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2.xml" ContentType="application/vnd.openxmlformats-officedocument.wordprocessingml.header+xml"/>
  <Override PartName="/word/footer11.xml" ContentType="application/vnd.openxmlformats-officedocument.wordprocessingml.footer+xml"/>
  <Override PartName="/word/header3.xml" ContentType="application/vnd.openxmlformats-officedocument.wordprocessingml.head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337835" w14:textId="77777777" w:rsidR="006424C9" w:rsidRPr="003F75A9" w:rsidRDefault="006424C9" w:rsidP="0073416E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3C763B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3C763B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3C763B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สารบัญ</w:t>
      </w:r>
    </w:p>
    <w:p w14:paraId="169738C3" w14:textId="77777777" w:rsidR="006424C9" w:rsidRPr="007C0002" w:rsidRDefault="006424C9" w:rsidP="0073416E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20"/>
          <w:lang w:val="en-US" w:bidi="th-TH"/>
        </w:rPr>
      </w:pPr>
    </w:p>
    <w:p w14:paraId="42694A76" w14:textId="77777777" w:rsidR="006424C9" w:rsidRPr="002E2783" w:rsidRDefault="006424C9" w:rsidP="000E098F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2E2783">
        <w:rPr>
          <w:rFonts w:ascii="Angsana New" w:hAnsi="Angsana New" w:cs="Angsana New"/>
          <w:sz w:val="30"/>
          <w:szCs w:val="30"/>
          <w:cs/>
          <w:lang w:bidi="th-TH"/>
        </w:rPr>
        <w:t>ทั่วไป</w:t>
      </w:r>
    </w:p>
    <w:p w14:paraId="5C5A5E7E" w14:textId="77777777" w:rsidR="006424C9" w:rsidRPr="002D600A" w:rsidRDefault="006424C9" w:rsidP="000E098F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2E2783">
        <w:rPr>
          <w:rFonts w:ascii="Angsana New" w:hAnsi="Angsana New" w:cs="Angsana New"/>
          <w:sz w:val="30"/>
          <w:szCs w:val="30"/>
          <w:cs/>
          <w:lang w:bidi="th-TH"/>
        </w:rPr>
        <w:t>เกณฑ์การ</w:t>
      </w:r>
      <w:r w:rsidRPr="008D3706">
        <w:rPr>
          <w:rFonts w:ascii="Angsana New" w:hAnsi="Angsana New" w:cs="Angsana New"/>
          <w:sz w:val="30"/>
          <w:szCs w:val="30"/>
          <w:cs/>
          <w:lang w:bidi="th-TH"/>
        </w:rPr>
        <w:t>จัดทำงบการเงิน</w:t>
      </w:r>
    </w:p>
    <w:p w14:paraId="11E7E882" w14:textId="1EE3D137" w:rsidR="002D600A" w:rsidRPr="00E93FD2" w:rsidRDefault="001B05F9" w:rsidP="000E098F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93FD2">
        <w:rPr>
          <w:rFonts w:ascii="Angsana New" w:hAnsi="Angsana New" w:cs="Angsana New"/>
          <w:sz w:val="30"/>
          <w:szCs w:val="30"/>
          <w:cs/>
          <w:lang w:bidi="th-TH"/>
        </w:rPr>
        <w:t>การปรับปรุงรายการทางการบัญชี</w:t>
      </w:r>
    </w:p>
    <w:p w14:paraId="08CF89D0" w14:textId="77777777" w:rsidR="002D600A" w:rsidRPr="002E7211" w:rsidRDefault="002D600A" w:rsidP="000E098F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2E7211">
        <w:rPr>
          <w:rFonts w:ascii="Angsana New" w:hAnsi="Angsana New" w:cs="Angsana New" w:hint="cs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1CE6A816" w14:textId="77777777" w:rsidR="006424C9" w:rsidRDefault="006424C9" w:rsidP="000E098F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b/>
          <w:sz w:val="30"/>
          <w:szCs w:val="30"/>
        </w:rPr>
      </w:pPr>
      <w:r w:rsidRPr="00FA06F8">
        <w:rPr>
          <w:rFonts w:ascii="Angsana New" w:hAnsi="Angsana New" w:cs="Angsana New"/>
          <w:b/>
          <w:sz w:val="30"/>
          <w:szCs w:val="30"/>
          <w:cs/>
          <w:lang w:bidi="th-TH"/>
        </w:rPr>
        <w:t>นโยบายการบัญชีที่สำคัญ</w:t>
      </w:r>
    </w:p>
    <w:p w14:paraId="57CB1E52" w14:textId="77777777" w:rsidR="00010005" w:rsidRPr="00372599" w:rsidRDefault="00927B12" w:rsidP="000E098F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b/>
          <w:sz w:val="30"/>
          <w:szCs w:val="30"/>
        </w:rPr>
      </w:pPr>
      <w:r>
        <w:rPr>
          <w:rFonts w:ascii="Angsana New" w:hAnsi="Angsana New" w:cs="Angsana New" w:hint="cs"/>
          <w:b/>
          <w:sz w:val="30"/>
          <w:szCs w:val="30"/>
          <w:cs/>
          <w:lang w:bidi="th-TH"/>
        </w:rPr>
        <w:t>การ</w:t>
      </w:r>
      <w:r w:rsidR="003A525F">
        <w:rPr>
          <w:rFonts w:ascii="Angsana New" w:hAnsi="Angsana New" w:cs="Angsana New" w:hint="cs"/>
          <w:b/>
          <w:sz w:val="30"/>
          <w:szCs w:val="30"/>
          <w:cs/>
          <w:lang w:bidi="th-TH"/>
        </w:rPr>
        <w:t>นำเสนอการ</w:t>
      </w:r>
      <w:r>
        <w:rPr>
          <w:rFonts w:ascii="Angsana New" w:hAnsi="Angsana New" w:cs="Angsana New" w:hint="cs"/>
          <w:b/>
          <w:sz w:val="30"/>
          <w:szCs w:val="30"/>
          <w:cs/>
          <w:lang w:bidi="th-TH"/>
        </w:rPr>
        <w:t>เข้าทำรายการจำหน่ายทรัพย์สินเพื่อปรับโครงสร้างธุรกิจ</w:t>
      </w:r>
    </w:p>
    <w:p w14:paraId="265710D3" w14:textId="77777777" w:rsidR="006424C9" w:rsidRPr="00FA06F8" w:rsidRDefault="006424C9" w:rsidP="000E098F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A06F8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52D2ABE" w14:textId="77777777" w:rsidR="006424C9" w:rsidRPr="00FA06F8" w:rsidRDefault="006424C9" w:rsidP="000E098F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FA06F8">
        <w:rPr>
          <w:rFonts w:ascii="Angsana New" w:hAnsi="Angsana New" w:cs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60CDAEC9" w14:textId="77777777" w:rsidR="006424C9" w:rsidRPr="002D47B7" w:rsidRDefault="000F6195" w:rsidP="000E098F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เงินลงทุน</w:t>
      </w:r>
      <w:r w:rsidR="00DD0AA6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14:paraId="4DB74749" w14:textId="77777777" w:rsidR="002D600A" w:rsidRPr="00385EFC" w:rsidRDefault="006424C9" w:rsidP="00385EFC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2D47B7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0B369570" w14:textId="77777777" w:rsidR="006424C9" w:rsidRPr="00624C2F" w:rsidRDefault="003B5DE9" w:rsidP="000E098F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ลูกหนี้หมุนเวียน</w:t>
      </w:r>
      <w:r w:rsidR="006424C9" w:rsidRPr="002D47B7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14:paraId="480F9BF7" w14:textId="77777777" w:rsidR="006424C9" w:rsidRDefault="006424C9" w:rsidP="000E098F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D47B7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</w:p>
    <w:p w14:paraId="19DF2800" w14:textId="77777777" w:rsidR="000F6195" w:rsidRDefault="000F6195" w:rsidP="000E098F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สินทรัพย์หมุนเวียนอื่น</w:t>
      </w:r>
    </w:p>
    <w:p w14:paraId="210E569A" w14:textId="77777777" w:rsidR="000F6195" w:rsidRPr="002D47B7" w:rsidRDefault="000F6195" w:rsidP="000E098F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เงินฝากที่มีข้อจำกัดในการใช้</w:t>
      </w:r>
    </w:p>
    <w:p w14:paraId="3E1D1A2D" w14:textId="77777777" w:rsidR="006424C9" w:rsidRPr="006424C9" w:rsidRDefault="006424C9" w:rsidP="000E098F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424C9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เงินลงทุนในบริษัทร่วม</w:t>
      </w:r>
    </w:p>
    <w:p w14:paraId="7D820E14" w14:textId="77777777" w:rsidR="006424C9" w:rsidRDefault="006424C9" w:rsidP="000E098F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A06F8">
        <w:rPr>
          <w:rFonts w:ascii="Angsana New" w:hAnsi="Angsana New" w:cs="Angsana New"/>
          <w:sz w:val="30"/>
          <w:szCs w:val="30"/>
          <w:cs/>
          <w:lang w:bidi="th-TH"/>
        </w:rPr>
        <w:t>เงินลงทุน</w:t>
      </w:r>
      <w:r w:rsidRPr="00FA06F8">
        <w:rPr>
          <w:rFonts w:ascii="Angsana New" w:hAnsi="Angsana New" w:cs="Angsana New" w:hint="cs"/>
          <w:sz w:val="30"/>
          <w:szCs w:val="30"/>
          <w:cs/>
          <w:lang w:bidi="th-TH"/>
        </w:rPr>
        <w:t>ในบริษัทย่อย</w:t>
      </w:r>
    </w:p>
    <w:p w14:paraId="01631E63" w14:textId="77777777" w:rsidR="006A4653" w:rsidRDefault="00DD0AA6" w:rsidP="000E098F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ส่วนได้เสีย</w:t>
      </w:r>
      <w:r w:rsidR="006A4653">
        <w:rPr>
          <w:rFonts w:ascii="Angsana New" w:hAnsi="Angsana New" w:cs="Angsana New" w:hint="cs"/>
          <w:sz w:val="30"/>
          <w:szCs w:val="30"/>
          <w:cs/>
          <w:lang w:bidi="th-TH"/>
        </w:rPr>
        <w:t>ที่ไม่มีอำนาจควบคุม</w:t>
      </w:r>
    </w:p>
    <w:p w14:paraId="52917F06" w14:textId="77777777" w:rsidR="00D15ECC" w:rsidRPr="00DD0AA6" w:rsidRDefault="00D15ECC" w:rsidP="000E098F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เงินลงทุนระยะยาวในกิจการที่เกี่ยวข้องกัน</w:t>
      </w:r>
    </w:p>
    <w:p w14:paraId="32C2F8D3" w14:textId="77777777" w:rsidR="006424C9" w:rsidRPr="00FA06F8" w:rsidRDefault="006424C9" w:rsidP="000E098F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FA06F8">
        <w:rPr>
          <w:rFonts w:ascii="Angsana New" w:hAnsi="Angsana New" w:cs="Angsana New"/>
          <w:sz w:val="30"/>
          <w:szCs w:val="30"/>
          <w:cs/>
          <w:lang w:bidi="th-TH"/>
        </w:rPr>
        <w:t>อสังหาริมทรัพย์</w:t>
      </w:r>
      <w:r w:rsidRPr="00FA06F8">
        <w:rPr>
          <w:rFonts w:ascii="Angsana New" w:hAnsi="Angsana New" w:cs="Angsana New" w:hint="cs"/>
          <w:sz w:val="30"/>
          <w:szCs w:val="30"/>
          <w:cs/>
          <w:lang w:bidi="th-TH"/>
        </w:rPr>
        <w:t>เพื่อการลงทุน</w:t>
      </w:r>
    </w:p>
    <w:p w14:paraId="7CD08E51" w14:textId="77777777" w:rsidR="006424C9" w:rsidRPr="00FA06F8" w:rsidRDefault="006424C9" w:rsidP="000E098F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FA06F8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67F0A732" w14:textId="77777777" w:rsidR="006424C9" w:rsidRDefault="006424C9" w:rsidP="000E098F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FA06F8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สินทรัพย์ไม่มีตัวตน</w:t>
      </w:r>
    </w:p>
    <w:p w14:paraId="164B070D" w14:textId="77777777" w:rsidR="000F6195" w:rsidRPr="00FA06F8" w:rsidRDefault="000F6195" w:rsidP="000E098F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ใบอนุญาตให้ใช้คลื่นความถี่</w:t>
      </w:r>
      <w:r w:rsidR="00D15ECC">
        <w:rPr>
          <w:rFonts w:ascii="Angsana New" w:hAnsi="Angsana New" w:cs="Angsana New" w:hint="cs"/>
          <w:sz w:val="30"/>
          <w:szCs w:val="30"/>
          <w:cs/>
          <w:lang w:bidi="th-TH"/>
        </w:rPr>
        <w:t>และประกอบกิจการโทรทัศน์</w:t>
      </w:r>
    </w:p>
    <w:p w14:paraId="575A480D" w14:textId="77777777" w:rsidR="006424C9" w:rsidRPr="00FA06F8" w:rsidRDefault="006424C9" w:rsidP="000E098F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FA06F8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14:paraId="3D8AFBC1" w14:textId="77777777" w:rsidR="006424C9" w:rsidRPr="002D47B7" w:rsidRDefault="006424C9" w:rsidP="000E098F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FA06F8">
        <w:rPr>
          <w:rFonts w:ascii="Angsana New" w:hAnsi="Angsana New" w:cs="Angsana New" w:hint="cs"/>
          <w:sz w:val="30"/>
          <w:szCs w:val="30"/>
          <w:cs/>
          <w:lang w:bidi="th-TH"/>
        </w:rPr>
        <w:t>ห</w:t>
      </w:r>
      <w:r w:rsidRPr="002D47B7">
        <w:rPr>
          <w:rFonts w:ascii="Angsana New" w:hAnsi="Angsana New" w:cs="Angsana New" w:hint="cs"/>
          <w:sz w:val="30"/>
          <w:szCs w:val="30"/>
          <w:cs/>
          <w:lang w:bidi="th-TH"/>
        </w:rPr>
        <w:t>นี้สิน</w:t>
      </w:r>
      <w:r w:rsidRPr="002D47B7">
        <w:rPr>
          <w:rFonts w:ascii="Angsana New" w:hAnsi="Angsana New" w:cs="Angsana New"/>
          <w:sz w:val="30"/>
          <w:szCs w:val="30"/>
          <w:cs/>
          <w:lang w:bidi="th-TH"/>
        </w:rPr>
        <w:t>ที่มีภาระดอกเบี้ย</w:t>
      </w:r>
    </w:p>
    <w:p w14:paraId="17E8FD92" w14:textId="77777777" w:rsidR="006424C9" w:rsidRPr="002D47B7" w:rsidRDefault="006424C9" w:rsidP="000E098F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2D47B7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</w:p>
    <w:p w14:paraId="60549770" w14:textId="77777777" w:rsidR="006424C9" w:rsidRDefault="006424C9" w:rsidP="000E098F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2D47B7"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</w:t>
      </w:r>
      <w:r w:rsidR="003B5DE9">
        <w:rPr>
          <w:rFonts w:ascii="Angsana New" w:hAnsi="Angsana New" w:cs="Angsana New" w:hint="cs"/>
          <w:sz w:val="30"/>
          <w:szCs w:val="30"/>
          <w:cs/>
          <w:lang w:bidi="th-TH"/>
        </w:rPr>
        <w:t>หมุนเวียน</w:t>
      </w:r>
      <w:r w:rsidRPr="002D47B7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14:paraId="284295E1" w14:textId="77777777" w:rsidR="00ED58FD" w:rsidRDefault="00ED58FD" w:rsidP="000E098F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ค่าใช้จ่ายค้างจ่าย</w:t>
      </w:r>
    </w:p>
    <w:p w14:paraId="1D7CABB0" w14:textId="77777777" w:rsidR="00AE267E" w:rsidRPr="00AE267E" w:rsidRDefault="00AE267E" w:rsidP="00AE267E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16502">
        <w:rPr>
          <w:rFonts w:ascii="Angsana New" w:hAnsi="Angsana New" w:cs="Angsana New"/>
          <w:sz w:val="30"/>
          <w:szCs w:val="30"/>
          <w:cs/>
          <w:lang w:bidi="th-TH"/>
        </w:rPr>
        <w:t>ค่าใบอนุญาตให้ใช้คลื่นความถี่และประกอบกิจการโทรทัศน์ค้างจ่าย</w:t>
      </w:r>
    </w:p>
    <w:p w14:paraId="52D33556" w14:textId="77777777" w:rsidR="006424C9" w:rsidRDefault="006424C9" w:rsidP="00901E36">
      <w:pPr>
        <w:pStyle w:val="index"/>
        <w:tabs>
          <w:tab w:val="left" w:pos="1134"/>
        </w:tabs>
        <w:spacing w:after="0" w:line="240" w:lineRule="atLeast"/>
        <w:ind w:firstLine="0"/>
        <w:jc w:val="both"/>
        <w:outlineLvl w:val="0"/>
        <w:rPr>
          <w:rFonts w:ascii="Angsana New" w:hAnsi="Angsana New" w:cs="Angsana New"/>
          <w:sz w:val="30"/>
          <w:szCs w:val="30"/>
        </w:rPr>
      </w:pPr>
    </w:p>
    <w:p w14:paraId="0BB1F924" w14:textId="77777777" w:rsidR="004535FA" w:rsidRDefault="004535FA" w:rsidP="009B3313">
      <w:pPr>
        <w:pStyle w:val="index"/>
        <w:tabs>
          <w:tab w:val="left" w:pos="1134"/>
        </w:tabs>
        <w:spacing w:after="0" w:line="240" w:lineRule="atLeast"/>
        <w:ind w:left="0" w:firstLine="0"/>
        <w:jc w:val="both"/>
        <w:outlineLvl w:val="0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14:paraId="45AF85D6" w14:textId="77777777" w:rsidR="007B48B8" w:rsidRPr="009B3313" w:rsidRDefault="00385EFC" w:rsidP="009B3313">
      <w:pPr>
        <w:pStyle w:val="index"/>
        <w:tabs>
          <w:tab w:val="left" w:pos="1134"/>
        </w:tabs>
        <w:spacing w:after="0" w:line="240" w:lineRule="atLeast"/>
        <w:ind w:left="0" w:firstLine="0"/>
        <w:jc w:val="both"/>
        <w:outlineLvl w:val="0"/>
        <w:rPr>
          <w:rFonts w:ascii="Angsana New" w:hAnsi="Angsana New" w:cs="Angsana New"/>
          <w:b/>
          <w:bCs/>
          <w:sz w:val="30"/>
          <w:szCs w:val="30"/>
          <w:lang w:bidi="th-TH"/>
        </w:rPr>
      </w:pPr>
      <w:r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br w:type="page"/>
      </w:r>
      <w:r w:rsidR="007B48B8" w:rsidRPr="009B3313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lastRenderedPageBreak/>
        <w:t>หมายเหตุ</w:t>
      </w:r>
      <w:r w:rsidR="007B48B8" w:rsidRPr="009B3313">
        <w:rPr>
          <w:rFonts w:ascii="Angsana New" w:hAnsi="Angsana New" w:cs="Angsana New"/>
          <w:b/>
          <w:bCs/>
          <w:sz w:val="30"/>
          <w:szCs w:val="30"/>
        </w:rPr>
        <w:tab/>
      </w:r>
      <w:r w:rsidR="007B48B8" w:rsidRPr="009B3313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สารบัญ</w:t>
      </w:r>
    </w:p>
    <w:p w14:paraId="79AE3F93" w14:textId="77777777" w:rsidR="005E7811" w:rsidRPr="005E7811" w:rsidRDefault="005E7811" w:rsidP="007B48B8">
      <w:pPr>
        <w:pStyle w:val="index"/>
        <w:tabs>
          <w:tab w:val="left" w:pos="1134"/>
        </w:tabs>
        <w:spacing w:after="0" w:line="240" w:lineRule="atLeast"/>
        <w:ind w:left="0" w:firstLine="0"/>
        <w:jc w:val="both"/>
        <w:outlineLvl w:val="0"/>
        <w:rPr>
          <w:rFonts w:ascii="Angsana New" w:hAnsi="Angsana New" w:cs="Angsana New"/>
          <w:sz w:val="20"/>
          <w:lang w:bidi="th-TH"/>
        </w:rPr>
      </w:pPr>
    </w:p>
    <w:p w14:paraId="2CC9ECA1" w14:textId="77777777" w:rsidR="00901E36" w:rsidRDefault="00901E36" w:rsidP="004535FA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ประมาณการหนี้สินไม่หมุนเวียนสำหรับ</w:t>
      </w:r>
      <w:r w:rsidRPr="002D47B7">
        <w:rPr>
          <w:rFonts w:ascii="Angsana New" w:hAnsi="Angsana New" w:cs="Angsana New" w:hint="cs"/>
          <w:sz w:val="30"/>
          <w:szCs w:val="30"/>
          <w:cs/>
          <w:lang w:bidi="th-TH"/>
        </w:rPr>
        <w:t>ผล</w:t>
      </w:r>
      <w:r w:rsidRPr="00FA06F8">
        <w:rPr>
          <w:rFonts w:ascii="Angsana New" w:hAnsi="Angsana New" w:cs="Angsana New" w:hint="cs"/>
          <w:sz w:val="30"/>
          <w:szCs w:val="30"/>
          <w:cs/>
          <w:lang w:bidi="th-TH"/>
        </w:rPr>
        <w:t>ประโยชน์พนักงาน</w:t>
      </w:r>
    </w:p>
    <w:p w14:paraId="5987AAA3" w14:textId="77777777" w:rsidR="004535FA" w:rsidRPr="004535FA" w:rsidRDefault="004535FA" w:rsidP="004535FA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424C9">
        <w:rPr>
          <w:rFonts w:ascii="Angsana New" w:hAnsi="Angsana New" w:cs="Angsana New"/>
          <w:sz w:val="30"/>
          <w:szCs w:val="30"/>
          <w:cs/>
          <w:lang w:bidi="th-TH"/>
        </w:rPr>
        <w:t>หนี้สินไม่หมุนเวียนอื่น</w:t>
      </w:r>
    </w:p>
    <w:p w14:paraId="44AA1A5D" w14:textId="77777777" w:rsidR="004535FA" w:rsidRPr="004535FA" w:rsidRDefault="004535FA" w:rsidP="004535FA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B3313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14:paraId="4CC231E2" w14:textId="77777777" w:rsidR="006A4653" w:rsidRDefault="000F6195" w:rsidP="000E098F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ใบสำคัญแสดงสิทธิที่จะซื้อหุ้น</w:t>
      </w:r>
    </w:p>
    <w:p w14:paraId="51008B9C" w14:textId="77777777" w:rsidR="006424C9" w:rsidRPr="00FA06F8" w:rsidRDefault="006424C9" w:rsidP="000E098F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FA06F8">
        <w:rPr>
          <w:rFonts w:ascii="Angsana New" w:hAnsi="Angsana New" w:cs="Angsana New" w:hint="cs"/>
          <w:sz w:val="30"/>
          <w:szCs w:val="30"/>
          <w:cs/>
          <w:lang w:bidi="th-TH"/>
        </w:rPr>
        <w:t>สำรอง</w:t>
      </w:r>
    </w:p>
    <w:p w14:paraId="1CF8B7B7" w14:textId="77777777" w:rsidR="006424C9" w:rsidRPr="000F6195" w:rsidRDefault="006424C9" w:rsidP="000E098F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FA06F8">
        <w:rPr>
          <w:rFonts w:ascii="Angsana New" w:hAnsi="Angsana New" w:cs="Angsana New"/>
          <w:sz w:val="30"/>
          <w:szCs w:val="30"/>
          <w:cs/>
          <w:lang w:bidi="th-TH"/>
        </w:rPr>
        <w:t>ส่วนงาน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</w:t>
      </w:r>
    </w:p>
    <w:p w14:paraId="0CACAB5E" w14:textId="77777777" w:rsidR="00D15ECC" w:rsidRPr="009827F1" w:rsidRDefault="00D15ECC" w:rsidP="000E098F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9827F1">
        <w:rPr>
          <w:rFonts w:ascii="Angsana New" w:hAnsi="Angsana New" w:cs="Angsana New" w:hint="cs"/>
          <w:sz w:val="30"/>
          <w:szCs w:val="30"/>
          <w:cs/>
          <w:lang w:bidi="th-TH"/>
        </w:rPr>
        <w:t>รายได้จากการลงทุน</w:t>
      </w:r>
    </w:p>
    <w:p w14:paraId="5736FE5A" w14:textId="77777777" w:rsidR="000F6195" w:rsidRPr="009827F1" w:rsidRDefault="00B342F6" w:rsidP="000E098F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ต้นทุนในการจัดจำหน่าย</w:t>
      </w:r>
    </w:p>
    <w:p w14:paraId="73C8AE4A" w14:textId="77777777" w:rsidR="000F6195" w:rsidRPr="009827F1" w:rsidRDefault="000F6195" w:rsidP="000E098F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9827F1">
        <w:rPr>
          <w:rFonts w:ascii="Angsana New" w:hAnsi="Angsana New" w:cs="Angsana New"/>
          <w:sz w:val="30"/>
          <w:szCs w:val="30"/>
          <w:cs/>
          <w:lang w:bidi="th-TH"/>
        </w:rPr>
        <w:t>ค่าใช้จ่ายในการบริหาร</w:t>
      </w:r>
    </w:p>
    <w:p w14:paraId="74D346CA" w14:textId="77777777" w:rsidR="000F6195" w:rsidRPr="000F6195" w:rsidRDefault="000F6195" w:rsidP="000E098F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9827F1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ค่าใช้จ่ายผลประโยชน์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ของ</w:t>
      </w:r>
      <w:r w:rsidRPr="009827F1">
        <w:rPr>
          <w:rFonts w:ascii="Angsana New" w:hAnsi="Angsana New" w:cs="Angsana New" w:hint="cs"/>
          <w:sz w:val="30"/>
          <w:szCs w:val="30"/>
          <w:cs/>
          <w:lang w:bidi="th-TH"/>
        </w:rPr>
        <w:t>พนักงาน</w:t>
      </w:r>
    </w:p>
    <w:p w14:paraId="684FA19A" w14:textId="77777777" w:rsidR="006424C9" w:rsidRPr="009827F1" w:rsidRDefault="006424C9" w:rsidP="000E098F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9827F1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ค่าใช้จ่ายตามลักษณะ</w:t>
      </w:r>
    </w:p>
    <w:p w14:paraId="51F77247" w14:textId="77777777" w:rsidR="006424C9" w:rsidRPr="009827F1" w:rsidRDefault="006424C9" w:rsidP="000E098F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9827F1">
        <w:rPr>
          <w:rFonts w:ascii="Angsana New" w:hAnsi="Angsana New" w:cs="Angsana New" w:hint="cs"/>
          <w:sz w:val="30"/>
          <w:szCs w:val="30"/>
          <w:cs/>
          <w:lang w:bidi="th-TH"/>
        </w:rPr>
        <w:t>ต้นทุนทางการเงิน</w:t>
      </w:r>
    </w:p>
    <w:p w14:paraId="1CE7E5C3" w14:textId="77777777" w:rsidR="006424C9" w:rsidRPr="004C4D2F" w:rsidRDefault="006424C9" w:rsidP="000E098F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4C4D2F"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076626C3" w14:textId="77777777" w:rsidR="006424C9" w:rsidRDefault="00B342F6" w:rsidP="000E098F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ขาดทุน</w:t>
      </w:r>
      <w:r w:rsidR="006424C9">
        <w:rPr>
          <w:rFonts w:ascii="Angsana New" w:hAnsi="Angsana New" w:cs="Angsana New" w:hint="cs"/>
          <w:sz w:val="30"/>
          <w:szCs w:val="30"/>
          <w:cs/>
          <w:lang w:bidi="th-TH"/>
        </w:rPr>
        <w:t>ต่อหุ้น</w:t>
      </w:r>
    </w:p>
    <w:p w14:paraId="74E9ADCD" w14:textId="77777777" w:rsidR="006424C9" w:rsidRDefault="006424C9" w:rsidP="000E098F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43BD7CB2" w14:textId="77777777" w:rsidR="006424C9" w:rsidRDefault="006424C9" w:rsidP="000E098F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57658FCE" w14:textId="77777777" w:rsidR="00F86610" w:rsidRDefault="006424C9" w:rsidP="000E098F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8F367B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</w:t>
      </w:r>
      <w:r w:rsidR="00D94F3D">
        <w:rPr>
          <w:rFonts w:ascii="Angsana New" w:hAnsi="Angsana New" w:cs="Angsana New" w:hint="cs"/>
          <w:sz w:val="30"/>
          <w:szCs w:val="30"/>
          <w:cs/>
          <w:lang w:bidi="th-TH"/>
        </w:rPr>
        <w:t>กับ</w:t>
      </w:r>
      <w:r w:rsidRPr="004C4D2F">
        <w:rPr>
          <w:rFonts w:ascii="Angsana New" w:hAnsi="Angsana New" w:cs="Angsana New" w:hint="cs"/>
          <w:sz w:val="30"/>
          <w:szCs w:val="30"/>
          <w:cs/>
          <w:lang w:bidi="th-TH"/>
        </w:rPr>
        <w:t>กิจการที่ไม่เกี่ยวข้องกัน</w:t>
      </w:r>
    </w:p>
    <w:p w14:paraId="6E4AB530" w14:textId="77777777" w:rsidR="006424C9" w:rsidRPr="004C4D2F" w:rsidRDefault="00F86610" w:rsidP="000E098F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315ED18" w14:textId="77777777" w:rsidR="006424C9" w:rsidRDefault="00D15ECC" w:rsidP="000E098F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เรื่องอื่นๆ</w:t>
      </w:r>
    </w:p>
    <w:p w14:paraId="3B3598E5" w14:textId="77777777" w:rsidR="00B342F6" w:rsidRDefault="00B342F6" w:rsidP="000E098F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การจัดประเภทรายการใหม่</w:t>
      </w:r>
    </w:p>
    <w:p w14:paraId="1237679B" w14:textId="77777777" w:rsidR="0025275A" w:rsidRPr="00537579" w:rsidRDefault="002371CF" w:rsidP="00372C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b/>
          <w:bCs/>
        </w:rPr>
        <w:br w:type="page"/>
      </w:r>
      <w:r w:rsidR="00716186" w:rsidRPr="00537579">
        <w:rPr>
          <w:rFonts w:ascii="Angsana New" w:hAnsi="Angsana New"/>
          <w:b/>
          <w:bCs/>
          <w:sz w:val="30"/>
          <w:szCs w:val="30"/>
          <w:cs/>
        </w:rPr>
        <w:lastRenderedPageBreak/>
        <w:tab/>
      </w:r>
      <w:r w:rsidR="0025275A" w:rsidRPr="00537579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14:paraId="728E53B0" w14:textId="77777777" w:rsidR="0025275A" w:rsidRPr="00537579" w:rsidRDefault="0025275A" w:rsidP="00E33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592D717C" w14:textId="2B11A4B7" w:rsidR="0025275A" w:rsidRPr="00537579" w:rsidRDefault="004B6B6A" w:rsidP="00707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537579">
        <w:rPr>
          <w:rFonts w:ascii="Angsana New" w:hAnsi="Angsana New"/>
          <w:sz w:val="30"/>
          <w:szCs w:val="30"/>
          <w:cs/>
        </w:rPr>
        <w:tab/>
      </w:r>
      <w:r w:rsidR="0025275A" w:rsidRPr="00537579">
        <w:rPr>
          <w:rFonts w:ascii="Angsana New" w:hAnsi="Angsana New"/>
          <w:sz w:val="30"/>
          <w:szCs w:val="30"/>
          <w:cs/>
        </w:rPr>
        <w:t>งบการเงิน</w:t>
      </w:r>
      <w:r w:rsidR="0049566A" w:rsidRPr="00537579">
        <w:rPr>
          <w:rFonts w:ascii="Angsana New" w:hAnsi="Angsana New"/>
          <w:sz w:val="30"/>
          <w:szCs w:val="30"/>
          <w:cs/>
        </w:rPr>
        <w:t>นี้</w:t>
      </w:r>
      <w:r w:rsidR="0025275A" w:rsidRPr="00537579">
        <w:rPr>
          <w:rFonts w:ascii="Angsana New" w:hAnsi="Angsana New"/>
          <w:sz w:val="30"/>
          <w:szCs w:val="30"/>
          <w:cs/>
        </w:rPr>
        <w:t>ได้รับอนุมั</w:t>
      </w:r>
      <w:r w:rsidR="006322AD" w:rsidRPr="00537579">
        <w:rPr>
          <w:rFonts w:ascii="Angsana New" w:hAnsi="Angsana New"/>
          <w:sz w:val="30"/>
          <w:szCs w:val="30"/>
          <w:cs/>
        </w:rPr>
        <w:t>ติ</w:t>
      </w:r>
      <w:r w:rsidR="00C67B97" w:rsidRPr="00537579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6322AD" w:rsidRPr="00537579">
        <w:rPr>
          <w:rFonts w:ascii="Angsana New" w:hAnsi="Angsana New"/>
          <w:sz w:val="30"/>
          <w:szCs w:val="30"/>
          <w:cs/>
        </w:rPr>
        <w:t>จาก</w:t>
      </w:r>
      <w:r w:rsidR="003D3556" w:rsidRPr="00537579">
        <w:rPr>
          <w:rFonts w:ascii="Angsana New" w:hAnsi="Angsana New"/>
          <w:sz w:val="30"/>
          <w:szCs w:val="30"/>
          <w:cs/>
        </w:rPr>
        <w:t>คณะ</w:t>
      </w:r>
      <w:r w:rsidR="006322AD" w:rsidRPr="00537579">
        <w:rPr>
          <w:rFonts w:ascii="Angsana New" w:hAnsi="Angsana New"/>
          <w:sz w:val="30"/>
          <w:szCs w:val="30"/>
          <w:cs/>
        </w:rPr>
        <w:t>กรรมการเมื่อ</w:t>
      </w:r>
      <w:r w:rsidR="00C67B97" w:rsidRPr="003F7C46">
        <w:rPr>
          <w:rFonts w:ascii="Angsana New" w:hAnsi="Angsana New"/>
          <w:sz w:val="30"/>
          <w:szCs w:val="30"/>
          <w:cs/>
        </w:rPr>
        <w:t>วันที่</w:t>
      </w:r>
      <w:r w:rsidR="004630FF" w:rsidRPr="003F7C46">
        <w:rPr>
          <w:rFonts w:ascii="Angsana New" w:hAnsi="Angsana New"/>
          <w:sz w:val="30"/>
          <w:szCs w:val="30"/>
          <w:cs/>
        </w:rPr>
        <w:t xml:space="preserve"> </w:t>
      </w:r>
      <w:r w:rsidR="0056663E">
        <w:rPr>
          <w:rFonts w:ascii="Angsana New" w:hAnsi="Angsana New"/>
          <w:sz w:val="30"/>
          <w:szCs w:val="30"/>
        </w:rPr>
        <w:t>24</w:t>
      </w:r>
      <w:r w:rsidR="003F7C46" w:rsidRPr="003F7C46">
        <w:rPr>
          <w:rFonts w:ascii="Angsana New" w:hAnsi="Angsana New"/>
          <w:sz w:val="30"/>
          <w:szCs w:val="30"/>
        </w:rPr>
        <w:t xml:space="preserve"> </w:t>
      </w:r>
      <w:r w:rsidR="00334196">
        <w:rPr>
          <w:rFonts w:ascii="Angsana New" w:hAnsi="Angsana New" w:hint="cs"/>
          <w:sz w:val="30"/>
          <w:szCs w:val="30"/>
          <w:cs/>
        </w:rPr>
        <w:t>สิงหาคม</w:t>
      </w:r>
      <w:r w:rsidR="00DE5D90" w:rsidRPr="003F7C46">
        <w:rPr>
          <w:rFonts w:ascii="Angsana New" w:hAnsi="Angsana New" w:hint="cs"/>
          <w:sz w:val="30"/>
          <w:szCs w:val="30"/>
          <w:cs/>
        </w:rPr>
        <w:t xml:space="preserve"> 256</w:t>
      </w:r>
      <w:r w:rsidR="003F7C46" w:rsidRPr="003F7C46">
        <w:rPr>
          <w:rFonts w:ascii="Angsana New" w:hAnsi="Angsana New" w:hint="cs"/>
          <w:sz w:val="30"/>
          <w:szCs w:val="30"/>
          <w:cs/>
        </w:rPr>
        <w:t>1</w:t>
      </w:r>
    </w:p>
    <w:p w14:paraId="3F678746" w14:textId="77777777" w:rsidR="00E66B73" w:rsidRPr="00537579" w:rsidRDefault="00E66B73" w:rsidP="00707087">
      <w:pPr>
        <w:pStyle w:val="a1"/>
        <w:tabs>
          <w:tab w:val="clear" w:pos="360"/>
          <w:tab w:val="clear" w:pos="720"/>
          <w:tab w:val="clear" w:pos="1080"/>
          <w:tab w:val="left" w:pos="540"/>
          <w:tab w:val="left" w:pos="567"/>
        </w:tabs>
        <w:ind w:left="567" w:hanging="567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01BD717C" w14:textId="77777777" w:rsidR="00E66B73" w:rsidRPr="00537579" w:rsidRDefault="0025275A" w:rsidP="00707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537579">
        <w:rPr>
          <w:rFonts w:ascii="Angsana New" w:hAnsi="Angsana New"/>
          <w:b/>
          <w:bCs/>
          <w:sz w:val="30"/>
          <w:szCs w:val="30"/>
          <w:cs/>
        </w:rPr>
        <w:t>1</w:t>
      </w:r>
      <w:r w:rsidR="00E66B73" w:rsidRPr="00537579">
        <w:rPr>
          <w:rFonts w:ascii="Angsana New" w:hAnsi="Angsana New"/>
          <w:b/>
          <w:bCs/>
          <w:sz w:val="30"/>
          <w:szCs w:val="30"/>
        </w:rPr>
        <w:tab/>
      </w:r>
      <w:r w:rsidR="00A55A02" w:rsidRPr="00537579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E66B73" w:rsidRPr="00537579">
        <w:rPr>
          <w:rFonts w:ascii="Angsana New" w:hAnsi="Angsana New"/>
          <w:b/>
          <w:bCs/>
          <w:sz w:val="30"/>
          <w:szCs w:val="30"/>
          <w:cs/>
        </w:rPr>
        <w:t>ทั่วไป</w:t>
      </w:r>
      <w:r w:rsidR="00B970BF" w:rsidRPr="00537579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5BB7487C" w14:textId="77777777" w:rsidR="00E66B73" w:rsidRPr="00537579" w:rsidRDefault="00E66B73" w:rsidP="00707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21649DDC" w14:textId="77777777" w:rsidR="00FF744B" w:rsidRPr="00537579" w:rsidRDefault="00ED72B8" w:rsidP="00F81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397D5C">
        <w:rPr>
          <w:rFonts w:ascii="Angsana New" w:hAnsi="Angsana New"/>
          <w:spacing w:val="4"/>
          <w:sz w:val="30"/>
          <w:szCs w:val="30"/>
          <w:cs/>
        </w:rPr>
        <w:tab/>
      </w:r>
      <w:r w:rsidR="00E66B73" w:rsidRPr="00397D5C">
        <w:rPr>
          <w:rFonts w:ascii="Angsana New" w:hAnsi="Angsana New"/>
          <w:spacing w:val="4"/>
          <w:sz w:val="30"/>
          <w:szCs w:val="30"/>
          <w:cs/>
        </w:rPr>
        <w:t>บริษัท เนชั่น มัลติมีเดีย กรุ๊ป จำกัด (มหาชน)</w:t>
      </w:r>
      <w:r w:rsidR="00764C8F" w:rsidRPr="00397D5C">
        <w:rPr>
          <w:rFonts w:ascii="Angsana New" w:hAnsi="Angsana New"/>
          <w:spacing w:val="4"/>
          <w:sz w:val="30"/>
          <w:szCs w:val="30"/>
        </w:rPr>
        <w:t xml:space="preserve"> “</w:t>
      </w:r>
      <w:r w:rsidR="00764C8F" w:rsidRPr="00397D5C">
        <w:rPr>
          <w:rFonts w:ascii="Angsana New" w:hAnsi="Angsana New"/>
          <w:spacing w:val="4"/>
          <w:sz w:val="30"/>
          <w:szCs w:val="30"/>
          <w:cs/>
        </w:rPr>
        <w:t>บริษัท</w:t>
      </w:r>
      <w:r w:rsidR="00764C8F" w:rsidRPr="00397D5C">
        <w:rPr>
          <w:rFonts w:ascii="Angsana New" w:hAnsi="Angsana New"/>
          <w:spacing w:val="4"/>
          <w:sz w:val="30"/>
          <w:szCs w:val="30"/>
        </w:rPr>
        <w:t>”</w:t>
      </w:r>
      <w:r w:rsidR="00764C8F" w:rsidRPr="00397D5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E66B73" w:rsidRPr="00397D5C">
        <w:rPr>
          <w:rFonts w:ascii="Angsana New" w:hAnsi="Angsana New"/>
          <w:spacing w:val="4"/>
          <w:sz w:val="30"/>
          <w:szCs w:val="30"/>
          <w:cs/>
        </w:rPr>
        <w:t>เป็นนิติบุคคล</w:t>
      </w:r>
      <w:r w:rsidR="00764C8F" w:rsidRPr="00397D5C">
        <w:rPr>
          <w:rFonts w:ascii="Angsana New" w:hAnsi="Angsana New"/>
          <w:spacing w:val="4"/>
          <w:sz w:val="30"/>
          <w:szCs w:val="30"/>
          <w:cs/>
        </w:rPr>
        <w:t>ที่จัดตั้งขึ้น</w:t>
      </w:r>
      <w:r w:rsidR="00E66B73" w:rsidRPr="00397D5C">
        <w:rPr>
          <w:rFonts w:ascii="Angsana New" w:hAnsi="Angsana New"/>
          <w:spacing w:val="4"/>
          <w:sz w:val="30"/>
          <w:szCs w:val="30"/>
          <w:cs/>
        </w:rPr>
        <w:t>ในประเทศไทย</w:t>
      </w:r>
      <w:r w:rsidR="001B4279" w:rsidRPr="00397D5C">
        <w:rPr>
          <w:rFonts w:ascii="Angsana New" w:hAnsi="Angsana New"/>
          <w:spacing w:val="4"/>
          <w:sz w:val="30"/>
          <w:szCs w:val="30"/>
        </w:rPr>
        <w:t xml:space="preserve"> </w:t>
      </w:r>
      <w:r w:rsidR="00E66B73" w:rsidRPr="00397D5C">
        <w:rPr>
          <w:rFonts w:ascii="Angsana New" w:hAnsi="Angsana New"/>
          <w:spacing w:val="4"/>
          <w:sz w:val="30"/>
          <w:szCs w:val="30"/>
          <w:cs/>
        </w:rPr>
        <w:t>และ</w:t>
      </w:r>
      <w:r w:rsidR="00311907" w:rsidRPr="00397D5C">
        <w:rPr>
          <w:rFonts w:ascii="Angsana New" w:hAnsi="Angsana New"/>
          <w:spacing w:val="4"/>
          <w:sz w:val="30"/>
          <w:szCs w:val="30"/>
          <w:cs/>
        </w:rPr>
        <w:t>มี</w:t>
      </w:r>
      <w:r w:rsidR="00FF744B" w:rsidRPr="00397D5C">
        <w:rPr>
          <w:rFonts w:ascii="Angsana New" w:hAnsi="Angsana New"/>
          <w:spacing w:val="4"/>
          <w:sz w:val="30"/>
          <w:szCs w:val="30"/>
          <w:cs/>
        </w:rPr>
        <w:t>ที่อยู่</w:t>
      </w:r>
      <w:r w:rsidR="00334196">
        <w:rPr>
          <w:rFonts w:ascii="Angsana New" w:hAnsi="Angsana New"/>
          <w:sz w:val="30"/>
          <w:szCs w:val="30"/>
        </w:rPr>
        <w:br/>
      </w:r>
      <w:r w:rsidR="00FF744B" w:rsidRPr="008301FE">
        <w:rPr>
          <w:rFonts w:ascii="Angsana New" w:hAnsi="Angsana New"/>
          <w:spacing w:val="4"/>
          <w:sz w:val="30"/>
          <w:szCs w:val="30"/>
          <w:cs/>
        </w:rPr>
        <w:t xml:space="preserve">จดทะเบียนตั้งอยู่เลขที่ </w:t>
      </w:r>
      <w:r w:rsidR="008E58E2" w:rsidRPr="008301FE">
        <w:rPr>
          <w:rFonts w:ascii="Angsana New" w:hAnsi="Angsana New"/>
          <w:spacing w:val="4"/>
          <w:sz w:val="30"/>
          <w:szCs w:val="30"/>
          <w:cs/>
        </w:rPr>
        <w:t>1858/</w:t>
      </w:r>
      <w:r w:rsidR="008E58E2" w:rsidRPr="008301FE">
        <w:rPr>
          <w:rFonts w:ascii="Angsana New" w:hAnsi="Angsana New"/>
          <w:spacing w:val="4"/>
          <w:sz w:val="30"/>
          <w:szCs w:val="30"/>
        </w:rPr>
        <w:t>121-122,</w:t>
      </w:r>
      <w:r w:rsidR="003256BC" w:rsidRPr="008301FE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8E58E2" w:rsidRPr="008301FE">
        <w:rPr>
          <w:rFonts w:ascii="Angsana New" w:hAnsi="Angsana New"/>
          <w:spacing w:val="4"/>
          <w:sz w:val="30"/>
          <w:szCs w:val="30"/>
        </w:rPr>
        <w:t>124-</w:t>
      </w:r>
      <w:r w:rsidR="00DE5D90" w:rsidRPr="008301FE">
        <w:rPr>
          <w:rFonts w:ascii="Angsana New" w:hAnsi="Angsana New"/>
          <w:spacing w:val="4"/>
          <w:sz w:val="30"/>
          <w:szCs w:val="30"/>
        </w:rPr>
        <w:t>128</w:t>
      </w:r>
      <w:r w:rsidR="008E58E2" w:rsidRPr="008301FE">
        <w:rPr>
          <w:rFonts w:ascii="Angsana New" w:hAnsi="Angsana New"/>
          <w:spacing w:val="4"/>
          <w:sz w:val="30"/>
          <w:szCs w:val="30"/>
        </w:rPr>
        <w:t xml:space="preserve"> </w:t>
      </w:r>
      <w:r w:rsidR="00DE5D90" w:rsidRPr="008301FE">
        <w:rPr>
          <w:rFonts w:ascii="Angsana New" w:hAnsi="Angsana New"/>
          <w:spacing w:val="4"/>
          <w:sz w:val="30"/>
          <w:szCs w:val="30"/>
          <w:cs/>
        </w:rPr>
        <w:t>ชั้น 2</w:t>
      </w:r>
      <w:r w:rsidR="00DE5D90" w:rsidRPr="008301FE">
        <w:rPr>
          <w:rFonts w:ascii="Angsana New" w:hAnsi="Angsana New" w:hint="cs"/>
          <w:spacing w:val="4"/>
          <w:sz w:val="30"/>
          <w:szCs w:val="30"/>
          <w:cs/>
        </w:rPr>
        <w:t>8</w:t>
      </w:r>
      <w:r w:rsidR="008E58E2" w:rsidRPr="008301FE">
        <w:rPr>
          <w:rFonts w:ascii="Angsana New" w:hAnsi="Angsana New"/>
          <w:spacing w:val="4"/>
          <w:sz w:val="30"/>
          <w:szCs w:val="30"/>
          <w:cs/>
        </w:rPr>
        <w:t>-3</w:t>
      </w:r>
      <w:r w:rsidR="00DE5D90" w:rsidRPr="008301FE">
        <w:rPr>
          <w:rFonts w:ascii="Angsana New" w:hAnsi="Angsana New" w:hint="cs"/>
          <w:spacing w:val="4"/>
          <w:sz w:val="30"/>
          <w:szCs w:val="30"/>
          <w:cs/>
        </w:rPr>
        <w:t>1</w:t>
      </w:r>
      <w:r w:rsidR="008E58E2" w:rsidRPr="008301FE">
        <w:rPr>
          <w:rFonts w:ascii="Angsana New" w:hAnsi="Angsana New"/>
          <w:color w:val="FFFFFF"/>
          <w:spacing w:val="4"/>
          <w:sz w:val="30"/>
          <w:szCs w:val="30"/>
        </w:rPr>
        <w:t xml:space="preserve"> </w:t>
      </w:r>
      <w:r w:rsidR="008E58E2" w:rsidRPr="008301FE">
        <w:rPr>
          <w:rFonts w:ascii="Angsana New" w:hAnsi="Angsana New"/>
          <w:spacing w:val="4"/>
          <w:sz w:val="30"/>
          <w:szCs w:val="30"/>
          <w:cs/>
        </w:rPr>
        <w:t>ถนนบางนา-ตราด</w:t>
      </w:r>
      <w:r w:rsidR="008E58E2" w:rsidRPr="008301FE">
        <w:rPr>
          <w:rFonts w:ascii="Angsana New" w:hAnsi="Angsana New"/>
          <w:spacing w:val="4"/>
          <w:sz w:val="30"/>
          <w:szCs w:val="30"/>
        </w:rPr>
        <w:t xml:space="preserve"> </w:t>
      </w:r>
      <w:r w:rsidR="008E58E2" w:rsidRPr="008301FE">
        <w:rPr>
          <w:rFonts w:ascii="Angsana New" w:hAnsi="Angsana New"/>
          <w:spacing w:val="4"/>
          <w:sz w:val="30"/>
          <w:szCs w:val="30"/>
          <w:cs/>
        </w:rPr>
        <w:t>แขวงบางนา เขตบางนา</w:t>
      </w:r>
      <w:r w:rsidR="008E58E2" w:rsidRPr="008301FE">
        <w:rPr>
          <w:rFonts w:ascii="Angsana New" w:hAnsi="Angsana New"/>
          <w:spacing w:val="4"/>
          <w:sz w:val="30"/>
          <w:szCs w:val="30"/>
        </w:rPr>
        <w:t xml:space="preserve"> </w:t>
      </w:r>
      <w:r w:rsidR="008E58E2" w:rsidRPr="00537579">
        <w:rPr>
          <w:rFonts w:ascii="Angsana New" w:hAnsi="Angsana New"/>
          <w:spacing w:val="-4"/>
          <w:sz w:val="30"/>
          <w:szCs w:val="30"/>
          <w:cs/>
        </w:rPr>
        <w:t>กรุงเทพมหานคร</w:t>
      </w:r>
    </w:p>
    <w:p w14:paraId="2C08BF1D" w14:textId="77777777" w:rsidR="00FF744B" w:rsidRPr="00537579" w:rsidRDefault="00FF744B" w:rsidP="00F81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66988C3B" w14:textId="77777777" w:rsidR="0017421C" w:rsidRPr="00537579" w:rsidRDefault="00ED72B8" w:rsidP="00F81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  <w:r w:rsidRPr="00537579">
        <w:rPr>
          <w:rFonts w:ascii="Angsana New" w:hAnsi="Angsana New"/>
          <w:sz w:val="30"/>
          <w:szCs w:val="30"/>
          <w:cs/>
        </w:rPr>
        <w:tab/>
      </w:r>
      <w:r w:rsidR="00FF744B" w:rsidRPr="00537579">
        <w:rPr>
          <w:rFonts w:ascii="Angsana New" w:hAnsi="Angsana New"/>
          <w:sz w:val="30"/>
          <w:szCs w:val="30"/>
          <w:cs/>
        </w:rPr>
        <w:t>บริษัท</w:t>
      </w:r>
      <w:r w:rsidR="00E66B73" w:rsidRPr="00537579">
        <w:rPr>
          <w:rFonts w:ascii="Angsana New" w:hAnsi="Angsana New"/>
          <w:sz w:val="30"/>
          <w:szCs w:val="30"/>
          <w:cs/>
        </w:rPr>
        <w:t>จดทะเบียน</w:t>
      </w:r>
      <w:r w:rsidR="00764C8F" w:rsidRPr="00537579">
        <w:rPr>
          <w:rFonts w:ascii="Angsana New" w:hAnsi="Angsana New"/>
          <w:sz w:val="30"/>
          <w:szCs w:val="30"/>
          <w:cs/>
        </w:rPr>
        <w:t>กับ</w:t>
      </w:r>
      <w:r w:rsidR="00E66B73" w:rsidRPr="00537579">
        <w:rPr>
          <w:rFonts w:ascii="Angsana New" w:hAnsi="Angsana New"/>
          <w:sz w:val="30"/>
          <w:szCs w:val="30"/>
          <w:cs/>
        </w:rPr>
        <w:t>ตลาดหลักทรัพย์แห่งประเทศไทย</w:t>
      </w:r>
      <w:r w:rsidR="00567213" w:rsidRPr="00537579">
        <w:rPr>
          <w:rFonts w:ascii="Angsana New" w:hAnsi="Angsana New"/>
          <w:sz w:val="30"/>
          <w:szCs w:val="30"/>
          <w:cs/>
        </w:rPr>
        <w:t>เมื่อ</w:t>
      </w:r>
      <w:r w:rsidR="00043E2A" w:rsidRPr="00537579">
        <w:rPr>
          <w:rFonts w:ascii="Angsana New" w:hAnsi="Angsana New"/>
          <w:sz w:val="30"/>
          <w:szCs w:val="30"/>
          <w:cs/>
        </w:rPr>
        <w:t>เดือน</w:t>
      </w:r>
      <w:r w:rsidR="00764C8F" w:rsidRPr="00537579">
        <w:rPr>
          <w:rFonts w:ascii="Angsana New" w:hAnsi="Angsana New"/>
          <w:sz w:val="30"/>
          <w:szCs w:val="30"/>
          <w:cs/>
        </w:rPr>
        <w:t xml:space="preserve">มิถุนายน 2531  </w:t>
      </w:r>
    </w:p>
    <w:p w14:paraId="0548A554" w14:textId="77777777" w:rsidR="00BC1CEE" w:rsidRPr="00537579" w:rsidRDefault="00BC1CEE" w:rsidP="00F81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4EFB3E96" w14:textId="2244E829" w:rsidR="001B4279" w:rsidRPr="00537579" w:rsidRDefault="00ED72B8" w:rsidP="00F81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  <w:r w:rsidRPr="00537579">
        <w:rPr>
          <w:rFonts w:ascii="Angsana New" w:hAnsi="Angsana New"/>
          <w:sz w:val="30"/>
          <w:szCs w:val="30"/>
          <w:cs/>
        </w:rPr>
        <w:tab/>
      </w:r>
      <w:r w:rsidR="00C17293" w:rsidRPr="00857E2B">
        <w:rPr>
          <w:rFonts w:ascii="Angsana New" w:hAnsi="Angsana New"/>
          <w:spacing w:val="-4"/>
          <w:sz w:val="30"/>
          <w:szCs w:val="30"/>
          <w:cs/>
        </w:rPr>
        <w:t>บริษัทดำเนินธุรกิจหลักเกี่ยวกับการผลิตและจำหน่ายหนังสือพิมพ์</w:t>
      </w:r>
      <w:r w:rsidR="00857E2B" w:rsidRPr="00857E2B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234EAF" w:rsidRPr="00857E2B">
        <w:rPr>
          <w:rFonts w:ascii="Angsana New" w:hAnsi="Angsana New"/>
          <w:spacing w:val="-4"/>
          <w:sz w:val="30"/>
          <w:szCs w:val="30"/>
          <w:cs/>
        </w:rPr>
        <w:t xml:space="preserve">สิ่งพิมพ์ </w:t>
      </w:r>
      <w:r w:rsidR="00770912" w:rsidRPr="00857E2B">
        <w:rPr>
          <w:rFonts w:ascii="Angsana New" w:hAnsi="Angsana New"/>
          <w:spacing w:val="-4"/>
          <w:sz w:val="30"/>
          <w:szCs w:val="30"/>
          <w:cs/>
        </w:rPr>
        <w:t>ให้บริการโฆษณา</w:t>
      </w:r>
      <w:r w:rsidR="00234EAF" w:rsidRPr="00857E2B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6276DF" w:rsidRPr="00857E2B">
        <w:rPr>
          <w:rFonts w:ascii="Angsana New" w:hAnsi="Angsana New"/>
          <w:spacing w:val="-4"/>
          <w:sz w:val="30"/>
          <w:szCs w:val="30"/>
          <w:cs/>
        </w:rPr>
        <w:t>ข้อมูลข่าวสา</w:t>
      </w:r>
      <w:r w:rsidR="00F73C32" w:rsidRPr="00857E2B">
        <w:rPr>
          <w:rFonts w:ascii="Angsana New" w:hAnsi="Angsana New"/>
          <w:spacing w:val="-4"/>
          <w:sz w:val="30"/>
          <w:szCs w:val="30"/>
          <w:cs/>
        </w:rPr>
        <w:t>ร</w:t>
      </w:r>
      <w:r w:rsidR="00857E2B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770912" w:rsidRPr="004C50D1">
        <w:rPr>
          <w:rFonts w:ascii="Angsana New" w:hAnsi="Angsana New" w:hint="cs"/>
          <w:spacing w:val="-6"/>
          <w:sz w:val="30"/>
          <w:szCs w:val="30"/>
          <w:cs/>
        </w:rPr>
        <w:t>และอื่นๆ</w:t>
      </w:r>
      <w:r w:rsidR="00BE6A95">
        <w:rPr>
          <w:rFonts w:ascii="Angsana New" w:hAnsi="Angsana New"/>
          <w:spacing w:val="-6"/>
          <w:sz w:val="30"/>
          <w:szCs w:val="30"/>
        </w:rPr>
        <w:t xml:space="preserve"> </w:t>
      </w:r>
      <w:r w:rsidR="00BE6A95">
        <w:rPr>
          <w:rFonts w:ascii="Angsana New" w:hAnsi="Angsana New" w:hint="cs"/>
          <w:spacing w:val="-6"/>
          <w:sz w:val="30"/>
          <w:szCs w:val="30"/>
          <w:cs/>
        </w:rPr>
        <w:t>กลุ่มบริษัทดำเนินธุรกิจหลักเกี่ยวกับ</w:t>
      </w:r>
      <w:r w:rsidR="00834758" w:rsidRPr="00857E2B">
        <w:rPr>
          <w:rFonts w:ascii="Angsana New" w:hAnsi="Angsana New"/>
          <w:spacing w:val="-4"/>
          <w:sz w:val="30"/>
          <w:szCs w:val="30"/>
          <w:cs/>
        </w:rPr>
        <w:t>การผลิต</w:t>
      </w:r>
      <w:r w:rsidR="0083475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834758" w:rsidRPr="00857E2B">
        <w:rPr>
          <w:rFonts w:ascii="Angsana New" w:hAnsi="Angsana New"/>
          <w:spacing w:val="-4"/>
          <w:sz w:val="30"/>
          <w:szCs w:val="30"/>
          <w:cs/>
        </w:rPr>
        <w:t>จำหน่าย</w:t>
      </w:r>
      <w:r w:rsidR="00834758">
        <w:rPr>
          <w:rFonts w:ascii="Angsana New" w:hAnsi="Angsana New" w:hint="cs"/>
          <w:spacing w:val="-4"/>
          <w:sz w:val="30"/>
          <w:szCs w:val="30"/>
          <w:cs/>
        </w:rPr>
        <w:t xml:space="preserve"> และจัดส่ง</w:t>
      </w:r>
      <w:r w:rsidR="00834758" w:rsidRPr="00857E2B">
        <w:rPr>
          <w:rFonts w:ascii="Angsana New" w:hAnsi="Angsana New"/>
          <w:spacing w:val="-4"/>
          <w:sz w:val="30"/>
          <w:szCs w:val="30"/>
          <w:cs/>
        </w:rPr>
        <w:t>หนังสือพิมพ์</w:t>
      </w:r>
      <w:r w:rsidR="0083475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834758" w:rsidRPr="00857E2B">
        <w:rPr>
          <w:rFonts w:ascii="Angsana New" w:hAnsi="Angsana New"/>
          <w:spacing w:val="-4"/>
          <w:sz w:val="30"/>
          <w:szCs w:val="30"/>
          <w:cs/>
        </w:rPr>
        <w:t>สิ่งพิมพ์</w:t>
      </w:r>
      <w:r w:rsidR="00834758">
        <w:rPr>
          <w:rFonts w:ascii="Angsana New" w:hAnsi="Angsana New" w:hint="cs"/>
          <w:spacing w:val="-4"/>
          <w:sz w:val="30"/>
          <w:szCs w:val="30"/>
          <w:cs/>
        </w:rPr>
        <w:t xml:space="preserve"> สิ่งพิมพ์ดิจิตอล และสื่อโฆษณา</w:t>
      </w:r>
      <w:r w:rsidR="00834758">
        <w:rPr>
          <w:rFonts w:ascii="Angsana New" w:hAnsi="Angsana New"/>
          <w:spacing w:val="-4"/>
          <w:sz w:val="30"/>
          <w:szCs w:val="30"/>
        </w:rPr>
        <w:t xml:space="preserve"> </w:t>
      </w:r>
      <w:r w:rsidR="00834758">
        <w:rPr>
          <w:rFonts w:ascii="Angsana New" w:hAnsi="Angsana New" w:hint="cs"/>
          <w:spacing w:val="-4"/>
          <w:sz w:val="30"/>
          <w:szCs w:val="30"/>
          <w:cs/>
        </w:rPr>
        <w:t xml:space="preserve">ผลิตรายการโทรทัศน์ </w:t>
      </w:r>
      <w:r w:rsidR="00834758" w:rsidRPr="00857E2B">
        <w:rPr>
          <w:rFonts w:ascii="Angsana New" w:hAnsi="Angsana New"/>
          <w:spacing w:val="-4"/>
          <w:sz w:val="30"/>
          <w:szCs w:val="30"/>
          <w:cs/>
        </w:rPr>
        <w:t>ให้บริการโฆษณา</w:t>
      </w:r>
      <w:r w:rsidR="00834758" w:rsidRPr="00857E2B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834758" w:rsidRPr="00857E2B">
        <w:rPr>
          <w:rFonts w:ascii="Angsana New" w:hAnsi="Angsana New"/>
          <w:spacing w:val="-4"/>
          <w:sz w:val="30"/>
          <w:szCs w:val="30"/>
          <w:cs/>
        </w:rPr>
        <w:t>ข้อมูลข่าวสาร</w:t>
      </w:r>
      <w:r w:rsidR="00834758">
        <w:rPr>
          <w:rFonts w:ascii="Angsana New" w:hAnsi="Angsana New" w:hint="cs"/>
          <w:spacing w:val="-4"/>
          <w:sz w:val="30"/>
          <w:szCs w:val="30"/>
          <w:cs/>
        </w:rPr>
        <w:t xml:space="preserve">ผ่านสื่อโทรทัศน์และอื่นๆ </w:t>
      </w:r>
      <w:r w:rsidR="001B4279" w:rsidRPr="004C50D1">
        <w:rPr>
          <w:rFonts w:ascii="Angsana New" w:hAnsi="Angsana New"/>
          <w:spacing w:val="-6"/>
          <w:sz w:val="30"/>
          <w:szCs w:val="30"/>
          <w:cs/>
        </w:rPr>
        <w:t>รายละเอียดของ</w:t>
      </w:r>
      <w:r w:rsidR="006974D8">
        <w:rPr>
          <w:rFonts w:ascii="Angsana New" w:hAnsi="Angsana New" w:hint="cs"/>
          <w:spacing w:val="-6"/>
          <w:sz w:val="30"/>
          <w:szCs w:val="30"/>
          <w:cs/>
        </w:rPr>
        <w:t>บริษัทร่วมและ</w:t>
      </w:r>
      <w:r w:rsidR="001B4279" w:rsidRPr="004C50D1">
        <w:rPr>
          <w:rFonts w:ascii="Angsana New" w:hAnsi="Angsana New"/>
          <w:spacing w:val="-6"/>
          <w:sz w:val="30"/>
          <w:szCs w:val="30"/>
          <w:cs/>
        </w:rPr>
        <w:t>บริษัทย่อย</w:t>
      </w:r>
      <w:r w:rsidR="0049566A" w:rsidRPr="004C50D1">
        <w:rPr>
          <w:rFonts w:ascii="Angsana New" w:hAnsi="Angsana New"/>
          <w:spacing w:val="-6"/>
          <w:sz w:val="30"/>
          <w:szCs w:val="30"/>
          <w:cs/>
        </w:rPr>
        <w:t xml:space="preserve"> ณ วันที่ </w:t>
      </w:r>
      <w:r w:rsidR="00426366">
        <w:rPr>
          <w:rFonts w:ascii="Angsana New" w:hAnsi="Angsana New"/>
          <w:spacing w:val="-6"/>
          <w:sz w:val="30"/>
          <w:szCs w:val="30"/>
          <w:cs/>
        </w:rPr>
        <w:t>3</w:t>
      </w:r>
      <w:r w:rsidR="00426366">
        <w:rPr>
          <w:rFonts w:ascii="Angsana New" w:hAnsi="Angsana New" w:hint="cs"/>
          <w:spacing w:val="-6"/>
          <w:sz w:val="30"/>
          <w:szCs w:val="30"/>
          <w:cs/>
        </w:rPr>
        <w:t>1</w:t>
      </w:r>
      <w:r w:rsidR="0042636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426366">
        <w:rPr>
          <w:rFonts w:ascii="Angsana New" w:hAnsi="Angsana New" w:hint="cs"/>
          <w:spacing w:val="-6"/>
          <w:sz w:val="30"/>
          <w:szCs w:val="30"/>
          <w:cs/>
        </w:rPr>
        <w:t>ธันวาคม</w:t>
      </w:r>
      <w:r w:rsidR="00716186" w:rsidRPr="004C50D1">
        <w:rPr>
          <w:rFonts w:ascii="Angsana New" w:hAnsi="Angsana New"/>
          <w:spacing w:val="-6"/>
          <w:sz w:val="30"/>
          <w:szCs w:val="30"/>
          <w:cs/>
        </w:rPr>
        <w:t xml:space="preserve"> 25</w:t>
      </w:r>
      <w:r w:rsidR="00426B63">
        <w:rPr>
          <w:rFonts w:ascii="Angsana New" w:hAnsi="Angsana New"/>
          <w:spacing w:val="-6"/>
          <w:sz w:val="30"/>
          <w:szCs w:val="30"/>
        </w:rPr>
        <w:t>60</w:t>
      </w:r>
      <w:r w:rsidR="00716186" w:rsidRPr="004C50D1">
        <w:rPr>
          <w:rFonts w:ascii="Angsana New" w:hAnsi="Angsana New"/>
          <w:spacing w:val="-6"/>
          <w:sz w:val="30"/>
          <w:szCs w:val="30"/>
          <w:cs/>
        </w:rPr>
        <w:t xml:space="preserve"> และ</w:t>
      </w:r>
      <w:r w:rsidRPr="004C50D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E03918" w:rsidRPr="004C50D1">
        <w:rPr>
          <w:rFonts w:ascii="Angsana New" w:hAnsi="Angsana New"/>
          <w:spacing w:val="-6"/>
          <w:sz w:val="30"/>
          <w:szCs w:val="30"/>
        </w:rPr>
        <w:t>255</w:t>
      </w:r>
      <w:r w:rsidR="00426B63">
        <w:rPr>
          <w:rFonts w:ascii="Angsana New" w:hAnsi="Angsana New"/>
          <w:spacing w:val="-6"/>
          <w:sz w:val="30"/>
          <w:szCs w:val="30"/>
        </w:rPr>
        <w:t>9</w:t>
      </w:r>
      <w:r w:rsidR="00AA417A">
        <w:rPr>
          <w:rFonts w:ascii="Angsana New" w:hAnsi="Angsana New"/>
          <w:sz w:val="30"/>
          <w:szCs w:val="30"/>
        </w:rPr>
        <w:t xml:space="preserve"> </w:t>
      </w:r>
      <w:r w:rsidR="00857E2B">
        <w:rPr>
          <w:rFonts w:ascii="Angsana New" w:hAnsi="Angsana New"/>
          <w:sz w:val="30"/>
          <w:szCs w:val="30"/>
          <w:cs/>
        </w:rPr>
        <w:t>ได้เปิดเผยไว</w:t>
      </w:r>
      <w:r w:rsidR="00857E2B">
        <w:rPr>
          <w:rFonts w:ascii="Angsana New" w:hAnsi="Angsana New" w:hint="cs"/>
          <w:sz w:val="30"/>
          <w:szCs w:val="30"/>
          <w:cs/>
        </w:rPr>
        <w:t>้</w:t>
      </w:r>
      <w:r w:rsidR="005B35E9" w:rsidRPr="00537579">
        <w:rPr>
          <w:rFonts w:ascii="Angsana New" w:hAnsi="Angsana New"/>
          <w:sz w:val="30"/>
          <w:szCs w:val="30"/>
          <w:cs/>
        </w:rPr>
        <w:t>ในหมายเหตุ</w:t>
      </w:r>
      <w:r w:rsidR="001A3F1E">
        <w:rPr>
          <w:rFonts w:ascii="Angsana New" w:hAnsi="Angsana New"/>
          <w:sz w:val="30"/>
          <w:szCs w:val="30"/>
          <w:cs/>
        </w:rPr>
        <w:t>ข้อ</w:t>
      </w:r>
      <w:r w:rsidR="00546AE3">
        <w:rPr>
          <w:rFonts w:ascii="Angsana New" w:hAnsi="Angsana New" w:hint="cs"/>
          <w:sz w:val="30"/>
          <w:szCs w:val="30"/>
          <w:cs/>
        </w:rPr>
        <w:t xml:space="preserve"> </w:t>
      </w:r>
      <w:r w:rsidR="00334196">
        <w:rPr>
          <w:rFonts w:ascii="Angsana New" w:hAnsi="Angsana New" w:hint="cs"/>
          <w:sz w:val="30"/>
          <w:szCs w:val="30"/>
          <w:cs/>
        </w:rPr>
        <w:t>1</w:t>
      </w:r>
      <w:r w:rsidR="0060073C">
        <w:rPr>
          <w:rFonts w:ascii="Angsana New" w:hAnsi="Angsana New"/>
          <w:sz w:val="30"/>
          <w:szCs w:val="30"/>
        </w:rPr>
        <w:t>5</w:t>
      </w:r>
      <w:r w:rsidR="006974D8">
        <w:rPr>
          <w:rFonts w:ascii="Angsana New" w:hAnsi="Angsana New" w:hint="cs"/>
          <w:sz w:val="30"/>
          <w:szCs w:val="30"/>
          <w:cs/>
        </w:rPr>
        <w:t xml:space="preserve"> และ </w:t>
      </w:r>
      <w:r w:rsidR="00F81DE5" w:rsidRPr="006A4653">
        <w:rPr>
          <w:rFonts w:ascii="Angsana New" w:hAnsi="Angsana New"/>
          <w:sz w:val="30"/>
          <w:szCs w:val="30"/>
        </w:rPr>
        <w:t>1</w:t>
      </w:r>
      <w:r w:rsidR="0060073C">
        <w:rPr>
          <w:rFonts w:ascii="Angsana New" w:hAnsi="Angsana New"/>
          <w:sz w:val="30"/>
          <w:szCs w:val="30"/>
        </w:rPr>
        <w:t>6</w:t>
      </w:r>
    </w:p>
    <w:p w14:paraId="179CEDBE" w14:textId="77777777" w:rsidR="001B4279" w:rsidRPr="00537579" w:rsidRDefault="001B4279" w:rsidP="00F81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A593F0D" w14:textId="77777777" w:rsidR="00E66B73" w:rsidRPr="00537579" w:rsidRDefault="0025275A" w:rsidP="00F81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537579">
        <w:rPr>
          <w:rFonts w:ascii="Angsana New" w:hAnsi="Angsana New"/>
          <w:b/>
          <w:bCs/>
          <w:sz w:val="30"/>
          <w:szCs w:val="30"/>
          <w:cs/>
        </w:rPr>
        <w:t>2</w:t>
      </w:r>
      <w:r w:rsidR="00E66B73" w:rsidRPr="00537579">
        <w:rPr>
          <w:rFonts w:ascii="Angsana New" w:hAnsi="Angsana New"/>
          <w:b/>
          <w:bCs/>
          <w:sz w:val="30"/>
          <w:szCs w:val="30"/>
        </w:rPr>
        <w:tab/>
      </w:r>
      <w:r w:rsidR="00E66B73" w:rsidRPr="00537579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4CD4DC4B" w14:textId="77777777" w:rsidR="001001BD" w:rsidRPr="00537579" w:rsidRDefault="001001BD" w:rsidP="00F81DE5">
      <w:pPr>
        <w:pStyle w:val="Heading8"/>
        <w:spacing w:line="240" w:lineRule="auto"/>
        <w:ind w:left="567" w:right="0" w:hanging="567"/>
        <w:jc w:val="thaiDistribute"/>
        <w:rPr>
          <w:rFonts w:ascii="Angsana New" w:hAnsi="Angsana New"/>
          <w:sz w:val="30"/>
          <w:szCs w:val="30"/>
        </w:rPr>
      </w:pPr>
    </w:p>
    <w:p w14:paraId="1D140BC7" w14:textId="77777777" w:rsidR="00716186" w:rsidRPr="00D0000C" w:rsidRDefault="00716186" w:rsidP="00F81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0000C">
        <w:rPr>
          <w:rFonts w:ascii="Angsana New" w:hAnsi="Angsana New"/>
          <w:i/>
          <w:iCs/>
          <w:sz w:val="30"/>
          <w:szCs w:val="30"/>
          <w:cs/>
        </w:rPr>
        <w:t>(ก)</w:t>
      </w:r>
      <w:r w:rsidRPr="00D0000C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2514A5AA" w14:textId="77777777" w:rsidR="00716186" w:rsidRPr="00537579" w:rsidRDefault="00716186" w:rsidP="00F81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24243277" w14:textId="77777777" w:rsidR="00716186" w:rsidRPr="00537579" w:rsidRDefault="00ED72B8" w:rsidP="00D34D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562"/>
        <w:jc w:val="thaiDistribute"/>
        <w:rPr>
          <w:rFonts w:ascii="Angsana New" w:hAnsi="Angsana New"/>
          <w:sz w:val="30"/>
          <w:szCs w:val="30"/>
        </w:rPr>
      </w:pPr>
      <w:r w:rsidRPr="00537579">
        <w:rPr>
          <w:rFonts w:ascii="Angsana New" w:hAnsi="Angsana New"/>
          <w:sz w:val="30"/>
          <w:szCs w:val="30"/>
          <w:cs/>
        </w:rPr>
        <w:tab/>
      </w:r>
      <w:r w:rsidR="00534EA6" w:rsidRPr="00534EA6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334196">
        <w:rPr>
          <w:rFonts w:ascii="Angsana New" w:hAnsi="Angsana New"/>
          <w:sz w:val="30"/>
          <w:szCs w:val="30"/>
        </w:rPr>
        <w:br/>
      </w:r>
      <w:r w:rsidR="00534EA6" w:rsidRPr="00534EA6">
        <w:rPr>
          <w:rFonts w:ascii="Angsana New" w:hAnsi="Angsana New"/>
          <w:sz w:val="30"/>
          <w:szCs w:val="30"/>
          <w:cs/>
        </w:rPr>
        <w:t>สภาวิชาชีพบัญชีฯ (</w:t>
      </w:r>
      <w:r w:rsidR="00534EA6" w:rsidRPr="00534EA6">
        <w:rPr>
          <w:rFonts w:ascii="Angsana New" w:hAnsi="Angsana New"/>
          <w:sz w:val="30"/>
          <w:szCs w:val="30"/>
        </w:rPr>
        <w:t>“</w:t>
      </w:r>
      <w:r w:rsidR="00534EA6" w:rsidRPr="00534EA6">
        <w:rPr>
          <w:rFonts w:ascii="Angsana New" w:hAnsi="Angsana New"/>
          <w:sz w:val="30"/>
          <w:szCs w:val="30"/>
          <w:cs/>
        </w:rPr>
        <w:t>สภาวิชาชีพบัญชี</w:t>
      </w:r>
      <w:r w:rsidR="00D34DDA">
        <w:rPr>
          <w:rFonts w:ascii="Angsana New" w:hAnsi="Angsana New"/>
          <w:sz w:val="30"/>
          <w:szCs w:val="30"/>
        </w:rPr>
        <w:t>”)</w:t>
      </w:r>
      <w:r w:rsidR="00D34DDA" w:rsidRPr="00D34DDA">
        <w:rPr>
          <w:rFonts w:ascii="Angsana New" w:hAnsi="Angsana New"/>
          <w:color w:val="FFFFFF"/>
          <w:sz w:val="30"/>
          <w:szCs w:val="30"/>
        </w:rPr>
        <w:t>a</w:t>
      </w:r>
      <w:r w:rsidR="00534EA6" w:rsidRPr="00534EA6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</w:t>
      </w:r>
      <w:r w:rsidR="00334196">
        <w:rPr>
          <w:rFonts w:ascii="Angsana New" w:hAnsi="Angsana New"/>
          <w:sz w:val="30"/>
          <w:szCs w:val="30"/>
        </w:rPr>
        <w:br/>
      </w:r>
      <w:r w:rsidR="00534EA6" w:rsidRPr="00534EA6">
        <w:rPr>
          <w:rFonts w:ascii="Angsana New" w:hAnsi="Angsana New"/>
          <w:sz w:val="30"/>
          <w:szCs w:val="30"/>
          <w:cs/>
        </w:rPr>
        <w:t xml:space="preserve">ตลาดหลักทรัพย์ที่เกี่ยวข้อง  </w:t>
      </w:r>
    </w:p>
    <w:p w14:paraId="1BB0D28E" w14:textId="77777777" w:rsidR="00716186" w:rsidRPr="00537579" w:rsidRDefault="00716186" w:rsidP="00F81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698A4476" w14:textId="77777777" w:rsidR="00534EA6" w:rsidRPr="009A33CD" w:rsidRDefault="00ED72B8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537579">
        <w:rPr>
          <w:rFonts w:ascii="Angsana New" w:hAnsi="Angsana New"/>
          <w:sz w:val="30"/>
          <w:szCs w:val="30"/>
          <w:cs/>
        </w:rPr>
        <w:tab/>
      </w:r>
      <w:r w:rsidR="00534EA6" w:rsidRPr="00534EA6">
        <w:rPr>
          <w:rFonts w:ascii="Angsana New" w:hAnsi="Angsana New"/>
          <w:sz w:val="30"/>
          <w:szCs w:val="30"/>
          <w:cs/>
        </w:rPr>
        <w:t>สภาวิชาชีพบัญชีได้ปรับปรุงมาตรฐานการรายงานทางการเงินหลายฉบับ ซึ่งมีผลบังคับใช้ตั้งแต่รอบระยะเวลาบัญชี</w:t>
      </w:r>
      <w:r w:rsidR="00534EA6" w:rsidRPr="00EA698B">
        <w:rPr>
          <w:rFonts w:ascii="Angsana New" w:hAnsi="Angsana New"/>
          <w:spacing w:val="-4"/>
          <w:sz w:val="30"/>
          <w:szCs w:val="30"/>
          <w:cs/>
        </w:rPr>
        <w:t>ที่เริ</w:t>
      </w:r>
      <w:r w:rsidR="00EA698B">
        <w:rPr>
          <w:rFonts w:ascii="Angsana New" w:hAnsi="Angsana New"/>
          <w:spacing w:val="-4"/>
          <w:sz w:val="30"/>
          <w:szCs w:val="30"/>
          <w:cs/>
        </w:rPr>
        <w:t xml:space="preserve">่มในหรือหลังวันที่ 1 </w:t>
      </w:r>
      <w:r w:rsidR="0095484A" w:rsidRPr="00EA698B">
        <w:rPr>
          <w:rFonts w:ascii="Angsana New" w:hAnsi="Angsana New"/>
          <w:spacing w:val="-4"/>
          <w:sz w:val="30"/>
          <w:szCs w:val="30"/>
          <w:cs/>
        </w:rPr>
        <w:t xml:space="preserve">มกราคม </w:t>
      </w:r>
      <w:r w:rsidR="0095484A" w:rsidRPr="00EA698B">
        <w:rPr>
          <w:rFonts w:ascii="Angsana New" w:hAnsi="Angsana New" w:hint="cs"/>
          <w:spacing w:val="-4"/>
          <w:sz w:val="30"/>
          <w:szCs w:val="30"/>
          <w:cs/>
        </w:rPr>
        <w:t>25</w:t>
      </w:r>
      <w:r w:rsidR="00426B63" w:rsidRPr="00EA698B">
        <w:rPr>
          <w:rFonts w:ascii="Angsana New" w:hAnsi="Angsana New"/>
          <w:spacing w:val="-4"/>
          <w:sz w:val="30"/>
          <w:szCs w:val="30"/>
        </w:rPr>
        <w:t>60</w:t>
      </w:r>
      <w:r w:rsidR="001E6350" w:rsidRPr="00EA698B">
        <w:rPr>
          <w:rFonts w:ascii="Angsana New" w:hAnsi="Angsana New"/>
          <w:spacing w:val="-4"/>
          <w:sz w:val="30"/>
          <w:szCs w:val="30"/>
        </w:rPr>
        <w:t xml:space="preserve"> </w:t>
      </w:r>
      <w:r w:rsidR="00534EA6" w:rsidRPr="00EA698B">
        <w:rPr>
          <w:rFonts w:ascii="Angsana New" w:hAnsi="Angsana New"/>
          <w:spacing w:val="-4"/>
          <w:sz w:val="30"/>
          <w:szCs w:val="30"/>
          <w:cs/>
        </w:rPr>
        <w:t>ในเบื้องต้นการปฏิบัติตามมาตรฐานการรายงาน</w:t>
      </w:r>
      <w:r w:rsidR="006802C1" w:rsidRPr="00EA698B">
        <w:rPr>
          <w:rFonts w:ascii="Angsana New" w:hAnsi="Angsana New"/>
          <w:spacing w:val="-4"/>
          <w:sz w:val="30"/>
          <w:szCs w:val="30"/>
          <w:cs/>
        </w:rPr>
        <w:t>ทางการเงินที่</w:t>
      </w:r>
      <w:r w:rsidR="00534EA6" w:rsidRPr="00EA698B">
        <w:rPr>
          <w:rFonts w:ascii="Angsana New" w:hAnsi="Angsana New"/>
          <w:spacing w:val="-4"/>
          <w:sz w:val="30"/>
          <w:szCs w:val="30"/>
          <w:cs/>
        </w:rPr>
        <w:t>ปรับปรุงใหม่</w:t>
      </w:r>
      <w:r w:rsidR="00BB274E" w:rsidRPr="00EA698B">
        <w:rPr>
          <w:rFonts w:ascii="Angsana New" w:hAnsi="Angsana New"/>
          <w:spacing w:val="-4"/>
          <w:sz w:val="30"/>
          <w:szCs w:val="30"/>
          <w:cs/>
        </w:rPr>
        <w:t>นั้น</w:t>
      </w:r>
      <w:r w:rsidR="00D34DDA">
        <w:rPr>
          <w:rFonts w:ascii="Angsana New" w:hAnsi="Angsana New"/>
          <w:sz w:val="30"/>
          <w:szCs w:val="30"/>
        </w:rPr>
        <w:t xml:space="preserve"> </w:t>
      </w:r>
      <w:r w:rsidR="00534EA6" w:rsidRPr="009A33CD">
        <w:rPr>
          <w:rFonts w:ascii="Angsana New" w:hAnsi="Angsana New"/>
          <w:sz w:val="30"/>
          <w:szCs w:val="30"/>
          <w:cs/>
        </w:rPr>
        <w:t>มีผลให้เกิดการเปลี่ยนแปลงนโยบายกา</w:t>
      </w:r>
      <w:r w:rsidR="00EA698B">
        <w:rPr>
          <w:rFonts w:ascii="Angsana New" w:hAnsi="Angsana New"/>
          <w:sz w:val="30"/>
          <w:szCs w:val="30"/>
          <w:cs/>
        </w:rPr>
        <w:t>รบัญชีของกลุ่มบริษัทในบางเรื่อง</w:t>
      </w:r>
      <w:r w:rsidR="00534EA6" w:rsidRPr="009A33CD">
        <w:rPr>
          <w:rFonts w:ascii="Angsana New" w:hAnsi="Angsana New"/>
          <w:sz w:val="30"/>
          <w:szCs w:val="30"/>
          <w:cs/>
        </w:rPr>
        <w:t>การเปลี่ยนแปลงนี้ไม่มีผลกระทบอย่างเป็นสาระสำคัญต่องบการเงิน</w:t>
      </w:r>
    </w:p>
    <w:p w14:paraId="78714984" w14:textId="77777777" w:rsidR="00534EA6" w:rsidRPr="005815F0" w:rsidRDefault="00534EA6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4C5D7F19" w14:textId="56057D72" w:rsidR="0056663E" w:rsidRDefault="00534EA6" w:rsidP="00566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ab/>
      </w:r>
    </w:p>
    <w:p w14:paraId="272099CF" w14:textId="2196CD27" w:rsidR="0056663E" w:rsidRPr="0056663E" w:rsidRDefault="0056663E" w:rsidP="0056663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56663E">
        <w:rPr>
          <w:rFonts w:ascii="Angsana New" w:hAnsi="Angsana New"/>
          <w:sz w:val="30"/>
          <w:szCs w:val="30"/>
          <w:cs/>
        </w:rPr>
        <w:lastRenderedPageBreak/>
        <w:t>นอกเหนือจาก</w:t>
      </w:r>
      <w:r w:rsidRPr="0056663E">
        <w:rPr>
          <w:rFonts w:ascii="Angsana New" w:hAnsi="Angsana New" w:hint="cs"/>
          <w:sz w:val="30"/>
          <w:szCs w:val="30"/>
          <w:cs/>
        </w:rPr>
        <w:t>มาต</w:t>
      </w:r>
      <w:r w:rsidR="003A1548">
        <w:rPr>
          <w:rFonts w:ascii="Angsana New" w:hAnsi="Angsana New" w:hint="cs"/>
          <w:sz w:val="30"/>
          <w:szCs w:val="30"/>
          <w:cs/>
        </w:rPr>
        <w:t>รฐานการรายงานทางการเงินที่</w:t>
      </w:r>
      <w:r w:rsidRPr="0056663E">
        <w:rPr>
          <w:rFonts w:ascii="Angsana New" w:hAnsi="Angsana New" w:hint="cs"/>
          <w:sz w:val="30"/>
          <w:szCs w:val="30"/>
          <w:cs/>
        </w:rPr>
        <w:t>ปรับปรุงใหม่</w:t>
      </w:r>
      <w:r w:rsidRPr="0056663E">
        <w:rPr>
          <w:rFonts w:ascii="Angsana New" w:hAnsi="Angsana New"/>
          <w:sz w:val="30"/>
          <w:szCs w:val="30"/>
          <w:cs/>
        </w:rPr>
        <w:t>ข้างต้นสภาวิชาชีพบัญชีได้ออก</w:t>
      </w:r>
      <w:r w:rsidRPr="0056663E">
        <w:rPr>
          <w:rFonts w:ascii="Angsana New" w:hAnsi="Angsana New" w:hint="cs"/>
          <w:sz w:val="30"/>
          <w:szCs w:val="30"/>
          <w:cs/>
        </w:rPr>
        <w:t xml:space="preserve">มาตรฐาน </w:t>
      </w:r>
      <w:r w:rsidR="004A7C2B">
        <w:rPr>
          <w:rFonts w:ascii="Angsana New" w:hAnsi="Angsana New"/>
          <w:sz w:val="30"/>
          <w:szCs w:val="30"/>
        </w:rPr>
        <w:t xml:space="preserve">                     </w:t>
      </w:r>
      <w:r w:rsidRPr="0056663E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56663E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56663E">
        <w:rPr>
          <w:rFonts w:ascii="Angsana New" w:hAnsi="Angsana New"/>
          <w:sz w:val="30"/>
          <w:szCs w:val="30"/>
        </w:rPr>
        <w:t>15</w:t>
      </w:r>
      <w:r w:rsidRPr="0056663E">
        <w:rPr>
          <w:rFonts w:ascii="Angsana New" w:hAnsi="Angsana New"/>
          <w:sz w:val="30"/>
          <w:szCs w:val="30"/>
          <w:cs/>
        </w:rPr>
        <w:t xml:space="preserve"> เรื่อง </w:t>
      </w:r>
      <w:r w:rsidRPr="0056663E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Pr="0056663E">
        <w:rPr>
          <w:rFonts w:ascii="Angsana New" w:hAnsi="Angsana New"/>
          <w:sz w:val="30"/>
          <w:szCs w:val="30"/>
          <w:cs/>
        </w:rPr>
        <w:t xml:space="preserve"> ซึ่งมีผลบังคับสำหรับรอบระยะเวลาบัญชีที่</w:t>
      </w:r>
      <w:r w:rsidRPr="0056663E">
        <w:rPr>
          <w:rFonts w:ascii="Angsana New" w:hAnsi="Angsana New" w:hint="cs"/>
          <w:sz w:val="30"/>
          <w:szCs w:val="30"/>
          <w:cs/>
        </w:rPr>
        <w:t xml:space="preserve"> </w:t>
      </w:r>
      <w:r w:rsidRPr="0056663E">
        <w:rPr>
          <w:rFonts w:ascii="Angsana New" w:hAnsi="Angsana New"/>
          <w:sz w:val="30"/>
          <w:szCs w:val="30"/>
          <w:cs/>
        </w:rPr>
        <w:t>เริ่มในหรือหลังวันที่</w:t>
      </w:r>
      <w:r w:rsidRPr="0056663E">
        <w:rPr>
          <w:rFonts w:ascii="Angsana New" w:hAnsi="Angsana New"/>
          <w:sz w:val="30"/>
          <w:szCs w:val="30"/>
        </w:rPr>
        <w:t xml:space="preserve"> 1</w:t>
      </w:r>
      <w:r w:rsidRPr="0056663E">
        <w:rPr>
          <w:rFonts w:ascii="Angsana New" w:hAnsi="Angsana New"/>
          <w:sz w:val="30"/>
          <w:szCs w:val="30"/>
          <w:cs/>
        </w:rPr>
        <w:t xml:space="preserve"> มกราคม </w:t>
      </w:r>
      <w:r w:rsidRPr="0056663E"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6663E">
        <w:rPr>
          <w:rFonts w:ascii="Angsana New" w:hAnsi="Angsana New" w:hint="cs"/>
          <w:sz w:val="30"/>
          <w:szCs w:val="30"/>
          <w:cs/>
        </w:rPr>
        <w:t>ไม่ได้ใช้มาตรฐานการรายงานทางการเงินดังกล่าวใน</w:t>
      </w:r>
      <w:r w:rsidRPr="0056663E">
        <w:rPr>
          <w:rFonts w:ascii="Angsana New" w:hAnsi="Angsana New"/>
          <w:sz w:val="30"/>
          <w:szCs w:val="30"/>
          <w:cs/>
        </w:rPr>
        <w:t>การ</w:t>
      </w:r>
      <w:r>
        <w:rPr>
          <w:rFonts w:ascii="Angsana New" w:hAnsi="Angsana New"/>
          <w:sz w:val="30"/>
          <w:szCs w:val="30"/>
          <w:cs/>
        </w:rPr>
        <w:t>จัดทำ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3A1548">
        <w:rPr>
          <w:rFonts w:ascii="Angsana New" w:hAnsi="Angsana New" w:hint="cs"/>
          <w:sz w:val="30"/>
          <w:szCs w:val="30"/>
          <w:cs/>
        </w:rPr>
        <w:t xml:space="preserve">                </w:t>
      </w:r>
      <w:r>
        <w:rPr>
          <w:rFonts w:ascii="Angsana New" w:hAnsi="Angsana New" w:hint="cs"/>
          <w:sz w:val="30"/>
          <w:szCs w:val="30"/>
          <w:cs/>
        </w:rPr>
        <w:t xml:space="preserve">   </w:t>
      </w:r>
      <w:r>
        <w:rPr>
          <w:rFonts w:ascii="Angsana New" w:hAnsi="Angsana New"/>
          <w:sz w:val="30"/>
          <w:szCs w:val="30"/>
          <w:cs/>
        </w:rPr>
        <w:t>งบการเงิน</w:t>
      </w:r>
      <w:r w:rsidRPr="0056663E">
        <w:rPr>
          <w:rFonts w:ascii="Angsana New" w:hAnsi="Angsana New" w:hint="cs"/>
          <w:sz w:val="30"/>
          <w:szCs w:val="30"/>
          <w:cs/>
        </w:rPr>
        <w:t xml:space="preserve">ก่อนวันที่มีผลบังคับใช้ </w:t>
      </w:r>
    </w:p>
    <w:p w14:paraId="28B9643B" w14:textId="77777777" w:rsidR="0056663E" w:rsidRPr="0056663E" w:rsidRDefault="0056663E" w:rsidP="0056663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B46F097" w14:textId="77777777" w:rsidR="0056663E" w:rsidRPr="0056663E" w:rsidRDefault="0056663E" w:rsidP="0056663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56663E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56663E">
        <w:rPr>
          <w:rFonts w:ascii="Angsana New" w:hAnsi="Angsana New"/>
          <w:color w:val="000000"/>
          <w:sz w:val="30"/>
          <w:szCs w:val="30"/>
        </w:rPr>
        <w:t xml:space="preserve">15 </w:t>
      </w:r>
      <w:r w:rsidRPr="0056663E">
        <w:rPr>
          <w:rFonts w:ascii="Angsana New" w:hAnsi="Angsana New" w:hint="cs"/>
          <w:color w:val="000000"/>
          <w:sz w:val="30"/>
          <w:szCs w:val="30"/>
          <w:cs/>
        </w:rPr>
        <w:t>ให้</w:t>
      </w:r>
      <w:r w:rsidRPr="0056663E">
        <w:rPr>
          <w:rFonts w:ascii="Angsana New" w:hAnsi="Angsana New"/>
          <w:color w:val="000000"/>
          <w:sz w:val="30"/>
          <w:szCs w:val="30"/>
          <w:cs/>
        </w:rPr>
        <w:t>หลักการ</w:t>
      </w:r>
      <w:r w:rsidRPr="0056663E">
        <w:rPr>
          <w:rFonts w:ascii="Angsana New" w:hAnsi="Angsana New" w:hint="cs"/>
          <w:color w:val="000000"/>
          <w:sz w:val="30"/>
          <w:szCs w:val="30"/>
          <w:cs/>
        </w:rPr>
        <w:t>โดยรวม</w:t>
      </w:r>
      <w:r w:rsidRPr="0056663E">
        <w:rPr>
          <w:rFonts w:ascii="Angsana New" w:hAnsi="Angsana New"/>
          <w:color w:val="000000"/>
          <w:sz w:val="30"/>
          <w:szCs w:val="30"/>
          <w:cs/>
        </w:rPr>
        <w:t>ในการรับรู้รายได้</w:t>
      </w:r>
      <w:r w:rsidRPr="0056663E">
        <w:rPr>
          <w:rFonts w:ascii="Angsana New" w:hAnsi="Angsana New" w:hint="cs"/>
          <w:color w:val="000000"/>
          <w:sz w:val="30"/>
          <w:szCs w:val="30"/>
          <w:cs/>
        </w:rPr>
        <w:t xml:space="preserve"> ทั้ง</w:t>
      </w:r>
      <w:r w:rsidRPr="0056663E">
        <w:rPr>
          <w:rFonts w:ascii="Angsana New" w:hAnsi="Angsana New"/>
          <w:color w:val="000000"/>
          <w:sz w:val="30"/>
          <w:szCs w:val="30"/>
          <w:cs/>
        </w:rPr>
        <w:t>จำนวนที่รับรู้และช่วงเวลาที่</w:t>
      </w:r>
      <w:r w:rsidRPr="0056663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56663E">
        <w:rPr>
          <w:rFonts w:ascii="Angsana New" w:hAnsi="Angsana New"/>
          <w:color w:val="000000"/>
          <w:sz w:val="30"/>
          <w:szCs w:val="30"/>
          <w:cs/>
        </w:rPr>
        <w:t xml:space="preserve">รับรู้ โดยรายได้จะรับรู้เมื่อ (หรือ ณ วันที่) </w:t>
      </w:r>
      <w:r w:rsidRPr="0056663E">
        <w:rPr>
          <w:rFonts w:ascii="Angsana New" w:hAnsi="Angsana New" w:hint="cs"/>
          <w:color w:val="000000"/>
          <w:sz w:val="30"/>
          <w:szCs w:val="30"/>
          <w:cs/>
        </w:rPr>
        <w:t>กิจการ</w:t>
      </w:r>
      <w:r w:rsidRPr="0056663E">
        <w:rPr>
          <w:rFonts w:ascii="Angsana New" w:hAnsi="Angsana New"/>
          <w:color w:val="000000"/>
          <w:sz w:val="30"/>
          <w:szCs w:val="30"/>
          <w:cs/>
        </w:rPr>
        <w:t>ส่งมอบการควบคุมสินค้าหรือบริการให้แก่ลูกค้าด้วยมูลค่าของ</w:t>
      </w:r>
      <w:r w:rsidRPr="0056663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56663E">
        <w:rPr>
          <w:rFonts w:ascii="Angsana New" w:hAnsi="Angsana New"/>
          <w:color w:val="000000"/>
          <w:sz w:val="30"/>
          <w:szCs w:val="30"/>
          <w:cs/>
        </w:rPr>
        <w:t xml:space="preserve">รายได้ที่กิจการคาดว่าจะได้รับ </w:t>
      </w:r>
      <w:r w:rsidRPr="0056663E">
        <w:rPr>
          <w:rFonts w:ascii="Angsana New" w:hAnsi="Angsana New"/>
          <w:color w:val="000000"/>
          <w:sz w:val="30"/>
          <w:szCs w:val="30"/>
        </w:rPr>
        <w:t xml:space="preserve"> </w:t>
      </w:r>
      <w:r w:rsidRPr="0056663E">
        <w:rPr>
          <w:rFonts w:ascii="Angsana New" w:hAnsi="Angsana New"/>
          <w:color w:val="000000"/>
          <w:sz w:val="30"/>
          <w:szCs w:val="30"/>
          <w:cs/>
        </w:rPr>
        <w:t>มาตรฐาน</w:t>
      </w:r>
      <w:r w:rsidRPr="0056663E">
        <w:rPr>
          <w:rFonts w:ascii="Angsana New" w:hAnsi="Angsana New" w:hint="cs"/>
          <w:color w:val="000000"/>
          <w:sz w:val="30"/>
          <w:szCs w:val="30"/>
          <w:cs/>
        </w:rPr>
        <w:t>การรายงานทางการเงิน</w:t>
      </w:r>
      <w:r w:rsidRPr="0056663E">
        <w:rPr>
          <w:rFonts w:ascii="Angsana New" w:hAnsi="Angsana New"/>
          <w:color w:val="000000"/>
          <w:sz w:val="30"/>
          <w:szCs w:val="30"/>
          <w:cs/>
        </w:rPr>
        <w:t>ฉบับนี้นำมาใช้แทนมาตรฐาน</w:t>
      </w:r>
      <w:r w:rsidRPr="0056663E">
        <w:rPr>
          <w:rFonts w:ascii="Angsana New" w:hAnsi="Angsana New" w:hint="cs"/>
          <w:color w:val="000000"/>
          <w:sz w:val="30"/>
          <w:szCs w:val="30"/>
          <w:cs/>
        </w:rPr>
        <w:t xml:space="preserve">การรายงานทาง การเงินเกี่ยวกับการรับรู้รายได้ ดังต่อไปนี้ </w:t>
      </w:r>
    </w:p>
    <w:p w14:paraId="1B88C3CC" w14:textId="77777777" w:rsidR="0056663E" w:rsidRPr="0056663E" w:rsidRDefault="0056663E" w:rsidP="0056663E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56663E">
        <w:rPr>
          <w:rFonts w:ascii="Angsana New" w:hAnsi="Angsana New"/>
          <w:color w:val="000000"/>
          <w:sz w:val="30"/>
          <w:szCs w:val="30"/>
          <w:cs/>
        </w:rPr>
        <w:t>มาตรฐานการบัญชี</w:t>
      </w:r>
      <w:r w:rsidRPr="0056663E">
        <w:rPr>
          <w:rFonts w:ascii="Angsana New" w:hAnsi="Angsana New"/>
          <w:color w:val="000000"/>
          <w:sz w:val="30"/>
          <w:szCs w:val="30"/>
        </w:rPr>
        <w:t xml:space="preserve"> </w:t>
      </w:r>
      <w:r w:rsidRPr="0056663E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56663E">
        <w:rPr>
          <w:rFonts w:ascii="Angsana New" w:hAnsi="Angsana New"/>
          <w:color w:val="000000"/>
          <w:sz w:val="30"/>
          <w:szCs w:val="30"/>
        </w:rPr>
        <w:t xml:space="preserve"> 11</w:t>
      </w:r>
      <w:r w:rsidRPr="0056663E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Pr="0056663E">
        <w:rPr>
          <w:rFonts w:ascii="Angsana New" w:hAnsi="Angsana New"/>
          <w:color w:val="000000"/>
          <w:sz w:val="30"/>
          <w:szCs w:val="30"/>
        </w:rPr>
        <w:t>2560</w:t>
      </w:r>
      <w:r w:rsidRPr="0056663E">
        <w:rPr>
          <w:rFonts w:ascii="Angsana New" w:hAnsi="Angsana New"/>
          <w:color w:val="000000"/>
          <w:sz w:val="30"/>
          <w:szCs w:val="30"/>
          <w:cs/>
        </w:rPr>
        <w:t>)</w:t>
      </w:r>
      <w:r w:rsidRPr="0056663E">
        <w:rPr>
          <w:rFonts w:ascii="Angsana New" w:hAnsi="Angsana New"/>
          <w:color w:val="000000"/>
          <w:sz w:val="30"/>
          <w:szCs w:val="30"/>
        </w:rPr>
        <w:t xml:space="preserve"> </w:t>
      </w:r>
      <w:r w:rsidRPr="0056663E">
        <w:rPr>
          <w:rFonts w:ascii="Angsana New" w:hAnsi="Angsana New"/>
          <w:color w:val="000000"/>
          <w:sz w:val="30"/>
          <w:szCs w:val="30"/>
          <w:cs/>
        </w:rPr>
        <w:t>เรื่อง</w:t>
      </w:r>
      <w:r w:rsidRPr="0056663E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56663E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สัญญาก่อสร้าง</w:t>
      </w:r>
      <w:r w:rsidRPr="0056663E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</w:p>
    <w:p w14:paraId="68CC3529" w14:textId="77777777" w:rsidR="0056663E" w:rsidRPr="0056663E" w:rsidRDefault="0056663E" w:rsidP="0056663E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56663E">
        <w:rPr>
          <w:rFonts w:ascii="Angsana New" w:hAnsi="Angsana New"/>
          <w:color w:val="000000"/>
          <w:sz w:val="30"/>
          <w:szCs w:val="30"/>
          <w:cs/>
        </w:rPr>
        <w:t>มาตรฐานการบัญชี ฉบับที่</w:t>
      </w:r>
      <w:r w:rsidRPr="0056663E">
        <w:rPr>
          <w:rFonts w:ascii="Angsana New" w:hAnsi="Angsana New"/>
          <w:color w:val="000000"/>
          <w:sz w:val="30"/>
          <w:szCs w:val="30"/>
        </w:rPr>
        <w:t xml:space="preserve"> 18 </w:t>
      </w:r>
      <w:r w:rsidRPr="0056663E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56663E">
        <w:rPr>
          <w:rFonts w:ascii="Angsana New" w:hAnsi="Angsana New"/>
          <w:color w:val="000000"/>
          <w:sz w:val="30"/>
          <w:szCs w:val="30"/>
        </w:rPr>
        <w:t>2560)</w:t>
      </w:r>
      <w:r w:rsidRPr="0056663E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56663E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</w:t>
      </w:r>
      <w:r w:rsidRPr="0056663E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7D204DBE" w14:textId="1BC59B37" w:rsidR="0056663E" w:rsidRPr="0056663E" w:rsidRDefault="0056663E" w:rsidP="0056663E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56663E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การตีความมาตรฐานการบัญชี ฉบับที่ </w:t>
      </w:r>
      <w:r w:rsidRPr="0056663E">
        <w:rPr>
          <w:rFonts w:ascii="Angsana New" w:hAnsi="Angsana New"/>
          <w:color w:val="000000"/>
          <w:sz w:val="30"/>
          <w:szCs w:val="30"/>
        </w:rPr>
        <w:t>31</w:t>
      </w:r>
      <w:r w:rsidRPr="0056663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6663E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Pr="0056663E">
        <w:rPr>
          <w:rFonts w:ascii="Angsana New" w:hAnsi="Angsana New"/>
          <w:color w:val="000000"/>
          <w:sz w:val="30"/>
          <w:szCs w:val="30"/>
        </w:rPr>
        <w:t>2560</w:t>
      </w:r>
      <w:r w:rsidRPr="0056663E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56663E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="003A1548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รายได้ </w:t>
      </w:r>
      <w:r w:rsidR="003A1548">
        <w:rPr>
          <w:rFonts w:ascii="Angsana New" w:hAnsi="Angsana New"/>
          <w:i/>
          <w:iCs/>
          <w:color w:val="000000"/>
          <w:sz w:val="30"/>
          <w:szCs w:val="30"/>
        </w:rPr>
        <w:t>-</w:t>
      </w:r>
      <w:r w:rsidRPr="0056663E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รายการแลกเปลี่ยนเกี่ยวกับบริการ</w:t>
      </w:r>
      <w:r w:rsidRPr="0056663E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56663E">
        <w:rPr>
          <w:rFonts w:ascii="Angsana New" w:hAnsi="Angsana New"/>
          <w:i/>
          <w:iCs/>
          <w:color w:val="000000"/>
          <w:sz w:val="30"/>
          <w:szCs w:val="30"/>
          <w:cs/>
        </w:rPr>
        <w:t>โฆษณา</w:t>
      </w:r>
      <w:r w:rsidRPr="0056663E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5B5368C9" w14:textId="77777777" w:rsidR="0056663E" w:rsidRPr="0056663E" w:rsidRDefault="0056663E" w:rsidP="0056663E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56663E">
        <w:rPr>
          <w:rFonts w:ascii="Angsana New" w:hAnsi="Angsana New"/>
          <w:color w:val="000000"/>
          <w:sz w:val="30"/>
          <w:szCs w:val="30"/>
          <w:cs/>
        </w:rPr>
        <w:t>การตีความมาตรฐานการรายงานทางการเงิน</w:t>
      </w:r>
      <w:r w:rsidRPr="0056663E">
        <w:rPr>
          <w:rFonts w:ascii="Angsana New" w:hAnsi="Angsana New"/>
          <w:color w:val="000000"/>
          <w:sz w:val="30"/>
          <w:szCs w:val="30"/>
        </w:rPr>
        <w:t xml:space="preserve"> </w:t>
      </w:r>
      <w:r w:rsidRPr="0056663E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56663E">
        <w:rPr>
          <w:rFonts w:ascii="Angsana New" w:hAnsi="Angsana New"/>
          <w:color w:val="000000"/>
          <w:sz w:val="30"/>
          <w:szCs w:val="30"/>
        </w:rPr>
        <w:t xml:space="preserve"> 13 </w:t>
      </w:r>
      <w:r w:rsidRPr="0056663E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56663E">
        <w:rPr>
          <w:rFonts w:ascii="Angsana New" w:hAnsi="Angsana New"/>
          <w:color w:val="000000"/>
          <w:sz w:val="30"/>
          <w:szCs w:val="30"/>
        </w:rPr>
        <w:t>2560)</w:t>
      </w:r>
      <w:r w:rsidRPr="0056663E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56663E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โปรแกรมสิทธิพิเศษแก่ลูกค้า </w:t>
      </w:r>
    </w:p>
    <w:p w14:paraId="29E7BD1D" w14:textId="77777777" w:rsidR="0056663E" w:rsidRPr="0056663E" w:rsidRDefault="0056663E" w:rsidP="0056663E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56663E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56663E">
        <w:rPr>
          <w:rFonts w:ascii="Angsana New" w:hAnsi="Angsana New"/>
          <w:color w:val="000000"/>
          <w:sz w:val="30"/>
          <w:szCs w:val="30"/>
        </w:rPr>
        <w:t>15</w:t>
      </w:r>
      <w:r w:rsidRPr="0056663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6663E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Pr="0056663E">
        <w:rPr>
          <w:rFonts w:ascii="Angsana New" w:hAnsi="Angsana New"/>
          <w:color w:val="000000"/>
          <w:sz w:val="30"/>
          <w:szCs w:val="30"/>
        </w:rPr>
        <w:t>2560</w:t>
      </w:r>
      <w:r w:rsidRPr="0056663E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56663E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56663E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สัญญาสำหรับการก่อสร้าง</w:t>
      </w:r>
      <w:r w:rsidRPr="0056663E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56663E">
        <w:rPr>
          <w:rFonts w:ascii="Angsana New" w:hAnsi="Angsana New"/>
          <w:i/>
          <w:iCs/>
          <w:color w:val="000000"/>
          <w:sz w:val="30"/>
          <w:szCs w:val="30"/>
          <w:cs/>
        </w:rPr>
        <w:t>อสังหาริมทรัพย์</w:t>
      </w:r>
      <w:r w:rsidRPr="0056663E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3A4ED010" w14:textId="77777777" w:rsidR="0056663E" w:rsidRPr="0056663E" w:rsidRDefault="0056663E" w:rsidP="0056663E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6663E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56663E">
        <w:rPr>
          <w:rFonts w:ascii="Angsana New" w:hAnsi="Angsana New"/>
          <w:color w:val="000000"/>
          <w:sz w:val="30"/>
          <w:szCs w:val="30"/>
        </w:rPr>
        <w:t>18</w:t>
      </w:r>
      <w:r w:rsidRPr="0056663E">
        <w:rPr>
          <w:rFonts w:ascii="Angsana New" w:hAnsi="Angsana New" w:hint="cs"/>
          <w:color w:val="000000"/>
          <w:sz w:val="30"/>
          <w:szCs w:val="30"/>
          <w:cs/>
        </w:rPr>
        <w:t xml:space="preserve"> (ปรับปรุง </w:t>
      </w:r>
      <w:r w:rsidRPr="0056663E">
        <w:rPr>
          <w:rFonts w:ascii="Angsana New" w:hAnsi="Angsana New"/>
          <w:color w:val="000000"/>
          <w:sz w:val="30"/>
          <w:szCs w:val="30"/>
        </w:rPr>
        <w:t xml:space="preserve">2560) </w:t>
      </w:r>
      <w:r w:rsidRPr="0056663E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56663E">
        <w:rPr>
          <w:rFonts w:ascii="Angsana New" w:hAnsi="Angsana New"/>
          <w:i/>
          <w:iCs/>
          <w:color w:val="000000"/>
          <w:sz w:val="30"/>
          <w:szCs w:val="30"/>
          <w:cs/>
        </w:rPr>
        <w:t>การโอนสินทรัพย์จากลูกค้า</w:t>
      </w:r>
    </w:p>
    <w:p w14:paraId="7C90B712" w14:textId="77777777" w:rsidR="0056663E" w:rsidRPr="0056663E" w:rsidRDefault="0056663E" w:rsidP="0056663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9E1D120" w14:textId="706BDBCE" w:rsidR="0056663E" w:rsidRDefault="0056663E" w:rsidP="00566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56663E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56663E">
        <w:rPr>
          <w:rFonts w:ascii="Angsana New" w:hAnsi="Angsana New" w:hint="cs"/>
          <w:sz w:val="30"/>
          <w:szCs w:val="30"/>
          <w:cs/>
        </w:rPr>
        <w:t xml:space="preserve"> ฉบับที่ </w:t>
      </w:r>
      <w:r w:rsidRPr="0056663E">
        <w:rPr>
          <w:rFonts w:ascii="Angsana New" w:hAnsi="Angsana New"/>
          <w:sz w:val="30"/>
          <w:szCs w:val="30"/>
        </w:rPr>
        <w:t>15</w:t>
      </w:r>
      <w:r w:rsidRPr="0056663E">
        <w:rPr>
          <w:rFonts w:ascii="Angsana New" w:hAnsi="Angsana New" w:hint="cs"/>
          <w:sz w:val="30"/>
          <w:szCs w:val="30"/>
          <w:cs/>
        </w:rPr>
        <w:t xml:space="preserve"> </w:t>
      </w:r>
      <w:r w:rsidRPr="0056663E">
        <w:rPr>
          <w:rFonts w:ascii="Angsana New" w:hAnsi="Angsana New"/>
          <w:sz w:val="30"/>
          <w:szCs w:val="30"/>
          <w:cs/>
        </w:rPr>
        <w:t>เป็นครั้งแรกต่องบการเงินรวม</w:t>
      </w:r>
      <w:r w:rsidRPr="0056663E">
        <w:rPr>
          <w:rFonts w:ascii="Angsana New" w:hAnsi="Angsana New" w:hint="cs"/>
          <w:sz w:val="30"/>
          <w:szCs w:val="30"/>
          <w:cs/>
        </w:rPr>
        <w:t>และ</w:t>
      </w:r>
      <w:r w:rsidRPr="0056663E">
        <w:rPr>
          <w:rFonts w:ascii="Angsana New" w:hAnsi="Angsana New"/>
          <w:sz w:val="30"/>
          <w:szCs w:val="30"/>
          <w:cs/>
        </w:rPr>
        <w:t>งบการเงินเฉพาะกิจการ</w:t>
      </w:r>
    </w:p>
    <w:p w14:paraId="60FC45AD" w14:textId="77777777" w:rsidR="000173B0" w:rsidRPr="005B4AD3" w:rsidRDefault="000173B0" w:rsidP="00A73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4909F775" w14:textId="77777777" w:rsidR="006F54B9" w:rsidRPr="00024601" w:rsidRDefault="00D0000C" w:rsidP="00A73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024601">
        <w:rPr>
          <w:rFonts w:ascii="Angsana New" w:hAnsi="Angsana New"/>
          <w:i/>
          <w:iCs/>
          <w:sz w:val="30"/>
          <w:szCs w:val="30"/>
          <w:cs/>
        </w:rPr>
        <w:t>(ข)</w:t>
      </w:r>
      <w:r w:rsidRPr="00024601">
        <w:rPr>
          <w:rFonts w:ascii="Angsana New" w:hAnsi="Angsana New"/>
          <w:i/>
          <w:iCs/>
          <w:sz w:val="30"/>
          <w:szCs w:val="30"/>
          <w:cs/>
        </w:rPr>
        <w:tab/>
      </w:r>
      <w:r w:rsidR="006F54B9" w:rsidRPr="00024601">
        <w:rPr>
          <w:rFonts w:ascii="Angsana New" w:hAnsi="Angsana New"/>
          <w:i/>
          <w:iCs/>
          <w:sz w:val="30"/>
          <w:szCs w:val="30"/>
          <w:cs/>
        </w:rPr>
        <w:t>เกณฑ์การวัดมูลค่า</w:t>
      </w:r>
    </w:p>
    <w:p w14:paraId="1E6715C7" w14:textId="77777777" w:rsidR="006F54B9" w:rsidRPr="005B4AD3" w:rsidRDefault="006F54B9" w:rsidP="003960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73BB37B3" w14:textId="77777777" w:rsidR="006F54B9" w:rsidRPr="00024601" w:rsidRDefault="006F54B9" w:rsidP="009507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24601">
        <w:rPr>
          <w:rFonts w:ascii="Angsana New" w:hAnsi="Angsana New"/>
          <w:sz w:val="30"/>
          <w:szCs w:val="30"/>
          <w:cs/>
        </w:rPr>
        <w:t>งบการเงินนี้จัดทำขึ้นโดยถือหลักเกณฑ์การบันทึกตาม</w:t>
      </w:r>
      <w:r w:rsidR="000173B0">
        <w:rPr>
          <w:rFonts w:ascii="Angsana New" w:hAnsi="Angsana New"/>
          <w:sz w:val="30"/>
          <w:szCs w:val="30"/>
          <w:cs/>
        </w:rPr>
        <w:t>ราคาทุนเดิม ยกเว้นรายการ</w:t>
      </w:r>
      <w:r w:rsidR="00BB274E" w:rsidRPr="00024601">
        <w:rPr>
          <w:rFonts w:ascii="Angsana New" w:hAnsi="Angsana New"/>
          <w:sz w:val="30"/>
          <w:szCs w:val="30"/>
          <w:cs/>
        </w:rPr>
        <w:t>ดังต่อไปนี้</w:t>
      </w:r>
    </w:p>
    <w:p w14:paraId="7054C802" w14:textId="77777777" w:rsidR="006F54B9" w:rsidRPr="009B3313" w:rsidRDefault="006F54B9" w:rsidP="007070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4619"/>
        <w:gridCol w:w="4444"/>
      </w:tblGrid>
      <w:tr w:rsidR="00D0000C" w:rsidRPr="00024601" w14:paraId="75D939DE" w14:textId="77777777" w:rsidTr="00BE06C6">
        <w:tc>
          <w:tcPr>
            <w:tcW w:w="4619" w:type="dxa"/>
          </w:tcPr>
          <w:p w14:paraId="7F89E9D6" w14:textId="77777777" w:rsidR="00D0000C" w:rsidRPr="00024601" w:rsidRDefault="00D0000C" w:rsidP="00D0000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246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</w:p>
        </w:tc>
        <w:tc>
          <w:tcPr>
            <w:tcW w:w="4444" w:type="dxa"/>
          </w:tcPr>
          <w:p w14:paraId="68DCB359" w14:textId="77777777" w:rsidR="00D0000C" w:rsidRPr="00024601" w:rsidRDefault="00D0000C" w:rsidP="00D0000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246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เกณฑ์การวัดมูลค่า</w:t>
            </w:r>
          </w:p>
        </w:tc>
      </w:tr>
      <w:tr w:rsidR="00D0000C" w:rsidRPr="00024601" w14:paraId="568AB680" w14:textId="77777777" w:rsidTr="00BE06C6">
        <w:tc>
          <w:tcPr>
            <w:tcW w:w="4619" w:type="dxa"/>
          </w:tcPr>
          <w:p w14:paraId="298DE001" w14:textId="77777777" w:rsidR="00D0000C" w:rsidRPr="00024601" w:rsidRDefault="00A25597" w:rsidP="0090033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 w:rsidR="00164358">
              <w:rPr>
                <w:rFonts w:ascii="Angsana New" w:hAnsi="Angsana New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4444" w:type="dxa"/>
          </w:tcPr>
          <w:p w14:paraId="42D73EA2" w14:textId="77777777" w:rsidR="00D0000C" w:rsidRPr="00024601" w:rsidRDefault="00D0000C" w:rsidP="0090033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4601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84A1D" w:rsidRPr="00024601" w14:paraId="40E5DFD7" w14:textId="77777777" w:rsidTr="00BE06C6">
        <w:tc>
          <w:tcPr>
            <w:tcW w:w="4619" w:type="dxa"/>
          </w:tcPr>
          <w:p w14:paraId="22882AB0" w14:textId="77777777" w:rsidR="00F84A1D" w:rsidRPr="00024601" w:rsidRDefault="00932D9F" w:rsidP="00F84A1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32D9F">
              <w:rPr>
                <w:rFonts w:ascii="Angsana New" w:hAnsi="Angsana New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4444" w:type="dxa"/>
          </w:tcPr>
          <w:p w14:paraId="5CDA61C6" w14:textId="77777777" w:rsidR="00F84A1D" w:rsidRPr="00024601" w:rsidRDefault="00F84A1D" w:rsidP="00F84A1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4601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34196" w:rsidRPr="00024601" w14:paraId="5EDC801F" w14:textId="77777777" w:rsidTr="00BE06C6">
        <w:tc>
          <w:tcPr>
            <w:tcW w:w="4619" w:type="dxa"/>
          </w:tcPr>
          <w:p w14:paraId="4DC91F0F" w14:textId="77777777" w:rsidR="00334196" w:rsidRPr="00834758" w:rsidRDefault="00334196" w:rsidP="00F84A1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4758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4444" w:type="dxa"/>
          </w:tcPr>
          <w:p w14:paraId="37B96821" w14:textId="77777777" w:rsidR="00334196" w:rsidRPr="00834758" w:rsidRDefault="00334196" w:rsidP="00F84A1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4758">
              <w:rPr>
                <w:rFonts w:ascii="Angsana New" w:hAnsi="Angsana New" w:hint="cs"/>
                <w:sz w:val="30"/>
                <w:szCs w:val="30"/>
                <w:cs/>
              </w:rPr>
              <w:t>การตีราคาใหม่ด้วยมูลค่ายุติธรรม</w:t>
            </w:r>
          </w:p>
        </w:tc>
      </w:tr>
      <w:tr w:rsidR="001A5310" w:rsidRPr="00024601" w14:paraId="684F5969" w14:textId="77777777" w:rsidTr="00BE06C6">
        <w:tc>
          <w:tcPr>
            <w:tcW w:w="4619" w:type="dxa"/>
          </w:tcPr>
          <w:p w14:paraId="4C2BFFB3" w14:textId="77777777" w:rsidR="001A5310" w:rsidRPr="00024601" w:rsidRDefault="001A5310" w:rsidP="001A53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4601">
              <w:rPr>
                <w:rFonts w:ascii="Angsana New" w:hAnsi="Angsana New"/>
                <w:i/>
                <w:sz w:val="30"/>
                <w:szCs w:val="30"/>
                <w:cs/>
              </w:rPr>
              <w:t>หนี้สินผลประโยชน์ที่กำหนดไว้</w:t>
            </w:r>
          </w:p>
        </w:tc>
        <w:tc>
          <w:tcPr>
            <w:tcW w:w="4444" w:type="dxa"/>
          </w:tcPr>
          <w:p w14:paraId="4EFD5915" w14:textId="77777777" w:rsidR="001A5310" w:rsidRPr="00024601" w:rsidRDefault="001A5310" w:rsidP="001A53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hanging="1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4601">
              <w:rPr>
                <w:rFonts w:ascii="Angsana New" w:hAnsi="Angsana New"/>
                <w:sz w:val="30"/>
                <w:szCs w:val="30"/>
                <w:cs/>
              </w:rPr>
              <w:t xml:space="preserve">มูลค่าปัจจุบันของภาระผูกพันตามผลประโยชน์ที่กำหนดไว้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ซึ่ง</w:t>
            </w:r>
            <w:r w:rsidRPr="00024601">
              <w:rPr>
                <w:rFonts w:ascii="Angsana New" w:hAnsi="Angsana New"/>
                <w:sz w:val="30"/>
                <w:szCs w:val="30"/>
                <w:cs/>
              </w:rPr>
              <w:t>ได้เปิดเผยไว้ในหมายเหตุข้อ</w:t>
            </w:r>
            <w:r w:rsidRPr="0002460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0073C">
              <w:rPr>
                <w:rFonts w:ascii="Angsana New" w:hAnsi="Angsana New"/>
                <w:sz w:val="30"/>
                <w:szCs w:val="30"/>
              </w:rPr>
              <w:t>5</w:t>
            </w:r>
            <w:r w:rsidRPr="00024601"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/>
                <w:sz w:val="30"/>
                <w:szCs w:val="30"/>
                <w:cs/>
              </w:rPr>
              <w:t>ฐ</w:t>
            </w:r>
            <w:r w:rsidRPr="0002460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A5310" w:rsidRPr="00024601" w14:paraId="724C4F53" w14:textId="77777777" w:rsidTr="00BE06C6">
        <w:tc>
          <w:tcPr>
            <w:tcW w:w="4619" w:type="dxa"/>
          </w:tcPr>
          <w:p w14:paraId="472608BB" w14:textId="77777777" w:rsidR="001A5310" w:rsidRPr="00024601" w:rsidRDefault="001A5310" w:rsidP="0000648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="Angsana New" w:hAnsi="Angsana New"/>
                <w:i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sz w:val="30"/>
                <w:szCs w:val="30"/>
                <w:cs/>
              </w:rPr>
              <w:t>ใบสำคัญแสดงสิทธิที่จะซื้อหุ้น</w:t>
            </w:r>
          </w:p>
        </w:tc>
        <w:tc>
          <w:tcPr>
            <w:tcW w:w="4444" w:type="dxa"/>
          </w:tcPr>
          <w:p w14:paraId="1929C3E1" w14:textId="77777777" w:rsidR="001A5310" w:rsidRPr="00024601" w:rsidRDefault="001A5310" w:rsidP="001A53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hanging="1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4601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</w:tbl>
    <w:p w14:paraId="3CC28800" w14:textId="77777777" w:rsidR="00716186" w:rsidRPr="00024601" w:rsidRDefault="006F54B9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024601">
        <w:rPr>
          <w:rFonts w:ascii="Angsana New" w:hAnsi="Angsana New"/>
          <w:i/>
          <w:iCs/>
          <w:sz w:val="30"/>
          <w:szCs w:val="30"/>
          <w:cs/>
        </w:rPr>
        <w:lastRenderedPageBreak/>
        <w:t>(ค</w:t>
      </w:r>
      <w:r w:rsidR="00716186" w:rsidRPr="00024601">
        <w:rPr>
          <w:rFonts w:ascii="Angsana New" w:hAnsi="Angsana New"/>
          <w:i/>
          <w:iCs/>
          <w:sz w:val="30"/>
          <w:szCs w:val="30"/>
          <w:cs/>
        </w:rPr>
        <w:t>)</w:t>
      </w:r>
      <w:r w:rsidR="00716186" w:rsidRPr="00024601">
        <w:rPr>
          <w:rFonts w:ascii="Angsana New" w:hAnsi="Angsana New"/>
          <w:i/>
          <w:iCs/>
          <w:sz w:val="30"/>
          <w:szCs w:val="30"/>
          <w:cs/>
        </w:rPr>
        <w:tab/>
        <w:t>สกุลเงินที่ใช้ในการดำเนินงานและนำเสนองบการเงิน</w:t>
      </w:r>
    </w:p>
    <w:p w14:paraId="0DE8321C" w14:textId="77777777" w:rsidR="00716186" w:rsidRPr="00117992" w:rsidRDefault="00716186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8"/>
          <w:szCs w:val="28"/>
        </w:rPr>
      </w:pPr>
    </w:p>
    <w:p w14:paraId="1FD701F0" w14:textId="77777777" w:rsidR="00716186" w:rsidRPr="00024601" w:rsidRDefault="00780DE5" w:rsidP="00950721">
      <w:pPr>
        <w:pStyle w:val="BodyText2"/>
        <w:tabs>
          <w:tab w:val="clear" w:pos="540"/>
        </w:tabs>
        <w:ind w:left="567" w:hanging="567"/>
        <w:rPr>
          <w:cs/>
        </w:rPr>
      </w:pPr>
      <w:r w:rsidRPr="00024601">
        <w:rPr>
          <w:cs/>
        </w:rPr>
        <w:tab/>
        <w:t>งบการเงิน</w:t>
      </w:r>
      <w:r w:rsidR="00716186" w:rsidRPr="00024601">
        <w:rPr>
          <w:cs/>
        </w:rPr>
        <w:t>นี้จัดทำและแสดงหน่วยเงินตราเป็นเงินบาทซึ่งเป็นสกุลเงินที่ใช้ในการดำเนินงานของบริษัท</w:t>
      </w:r>
    </w:p>
    <w:p w14:paraId="16721CA5" w14:textId="77777777" w:rsidR="00716186" w:rsidRPr="00117992" w:rsidRDefault="00716186" w:rsidP="00950721">
      <w:pPr>
        <w:pStyle w:val="BodyText2"/>
        <w:tabs>
          <w:tab w:val="clear" w:pos="540"/>
        </w:tabs>
        <w:ind w:left="567" w:hanging="567"/>
        <w:rPr>
          <w:sz w:val="28"/>
          <w:szCs w:val="28"/>
        </w:rPr>
      </w:pPr>
    </w:p>
    <w:p w14:paraId="32C1B238" w14:textId="77777777" w:rsidR="00716186" w:rsidRPr="00024601" w:rsidRDefault="00716186" w:rsidP="00950721">
      <w:pPr>
        <w:pStyle w:val="BodyText2"/>
        <w:tabs>
          <w:tab w:val="clear" w:pos="540"/>
        </w:tabs>
        <w:ind w:left="567" w:hanging="567"/>
        <w:rPr>
          <w:i/>
          <w:iCs/>
          <w:color w:val="0000FF"/>
          <w:highlight w:val="cyan"/>
        </w:rPr>
      </w:pPr>
      <w:r w:rsidRPr="00024601">
        <w:rPr>
          <w:i/>
          <w:iCs/>
          <w:cs/>
        </w:rPr>
        <w:t>(</w:t>
      </w:r>
      <w:r w:rsidR="00A13E24" w:rsidRPr="00024601">
        <w:rPr>
          <w:i/>
          <w:iCs/>
          <w:cs/>
        </w:rPr>
        <w:t>ง</w:t>
      </w:r>
      <w:r w:rsidRPr="00024601">
        <w:rPr>
          <w:i/>
          <w:iCs/>
          <w:cs/>
        </w:rPr>
        <w:t>)</w:t>
      </w:r>
      <w:r w:rsidRPr="00024601">
        <w:rPr>
          <w:i/>
          <w:iCs/>
          <w:cs/>
        </w:rPr>
        <w:tab/>
        <w:t>การ</w:t>
      </w:r>
      <w:r w:rsidR="00E170AD" w:rsidRPr="00024601">
        <w:rPr>
          <w:i/>
          <w:iCs/>
          <w:cs/>
        </w:rPr>
        <w:t>ใช้วิจารณญาณและการประมาณการ</w:t>
      </w:r>
    </w:p>
    <w:p w14:paraId="4BDEE4BC" w14:textId="77777777" w:rsidR="00716186" w:rsidRPr="00117992" w:rsidRDefault="00716186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8"/>
          <w:szCs w:val="28"/>
        </w:rPr>
      </w:pPr>
    </w:p>
    <w:p w14:paraId="40F9EAB2" w14:textId="77777777" w:rsidR="00A13E24" w:rsidRPr="00024601" w:rsidRDefault="00ED72B8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024601">
        <w:rPr>
          <w:rFonts w:ascii="Angsana New" w:hAnsi="Angsana New"/>
          <w:sz w:val="30"/>
          <w:szCs w:val="30"/>
          <w:cs/>
        </w:rPr>
        <w:tab/>
      </w:r>
      <w:r w:rsidR="00A13E24" w:rsidRPr="00024601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การประมาณและข้อ</w:t>
      </w:r>
      <w:r w:rsidR="000173B0">
        <w:rPr>
          <w:rFonts w:ascii="Angsana New" w:hAnsi="Angsana New"/>
          <w:sz w:val="30"/>
          <w:szCs w:val="30"/>
          <w:cs/>
        </w:rPr>
        <w:t>สมมติ</w:t>
      </w:r>
      <w:r w:rsidR="00A13E24" w:rsidRPr="00024601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 สินทรัพย</w:t>
      </w:r>
      <w:r w:rsidR="001A5C5B">
        <w:rPr>
          <w:rFonts w:ascii="Angsana New" w:hAnsi="Angsana New"/>
          <w:sz w:val="30"/>
          <w:szCs w:val="30"/>
          <w:cs/>
        </w:rPr>
        <w:t xml:space="preserve">์ หนี้สิน รายได้ และค่าใช้จ่าย </w:t>
      </w:r>
      <w:r w:rsidR="00A13E24" w:rsidRPr="00024601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ผลที่เกิดขึ้นจริงอาจแตกต่างจากที่ประมาณไว้</w:t>
      </w:r>
    </w:p>
    <w:p w14:paraId="4EAD85CE" w14:textId="77777777" w:rsidR="00A13E24" w:rsidRPr="00117992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8"/>
          <w:szCs w:val="28"/>
        </w:rPr>
      </w:pPr>
    </w:p>
    <w:p w14:paraId="71F31330" w14:textId="77777777" w:rsidR="00024601" w:rsidRPr="00024601" w:rsidRDefault="00A13E24" w:rsidP="00FC6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024601">
        <w:rPr>
          <w:rFonts w:ascii="Angsana New" w:hAnsi="Angsana New"/>
          <w:sz w:val="30"/>
          <w:szCs w:val="30"/>
          <w:cs/>
        </w:rPr>
        <w:tab/>
        <w:t>ประมาณการและข้อ</w:t>
      </w:r>
      <w:r w:rsidR="000173B0">
        <w:rPr>
          <w:rFonts w:ascii="Angsana New" w:hAnsi="Angsana New"/>
          <w:sz w:val="30"/>
          <w:szCs w:val="30"/>
          <w:cs/>
        </w:rPr>
        <w:t>สมมติ</w:t>
      </w:r>
      <w:r w:rsidRPr="00024601">
        <w:rPr>
          <w:rFonts w:ascii="Angsana New" w:hAnsi="Angsana New"/>
          <w:sz w:val="30"/>
          <w:szCs w:val="30"/>
          <w:cs/>
        </w:rPr>
        <w:t>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6D471CFD" w14:textId="77777777" w:rsidR="0056663E" w:rsidRPr="00117992" w:rsidRDefault="0056663E" w:rsidP="00566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8"/>
          <w:szCs w:val="28"/>
        </w:rPr>
      </w:pPr>
    </w:p>
    <w:p w14:paraId="15341319" w14:textId="1F6B2A6B" w:rsidR="00024601" w:rsidRPr="00733661" w:rsidRDefault="00024601" w:rsidP="007213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33661">
        <w:rPr>
          <w:rFonts w:ascii="Angsana New" w:hAnsi="Angsana New"/>
          <w:i/>
          <w:iCs/>
          <w:sz w:val="30"/>
          <w:szCs w:val="30"/>
          <w:cs/>
        </w:rPr>
        <w:t>ข้อ</w:t>
      </w:r>
      <w:r w:rsidR="000173B0" w:rsidRPr="00733661">
        <w:rPr>
          <w:rFonts w:ascii="Angsana New" w:hAnsi="Angsana New"/>
          <w:i/>
          <w:iCs/>
          <w:sz w:val="30"/>
          <w:szCs w:val="30"/>
          <w:cs/>
        </w:rPr>
        <w:t>สมมติ</w:t>
      </w:r>
      <w:r w:rsidRPr="00733661">
        <w:rPr>
          <w:rFonts w:ascii="Angsana New" w:hAnsi="Angsana New"/>
          <w:i/>
          <w:iCs/>
          <w:sz w:val="30"/>
          <w:szCs w:val="30"/>
          <w:cs/>
        </w:rPr>
        <w:t>และความไม่แน่นอนของประมาณการ</w:t>
      </w:r>
    </w:p>
    <w:p w14:paraId="09CD66E6" w14:textId="77777777" w:rsidR="00716186" w:rsidRPr="00117992" w:rsidRDefault="00716186" w:rsidP="007213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p w14:paraId="27F13D9A" w14:textId="77777777" w:rsidR="00D0000C" w:rsidRDefault="00A13E24" w:rsidP="007213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675A5">
        <w:rPr>
          <w:rFonts w:ascii="Angsana New" w:hAnsi="Angsana New"/>
          <w:sz w:val="30"/>
          <w:szCs w:val="30"/>
          <w:cs/>
        </w:rPr>
        <w:t>ข้อมูลเกี่ยวกับ</w:t>
      </w:r>
      <w:r w:rsidR="00543C68">
        <w:rPr>
          <w:rFonts w:ascii="Angsana New" w:hAnsi="Angsana New" w:hint="cs"/>
          <w:sz w:val="30"/>
          <w:szCs w:val="30"/>
          <w:cs/>
        </w:rPr>
        <w:t>ข้อสมมติและ</w:t>
      </w:r>
      <w:r w:rsidR="00BB274E" w:rsidRPr="006675A5">
        <w:rPr>
          <w:rFonts w:ascii="Angsana New" w:hAnsi="Angsana New"/>
          <w:sz w:val="30"/>
          <w:szCs w:val="30"/>
          <w:cs/>
        </w:rPr>
        <w:t>ความไม่แน่นอนของ</w:t>
      </w:r>
      <w:r w:rsidRPr="006675A5">
        <w:rPr>
          <w:rFonts w:ascii="Angsana New" w:hAnsi="Angsana New"/>
          <w:sz w:val="30"/>
          <w:szCs w:val="30"/>
          <w:cs/>
        </w:rPr>
        <w:t>การประมาณ</w:t>
      </w:r>
      <w:r w:rsidR="00BB274E" w:rsidRPr="006675A5">
        <w:rPr>
          <w:rFonts w:ascii="Angsana New" w:hAnsi="Angsana New"/>
          <w:sz w:val="30"/>
          <w:szCs w:val="30"/>
          <w:cs/>
        </w:rPr>
        <w:t>การ</w:t>
      </w:r>
      <w:r w:rsidRPr="006675A5">
        <w:rPr>
          <w:rFonts w:ascii="Angsana New" w:hAnsi="Angsana New"/>
          <w:sz w:val="30"/>
          <w:szCs w:val="30"/>
          <w:cs/>
        </w:rPr>
        <w:t>ที่สำคัญ</w:t>
      </w:r>
      <w:r w:rsidR="00E30265">
        <w:rPr>
          <w:rFonts w:ascii="Angsana New" w:hAnsi="Angsana New" w:hint="cs"/>
          <w:sz w:val="30"/>
          <w:szCs w:val="30"/>
          <w:cs/>
        </w:rPr>
        <w:t>ซึ่ง</w:t>
      </w:r>
      <w:r w:rsidR="00AE0F3A">
        <w:rPr>
          <w:rFonts w:ascii="Angsana New" w:hAnsi="Angsana New"/>
          <w:sz w:val="30"/>
          <w:szCs w:val="30"/>
          <w:cs/>
        </w:rPr>
        <w:t>ที่</w:t>
      </w:r>
      <w:r w:rsidR="00BB274E" w:rsidRPr="006675A5">
        <w:rPr>
          <w:rFonts w:ascii="Angsana New" w:hAnsi="Angsana New"/>
          <w:sz w:val="30"/>
          <w:szCs w:val="30"/>
          <w:cs/>
        </w:rPr>
        <w:t>มีความเสี่ยง</w:t>
      </w:r>
      <w:r w:rsidR="00E30265">
        <w:rPr>
          <w:rFonts w:ascii="Angsana New" w:hAnsi="Angsana New" w:hint="cs"/>
          <w:sz w:val="30"/>
          <w:szCs w:val="30"/>
          <w:cs/>
        </w:rPr>
        <w:t>อย่างมีนัยสำคัญที่เป็นเหตุให้</w:t>
      </w:r>
      <w:r w:rsidR="00BB274E" w:rsidRPr="006675A5">
        <w:rPr>
          <w:rFonts w:ascii="Angsana New" w:hAnsi="Angsana New"/>
          <w:sz w:val="30"/>
          <w:szCs w:val="30"/>
          <w:cs/>
        </w:rPr>
        <w:t xml:space="preserve">ต้องมีการปรับปรุงจำนวนเงินที่รับรู้ในงบการเงิน </w:t>
      </w:r>
      <w:r w:rsidRPr="006675A5">
        <w:rPr>
          <w:rFonts w:ascii="Angsana New" w:hAnsi="Angsana New"/>
          <w:sz w:val="30"/>
          <w:szCs w:val="30"/>
          <w:cs/>
        </w:rPr>
        <w:t>ซึ่ง</w:t>
      </w:r>
      <w:r w:rsidR="00543C68">
        <w:rPr>
          <w:rFonts w:ascii="Angsana New" w:hAnsi="Angsana New" w:hint="cs"/>
          <w:sz w:val="30"/>
          <w:szCs w:val="30"/>
          <w:cs/>
        </w:rPr>
        <w:t>ได้เปิดเผยใน</w:t>
      </w:r>
      <w:r w:rsidRPr="006675A5">
        <w:rPr>
          <w:rFonts w:ascii="Angsana New" w:hAnsi="Angsana New"/>
          <w:sz w:val="30"/>
          <w:szCs w:val="30"/>
          <w:cs/>
        </w:rPr>
        <w:t>หมายเหตุประกอบงบการเงินต่อไปนี้</w:t>
      </w:r>
    </w:p>
    <w:p w14:paraId="6076C033" w14:textId="77777777" w:rsidR="004A7C2B" w:rsidRPr="00117992" w:rsidRDefault="004A7C2B" w:rsidP="007213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18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5"/>
        <w:gridCol w:w="6390"/>
      </w:tblGrid>
      <w:tr w:rsidR="004A7C2B" w14:paraId="06FCA14A" w14:textId="22F986D0" w:rsidTr="004A7C2B">
        <w:tc>
          <w:tcPr>
            <w:tcW w:w="2795" w:type="dxa"/>
          </w:tcPr>
          <w:p w14:paraId="62964CB7" w14:textId="51267118" w:rsidR="004A7C2B" w:rsidRPr="004A7C2B" w:rsidRDefault="004A7C2B" w:rsidP="00BE0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0"/>
              </w:tabs>
              <w:spacing w:line="240" w:lineRule="auto"/>
              <w:ind w:left="-1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7C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 w:rsidRPr="004A7C2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F3C3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8E41E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="001F3C3D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6390" w:type="dxa"/>
          </w:tcPr>
          <w:p w14:paraId="3B09EE02" w14:textId="32ACBA74" w:rsidR="004A7C2B" w:rsidRPr="004A7C2B" w:rsidRDefault="004A7C2B" w:rsidP="00543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7C2B">
              <w:rPr>
                <w:rFonts w:asciiTheme="majorBidi" w:hAnsiTheme="majorBidi" w:cstheme="majorBidi"/>
                <w:sz w:val="30"/>
                <w:szCs w:val="30"/>
                <w:cs/>
              </w:rPr>
              <w:t>การกำหนดมูลค่ายุติธรรมหักต้นทุนขายของกลุ่มสินทรัพย์ที่จะจำหน่ายโดยใช้</w:t>
            </w:r>
          </w:p>
        </w:tc>
      </w:tr>
      <w:tr w:rsidR="004A7C2B" w14:paraId="7AB84F34" w14:textId="25918310" w:rsidTr="004A7C2B">
        <w:tc>
          <w:tcPr>
            <w:tcW w:w="2795" w:type="dxa"/>
          </w:tcPr>
          <w:p w14:paraId="24C45034" w14:textId="77777777" w:rsidR="004A7C2B" w:rsidRPr="004A7C2B" w:rsidRDefault="004A7C2B" w:rsidP="00BE0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0"/>
              </w:tabs>
              <w:spacing w:line="240" w:lineRule="auto"/>
              <w:ind w:left="-1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0" w:type="dxa"/>
          </w:tcPr>
          <w:p w14:paraId="1A4596D6" w14:textId="7E6D406F" w:rsidR="004A7C2B" w:rsidRPr="004A7C2B" w:rsidRDefault="004A7C2B" w:rsidP="004A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7C2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A7C2B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</w:tr>
      <w:tr w:rsidR="004A7C2B" w14:paraId="472A2BE1" w14:textId="5CD85826" w:rsidTr="004A7C2B">
        <w:tc>
          <w:tcPr>
            <w:tcW w:w="2795" w:type="dxa"/>
          </w:tcPr>
          <w:p w14:paraId="0BC37854" w14:textId="085C96C2" w:rsidR="004A7C2B" w:rsidRPr="004A7C2B" w:rsidRDefault="004A7C2B" w:rsidP="00BE0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0"/>
              </w:tabs>
              <w:spacing w:line="240" w:lineRule="auto"/>
              <w:ind w:left="-1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7C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 w:rsidRPr="004A7C2B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6390" w:type="dxa"/>
          </w:tcPr>
          <w:p w14:paraId="64EBDA7F" w14:textId="6BA331DE" w:rsidR="004A7C2B" w:rsidRPr="004A7C2B" w:rsidRDefault="004A7C2B" w:rsidP="00543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7C2B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ประมาณการมูลค่าสุทธิที่คาดว่าจะได้รับของสินค้าคงเหลือ</w:t>
            </w:r>
          </w:p>
        </w:tc>
      </w:tr>
      <w:tr w:rsidR="004A7C2B" w14:paraId="64C0E02A" w14:textId="7B2D8205" w:rsidTr="004A7C2B">
        <w:tc>
          <w:tcPr>
            <w:tcW w:w="2795" w:type="dxa"/>
          </w:tcPr>
          <w:p w14:paraId="37E2263D" w14:textId="3252559B" w:rsidR="004A7C2B" w:rsidRPr="004A7C2B" w:rsidRDefault="004A7C2B" w:rsidP="00BE0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0"/>
              </w:tabs>
              <w:spacing w:line="240" w:lineRule="auto"/>
              <w:ind w:left="-1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7C2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หมายเหตุข้อ</w:t>
            </w:r>
            <w:r w:rsidRPr="004A7C2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10 11</w:t>
            </w:r>
            <w:r w:rsidRPr="004A7C2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4A7C2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16 </w:t>
            </w:r>
            <w:r w:rsidR="00293D2F" w:rsidRPr="004A7C2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</w:t>
            </w:r>
          </w:p>
        </w:tc>
        <w:tc>
          <w:tcPr>
            <w:tcW w:w="6390" w:type="dxa"/>
          </w:tcPr>
          <w:p w14:paraId="79E1C148" w14:textId="346582B7" w:rsidR="004A7C2B" w:rsidRPr="004A7C2B" w:rsidRDefault="004A7C2B" w:rsidP="004A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0"/>
                <w:tab w:val="left" w:pos="617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7C2B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การทดสอบการด้อยค่า</w:t>
            </w:r>
            <w:r w:rsidRPr="004A7C2B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4A7C2B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เกี่ยวกับการใช้ข้อสมมติที่สำคัญในการประมาณมูลค่าที่</w:t>
            </w:r>
          </w:p>
        </w:tc>
      </w:tr>
      <w:tr w:rsidR="004A7C2B" w14:paraId="352DF6D3" w14:textId="46CE68BC" w:rsidTr="004A7C2B">
        <w:tc>
          <w:tcPr>
            <w:tcW w:w="2795" w:type="dxa"/>
          </w:tcPr>
          <w:p w14:paraId="56649295" w14:textId="1BAAF7FF" w:rsidR="004A7C2B" w:rsidRPr="004A7C2B" w:rsidRDefault="004A7C2B" w:rsidP="00BE0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0"/>
              </w:tabs>
              <w:spacing w:line="240" w:lineRule="auto"/>
              <w:ind w:left="-1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7C2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21 </w:t>
            </w:r>
            <w:r w:rsidRPr="004A7C2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และ </w:t>
            </w:r>
            <w:r w:rsidRPr="004A7C2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22</w:t>
            </w:r>
          </w:p>
        </w:tc>
        <w:tc>
          <w:tcPr>
            <w:tcW w:w="6390" w:type="dxa"/>
          </w:tcPr>
          <w:p w14:paraId="6B584A79" w14:textId="2C1E640E" w:rsidR="004A7C2B" w:rsidRPr="004A7C2B" w:rsidRDefault="004A7C2B" w:rsidP="00543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7C2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A7C2B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คาดว่าจะได้รับคืน</w:t>
            </w:r>
          </w:p>
        </w:tc>
      </w:tr>
      <w:tr w:rsidR="004A7C2B" w14:paraId="5054FE33" w14:textId="2563E77B" w:rsidTr="004A7C2B">
        <w:tc>
          <w:tcPr>
            <w:tcW w:w="2795" w:type="dxa"/>
          </w:tcPr>
          <w:p w14:paraId="3F62C1A9" w14:textId="02A612C5" w:rsidR="004A7C2B" w:rsidRPr="004A7C2B" w:rsidRDefault="004A7C2B" w:rsidP="00BE0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0"/>
              </w:tabs>
              <w:spacing w:line="240" w:lineRule="auto"/>
              <w:ind w:left="-1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7C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 w:rsidRPr="004A7C2B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6390" w:type="dxa"/>
          </w:tcPr>
          <w:p w14:paraId="4AAC5566" w14:textId="619443E8" w:rsidR="004A7C2B" w:rsidRPr="004A7C2B" w:rsidRDefault="004A7C2B" w:rsidP="004A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7C2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การคาดการณ์กำไรทางภาษีในอนาคตที่จะนำขาดทุน</w:t>
            </w:r>
          </w:p>
        </w:tc>
      </w:tr>
      <w:tr w:rsidR="004A7C2B" w14:paraId="49F867AA" w14:textId="0C3B5A9E" w:rsidTr="004A7C2B">
        <w:tc>
          <w:tcPr>
            <w:tcW w:w="2795" w:type="dxa"/>
          </w:tcPr>
          <w:p w14:paraId="67A8C3B1" w14:textId="77777777" w:rsidR="004A7C2B" w:rsidRPr="004A7C2B" w:rsidRDefault="004A7C2B" w:rsidP="00BE0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0"/>
              </w:tabs>
              <w:spacing w:line="240" w:lineRule="auto"/>
              <w:ind w:left="-1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0" w:type="dxa"/>
          </w:tcPr>
          <w:p w14:paraId="50683CFC" w14:textId="045C3CC7" w:rsidR="004A7C2B" w:rsidRPr="004A7C2B" w:rsidRDefault="004A7C2B" w:rsidP="004A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7C2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A7C2B">
              <w:rPr>
                <w:rFonts w:asciiTheme="majorBidi" w:hAnsiTheme="majorBidi" w:cstheme="majorBidi"/>
                <w:sz w:val="30"/>
                <w:szCs w:val="30"/>
                <w:cs/>
              </w:rPr>
              <w:t>ทางภาษีไปใช้ประโยชน์</w:t>
            </w:r>
            <w:r w:rsidRPr="004A7C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7C2B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</w:tc>
      </w:tr>
      <w:tr w:rsidR="004A7C2B" w14:paraId="0F1A6DE0" w14:textId="730F463F" w:rsidTr="004A7C2B">
        <w:tc>
          <w:tcPr>
            <w:tcW w:w="2795" w:type="dxa"/>
          </w:tcPr>
          <w:p w14:paraId="59ADAF9C" w14:textId="77A08F34" w:rsidR="004A7C2B" w:rsidRPr="004A7C2B" w:rsidRDefault="004A7C2B" w:rsidP="00BE0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0"/>
              </w:tabs>
              <w:spacing w:line="240" w:lineRule="auto"/>
              <w:ind w:left="-1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7C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 w:rsidRPr="004A7C2B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6390" w:type="dxa"/>
          </w:tcPr>
          <w:p w14:paraId="7736DF1E" w14:textId="66B7FAB1" w:rsidR="004A7C2B" w:rsidRPr="004A7C2B" w:rsidRDefault="004A7C2B" w:rsidP="004A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7C2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4A7C2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เกี่ยวกับข้อ</w:t>
            </w:r>
            <w:r w:rsidRPr="004A7C2B">
              <w:rPr>
                <w:rFonts w:asciiTheme="majorBidi" w:hAnsiTheme="majorBidi" w:cstheme="majorBidi"/>
                <w:sz w:val="30"/>
                <w:szCs w:val="30"/>
                <w:cs/>
              </w:rPr>
              <w:t>สมมติ</w:t>
            </w:r>
            <w:r w:rsidRPr="004A7C2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</w:p>
        </w:tc>
      </w:tr>
      <w:tr w:rsidR="004A7C2B" w14:paraId="082F6686" w14:textId="1D4A96E2" w:rsidTr="004A7C2B">
        <w:tc>
          <w:tcPr>
            <w:tcW w:w="2795" w:type="dxa"/>
          </w:tcPr>
          <w:p w14:paraId="17E47EEA" w14:textId="77777777" w:rsidR="004A7C2B" w:rsidRPr="004A7C2B" w:rsidRDefault="004A7C2B" w:rsidP="00BE0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0"/>
              </w:tabs>
              <w:spacing w:line="240" w:lineRule="auto"/>
              <w:ind w:left="-1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0" w:type="dxa"/>
          </w:tcPr>
          <w:p w14:paraId="33E58BC2" w14:textId="5D2DC6EF" w:rsidR="004A7C2B" w:rsidRPr="004A7C2B" w:rsidRDefault="004A7C2B" w:rsidP="004A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7C2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A7C2B">
              <w:rPr>
                <w:rFonts w:asciiTheme="majorBidi" w:hAnsiTheme="majorBidi" w:cstheme="majorBidi"/>
                <w:sz w:val="30"/>
                <w:szCs w:val="30"/>
                <w:cs/>
              </w:rPr>
              <w:t>หลักในการประมาณการตามหลักคณิตศาสตร์ประกันภัย</w:t>
            </w:r>
          </w:p>
        </w:tc>
      </w:tr>
    </w:tbl>
    <w:p w14:paraId="6CD511B0" w14:textId="77777777" w:rsidR="00024601" w:rsidRPr="00117992" w:rsidRDefault="00024601" w:rsidP="00543C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970"/>
        </w:tabs>
        <w:spacing w:line="240" w:lineRule="auto"/>
        <w:ind w:left="2700" w:hanging="2133"/>
        <w:jc w:val="thaiDistribute"/>
        <w:rPr>
          <w:rFonts w:ascii="Angsana New" w:hAnsi="Angsana New"/>
          <w:sz w:val="24"/>
          <w:szCs w:val="24"/>
        </w:rPr>
      </w:pPr>
    </w:p>
    <w:p w14:paraId="4564E5BC" w14:textId="77777777" w:rsidR="00F84A1D" w:rsidRPr="006675A5" w:rsidRDefault="00F84A1D" w:rsidP="002F58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75A5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  <w:r w:rsidRPr="006675A5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4ACE3004" w14:textId="77777777" w:rsidR="00F84A1D" w:rsidRPr="00117992" w:rsidRDefault="00F84A1D" w:rsidP="002F58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9C95EB4" w14:textId="4D430212" w:rsidR="004A7C2B" w:rsidRDefault="00F84A1D" w:rsidP="004A7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675A5">
        <w:rPr>
          <w:rFonts w:ascii="Angsana New" w:hAnsi="Angsana New"/>
          <w:sz w:val="30"/>
          <w:szCs w:val="30"/>
          <w:cs/>
        </w:rPr>
        <w:t>นโยบายการบัญชีและการเปิดเผยข้อมูลของ</w:t>
      </w:r>
      <w:r w:rsidRPr="006675A5">
        <w:rPr>
          <w:rFonts w:ascii="Angsana New" w:hAnsi="Angsana New" w:hint="cs"/>
          <w:sz w:val="30"/>
          <w:szCs w:val="30"/>
          <w:cs/>
        </w:rPr>
        <w:t>กลุ่มบริษัทหลายข้อ</w:t>
      </w:r>
      <w:r w:rsidRPr="006675A5">
        <w:rPr>
          <w:rFonts w:ascii="Angsana New" w:hAnsi="Angsana New"/>
          <w:sz w:val="30"/>
          <w:szCs w:val="30"/>
          <w:cs/>
        </w:rPr>
        <w:t>กำหนดให้มีการวัดมูลค่ายุติธรรมทั้งสินทรัพย์และหนี้สินทางการเงินและไม่ใช่ทางการเงิน</w:t>
      </w:r>
      <w:r w:rsidR="004A7C2B">
        <w:rPr>
          <w:rFonts w:ascii="Angsana New" w:hAnsi="Angsana New"/>
          <w:sz w:val="30"/>
          <w:szCs w:val="30"/>
          <w:cs/>
        </w:rPr>
        <w:br w:type="page"/>
      </w:r>
    </w:p>
    <w:p w14:paraId="43CEE405" w14:textId="7161A379" w:rsidR="00F84A1D" w:rsidRPr="000E098F" w:rsidRDefault="00F84A1D" w:rsidP="004A7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675A5">
        <w:rPr>
          <w:rFonts w:ascii="Angsana New" w:hAnsi="Angsana New"/>
          <w:sz w:val="30"/>
          <w:szCs w:val="30"/>
          <w:cs/>
        </w:rPr>
        <w:lastRenderedPageBreak/>
        <w:t>กลุ่ม</w:t>
      </w:r>
      <w:r w:rsidRPr="006675A5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6675A5">
        <w:rPr>
          <w:rFonts w:ascii="Angsana New" w:hAnsi="Angsana New" w:hint="cs"/>
          <w:sz w:val="30"/>
          <w:szCs w:val="30"/>
          <w:cs/>
        </w:rPr>
        <w:t>กำหนด</w:t>
      </w:r>
      <w:r w:rsidRPr="006675A5">
        <w:rPr>
          <w:rFonts w:ascii="Angsana New" w:hAnsi="Angsana New"/>
          <w:sz w:val="30"/>
          <w:szCs w:val="30"/>
          <w:cs/>
        </w:rPr>
        <w:t>กรอบแนวคิดของการควบคุมเกี่ยวกับการวัดมูลค่ายุติธรรม</w:t>
      </w:r>
      <w:r w:rsidRPr="006675A5">
        <w:rPr>
          <w:rFonts w:ascii="Angsana New" w:hAnsi="Angsana New"/>
          <w:sz w:val="30"/>
          <w:szCs w:val="30"/>
        </w:rPr>
        <w:t xml:space="preserve"> </w:t>
      </w:r>
      <w:r w:rsidRPr="006675A5">
        <w:rPr>
          <w:rFonts w:ascii="Angsana New" w:hAnsi="Angsana New"/>
          <w:sz w:val="30"/>
          <w:szCs w:val="30"/>
          <w:cs/>
        </w:rPr>
        <w:t>กรอบแนวคิดนี้รวม</w:t>
      </w:r>
      <w:r w:rsidRPr="006675A5">
        <w:rPr>
          <w:rFonts w:ascii="Angsana New" w:hAnsi="Angsana New" w:hint="cs"/>
          <w:sz w:val="30"/>
          <w:szCs w:val="30"/>
          <w:cs/>
        </w:rPr>
        <w:t>ถึง</w:t>
      </w:r>
      <w:r w:rsidRPr="006675A5">
        <w:rPr>
          <w:rFonts w:ascii="Angsana New" w:hAnsi="Angsana New"/>
          <w:sz w:val="30"/>
          <w:szCs w:val="30"/>
          <w:cs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6675A5">
        <w:rPr>
          <w:rFonts w:ascii="Angsana New" w:hAnsi="Angsana New" w:hint="cs"/>
          <w:sz w:val="30"/>
          <w:szCs w:val="30"/>
          <w:cs/>
        </w:rPr>
        <w:t>มีนัย</w:t>
      </w:r>
      <w:r w:rsidRPr="006675A5">
        <w:rPr>
          <w:rFonts w:ascii="Angsana New" w:hAnsi="Angsana New"/>
          <w:sz w:val="30"/>
          <w:szCs w:val="30"/>
          <w:cs/>
        </w:rPr>
        <w:t>สำคัญ รวมถึง</w:t>
      </w:r>
      <w:r w:rsidRPr="006675A5">
        <w:rPr>
          <w:rFonts w:ascii="Angsana New" w:hAnsi="Angsana New" w:hint="cs"/>
          <w:sz w:val="30"/>
          <w:szCs w:val="30"/>
          <w:cs/>
        </w:rPr>
        <w:t>การวัด</w:t>
      </w:r>
      <w:r w:rsidRPr="006675A5">
        <w:rPr>
          <w:rFonts w:ascii="Angsana New" w:hAnsi="Angsana New"/>
          <w:sz w:val="30"/>
          <w:szCs w:val="30"/>
          <w:cs/>
        </w:rPr>
        <w:t xml:space="preserve">มูลค่ายุติธรรมระดับ </w:t>
      </w:r>
      <w:r w:rsidRPr="006675A5">
        <w:rPr>
          <w:rFonts w:ascii="Angsana New" w:hAnsi="Angsana New"/>
          <w:sz w:val="30"/>
          <w:szCs w:val="30"/>
        </w:rPr>
        <w:t xml:space="preserve">3 </w:t>
      </w:r>
      <w:r w:rsidRPr="006675A5">
        <w:rPr>
          <w:rFonts w:ascii="Angsana New" w:hAnsi="Angsana New" w:hint="cs"/>
          <w:sz w:val="30"/>
          <w:szCs w:val="30"/>
          <w:cs/>
        </w:rPr>
        <w:t>และรายงานโดยตรงต่อผู้บริหารสูงสุดทางด้านการเงิน</w:t>
      </w:r>
    </w:p>
    <w:p w14:paraId="730E7B37" w14:textId="77777777" w:rsidR="00F84A1D" w:rsidRPr="00BE6A95" w:rsidRDefault="00F84A1D" w:rsidP="002F587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D99E04C" w14:textId="77777777" w:rsidR="00DD728B" w:rsidRDefault="00F84A1D" w:rsidP="00684B2C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6675A5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กลุ่มผู้ประเมินมูลค่า</w:t>
      </w:r>
      <w:r w:rsidRPr="006675A5">
        <w:rPr>
          <w:rFonts w:ascii="Angsana New" w:hAnsi="Angsana New" w:cs="Angsana New" w:hint="cs"/>
          <w:sz w:val="30"/>
          <w:szCs w:val="30"/>
          <w:cs/>
          <w:lang w:bidi="th-TH"/>
        </w:rPr>
        <w:t>มีการ</w:t>
      </w:r>
      <w:r w:rsidRPr="006675A5">
        <w:rPr>
          <w:rFonts w:ascii="Angsana New" w:hAnsi="Angsana New" w:cs="Angsana New"/>
          <w:sz w:val="30"/>
          <w:szCs w:val="30"/>
          <w:cs/>
          <w:lang w:bidi="th-TH"/>
        </w:rPr>
        <w:t>ทบทวนข้อมูลที่</w:t>
      </w:r>
      <w:r w:rsidRPr="006675A5">
        <w:rPr>
          <w:rFonts w:ascii="Angsana New" w:hAnsi="Angsana New" w:cs="Angsana New" w:hint="cs"/>
          <w:sz w:val="30"/>
          <w:szCs w:val="30"/>
          <w:cs/>
          <w:lang w:bidi="th-TH"/>
        </w:rPr>
        <w:t>ไม่สามารถ</w:t>
      </w:r>
      <w:r w:rsidRPr="006675A5">
        <w:rPr>
          <w:rFonts w:ascii="Angsana New" w:hAnsi="Angsana New" w:cs="Angsana New"/>
          <w:sz w:val="30"/>
          <w:szCs w:val="30"/>
          <w:cs/>
          <w:lang w:bidi="th-TH"/>
        </w:rPr>
        <w:t>สังเกตได้ และปรับปรุงการวัดมูลค่าที่</w:t>
      </w:r>
      <w:r w:rsidRPr="006675A5">
        <w:rPr>
          <w:rFonts w:ascii="Angsana New" w:hAnsi="Angsana New" w:cs="Angsana New" w:hint="cs"/>
          <w:sz w:val="30"/>
          <w:szCs w:val="30"/>
          <w:cs/>
          <w:lang w:bidi="th-TH"/>
        </w:rPr>
        <w:t>มีนัย</w:t>
      </w:r>
      <w:r w:rsidRPr="006675A5">
        <w:rPr>
          <w:rFonts w:ascii="Angsana New" w:hAnsi="Angsana New" w:cs="Angsana New"/>
          <w:sz w:val="30"/>
          <w:szCs w:val="30"/>
          <w:cs/>
          <w:lang w:bidi="th-TH"/>
        </w:rPr>
        <w:t xml:space="preserve">สำคัญอย่างสม่ำเสมอ </w:t>
      </w:r>
      <w:r w:rsidRPr="006675A5">
        <w:rPr>
          <w:rFonts w:ascii="Angsana New" w:hAnsi="Angsana New" w:cs="Angsana New" w:hint="cs"/>
          <w:sz w:val="30"/>
          <w:szCs w:val="30"/>
          <w:cs/>
          <w:lang w:bidi="th-TH"/>
        </w:rPr>
        <w:t>หากมีการ</w:t>
      </w:r>
      <w:r w:rsidRPr="006675A5">
        <w:rPr>
          <w:rFonts w:ascii="Angsana New" w:hAnsi="Angsana New" w:cs="Angsana New"/>
          <w:sz w:val="30"/>
          <w:szCs w:val="30"/>
          <w:cs/>
          <w:lang w:bidi="th-TH"/>
        </w:rPr>
        <w:t>ใช้ข้อมูลจากบุคคลที่สามเพื่อวัดมูลค่ายุติธรรม เช่น ราคาจากนายหน้า หรือการตั้งราคา</w:t>
      </w:r>
      <w:r w:rsidR="00334196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6675A5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</w:t>
      </w:r>
      <w:r w:rsidRPr="006675A5">
        <w:rPr>
          <w:rFonts w:ascii="Angsana New" w:hAnsi="Angsana New" w:cs="Angsana New" w:hint="cs"/>
          <w:sz w:val="30"/>
          <w:szCs w:val="30"/>
          <w:cs/>
          <w:lang w:bidi="th-TH"/>
        </w:rPr>
        <w:t>ได้</w:t>
      </w:r>
      <w:r w:rsidRPr="006675A5">
        <w:rPr>
          <w:rFonts w:ascii="Angsana New" w:hAnsi="Angsana New" w:cs="Angsana New"/>
          <w:sz w:val="30"/>
          <w:szCs w:val="30"/>
          <w:cs/>
          <w:lang w:bidi="th-TH"/>
        </w:rPr>
        <w:t>ประเมินหลักฐานที่ได้มาจากบุคคลที่สาม</w:t>
      </w:r>
      <w:r w:rsidRPr="006675A5">
        <w:rPr>
          <w:rFonts w:ascii="Angsana New" w:hAnsi="Angsana New" w:cs="Angsana New" w:hint="cs"/>
          <w:sz w:val="30"/>
          <w:szCs w:val="30"/>
          <w:cs/>
          <w:lang w:bidi="th-TH"/>
        </w:rPr>
        <w:t>ที่</w:t>
      </w:r>
      <w:r w:rsidRPr="006675A5">
        <w:rPr>
          <w:rFonts w:ascii="Angsana New" w:hAnsi="Angsana New" w:cs="Angsana New"/>
          <w:sz w:val="30"/>
          <w:szCs w:val="30"/>
          <w:cs/>
          <w:lang w:bidi="th-TH"/>
        </w:rPr>
        <w:t>สนับสนุนข้อสรุป</w:t>
      </w:r>
      <w:r w:rsidRPr="006675A5">
        <w:rPr>
          <w:rFonts w:ascii="Angsana New" w:hAnsi="Angsana New" w:cs="Angsana New" w:hint="cs"/>
          <w:sz w:val="30"/>
          <w:szCs w:val="30"/>
          <w:cs/>
          <w:lang w:bidi="th-TH"/>
        </w:rPr>
        <w:t>เกี่ยวกับ</w:t>
      </w:r>
      <w:r w:rsidRPr="006675A5">
        <w:rPr>
          <w:rFonts w:ascii="Angsana New" w:hAnsi="Angsana New" w:cs="Angsana New"/>
          <w:sz w:val="30"/>
          <w:szCs w:val="30"/>
          <w:cs/>
          <w:lang w:bidi="th-TH"/>
        </w:rPr>
        <w:t>การวัดมูลค่ารวมถึง</w:t>
      </w:r>
      <w:r w:rsidR="00684B2C" w:rsidRPr="006675A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      </w:t>
      </w:r>
      <w:r w:rsidRPr="006675A5">
        <w:rPr>
          <w:rFonts w:ascii="Angsana New" w:hAnsi="Angsana New" w:cs="Angsana New" w:hint="cs"/>
          <w:sz w:val="30"/>
          <w:szCs w:val="30"/>
          <w:cs/>
          <w:lang w:bidi="th-TH"/>
        </w:rPr>
        <w:t>การจัด</w:t>
      </w:r>
      <w:r w:rsidR="004E7099">
        <w:rPr>
          <w:rFonts w:ascii="Angsana New" w:hAnsi="Angsana New" w:cs="Angsana New" w:hint="cs"/>
          <w:sz w:val="30"/>
          <w:szCs w:val="30"/>
          <w:cs/>
          <w:lang w:bidi="th-TH"/>
        </w:rPr>
        <w:t>ลำดับ</w:t>
      </w:r>
      <w:r w:rsidRPr="006675A5">
        <w:rPr>
          <w:rFonts w:ascii="Angsana New" w:hAnsi="Angsana New" w:cs="Angsana New"/>
          <w:sz w:val="30"/>
          <w:szCs w:val="30"/>
          <w:cs/>
          <w:lang w:bidi="th-TH"/>
        </w:rPr>
        <w:t>ชั้น</w:t>
      </w:r>
      <w:r w:rsidRPr="006675A5">
        <w:rPr>
          <w:rFonts w:ascii="Angsana New" w:hAnsi="Angsana New" w:cs="Angsana New" w:hint="cs"/>
          <w:sz w:val="30"/>
          <w:szCs w:val="30"/>
          <w:cs/>
          <w:lang w:bidi="th-TH"/>
        </w:rPr>
        <w:t>ของ</w:t>
      </w:r>
      <w:r w:rsidRPr="006675A5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</w:t>
      </w:r>
      <w:r w:rsidRPr="006675A5">
        <w:rPr>
          <w:rFonts w:ascii="Angsana New" w:hAnsi="Angsana New" w:cs="Angsana New" w:hint="cs"/>
          <w:sz w:val="30"/>
          <w:szCs w:val="30"/>
          <w:cs/>
          <w:lang w:bidi="th-TH"/>
        </w:rPr>
        <w:t>ว่า</w:t>
      </w:r>
      <w:r w:rsidRPr="006675A5">
        <w:rPr>
          <w:rFonts w:ascii="Angsana New" w:hAnsi="Angsana New" w:cs="Angsana New"/>
          <w:sz w:val="30"/>
          <w:szCs w:val="30"/>
          <w:cs/>
          <w:lang w:bidi="th-TH"/>
        </w:rPr>
        <w:t>เป็นไปตามที่กำหนดไว้ในมาตรฐานการรายงานทางการเงิน</w:t>
      </w:r>
      <w:r w:rsidRPr="006675A5">
        <w:rPr>
          <w:rFonts w:ascii="Angsana New" w:hAnsi="Angsana New" w:cs="Angsana New" w:hint="cs"/>
          <w:sz w:val="30"/>
          <w:szCs w:val="30"/>
          <w:cs/>
          <w:lang w:bidi="th-TH"/>
        </w:rPr>
        <w:t>อย่างเหมาะสม</w:t>
      </w:r>
    </w:p>
    <w:p w14:paraId="633E8C10" w14:textId="77777777" w:rsidR="0095484A" w:rsidRPr="00BE6A95" w:rsidRDefault="0095484A" w:rsidP="00DD7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p w14:paraId="71903473" w14:textId="77777777" w:rsidR="00684B2C" w:rsidRPr="000E098F" w:rsidRDefault="00DD728B" w:rsidP="00DD7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การวัดมูลค่าที่มีนัยสำคัญจะถูกรายงานต่อคณะกรรมการตรวจสอบของกลุ่มบริษัท</w:t>
      </w:r>
    </w:p>
    <w:p w14:paraId="44391C88" w14:textId="77777777" w:rsidR="00263021" w:rsidRPr="00E76E17" w:rsidRDefault="00263021" w:rsidP="00273DF8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14:paraId="5E0877E1" w14:textId="038FBE25" w:rsidR="00721328" w:rsidRDefault="00F84A1D" w:rsidP="00721328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6675A5">
        <w:rPr>
          <w:rFonts w:ascii="Angsana New" w:hAnsi="Angsana New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6675A5">
        <w:rPr>
          <w:rFonts w:ascii="Angsana New" w:hAnsi="Angsana New"/>
          <w:sz w:val="30"/>
          <w:szCs w:val="30"/>
          <w:cs/>
        </w:rPr>
        <w:t>กลุ่ม</w:t>
      </w:r>
      <w:r w:rsidRPr="006675A5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6675A5">
        <w:rPr>
          <w:rFonts w:ascii="Angsana New" w:hAnsi="Angsana New"/>
          <w:sz w:val="30"/>
          <w:szCs w:val="30"/>
          <w:cs/>
        </w:rPr>
        <w:t>ได้ใช้</w:t>
      </w:r>
      <w:r w:rsidRPr="006675A5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6675A5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</w:t>
      </w:r>
      <w:r w:rsidRPr="006675A5">
        <w:rPr>
          <w:rFonts w:ascii="Angsana New" w:hAnsi="Angsana New" w:hint="cs"/>
          <w:sz w:val="30"/>
          <w:szCs w:val="30"/>
          <w:cs/>
        </w:rPr>
        <w:t>ในแต่ละ</w:t>
      </w:r>
      <w:r w:rsidRPr="006675A5">
        <w:rPr>
          <w:rFonts w:ascii="Angsana New" w:hAnsi="Angsana New"/>
          <w:sz w:val="30"/>
          <w:szCs w:val="30"/>
          <w:cs/>
        </w:rPr>
        <w:t>ลำดับชั้น</w:t>
      </w:r>
      <w:r w:rsidRPr="006675A5">
        <w:rPr>
          <w:rFonts w:ascii="Angsana New" w:hAnsi="Angsana New" w:hint="cs"/>
          <w:sz w:val="30"/>
          <w:szCs w:val="30"/>
          <w:cs/>
        </w:rPr>
        <w:t>ของ</w:t>
      </w:r>
      <w:r w:rsidRPr="006675A5">
        <w:rPr>
          <w:rFonts w:ascii="Angsana New" w:hAnsi="Angsana New"/>
          <w:sz w:val="30"/>
          <w:szCs w:val="30"/>
          <w:cs/>
        </w:rPr>
        <w:t>มูลค่ายุติธรรมตาม</w:t>
      </w:r>
      <w:r w:rsidRPr="000E098F">
        <w:rPr>
          <w:rFonts w:ascii="Angsana New" w:hAnsi="Angsana New"/>
          <w:sz w:val="30"/>
          <w:szCs w:val="30"/>
          <w:cs/>
        </w:rPr>
        <w:t>ข้อมูลที่ใช้ในการประเมินมูลค่า</w:t>
      </w:r>
      <w:r w:rsidRPr="000E098F">
        <w:rPr>
          <w:rFonts w:ascii="Angsana New" w:hAnsi="Angsana New"/>
          <w:sz w:val="30"/>
          <w:szCs w:val="30"/>
        </w:rPr>
        <w:t xml:space="preserve"> </w:t>
      </w:r>
      <w:r w:rsidRPr="000E098F">
        <w:rPr>
          <w:rFonts w:ascii="Angsana New" w:hAnsi="Angsana New"/>
          <w:sz w:val="30"/>
          <w:szCs w:val="30"/>
          <w:cs/>
        </w:rPr>
        <w:t>ดังนี้</w:t>
      </w:r>
    </w:p>
    <w:p w14:paraId="05EBD0DA" w14:textId="77777777" w:rsidR="00263021" w:rsidRPr="00BE6A95" w:rsidRDefault="00263021" w:rsidP="00721328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2B7F411" w14:textId="77777777" w:rsidR="007602A4" w:rsidRPr="003A4818" w:rsidRDefault="007602A4" w:rsidP="00760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3A4818">
        <w:rPr>
          <w:rFonts w:ascii="Angsana New" w:hAnsi="Angsana New"/>
          <w:sz w:val="30"/>
          <w:szCs w:val="30"/>
        </w:rPr>
        <w:t>•</w:t>
      </w:r>
      <w:r w:rsidRPr="003A4818">
        <w:rPr>
          <w:rFonts w:ascii="Angsana New" w:hAnsi="Angsana New"/>
          <w:sz w:val="30"/>
          <w:szCs w:val="30"/>
        </w:rPr>
        <w:tab/>
      </w:r>
      <w:r w:rsidRPr="003A4818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3A4818">
        <w:rPr>
          <w:rFonts w:ascii="Angsana New" w:hAnsi="Angsana New"/>
          <w:sz w:val="30"/>
          <w:szCs w:val="30"/>
        </w:rPr>
        <w:t>1</w:t>
      </w:r>
      <w:r w:rsidRPr="003A4818">
        <w:rPr>
          <w:rFonts w:ascii="Angsana New" w:hAnsi="Angsana New"/>
          <w:sz w:val="30"/>
          <w:szCs w:val="30"/>
          <w:cs/>
        </w:rPr>
        <w:t xml:space="preserve"> 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261B04D9" w14:textId="77777777" w:rsidR="007602A4" w:rsidRPr="003A4818" w:rsidRDefault="007602A4" w:rsidP="00760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3A4818">
        <w:rPr>
          <w:rFonts w:ascii="Angsana New" w:hAnsi="Angsana New"/>
          <w:sz w:val="30"/>
          <w:szCs w:val="30"/>
        </w:rPr>
        <w:t>•</w:t>
      </w:r>
      <w:r w:rsidRPr="003A4818">
        <w:rPr>
          <w:rFonts w:ascii="Angsana New" w:hAnsi="Angsana New"/>
          <w:sz w:val="30"/>
          <w:szCs w:val="30"/>
        </w:rPr>
        <w:tab/>
      </w:r>
      <w:r w:rsidRPr="003A4818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3A4818">
        <w:rPr>
          <w:rFonts w:ascii="Angsana New" w:hAnsi="Angsana New"/>
          <w:sz w:val="30"/>
          <w:szCs w:val="30"/>
        </w:rPr>
        <w:t>2</w:t>
      </w:r>
      <w:r w:rsidRPr="003A4818">
        <w:rPr>
          <w:rFonts w:ascii="Angsana New" w:hAnsi="Angsana New"/>
          <w:sz w:val="30"/>
          <w:szCs w:val="30"/>
          <w:cs/>
        </w:rPr>
        <w:t xml:space="preserve">  เป็นข้อมูลอื่นที่สังเกตได้โดยตรง (เช่น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3A4818">
        <w:rPr>
          <w:rFonts w:ascii="Angsana New" w:hAnsi="Angsana New"/>
          <w:sz w:val="30"/>
          <w:szCs w:val="30"/>
        </w:rPr>
        <w:t>1</w:t>
      </w:r>
    </w:p>
    <w:p w14:paraId="7595B60C" w14:textId="77777777" w:rsidR="007602A4" w:rsidRPr="003A4818" w:rsidRDefault="007602A4" w:rsidP="00760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3A4818">
        <w:rPr>
          <w:rFonts w:ascii="Angsana New" w:hAnsi="Angsana New"/>
          <w:sz w:val="30"/>
          <w:szCs w:val="30"/>
        </w:rPr>
        <w:t>•</w:t>
      </w:r>
      <w:r w:rsidRPr="003A4818">
        <w:rPr>
          <w:rFonts w:ascii="Angsana New" w:hAnsi="Angsana New"/>
          <w:sz w:val="30"/>
          <w:szCs w:val="30"/>
        </w:rPr>
        <w:tab/>
      </w:r>
      <w:r w:rsidRPr="003A4818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3A4818">
        <w:rPr>
          <w:rFonts w:ascii="Angsana New" w:hAnsi="Angsana New"/>
          <w:sz w:val="30"/>
          <w:szCs w:val="30"/>
        </w:rPr>
        <w:t>3</w:t>
      </w:r>
      <w:r w:rsidRPr="003A4818">
        <w:rPr>
          <w:rFonts w:ascii="Angsana New" w:hAnsi="Angsana New"/>
          <w:sz w:val="30"/>
          <w:szCs w:val="30"/>
          <w:cs/>
        </w:rPr>
        <w:t xml:space="preserve">  เป็นข้อมูลสำหรับสินทรัพย์หรือหนี้สินที่ไม่ได้มาจากข้อมูลที่</w:t>
      </w:r>
      <w:r>
        <w:rPr>
          <w:rFonts w:ascii="Angsana New" w:hAnsi="Angsana New" w:hint="cs"/>
          <w:sz w:val="30"/>
          <w:szCs w:val="30"/>
          <w:cs/>
        </w:rPr>
        <w:t>สามารถ</w:t>
      </w:r>
      <w:r w:rsidRPr="003A4818">
        <w:rPr>
          <w:rFonts w:ascii="Angsana New" w:hAnsi="Angsana New"/>
          <w:sz w:val="30"/>
          <w:szCs w:val="30"/>
          <w:cs/>
        </w:rPr>
        <w:t>สังเกตได้ (ข้อมูลที่ไม่สามารถสังเกตได้)</w:t>
      </w:r>
    </w:p>
    <w:p w14:paraId="0B75D390" w14:textId="77777777" w:rsidR="00CB75CD" w:rsidRPr="00BE6A95" w:rsidRDefault="00CB75CD" w:rsidP="007602A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after="0"/>
        <w:ind w:left="1170"/>
        <w:jc w:val="thaiDistribute"/>
        <w:rPr>
          <w:rFonts w:ascii="Angsana New" w:hAnsi="Angsana New"/>
          <w:sz w:val="30"/>
          <w:szCs w:val="30"/>
        </w:rPr>
      </w:pPr>
    </w:p>
    <w:p w14:paraId="4241EFB0" w14:textId="77777777" w:rsidR="00F84A1D" w:rsidRPr="00EB3936" w:rsidRDefault="00F84A1D" w:rsidP="008F6BB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B3936">
        <w:rPr>
          <w:rFonts w:ascii="Angsana New" w:hAnsi="Angsana New"/>
          <w:sz w:val="30"/>
          <w:szCs w:val="30"/>
          <w:cs/>
        </w:rPr>
        <w:t>หา</w:t>
      </w:r>
      <w:r w:rsidRPr="00EB3936">
        <w:rPr>
          <w:rFonts w:ascii="Angsana New" w:hAnsi="Angsana New" w:hint="cs"/>
          <w:sz w:val="30"/>
          <w:szCs w:val="30"/>
          <w:cs/>
        </w:rPr>
        <w:t>ก</w:t>
      </w:r>
      <w:r w:rsidRPr="00EB3936">
        <w:rPr>
          <w:rFonts w:ascii="Angsana New" w:hAnsi="Angsana New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EB3936">
        <w:rPr>
          <w:rFonts w:ascii="Angsana New" w:hAnsi="Angsana New" w:hint="cs"/>
          <w:sz w:val="30"/>
          <w:szCs w:val="30"/>
          <w:cs/>
        </w:rPr>
        <w:t>ั้น</w:t>
      </w:r>
      <w:r w:rsidRPr="00EB3936">
        <w:rPr>
          <w:rFonts w:ascii="Angsana New" w:hAnsi="Angsana New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EB3936">
        <w:rPr>
          <w:rFonts w:ascii="Angsana New" w:hAnsi="Angsana New" w:hint="cs"/>
          <w:sz w:val="30"/>
          <w:szCs w:val="30"/>
          <w:cs/>
        </w:rPr>
        <w:t>โดยรวม</w:t>
      </w:r>
      <w:r w:rsidRPr="00EB3936">
        <w:rPr>
          <w:rFonts w:ascii="Angsana New" w:hAnsi="Angsana New"/>
          <w:sz w:val="30"/>
          <w:szCs w:val="30"/>
          <w:cs/>
        </w:rPr>
        <w:t>จะถูกจัดประเภทในภาพรวมในระดับเดียวกัน</w:t>
      </w:r>
      <w:r w:rsidRPr="00EB3936">
        <w:rPr>
          <w:rFonts w:ascii="Angsana New" w:hAnsi="Angsana New" w:hint="cs"/>
          <w:sz w:val="30"/>
          <w:szCs w:val="30"/>
          <w:cs/>
        </w:rPr>
        <w:t>ตาม</w:t>
      </w:r>
      <w:r w:rsidRPr="00EB3936">
        <w:rPr>
          <w:rFonts w:ascii="Angsana New" w:hAnsi="Angsana New"/>
          <w:sz w:val="30"/>
          <w:szCs w:val="30"/>
          <w:cs/>
        </w:rPr>
        <w:t>ลำดับชั้นของมูลค่ายุติธรรม</w:t>
      </w:r>
      <w:r w:rsidRPr="00EB3936">
        <w:rPr>
          <w:rFonts w:ascii="Angsana New" w:hAnsi="Angsana New" w:hint="cs"/>
          <w:sz w:val="30"/>
          <w:szCs w:val="30"/>
          <w:cs/>
        </w:rPr>
        <w:t>ของ</w:t>
      </w:r>
      <w:r w:rsidRPr="00EB3936">
        <w:rPr>
          <w:rFonts w:ascii="Angsana New" w:hAnsi="Angsana New"/>
          <w:sz w:val="30"/>
          <w:szCs w:val="30"/>
          <w:cs/>
        </w:rPr>
        <w:t>ข้อมูล</w:t>
      </w:r>
      <w:r w:rsidRPr="00EB3936">
        <w:rPr>
          <w:rFonts w:ascii="Angsana New" w:hAnsi="Angsana New" w:hint="cs"/>
          <w:sz w:val="30"/>
          <w:szCs w:val="30"/>
          <w:cs/>
        </w:rPr>
        <w:t>ที่อยู่</w:t>
      </w:r>
      <w:r w:rsidRPr="00EB3936">
        <w:rPr>
          <w:rFonts w:ascii="Angsana New" w:hAnsi="Angsana New"/>
          <w:sz w:val="30"/>
          <w:szCs w:val="30"/>
          <w:cs/>
        </w:rPr>
        <w:t>ในระดับต่ำสุด</w:t>
      </w:r>
      <w:r w:rsidRPr="00EB3936">
        <w:rPr>
          <w:rFonts w:ascii="Angsana New" w:hAnsi="Angsana New" w:hint="cs"/>
          <w:sz w:val="30"/>
          <w:szCs w:val="30"/>
          <w:cs/>
        </w:rPr>
        <w:t>ที่</w:t>
      </w:r>
      <w:r w:rsidRPr="00EB3936">
        <w:rPr>
          <w:rFonts w:ascii="Angsana New" w:hAnsi="Angsana New"/>
          <w:sz w:val="30"/>
          <w:szCs w:val="30"/>
          <w:cs/>
        </w:rPr>
        <w:t>มีนัยสำคัญ</w:t>
      </w:r>
      <w:r w:rsidRPr="00EB3936">
        <w:rPr>
          <w:rFonts w:ascii="Angsana New" w:hAnsi="Angsana New" w:hint="cs"/>
          <w:sz w:val="30"/>
          <w:szCs w:val="30"/>
          <w:cs/>
        </w:rPr>
        <w:t>สำหรับ</w:t>
      </w:r>
      <w:r w:rsidRPr="00EB3936">
        <w:rPr>
          <w:rFonts w:ascii="Angsana New" w:hAnsi="Angsana New"/>
          <w:sz w:val="30"/>
          <w:szCs w:val="30"/>
          <w:cs/>
        </w:rPr>
        <w:t>การวัดมูลค่า</w:t>
      </w:r>
      <w:r w:rsidRPr="00EB3936">
        <w:rPr>
          <w:rFonts w:ascii="Angsana New" w:hAnsi="Angsana New" w:hint="cs"/>
          <w:sz w:val="30"/>
          <w:szCs w:val="30"/>
          <w:cs/>
        </w:rPr>
        <w:t>ยุติธรรมโดยรวม</w:t>
      </w:r>
    </w:p>
    <w:p w14:paraId="76950B80" w14:textId="77777777" w:rsidR="00EE39E3" w:rsidRPr="00BE6A95" w:rsidRDefault="00EE39E3" w:rsidP="00EB393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EE7222A" w14:textId="77777777" w:rsidR="00EE39E3" w:rsidRPr="00EB3936" w:rsidRDefault="00EE39E3" w:rsidP="008F6BB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EB3936">
        <w:rPr>
          <w:rFonts w:ascii="Angsana New" w:hAnsi="Angsana New"/>
          <w:sz w:val="30"/>
          <w:szCs w:val="30"/>
          <w:cs/>
        </w:rPr>
        <w:t>ข้อมูลเพิ่มเติมเกี่ยวกับ</w:t>
      </w:r>
      <w:r w:rsidRPr="00EB3936">
        <w:rPr>
          <w:rFonts w:ascii="Angsana New" w:hAnsi="Angsana New" w:hint="cs"/>
          <w:sz w:val="30"/>
          <w:szCs w:val="30"/>
          <w:cs/>
        </w:rPr>
        <w:t>ข้อ</w:t>
      </w:r>
      <w:r w:rsidR="000173B0">
        <w:rPr>
          <w:rFonts w:ascii="Angsana New" w:hAnsi="Angsana New" w:hint="cs"/>
          <w:sz w:val="30"/>
          <w:szCs w:val="30"/>
          <w:cs/>
        </w:rPr>
        <w:t>สมมติ</w:t>
      </w:r>
      <w:r w:rsidRPr="00EB3936">
        <w:rPr>
          <w:rFonts w:ascii="Angsana New" w:hAnsi="Angsana New" w:hint="cs"/>
          <w:sz w:val="30"/>
          <w:szCs w:val="30"/>
          <w:cs/>
        </w:rPr>
        <w:t>ที่ใช้ในการวัดมูลค่ายุติธรรม อยู่ในหมายเหตุประกอบงบการเงิน ดังต่อไปนี้</w:t>
      </w:r>
    </w:p>
    <w:p w14:paraId="1416780E" w14:textId="77777777" w:rsidR="00EE39E3" w:rsidRPr="00BE6A95" w:rsidRDefault="00EE39E3" w:rsidP="00EB393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hanging="360"/>
        <w:jc w:val="thaiDistribute"/>
        <w:rPr>
          <w:rFonts w:ascii="Angsana New" w:hAnsi="Angsana New"/>
          <w:sz w:val="30"/>
          <w:szCs w:val="30"/>
        </w:rPr>
      </w:pPr>
    </w:p>
    <w:p w14:paraId="3D087FE9" w14:textId="77777777" w:rsidR="00334196" w:rsidRDefault="00334196" w:rsidP="003341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 w:hanging="270"/>
        <w:jc w:val="thaiDistribute"/>
        <w:rPr>
          <w:rFonts w:ascii="Angsana New" w:hAnsi="Angsana New"/>
          <w:sz w:val="30"/>
          <w:szCs w:val="30"/>
          <w:cs/>
        </w:rPr>
      </w:pPr>
      <w:r w:rsidRPr="003A4818">
        <w:rPr>
          <w:rFonts w:ascii="Angsana New" w:hAnsi="Angsana New"/>
          <w:sz w:val="30"/>
          <w:szCs w:val="30"/>
        </w:rPr>
        <w:t>•</w:t>
      </w:r>
      <w:r w:rsidRPr="003A4818">
        <w:rPr>
          <w:rFonts w:ascii="Angsana New" w:hAnsi="Angsana New"/>
          <w:sz w:val="30"/>
          <w:szCs w:val="30"/>
        </w:rPr>
        <w:tab/>
      </w:r>
      <w:r w:rsidRPr="00EB3936">
        <w:rPr>
          <w:rFonts w:ascii="Angsana New" w:hAnsi="Angsana New" w:hint="cs"/>
          <w:sz w:val="30"/>
          <w:szCs w:val="30"/>
          <w:cs/>
        </w:rPr>
        <w:t>หมายเหตุข้อ</w:t>
      </w:r>
      <w:r>
        <w:rPr>
          <w:rFonts w:ascii="Angsana New" w:hAnsi="Angsana New"/>
          <w:sz w:val="30"/>
          <w:szCs w:val="30"/>
        </w:rPr>
        <w:t xml:space="preserve"> </w:t>
      </w:r>
      <w:r w:rsidR="0060073C">
        <w:rPr>
          <w:rFonts w:ascii="Angsana New" w:hAnsi="Angsana New" w:hint="cs"/>
          <w:sz w:val="30"/>
          <w:szCs w:val="30"/>
          <w:cs/>
        </w:rPr>
        <w:t>2</w:t>
      </w:r>
      <w:r w:rsidR="0060073C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</w:p>
    <w:p w14:paraId="0A1FEAC9" w14:textId="77777777" w:rsidR="00297143" w:rsidRDefault="007602A4" w:rsidP="00760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3A4818">
        <w:rPr>
          <w:rFonts w:ascii="Angsana New" w:hAnsi="Angsana New"/>
          <w:sz w:val="30"/>
          <w:szCs w:val="30"/>
        </w:rPr>
        <w:t>•</w:t>
      </w:r>
      <w:r w:rsidRPr="003A4818">
        <w:rPr>
          <w:rFonts w:ascii="Angsana New" w:hAnsi="Angsana New"/>
          <w:sz w:val="30"/>
          <w:szCs w:val="30"/>
        </w:rPr>
        <w:tab/>
      </w:r>
      <w:r w:rsidR="00EE39E3" w:rsidRPr="00EB3936">
        <w:rPr>
          <w:rFonts w:ascii="Angsana New" w:hAnsi="Angsana New" w:hint="cs"/>
          <w:sz w:val="30"/>
          <w:szCs w:val="30"/>
          <w:cs/>
        </w:rPr>
        <w:t>หมายเหตุข้อ</w:t>
      </w:r>
      <w:r w:rsidR="003E1E68">
        <w:rPr>
          <w:rFonts w:ascii="Angsana New" w:hAnsi="Angsana New"/>
          <w:sz w:val="30"/>
          <w:szCs w:val="30"/>
        </w:rPr>
        <w:t xml:space="preserve"> </w:t>
      </w:r>
      <w:r w:rsidR="0060073C">
        <w:rPr>
          <w:rFonts w:ascii="Angsana New" w:hAnsi="Angsana New" w:hint="cs"/>
          <w:sz w:val="30"/>
          <w:szCs w:val="30"/>
          <w:cs/>
        </w:rPr>
        <w:t>3</w:t>
      </w:r>
      <w:r w:rsidR="0060073C">
        <w:rPr>
          <w:rFonts w:ascii="Angsana New" w:hAnsi="Angsana New"/>
          <w:sz w:val="30"/>
          <w:szCs w:val="30"/>
        </w:rPr>
        <w:t>2</w:t>
      </w:r>
      <w:r w:rsidR="007A53AA">
        <w:rPr>
          <w:rFonts w:ascii="Angsana New" w:hAnsi="Angsana New" w:hint="cs"/>
          <w:sz w:val="30"/>
          <w:szCs w:val="30"/>
          <w:cs/>
        </w:rPr>
        <w:tab/>
      </w:r>
      <w:r w:rsidR="00636BDD">
        <w:rPr>
          <w:rFonts w:ascii="Angsana New" w:hAnsi="Angsana New"/>
          <w:sz w:val="30"/>
          <w:szCs w:val="30"/>
          <w:cs/>
        </w:rPr>
        <w:tab/>
      </w:r>
      <w:r w:rsidR="00FF081D" w:rsidRPr="00EB3936">
        <w:rPr>
          <w:rFonts w:ascii="Angsana New" w:hAnsi="Angsana New" w:hint="cs"/>
          <w:sz w:val="30"/>
          <w:szCs w:val="30"/>
          <w:cs/>
        </w:rPr>
        <w:t>การจ่ายโดยใช้หุ้นเป็นเกณฑ์</w:t>
      </w:r>
    </w:p>
    <w:p w14:paraId="057ECC08" w14:textId="77777777" w:rsidR="00297143" w:rsidRDefault="007602A4" w:rsidP="00760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3A4818">
        <w:rPr>
          <w:rFonts w:ascii="Angsana New" w:hAnsi="Angsana New"/>
          <w:sz w:val="30"/>
          <w:szCs w:val="30"/>
        </w:rPr>
        <w:t>•</w:t>
      </w:r>
      <w:r w:rsidRPr="003A4818">
        <w:rPr>
          <w:rFonts w:ascii="Angsana New" w:hAnsi="Angsana New"/>
          <w:sz w:val="30"/>
          <w:szCs w:val="30"/>
        </w:rPr>
        <w:tab/>
      </w:r>
      <w:r w:rsidR="00297143" w:rsidRPr="00EB3936">
        <w:rPr>
          <w:rFonts w:ascii="Angsana New" w:hAnsi="Angsana New" w:hint="cs"/>
          <w:sz w:val="30"/>
          <w:szCs w:val="30"/>
          <w:cs/>
        </w:rPr>
        <w:t>หมายเหตุข้อ</w:t>
      </w:r>
      <w:r w:rsidR="00297143" w:rsidRPr="00EB3936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="0060073C">
        <w:rPr>
          <w:rFonts w:ascii="Angsana New" w:hAnsi="Angsana New"/>
          <w:sz w:val="30"/>
          <w:szCs w:val="30"/>
        </w:rPr>
        <w:t>44</w:t>
      </w:r>
      <w:r w:rsidR="00297143" w:rsidRPr="00EB3936">
        <w:rPr>
          <w:rFonts w:ascii="Angsana New" w:hAnsi="Angsana New"/>
          <w:sz w:val="30"/>
          <w:szCs w:val="30"/>
          <w:rtl/>
          <w:cs/>
        </w:rPr>
        <w:t xml:space="preserve"> </w:t>
      </w:r>
      <w:r w:rsidR="00636BDD">
        <w:rPr>
          <w:rFonts w:ascii="Angsana New" w:hAnsi="Angsana New"/>
          <w:sz w:val="30"/>
          <w:szCs w:val="30"/>
          <w:cs/>
        </w:rPr>
        <w:tab/>
      </w:r>
      <w:r w:rsidR="00297143">
        <w:rPr>
          <w:rFonts w:ascii="Angsana New" w:hAnsi="Angsana New" w:hint="cs"/>
          <w:sz w:val="30"/>
          <w:szCs w:val="30"/>
          <w:cs/>
        </w:rPr>
        <w:tab/>
      </w:r>
      <w:r w:rsidR="00DE2EDA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6C660C6C" w14:textId="77777777" w:rsidR="00D5793D" w:rsidRPr="00BE6A95" w:rsidRDefault="00D5793D" w:rsidP="00E76E1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309FE56" w14:textId="77777777" w:rsidR="0056663E" w:rsidRDefault="00566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  <w:lang w:val="x-none" w:eastAsia="x-none"/>
        </w:rPr>
      </w:pPr>
      <w:r>
        <w:rPr>
          <w:cs/>
        </w:rPr>
        <w:br w:type="page"/>
      </w:r>
    </w:p>
    <w:p w14:paraId="21F769F2" w14:textId="3C7E442B" w:rsidR="00AE267E" w:rsidRPr="004C0835" w:rsidRDefault="00AE267E" w:rsidP="00AE267E">
      <w:pPr>
        <w:pStyle w:val="NFSsubtopic"/>
        <w:ind w:hanging="15"/>
      </w:pPr>
      <w:r w:rsidRPr="004C0835">
        <w:rPr>
          <w:rFonts w:hint="cs"/>
          <w:cs/>
        </w:rPr>
        <w:lastRenderedPageBreak/>
        <w:t>การใช้เกณฑ์ในการดำเนินงานต่อเนื่อง</w:t>
      </w:r>
    </w:p>
    <w:p w14:paraId="2BA8332B" w14:textId="77777777" w:rsidR="00AE267E" w:rsidRPr="00BE06C6" w:rsidRDefault="00AE267E" w:rsidP="00AE267E">
      <w:pPr>
        <w:pStyle w:val="NormalWeb"/>
        <w:spacing w:before="0" w:beforeAutospacing="0" w:after="0" w:afterAutospacing="0"/>
        <w:ind w:left="540"/>
        <w:jc w:val="thaiDistribute"/>
        <w:textAlignment w:val="baseline"/>
        <w:rPr>
          <w:rFonts w:ascii="Angsana New" w:hAnsi="Angsana New" w:cs="Angsana New"/>
          <w:sz w:val="26"/>
          <w:szCs w:val="26"/>
        </w:rPr>
      </w:pPr>
    </w:p>
    <w:p w14:paraId="6B6B7E30" w14:textId="47D09A84" w:rsidR="00E90C14" w:rsidRDefault="006802C1" w:rsidP="00E90C14">
      <w:pPr>
        <w:pStyle w:val="NormalWeb"/>
        <w:spacing w:before="0" w:beforeAutospacing="0" w:after="0" w:afterAutospacing="0"/>
        <w:ind w:left="547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834758">
        <w:rPr>
          <w:rFonts w:ascii="Angsana New" w:hAnsi="Angsana New" w:cs="Angsana New"/>
          <w:sz w:val="30"/>
          <w:szCs w:val="30"/>
          <w:cs/>
        </w:rPr>
        <w:t>สำหรับ</w:t>
      </w:r>
      <w:r w:rsidRPr="00834758">
        <w:rPr>
          <w:rFonts w:ascii="Angsana New" w:hAnsi="Angsana New" w:cs="Angsana New" w:hint="cs"/>
          <w:sz w:val="30"/>
          <w:szCs w:val="30"/>
          <w:cs/>
        </w:rPr>
        <w:t>ปี</w:t>
      </w:r>
      <w:r w:rsidRPr="00834758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834758">
        <w:rPr>
          <w:rFonts w:ascii="Angsana New" w:hAnsi="Angsana New" w:cs="Angsana New"/>
          <w:sz w:val="30"/>
          <w:szCs w:val="30"/>
        </w:rPr>
        <w:t>31</w:t>
      </w:r>
      <w:r w:rsidRPr="0083475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3475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83475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34758">
        <w:rPr>
          <w:rFonts w:ascii="Angsana New" w:hAnsi="Angsana New" w:cs="Angsana New"/>
          <w:sz w:val="30"/>
          <w:szCs w:val="30"/>
        </w:rPr>
        <w:t>2560</w:t>
      </w:r>
      <w:r w:rsidRPr="0083475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E267E" w:rsidRPr="00834758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AE267E" w:rsidRPr="00834758">
        <w:rPr>
          <w:rFonts w:ascii="Angsana New" w:hAnsi="Angsana New" w:cs="Angsana New" w:hint="cs"/>
          <w:sz w:val="30"/>
          <w:szCs w:val="30"/>
          <w:cs/>
        </w:rPr>
        <w:t>และบริษัทมี</w:t>
      </w:r>
      <w:r w:rsidR="00AE267E" w:rsidRPr="00834758">
        <w:rPr>
          <w:rFonts w:ascii="Angsana New" w:hAnsi="Angsana New" w:cs="Angsana New"/>
          <w:sz w:val="30"/>
          <w:szCs w:val="30"/>
          <w:cs/>
        </w:rPr>
        <w:t>ขาดทุนสุทธิ</w:t>
      </w:r>
      <w:r w:rsidRPr="0083475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E267E" w:rsidRPr="00834758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2B6A20">
        <w:rPr>
          <w:rFonts w:ascii="Angsana New" w:hAnsi="Angsana New" w:cs="Angsana New"/>
          <w:sz w:val="30"/>
          <w:szCs w:val="30"/>
        </w:rPr>
        <w:t>2,</w:t>
      </w:r>
      <w:r w:rsidR="00CF4D6F">
        <w:rPr>
          <w:rFonts w:ascii="Angsana New" w:hAnsi="Angsana New" w:cs="Angsana New"/>
          <w:sz w:val="30"/>
          <w:szCs w:val="30"/>
        </w:rPr>
        <w:t>378.35</w:t>
      </w:r>
      <w:r w:rsidR="00AE267E" w:rsidRPr="00834758">
        <w:rPr>
          <w:rFonts w:ascii="Angsana New" w:hAnsi="Angsana New" w:cs="Angsana New"/>
          <w:sz w:val="30"/>
          <w:szCs w:val="30"/>
        </w:rPr>
        <w:t xml:space="preserve"> </w:t>
      </w:r>
      <w:r w:rsidR="00AE267E" w:rsidRPr="00834758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AE267E" w:rsidRPr="00834758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B71414" w:rsidRPr="00834758">
        <w:rPr>
          <w:rFonts w:ascii="Angsana New" w:hAnsi="Angsana New" w:cs="Angsana New" w:hint="cs"/>
          <w:sz w:val="30"/>
          <w:szCs w:val="30"/>
          <w:cs/>
        </w:rPr>
        <w:t>3</w:t>
      </w:r>
      <w:r w:rsidR="00B71414" w:rsidRPr="00834758">
        <w:rPr>
          <w:rFonts w:ascii="Angsana New" w:hAnsi="Angsana New" w:cs="Angsana New"/>
          <w:sz w:val="30"/>
          <w:szCs w:val="30"/>
        </w:rPr>
        <w:t>,</w:t>
      </w:r>
      <w:r w:rsidR="00C02674">
        <w:rPr>
          <w:rFonts w:ascii="Angsana New" w:hAnsi="Angsana New" w:cs="Angsana New"/>
          <w:sz w:val="30"/>
          <w:szCs w:val="30"/>
        </w:rPr>
        <w:t>229</w:t>
      </w:r>
      <w:r w:rsidR="00664058">
        <w:rPr>
          <w:rFonts w:ascii="Angsana New" w:hAnsi="Angsana New" w:cs="Angsana New"/>
          <w:sz w:val="30"/>
          <w:szCs w:val="30"/>
        </w:rPr>
        <w:t>.50</w:t>
      </w:r>
      <w:r w:rsidR="00AE267E" w:rsidRPr="00834758">
        <w:rPr>
          <w:rFonts w:ascii="Angsana New" w:hAnsi="Angsana New" w:cs="Angsana New" w:hint="cs"/>
          <w:sz w:val="30"/>
          <w:szCs w:val="30"/>
          <w:cs/>
        </w:rPr>
        <w:t xml:space="preserve"> ล้านบาท ตามลำดับ </w:t>
      </w:r>
      <w:r w:rsidR="00AE267E" w:rsidRPr="00834758">
        <w:rPr>
          <w:rFonts w:ascii="Angsana New" w:hAnsi="Angsana New" w:cs="Angsana New"/>
          <w:i/>
          <w:iCs/>
          <w:sz w:val="30"/>
          <w:szCs w:val="30"/>
        </w:rPr>
        <w:t>(2559</w:t>
      </w:r>
      <w:r w:rsidR="002B6A20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2B6A20">
        <w:rPr>
          <w:rFonts w:ascii="Angsana New" w:hAnsi="Angsana New" w:cs="Angsana New" w:hint="cs"/>
          <w:i/>
          <w:iCs/>
          <w:sz w:val="30"/>
          <w:szCs w:val="30"/>
          <w:cs/>
        </w:rPr>
        <w:t>(ปรับปรุงใหม่)</w:t>
      </w:r>
      <w:r w:rsidR="00AE267E" w:rsidRPr="00834758">
        <w:rPr>
          <w:rFonts w:ascii="Angsana New" w:hAnsi="Angsana New" w:cs="Angsana New"/>
          <w:i/>
          <w:iCs/>
          <w:sz w:val="30"/>
          <w:szCs w:val="30"/>
        </w:rPr>
        <w:t>:</w:t>
      </w:r>
      <w:r w:rsidR="00AE267E" w:rsidRPr="00834758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CF4D6F">
        <w:rPr>
          <w:rFonts w:ascii="Angsana New" w:hAnsi="Angsana New" w:cs="Angsana New"/>
          <w:i/>
          <w:iCs/>
          <w:sz w:val="30"/>
          <w:szCs w:val="30"/>
        </w:rPr>
        <w:t>1,317.66</w:t>
      </w:r>
      <w:r w:rsidR="00AE267E" w:rsidRPr="0083475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AE267E" w:rsidRPr="00834758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ล้านบาท</w:t>
      </w:r>
      <w:r w:rsidR="00AE267E" w:rsidRPr="0083475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และ</w:t>
      </w:r>
      <w:r w:rsidR="0095484A" w:rsidRPr="0083475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664058">
        <w:rPr>
          <w:rFonts w:ascii="Angsana New" w:hAnsi="Angsana New" w:cs="Angsana New"/>
          <w:i/>
          <w:iCs/>
          <w:sz w:val="30"/>
          <w:szCs w:val="30"/>
        </w:rPr>
        <w:t>104.47</w:t>
      </w:r>
      <w:r w:rsidR="00AE267E" w:rsidRPr="0083475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ล้านบาท ตามลำดับ</w:t>
      </w:r>
      <w:r w:rsidR="00AE267E" w:rsidRPr="00834758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="00AE267E" w:rsidRPr="00834758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AE267E" w:rsidRPr="0083475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55A85">
        <w:rPr>
          <w:rFonts w:ascii="Angsana New" w:hAnsi="Angsana New" w:cs="Angsana New"/>
          <w:sz w:val="30"/>
          <w:szCs w:val="30"/>
        </w:rPr>
        <w:t xml:space="preserve">      </w:t>
      </w:r>
      <w:r w:rsidR="00AE267E" w:rsidRPr="00834758">
        <w:rPr>
          <w:rFonts w:ascii="Angsana New" w:hAnsi="Angsana New" w:cs="Angsana New" w:hint="cs"/>
          <w:sz w:val="30"/>
          <w:szCs w:val="30"/>
          <w:cs/>
        </w:rPr>
        <w:t>ณ วันเดียวกัน</w:t>
      </w:r>
      <w:r w:rsidR="00AE267E" w:rsidRPr="00834758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กลุ่มบริษัทและบริษัทมี</w:t>
      </w:r>
      <w:r w:rsidR="00AE267E" w:rsidRPr="00834758">
        <w:rPr>
          <w:rFonts w:ascii="Angsana New" w:hAnsi="Angsana New" w:cs="Angsana New"/>
          <w:spacing w:val="-4"/>
          <w:sz w:val="30"/>
          <w:szCs w:val="30"/>
          <w:cs/>
        </w:rPr>
        <w:t xml:space="preserve">หนี้สินหมุนเวียนสูงกว่าสินทรัพย์หมุนเวียนจำนวน </w:t>
      </w:r>
      <w:r w:rsidR="00CF4D6F">
        <w:rPr>
          <w:rFonts w:ascii="Angsana New" w:hAnsi="Angsana New" w:cs="Angsana New"/>
          <w:spacing w:val="-4"/>
          <w:sz w:val="30"/>
          <w:szCs w:val="30"/>
        </w:rPr>
        <w:t>1,423.49</w:t>
      </w:r>
      <w:r w:rsidR="00AE267E" w:rsidRPr="00834758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</w:t>
      </w:r>
      <w:r w:rsidR="00AE267E" w:rsidRPr="0083475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AE267E" w:rsidRPr="00834758">
        <w:rPr>
          <w:rFonts w:ascii="Angsana New" w:hAnsi="Angsana New" w:cs="Angsana New"/>
          <w:spacing w:val="-4"/>
          <w:sz w:val="30"/>
          <w:szCs w:val="30"/>
          <w:cs/>
        </w:rPr>
        <w:t xml:space="preserve">และ </w:t>
      </w:r>
      <w:r w:rsidR="00CF4D6F">
        <w:rPr>
          <w:rFonts w:ascii="Angsana New" w:hAnsi="Angsana New" w:cs="Angsana New"/>
          <w:spacing w:val="-4"/>
          <w:sz w:val="30"/>
          <w:szCs w:val="30"/>
        </w:rPr>
        <w:t>1,668.</w:t>
      </w:r>
      <w:r w:rsidR="00664058">
        <w:rPr>
          <w:rFonts w:ascii="Angsana New" w:hAnsi="Angsana New" w:cs="Angsana New"/>
          <w:spacing w:val="-4"/>
          <w:sz w:val="30"/>
          <w:szCs w:val="30"/>
        </w:rPr>
        <w:t>01</w:t>
      </w:r>
      <w:r w:rsidR="00AE267E" w:rsidRPr="0083475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AE267E" w:rsidRPr="00834758">
        <w:rPr>
          <w:rFonts w:ascii="Angsana New" w:hAnsi="Angsana New" w:cs="Angsana New"/>
          <w:spacing w:val="-4"/>
          <w:sz w:val="30"/>
          <w:szCs w:val="30"/>
          <w:cs/>
        </w:rPr>
        <w:t>ล้านบาท</w:t>
      </w:r>
      <w:r w:rsidR="00AE267E" w:rsidRPr="00834758">
        <w:rPr>
          <w:rFonts w:ascii="Angsana New" w:hAnsi="Angsana New" w:cs="Angsana New"/>
          <w:sz w:val="30"/>
          <w:szCs w:val="30"/>
          <w:cs/>
        </w:rPr>
        <w:t xml:space="preserve"> ตามลำดับ </w:t>
      </w:r>
      <w:r w:rsidR="00AE267E" w:rsidRPr="00834758">
        <w:rPr>
          <w:rFonts w:ascii="Angsana New" w:hAnsi="Angsana New" w:cs="Angsana New"/>
          <w:i/>
          <w:iCs/>
          <w:sz w:val="30"/>
          <w:szCs w:val="30"/>
        </w:rPr>
        <w:t>(2559</w:t>
      </w:r>
      <w:r w:rsidR="002B6A20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2B6A20">
        <w:rPr>
          <w:rFonts w:ascii="Angsana New" w:hAnsi="Angsana New" w:cs="Angsana New" w:hint="cs"/>
          <w:i/>
          <w:iCs/>
          <w:sz w:val="30"/>
          <w:szCs w:val="30"/>
          <w:cs/>
        </w:rPr>
        <w:t>(ปรับปรุงใหม่)</w:t>
      </w:r>
      <w:r w:rsidR="00AE267E" w:rsidRPr="00834758">
        <w:rPr>
          <w:rFonts w:ascii="Angsana New" w:hAnsi="Angsana New" w:cs="Angsana New"/>
          <w:i/>
          <w:iCs/>
          <w:sz w:val="30"/>
          <w:szCs w:val="30"/>
        </w:rPr>
        <w:t>:</w:t>
      </w:r>
      <w:r w:rsidR="00AE267E" w:rsidRPr="00834758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CF4D6F">
        <w:rPr>
          <w:rFonts w:ascii="Angsana New" w:hAnsi="Angsana New" w:cs="Angsana New"/>
          <w:i/>
          <w:iCs/>
          <w:sz w:val="30"/>
          <w:szCs w:val="30"/>
        </w:rPr>
        <w:t>784.07</w:t>
      </w:r>
      <w:r w:rsidR="00AE267E" w:rsidRPr="0083475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AE267E" w:rsidRPr="00834758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="00AE267E" w:rsidRPr="0083475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AE267E" w:rsidRPr="00834758">
        <w:rPr>
          <w:rFonts w:ascii="Angsana New" w:hAnsi="Angsana New" w:cs="Angsana New"/>
          <w:i/>
          <w:iCs/>
          <w:sz w:val="30"/>
          <w:szCs w:val="30"/>
          <w:cs/>
        </w:rPr>
        <w:t xml:space="preserve">และ </w:t>
      </w:r>
      <w:r w:rsidR="00CF4D6F">
        <w:rPr>
          <w:rFonts w:ascii="Angsana New" w:hAnsi="Angsana New" w:cs="Angsana New"/>
          <w:i/>
          <w:iCs/>
          <w:sz w:val="30"/>
          <w:szCs w:val="30"/>
        </w:rPr>
        <w:t>56</w:t>
      </w:r>
      <w:r w:rsidR="00664058">
        <w:rPr>
          <w:rFonts w:ascii="Angsana New" w:hAnsi="Angsana New" w:cs="Angsana New"/>
          <w:i/>
          <w:iCs/>
          <w:sz w:val="30"/>
          <w:szCs w:val="30"/>
        </w:rPr>
        <w:t>6.60</w:t>
      </w:r>
      <w:r w:rsidR="00AE267E" w:rsidRPr="0083475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AE267E" w:rsidRPr="00834758">
        <w:rPr>
          <w:rFonts w:ascii="Angsana New" w:hAnsi="Angsana New" w:cs="Angsana New"/>
          <w:i/>
          <w:iCs/>
          <w:sz w:val="30"/>
          <w:szCs w:val="30"/>
          <w:cs/>
        </w:rPr>
        <w:t>ล้านบาท ตามลำดับ)</w:t>
      </w:r>
      <w:r w:rsidR="00AE267E" w:rsidRPr="00834758">
        <w:rPr>
          <w:rFonts w:ascii="Angsana New" w:hAnsi="Angsana New" w:cs="Angsana New"/>
          <w:sz w:val="30"/>
          <w:szCs w:val="30"/>
          <w:cs/>
        </w:rPr>
        <w:t xml:space="preserve"> </w:t>
      </w:r>
      <w:r w:rsidR="00AE267E" w:rsidRPr="00834758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155A85">
        <w:rPr>
          <w:rFonts w:ascii="Angsana New" w:hAnsi="Angsana New" w:cs="Angsana New"/>
          <w:sz w:val="30"/>
          <w:szCs w:val="30"/>
        </w:rPr>
        <w:t xml:space="preserve">             </w:t>
      </w:r>
      <w:r w:rsidR="00AE267E" w:rsidRPr="00834758">
        <w:rPr>
          <w:rFonts w:ascii="Angsana New" w:hAnsi="Angsana New" w:cs="Angsana New" w:hint="cs"/>
          <w:sz w:val="30"/>
          <w:szCs w:val="30"/>
          <w:cs/>
        </w:rPr>
        <w:t xml:space="preserve">มีขาดทุนสะสมจำนวน </w:t>
      </w:r>
      <w:r w:rsidR="00CF4D6F">
        <w:rPr>
          <w:rFonts w:ascii="Angsana New" w:hAnsi="Angsana New" w:cs="Angsana New"/>
          <w:sz w:val="30"/>
          <w:szCs w:val="30"/>
        </w:rPr>
        <w:t>3,556.27</w:t>
      </w:r>
      <w:r w:rsidR="00AE267E" w:rsidRPr="00834758">
        <w:rPr>
          <w:rFonts w:ascii="Angsana New" w:hAnsi="Angsana New" w:cs="Angsana New"/>
          <w:sz w:val="30"/>
          <w:szCs w:val="30"/>
        </w:rPr>
        <w:t xml:space="preserve"> </w:t>
      </w:r>
      <w:r w:rsidR="00AE267E" w:rsidRPr="00834758">
        <w:rPr>
          <w:rFonts w:ascii="Angsana New" w:hAnsi="Angsana New" w:cs="Angsana New" w:hint="cs"/>
          <w:sz w:val="30"/>
          <w:szCs w:val="30"/>
          <w:cs/>
        </w:rPr>
        <w:t xml:space="preserve">ล้านบาท และ </w:t>
      </w:r>
      <w:r w:rsidR="002B6A20">
        <w:rPr>
          <w:rFonts w:ascii="Angsana New" w:hAnsi="Angsana New" w:cs="Angsana New"/>
          <w:sz w:val="30"/>
          <w:szCs w:val="30"/>
        </w:rPr>
        <w:t>3,10</w:t>
      </w:r>
      <w:r w:rsidR="00664058">
        <w:rPr>
          <w:rFonts w:ascii="Angsana New" w:hAnsi="Angsana New" w:cs="Angsana New"/>
          <w:sz w:val="30"/>
          <w:szCs w:val="30"/>
        </w:rPr>
        <w:t>2.74</w:t>
      </w:r>
      <w:r w:rsidR="00AE267E" w:rsidRPr="00834758">
        <w:rPr>
          <w:rFonts w:ascii="Angsana New" w:hAnsi="Angsana New" w:cs="Angsana New" w:hint="cs"/>
          <w:sz w:val="30"/>
          <w:szCs w:val="30"/>
          <w:cs/>
        </w:rPr>
        <w:t xml:space="preserve"> ล้านบาท ตามลำดับ </w:t>
      </w:r>
      <w:r w:rsidR="00AE267E" w:rsidRPr="00834758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AE267E" w:rsidRPr="00834758">
        <w:rPr>
          <w:rFonts w:ascii="Angsana New" w:hAnsi="Angsana New" w:cs="Angsana New"/>
          <w:i/>
          <w:iCs/>
          <w:sz w:val="30"/>
          <w:szCs w:val="30"/>
        </w:rPr>
        <w:t>2559</w:t>
      </w:r>
      <w:r w:rsidR="002B6A20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2B6A20">
        <w:rPr>
          <w:rFonts w:ascii="Angsana New" w:hAnsi="Angsana New" w:cs="Angsana New" w:hint="cs"/>
          <w:i/>
          <w:iCs/>
          <w:sz w:val="30"/>
          <w:szCs w:val="30"/>
          <w:cs/>
        </w:rPr>
        <w:t>(ปรับปรุงใหม่)</w:t>
      </w:r>
      <w:r w:rsidR="00AE267E" w:rsidRPr="00834758">
        <w:rPr>
          <w:rFonts w:ascii="Angsana New" w:hAnsi="Angsana New" w:cs="Angsana New"/>
          <w:i/>
          <w:iCs/>
          <w:sz w:val="30"/>
          <w:szCs w:val="30"/>
        </w:rPr>
        <w:t>:</w:t>
      </w:r>
      <w:r w:rsidR="00AE267E" w:rsidRPr="00834758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AE267E" w:rsidRPr="0083475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ขาดทุนสะสม </w:t>
      </w:r>
      <w:r w:rsidR="004B48BB">
        <w:rPr>
          <w:rFonts w:ascii="Angsana New" w:hAnsi="Angsana New" w:cs="Angsana New"/>
          <w:i/>
          <w:iCs/>
          <w:sz w:val="30"/>
          <w:szCs w:val="30"/>
        </w:rPr>
        <w:t>1,</w:t>
      </w:r>
      <w:r w:rsidR="00CF4D6F">
        <w:rPr>
          <w:rFonts w:ascii="Angsana New" w:hAnsi="Angsana New" w:cs="Angsana New"/>
          <w:i/>
          <w:iCs/>
          <w:sz w:val="30"/>
          <w:szCs w:val="30"/>
        </w:rPr>
        <w:t>3</w:t>
      </w:r>
      <w:r w:rsidR="00CF4D6F">
        <w:rPr>
          <w:rFonts w:ascii="Angsana New" w:hAnsi="Angsana New" w:cs="Angsana New" w:hint="cs"/>
          <w:i/>
          <w:iCs/>
          <w:sz w:val="30"/>
          <w:szCs w:val="30"/>
          <w:cs/>
        </w:rPr>
        <w:t>99</w:t>
      </w:r>
      <w:r w:rsidR="00BF0B28">
        <w:rPr>
          <w:rFonts w:ascii="Angsana New" w:hAnsi="Angsana New" w:cs="Angsana New"/>
          <w:i/>
          <w:iCs/>
          <w:sz w:val="30"/>
          <w:szCs w:val="30"/>
        </w:rPr>
        <w:t>.</w:t>
      </w:r>
      <w:r w:rsidR="00CF4D6F">
        <w:rPr>
          <w:rFonts w:ascii="Angsana New" w:hAnsi="Angsana New" w:cs="Angsana New" w:hint="cs"/>
          <w:i/>
          <w:iCs/>
          <w:sz w:val="30"/>
          <w:szCs w:val="30"/>
          <w:cs/>
        </w:rPr>
        <w:t>68</w:t>
      </w:r>
      <w:r w:rsidR="00CF4D6F" w:rsidRPr="0083475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AE267E" w:rsidRPr="00834758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="00AE267E" w:rsidRPr="0083475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AE267E" w:rsidRPr="00834758">
        <w:rPr>
          <w:rFonts w:ascii="Angsana New" w:hAnsi="Angsana New" w:cs="Angsana New"/>
          <w:i/>
          <w:iCs/>
          <w:sz w:val="30"/>
          <w:szCs w:val="30"/>
          <w:cs/>
        </w:rPr>
        <w:t>และ</w:t>
      </w:r>
      <w:r w:rsidR="00AE267E" w:rsidRPr="0083475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กำไรสะสม </w:t>
      </w:r>
      <w:r w:rsidR="00664058">
        <w:rPr>
          <w:rFonts w:ascii="Angsana New" w:hAnsi="Angsana New" w:cs="Angsana New"/>
          <w:i/>
          <w:iCs/>
          <w:sz w:val="30"/>
          <w:szCs w:val="30"/>
        </w:rPr>
        <w:t>126.75</w:t>
      </w:r>
      <w:r w:rsidR="00AE267E" w:rsidRPr="0083475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AE267E" w:rsidRPr="00834758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="00AE267E" w:rsidRPr="00DD45F4">
        <w:rPr>
          <w:rFonts w:ascii="Angsana New" w:hAnsi="Angsana New" w:cs="Angsana New"/>
          <w:i/>
          <w:iCs/>
          <w:sz w:val="30"/>
          <w:szCs w:val="30"/>
          <w:cs/>
        </w:rPr>
        <w:t xml:space="preserve"> ตามลำดับ</w:t>
      </w:r>
      <w:r w:rsidR="00AE267E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 w:rsidR="003A525F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3A525F" w:rsidRPr="003A525F">
        <w:rPr>
          <w:rFonts w:ascii="Angsana New" w:hAnsi="Angsana New" w:cs="Angsana New" w:hint="cs"/>
          <w:sz w:val="30"/>
          <w:szCs w:val="30"/>
          <w:cs/>
        </w:rPr>
        <w:t>สถานการณ์ดังกล่าวแสดงให้เห็นว่ามีความไม่แน่นอนที</w:t>
      </w:r>
      <w:r w:rsidR="00A32E91">
        <w:rPr>
          <w:rFonts w:ascii="Angsana New" w:hAnsi="Angsana New" w:cs="Angsana New" w:hint="cs"/>
          <w:sz w:val="30"/>
          <w:szCs w:val="30"/>
          <w:cs/>
        </w:rPr>
        <w:t>่</w:t>
      </w:r>
      <w:r w:rsidR="003A525F" w:rsidRPr="003A525F">
        <w:rPr>
          <w:rFonts w:ascii="Angsana New" w:hAnsi="Angsana New" w:cs="Angsana New" w:hint="cs"/>
          <w:sz w:val="30"/>
          <w:szCs w:val="30"/>
          <w:cs/>
        </w:rPr>
        <w:t>มีสาระสำคัญเกี</w:t>
      </w:r>
      <w:r w:rsidR="003A525F">
        <w:rPr>
          <w:rFonts w:ascii="Angsana New" w:hAnsi="Angsana New" w:cs="Angsana New" w:hint="cs"/>
          <w:sz w:val="30"/>
          <w:szCs w:val="30"/>
          <w:cs/>
        </w:rPr>
        <w:t>่</w:t>
      </w:r>
      <w:r w:rsidR="003A525F" w:rsidRPr="003A525F">
        <w:rPr>
          <w:rFonts w:ascii="Angsana New" w:hAnsi="Angsana New" w:cs="Angsana New" w:hint="cs"/>
          <w:sz w:val="30"/>
          <w:szCs w:val="30"/>
          <w:cs/>
        </w:rPr>
        <w:t>ยวกับความเหม</w:t>
      </w:r>
      <w:r w:rsidR="00A32E91">
        <w:rPr>
          <w:rFonts w:ascii="Angsana New" w:hAnsi="Angsana New" w:cs="Angsana New" w:hint="cs"/>
          <w:sz w:val="30"/>
          <w:szCs w:val="30"/>
          <w:cs/>
        </w:rPr>
        <w:t>า</w:t>
      </w:r>
      <w:r w:rsidR="003A525F" w:rsidRPr="003A525F">
        <w:rPr>
          <w:rFonts w:ascii="Angsana New" w:hAnsi="Angsana New" w:cs="Angsana New" w:hint="cs"/>
          <w:sz w:val="30"/>
          <w:szCs w:val="30"/>
          <w:cs/>
        </w:rPr>
        <w:t>ะสมของการใช้เกณฑ์การบัญชีสำหรับการดำเนินงานต่อเนื่อง</w:t>
      </w:r>
    </w:p>
    <w:p w14:paraId="22A688EF" w14:textId="77777777" w:rsidR="00E90C14" w:rsidRDefault="00E90C14" w:rsidP="00E90C14">
      <w:pPr>
        <w:pStyle w:val="NormalWeb"/>
        <w:spacing w:before="0" w:beforeAutospacing="0" w:after="0" w:afterAutospacing="0"/>
        <w:ind w:left="547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</w:p>
    <w:p w14:paraId="7BEEA4A1" w14:textId="210D20A6" w:rsidR="00515496" w:rsidRDefault="00515496" w:rsidP="00E90C14">
      <w:pPr>
        <w:pStyle w:val="NormalWeb"/>
        <w:spacing w:before="0" w:beforeAutospacing="0" w:after="0" w:afterAutospacing="0"/>
        <w:ind w:left="547"/>
        <w:jc w:val="thaiDistribute"/>
        <w:textAlignment w:val="baseline"/>
        <w:rPr>
          <w:sz w:val="30"/>
          <w:szCs w:val="30"/>
        </w:rPr>
      </w:pPr>
      <w:r>
        <w:rPr>
          <w:rFonts w:cs="Angsana New"/>
          <w:sz w:val="30"/>
          <w:szCs w:val="30"/>
          <w:cs/>
        </w:rPr>
        <w:t>ผู้บริหารของกลุ่มบริษัทได้พิจารณาอย่างละเอียดรอบคอบถึงฐานะการเงินและสภาพคล่องของกลุ่มบริษัทและบริษัท</w:t>
      </w:r>
      <w:r>
        <w:rPr>
          <w:sz w:val="30"/>
          <w:szCs w:val="30"/>
        </w:rPr>
        <w:t xml:space="preserve"> </w:t>
      </w:r>
      <w:r>
        <w:rPr>
          <w:rFonts w:cs="Angsana New"/>
          <w:sz w:val="30"/>
          <w:szCs w:val="30"/>
          <w:cs/>
        </w:rPr>
        <w:t>โดยได้ด</w:t>
      </w:r>
      <w:r>
        <w:rPr>
          <w:rFonts w:cstheme="minorBidi" w:hint="cs"/>
          <w:sz w:val="30"/>
          <w:szCs w:val="30"/>
          <w:cs/>
        </w:rPr>
        <w:t>ำ</w:t>
      </w:r>
      <w:r>
        <w:rPr>
          <w:rFonts w:cs="Angsana New"/>
          <w:sz w:val="30"/>
          <w:szCs w:val="30"/>
          <w:cs/>
        </w:rPr>
        <w:t>เนินการผนึกกำลังร่วมกันกับบริษัทในกลุ่มเพื่อเพิ่มรายได้จากส่วนงานดิจิทัลและงาน</w:t>
      </w:r>
      <w:r w:rsidRPr="00E93FD2">
        <w:rPr>
          <w:rFonts w:asciiTheme="majorBidi" w:hAnsiTheme="majorBidi" w:cstheme="majorBidi"/>
          <w:sz w:val="30"/>
          <w:szCs w:val="30"/>
        </w:rPr>
        <w:t xml:space="preserve"> Event</w:t>
      </w:r>
      <w:r w:rsidR="00D605DC">
        <w:rPr>
          <w:rFonts w:asciiTheme="majorBidi" w:hAnsiTheme="majorBidi" w:cstheme="majorBidi"/>
          <w:sz w:val="30"/>
          <w:szCs w:val="30"/>
        </w:rPr>
        <w:t>s</w:t>
      </w:r>
      <w:r>
        <w:rPr>
          <w:sz w:val="30"/>
          <w:szCs w:val="30"/>
        </w:rPr>
        <w:t xml:space="preserve"> </w:t>
      </w:r>
      <w:r>
        <w:rPr>
          <w:rFonts w:cs="Angsana New"/>
          <w:sz w:val="30"/>
          <w:szCs w:val="30"/>
          <w:cs/>
        </w:rPr>
        <w:t>ตลอดจนปรับปรุงรูปแบบการนำเสนอข่าวและรายการในสื่อต่างๆ</w:t>
      </w:r>
      <w:r>
        <w:rPr>
          <w:sz w:val="30"/>
          <w:szCs w:val="30"/>
        </w:rPr>
        <w:t xml:space="preserve"> </w:t>
      </w:r>
      <w:r>
        <w:rPr>
          <w:rFonts w:cs="Angsana New"/>
          <w:sz w:val="30"/>
          <w:szCs w:val="30"/>
          <w:cs/>
        </w:rPr>
        <w:t>ของกลุ่มบริษัทเพื่อเพิ่มความนิยมของผู้ชม</w:t>
      </w:r>
      <w:r>
        <w:rPr>
          <w:sz w:val="30"/>
          <w:szCs w:val="30"/>
        </w:rPr>
        <w:t xml:space="preserve"> </w:t>
      </w:r>
      <w:r w:rsidR="00651565">
        <w:rPr>
          <w:sz w:val="30"/>
          <w:szCs w:val="30"/>
        </w:rPr>
        <w:t xml:space="preserve">           </w:t>
      </w:r>
      <w:r>
        <w:rPr>
          <w:rFonts w:cs="Angsana New"/>
          <w:sz w:val="30"/>
          <w:szCs w:val="30"/>
          <w:cs/>
        </w:rPr>
        <w:t>จนนำไปสู่การเพิ่มรายได้ค่าโฆษณา</w:t>
      </w:r>
      <w:r>
        <w:rPr>
          <w:sz w:val="30"/>
          <w:szCs w:val="30"/>
        </w:rPr>
        <w:t xml:space="preserve"> </w:t>
      </w:r>
      <w:r>
        <w:rPr>
          <w:rFonts w:cs="Angsana New"/>
          <w:sz w:val="30"/>
          <w:szCs w:val="30"/>
          <w:cs/>
        </w:rPr>
        <w:t>นอกจากนี้</w:t>
      </w:r>
      <w:r>
        <w:rPr>
          <w:sz w:val="30"/>
          <w:szCs w:val="30"/>
        </w:rPr>
        <w:t xml:space="preserve"> </w:t>
      </w:r>
      <w:r>
        <w:rPr>
          <w:rFonts w:cs="Angsana New"/>
          <w:sz w:val="30"/>
          <w:szCs w:val="30"/>
          <w:cs/>
        </w:rPr>
        <w:t>กลุ่มบริษัทได้ทำแผนลดค่าใช้จ่ายควบคู่ไปกับการเพิ่มรายได้</w:t>
      </w:r>
      <w:r>
        <w:rPr>
          <w:sz w:val="30"/>
          <w:szCs w:val="30"/>
        </w:rPr>
        <w:t xml:space="preserve"> </w:t>
      </w:r>
      <w:r>
        <w:rPr>
          <w:rFonts w:cs="Angsana New"/>
          <w:sz w:val="30"/>
          <w:szCs w:val="30"/>
          <w:cs/>
        </w:rPr>
        <w:t>อาทิ</w:t>
      </w:r>
      <w:r>
        <w:rPr>
          <w:sz w:val="30"/>
          <w:szCs w:val="30"/>
        </w:rPr>
        <w:t xml:space="preserve"> </w:t>
      </w:r>
      <w:r>
        <w:rPr>
          <w:rFonts w:cs="Angsana New"/>
          <w:sz w:val="30"/>
          <w:szCs w:val="30"/>
          <w:cs/>
        </w:rPr>
        <w:t>การปรับปรุงและพัฒนาระบบงานภายในเพื่อลดค่าใช้จ่ายดำเนินงาน</w:t>
      </w:r>
      <w:r>
        <w:rPr>
          <w:sz w:val="30"/>
          <w:szCs w:val="30"/>
        </w:rPr>
        <w:t xml:space="preserve"> </w:t>
      </w:r>
      <w:r>
        <w:rPr>
          <w:rFonts w:cs="Angsana New"/>
          <w:sz w:val="30"/>
          <w:szCs w:val="30"/>
          <w:cs/>
        </w:rPr>
        <w:t>การลดพื้นที่สำนักงานที่เกินความจำเป็นการลดต้นทุนการผลิตรายการข่าว</w:t>
      </w:r>
      <w:r>
        <w:rPr>
          <w:sz w:val="30"/>
          <w:szCs w:val="30"/>
        </w:rPr>
        <w:t xml:space="preserve"> </w:t>
      </w:r>
      <w:r>
        <w:rPr>
          <w:rFonts w:cs="Angsana New"/>
          <w:sz w:val="30"/>
          <w:szCs w:val="30"/>
          <w:cs/>
        </w:rPr>
        <w:t>ซึ่งทำให้สามารถปรับปรุงฐานะการเงิน</w:t>
      </w:r>
      <w:r>
        <w:rPr>
          <w:sz w:val="30"/>
          <w:szCs w:val="30"/>
        </w:rPr>
        <w:t xml:space="preserve"> </w:t>
      </w:r>
      <w:r>
        <w:rPr>
          <w:rFonts w:cs="Angsana New"/>
          <w:sz w:val="30"/>
          <w:szCs w:val="30"/>
          <w:cs/>
        </w:rPr>
        <w:t>สภาพคล่อง</w:t>
      </w:r>
      <w:r>
        <w:rPr>
          <w:sz w:val="30"/>
          <w:szCs w:val="30"/>
        </w:rPr>
        <w:t xml:space="preserve"> </w:t>
      </w:r>
      <w:r>
        <w:rPr>
          <w:rFonts w:cs="Angsana New"/>
          <w:sz w:val="30"/>
          <w:szCs w:val="30"/>
          <w:cs/>
        </w:rPr>
        <w:t>กระแสเงินสดและผลการดำเนินงานของกลุ่มบริษัทและบริษัท</w:t>
      </w:r>
      <w:r>
        <w:rPr>
          <w:sz w:val="30"/>
          <w:szCs w:val="30"/>
        </w:rPr>
        <w:t xml:space="preserve"> </w:t>
      </w:r>
      <w:r>
        <w:rPr>
          <w:rFonts w:cs="Angsana New"/>
          <w:sz w:val="30"/>
          <w:szCs w:val="30"/>
          <w:cs/>
        </w:rPr>
        <w:t>รวมถึง</w:t>
      </w:r>
      <w:r>
        <w:rPr>
          <w:sz w:val="30"/>
          <w:szCs w:val="30"/>
        </w:rPr>
        <w:t xml:space="preserve"> </w:t>
      </w:r>
      <w:r>
        <w:rPr>
          <w:rFonts w:cs="Angsana New"/>
          <w:sz w:val="30"/>
          <w:szCs w:val="30"/>
          <w:cs/>
        </w:rPr>
        <w:t>กลุ่มบริษัทและบริษัทใช้นโยบายและวิธีการเพื่อจัดการความเสี่ยงด้านสภาพคล่อง</w:t>
      </w:r>
      <w:r>
        <w:rPr>
          <w:sz w:val="30"/>
          <w:szCs w:val="30"/>
        </w:rPr>
        <w:t xml:space="preserve"> </w:t>
      </w:r>
      <w:r>
        <w:rPr>
          <w:rFonts w:cs="Angsana New"/>
          <w:sz w:val="30"/>
          <w:szCs w:val="30"/>
          <w:cs/>
        </w:rPr>
        <w:t>รวมถึงการได้รับหนังสือยืนยันผ่อนปรนการผิดเงื่อนไขข้อตกลงในสัญญาเงินกู้ยืมจากสถาบันการเงิน</w:t>
      </w:r>
      <w:r>
        <w:rPr>
          <w:sz w:val="30"/>
          <w:szCs w:val="30"/>
        </w:rPr>
        <w:t xml:space="preserve"> </w:t>
      </w:r>
      <w:r w:rsidR="001F47DF">
        <w:rPr>
          <w:rFonts w:cs="Angsana New"/>
          <w:sz w:val="30"/>
          <w:szCs w:val="30"/>
          <w:cs/>
        </w:rPr>
        <w:t>และดำเนินการเร่งรัดการจำ</w:t>
      </w:r>
      <w:r>
        <w:rPr>
          <w:rFonts w:cs="Angsana New"/>
          <w:sz w:val="30"/>
          <w:szCs w:val="30"/>
          <w:cs/>
        </w:rPr>
        <w:t>หน่ายทรัพย์สินและเงินลงทุนในบริษัทย่อยที่ไม่ใช่ธุรกิจหลักเพื่อนำเงินมาชำระหนี้</w:t>
      </w:r>
      <w:r>
        <w:rPr>
          <w:sz w:val="30"/>
          <w:szCs w:val="30"/>
        </w:rPr>
        <w:t xml:space="preserve"> </w:t>
      </w:r>
      <w:r>
        <w:rPr>
          <w:rFonts w:cs="Angsana New"/>
          <w:sz w:val="30"/>
          <w:szCs w:val="30"/>
          <w:cs/>
        </w:rPr>
        <w:t>รวมถึงเจรจากับเจ้าหนี้สถาบันการเงินเพื่อจัดตารางการจ่ายชำระหนี้ใหม่ให้สอดคล้องกับแผนการจำหน่ายทรัพย์สินและเงินลงทุนในบริษัทย่อย</w:t>
      </w:r>
      <w:r w:rsidR="00CF4D6F">
        <w:rPr>
          <w:rFonts w:cs="Angsana New"/>
          <w:sz w:val="30"/>
          <w:szCs w:val="30"/>
        </w:rPr>
        <w:t xml:space="preserve"> </w:t>
      </w:r>
      <w:r w:rsidR="00CF4D6F">
        <w:rPr>
          <w:rFonts w:cs="Angsana New" w:hint="cs"/>
          <w:sz w:val="30"/>
          <w:szCs w:val="30"/>
          <w:cs/>
        </w:rPr>
        <w:t xml:space="preserve">(ดูหมายเหตุ 46) </w:t>
      </w:r>
      <w:r>
        <w:rPr>
          <w:rFonts w:cs="Angsana New"/>
          <w:sz w:val="30"/>
          <w:szCs w:val="30"/>
          <w:cs/>
        </w:rPr>
        <w:t>ซึ่งจะทำให้กลุ่มบริษัทและบริษัทประหยัดดอกเบี้ยจ่ายและสามารถบริหารระดับภาระหนี้ให้สอดคล้องกับสภาพคล่องของธุรกิจในปัจจุบัน</w:t>
      </w:r>
      <w:r>
        <w:rPr>
          <w:sz w:val="30"/>
          <w:szCs w:val="30"/>
        </w:rPr>
        <w:t xml:space="preserve"> </w:t>
      </w:r>
    </w:p>
    <w:p w14:paraId="70ECF5A3" w14:textId="77777777" w:rsidR="00E90C14" w:rsidRDefault="00E90C14" w:rsidP="00E90C14">
      <w:pPr>
        <w:pStyle w:val="NormalWeb"/>
        <w:spacing w:before="0" w:beforeAutospacing="0" w:after="0" w:afterAutospacing="0"/>
        <w:ind w:left="547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</w:p>
    <w:p w14:paraId="7CAC72B5" w14:textId="3A94938A" w:rsidR="0045292F" w:rsidRPr="00E90C14" w:rsidRDefault="00B83920" w:rsidP="00E90C14">
      <w:pPr>
        <w:pStyle w:val="NormalWeb"/>
        <w:spacing w:before="0" w:beforeAutospacing="0" w:after="0" w:afterAutospacing="0"/>
        <w:ind w:left="547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B83920">
        <w:rPr>
          <w:rFonts w:ascii="Angsana New" w:hAnsi="Angsana New" w:cs="Angsana New"/>
          <w:sz w:val="30"/>
          <w:szCs w:val="30"/>
          <w:cs/>
        </w:rPr>
        <w:t>ฝ่ายบริหารจึงเชื่อว่าการจัดทำงบการเงินตามข้อสมมติทางบัญชีที่ว่ากลุ่มบริษัทและบริษัทจะดำเนินงานอย่างต่อเนื่องต่อไปมีความเหมาะสม ดังนั้น งบการเงินรวมและ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 ซึ่งอาจจำเป็นหากกลุ่มบริษัทและบริษัทไม่สามารถดำเนินงานต่อเนื่องต่อไปได้</w:t>
      </w:r>
      <w:r w:rsidR="0045292F">
        <w:rPr>
          <w:rFonts w:ascii="Angsana New" w:hAnsi="Angsana New"/>
          <w:b/>
          <w:bCs/>
          <w:sz w:val="30"/>
          <w:szCs w:val="30"/>
        </w:rPr>
        <w:br w:type="page"/>
      </w:r>
    </w:p>
    <w:p w14:paraId="2EBB8D9A" w14:textId="39D7F03F" w:rsidR="00334196" w:rsidRPr="00DF748D" w:rsidRDefault="004B0478" w:rsidP="00493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DF748D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493D5F" w:rsidRPr="00DF748D">
        <w:rPr>
          <w:rFonts w:ascii="Angsana New" w:hAnsi="Angsana New"/>
          <w:b/>
          <w:bCs/>
          <w:sz w:val="30"/>
          <w:szCs w:val="30"/>
        </w:rPr>
        <w:tab/>
      </w:r>
      <w:r w:rsidR="00BA10D2" w:rsidRPr="00DF748D">
        <w:rPr>
          <w:rFonts w:ascii="Angsana New" w:hAnsi="Angsana New" w:hint="cs"/>
          <w:b/>
          <w:bCs/>
          <w:sz w:val="30"/>
          <w:szCs w:val="30"/>
          <w:cs/>
        </w:rPr>
        <w:t>การ</w:t>
      </w:r>
      <w:r w:rsidR="005A3F3E">
        <w:rPr>
          <w:rFonts w:ascii="Angsana New" w:hAnsi="Angsana New" w:hint="cs"/>
          <w:b/>
          <w:bCs/>
          <w:sz w:val="30"/>
          <w:szCs w:val="30"/>
          <w:cs/>
        </w:rPr>
        <w:t>ปรับปรุงรายการ</w:t>
      </w:r>
      <w:r w:rsidR="005758BD" w:rsidRPr="00DF748D">
        <w:rPr>
          <w:rFonts w:ascii="Angsana New" w:hAnsi="Angsana New" w:hint="cs"/>
          <w:b/>
          <w:bCs/>
          <w:sz w:val="30"/>
          <w:szCs w:val="30"/>
          <w:cs/>
        </w:rPr>
        <w:t>ทาง</w:t>
      </w:r>
      <w:r w:rsidR="00061367">
        <w:rPr>
          <w:rFonts w:ascii="Angsana New" w:hAnsi="Angsana New" w:hint="cs"/>
          <w:b/>
          <w:bCs/>
          <w:sz w:val="30"/>
          <w:szCs w:val="30"/>
          <w:cs/>
        </w:rPr>
        <w:t>การ</w:t>
      </w:r>
      <w:r w:rsidR="005758BD" w:rsidRPr="00DF748D">
        <w:rPr>
          <w:rFonts w:ascii="Angsana New" w:hAnsi="Angsana New" w:hint="cs"/>
          <w:b/>
          <w:bCs/>
          <w:sz w:val="30"/>
          <w:szCs w:val="30"/>
          <w:cs/>
        </w:rPr>
        <w:t>บัญชี</w:t>
      </w:r>
    </w:p>
    <w:p w14:paraId="6C3424C2" w14:textId="77777777" w:rsidR="00334196" w:rsidRPr="00E93FD2" w:rsidRDefault="00334196" w:rsidP="00493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  <w:highlight w:val="yellow"/>
        </w:rPr>
      </w:pPr>
    </w:p>
    <w:p w14:paraId="107D4AE6" w14:textId="41FBA2FF" w:rsidR="00BF18E4" w:rsidRPr="00BF18E4" w:rsidRDefault="005A3F3E" w:rsidP="000E4CF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93FD2">
        <w:rPr>
          <w:rFonts w:ascii="Angsana New" w:hAnsi="Angsana New"/>
          <w:sz w:val="30"/>
          <w:szCs w:val="30"/>
          <w:cs/>
        </w:rPr>
        <w:t>คณะกรรมการและผู้บริหารของบริษัทได้แจ้งต่อสาธารณชนว่ามีข้อสงสัยในการรับรู้รายได้</w:t>
      </w:r>
      <w:r w:rsidR="00FC35D0">
        <w:rPr>
          <w:rFonts w:ascii="Angsana New" w:hAnsi="Angsana New" w:hint="cs"/>
          <w:sz w:val="30"/>
          <w:szCs w:val="30"/>
          <w:cs/>
        </w:rPr>
        <w:t>ค่า</w:t>
      </w:r>
      <w:r w:rsidRPr="00E93FD2">
        <w:rPr>
          <w:rFonts w:ascii="Angsana New" w:hAnsi="Angsana New"/>
          <w:sz w:val="30"/>
          <w:szCs w:val="30"/>
          <w:cs/>
        </w:rPr>
        <w:t>โฆษณาของปี</w:t>
      </w:r>
      <w:r w:rsidR="00827EA2">
        <w:rPr>
          <w:rFonts w:ascii="Angsana New" w:hAnsi="Angsana New" w:hint="cs"/>
          <w:sz w:val="30"/>
          <w:szCs w:val="30"/>
          <w:cs/>
        </w:rPr>
        <w:t xml:space="preserve"> 2560 และปี</w:t>
      </w:r>
      <w:r w:rsidRPr="00E93FD2">
        <w:rPr>
          <w:rFonts w:ascii="Angsana New" w:hAnsi="Angsana New"/>
          <w:sz w:val="30"/>
          <w:szCs w:val="30"/>
          <w:cs/>
        </w:rPr>
        <w:t>ก่อนๆ  กรรมการและผู้บริหารของบริษัทจึงได้สอบสวนกระบวนการและวิธีการทางบัญชีที่เกี่ยวกับการรับรู้รายได้</w:t>
      </w:r>
      <w:r w:rsidR="00FC35D0">
        <w:rPr>
          <w:rFonts w:ascii="Angsana New" w:hAnsi="Angsana New" w:hint="cs"/>
          <w:sz w:val="30"/>
          <w:szCs w:val="30"/>
          <w:cs/>
        </w:rPr>
        <w:t>ค่า</w:t>
      </w:r>
      <w:r w:rsidRPr="00E93FD2">
        <w:rPr>
          <w:rFonts w:ascii="Angsana New" w:hAnsi="Angsana New"/>
          <w:sz w:val="30"/>
          <w:szCs w:val="30"/>
          <w:cs/>
        </w:rPr>
        <w:t>โฆษณาของกลุ่มบริษัท</w:t>
      </w:r>
      <w:r w:rsidR="00827EA2">
        <w:rPr>
          <w:rFonts w:ascii="Angsana New" w:hAnsi="Angsana New" w:hint="cs"/>
          <w:sz w:val="30"/>
          <w:szCs w:val="30"/>
          <w:cs/>
        </w:rPr>
        <w:t>และบริษัท</w:t>
      </w:r>
      <w:r w:rsidRPr="00E93FD2">
        <w:rPr>
          <w:rFonts w:ascii="Angsana New" w:hAnsi="Angsana New"/>
          <w:sz w:val="30"/>
          <w:szCs w:val="30"/>
          <w:cs/>
        </w:rPr>
        <w:t xml:space="preserve"> ทั้งนี้ ผู้บริหารพบว่าการรับรู้รายได้</w:t>
      </w:r>
      <w:r w:rsidR="00FC35D0">
        <w:rPr>
          <w:rFonts w:ascii="Angsana New" w:hAnsi="Angsana New" w:hint="cs"/>
          <w:sz w:val="30"/>
          <w:szCs w:val="30"/>
          <w:cs/>
        </w:rPr>
        <w:t>ค่า</w:t>
      </w:r>
      <w:r w:rsidRPr="00E93FD2">
        <w:rPr>
          <w:rFonts w:ascii="Angsana New" w:hAnsi="Angsana New"/>
          <w:sz w:val="30"/>
          <w:szCs w:val="30"/>
          <w:cs/>
        </w:rPr>
        <w:t>โฆษณาในงวดก่อนๆจำนวนหนึ่ง</w:t>
      </w:r>
      <w:r w:rsidR="00827EA2">
        <w:rPr>
          <w:rFonts w:ascii="Angsana New" w:hAnsi="Angsana New" w:hint="cs"/>
          <w:sz w:val="30"/>
          <w:szCs w:val="30"/>
          <w:cs/>
        </w:rPr>
        <w:t>ไม่</w:t>
      </w:r>
      <w:r w:rsidRPr="00E93FD2">
        <w:rPr>
          <w:rFonts w:ascii="Angsana New" w:hAnsi="Angsana New"/>
          <w:sz w:val="30"/>
          <w:szCs w:val="30"/>
          <w:cs/>
        </w:rPr>
        <w:t>มีหลักฐา</w:t>
      </w:r>
      <w:r w:rsidR="00531060">
        <w:rPr>
          <w:rFonts w:ascii="Angsana New" w:hAnsi="Angsana New"/>
          <w:sz w:val="30"/>
          <w:szCs w:val="30"/>
          <w:cs/>
        </w:rPr>
        <w:t>น</w:t>
      </w:r>
      <w:r w:rsidR="008179B4">
        <w:rPr>
          <w:rFonts w:ascii="Angsana New" w:hAnsi="Angsana New" w:hint="cs"/>
          <w:sz w:val="30"/>
          <w:szCs w:val="30"/>
          <w:cs/>
        </w:rPr>
        <w:t>ที่</w:t>
      </w:r>
      <w:r w:rsidR="00531060">
        <w:rPr>
          <w:rFonts w:ascii="Angsana New" w:hAnsi="Angsana New"/>
          <w:sz w:val="30"/>
          <w:szCs w:val="30"/>
          <w:cs/>
        </w:rPr>
        <w:t>เหมาะสม</w:t>
      </w:r>
      <w:r w:rsidR="00827EA2">
        <w:rPr>
          <w:rFonts w:ascii="Angsana New" w:hAnsi="Angsana New" w:hint="cs"/>
          <w:sz w:val="30"/>
          <w:szCs w:val="30"/>
          <w:cs/>
        </w:rPr>
        <w:t>อย่าง</w:t>
      </w:r>
      <w:r w:rsidR="00531060">
        <w:rPr>
          <w:rFonts w:ascii="Angsana New" w:hAnsi="Angsana New"/>
          <w:sz w:val="30"/>
          <w:szCs w:val="30"/>
          <w:cs/>
        </w:rPr>
        <w:t>เพียงพอ ตลอดจน</w:t>
      </w:r>
      <w:r w:rsidRPr="00E93FD2">
        <w:rPr>
          <w:rFonts w:ascii="Angsana New" w:hAnsi="Angsana New"/>
          <w:sz w:val="30"/>
          <w:szCs w:val="30"/>
          <w:cs/>
        </w:rPr>
        <w:t>ไม่เป็นไปตามกระบวนการและวิธีการทางบัญชีที่</w:t>
      </w:r>
      <w:r w:rsidR="00303829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93FD2">
        <w:rPr>
          <w:rFonts w:ascii="Angsana New" w:hAnsi="Angsana New"/>
          <w:sz w:val="30"/>
          <w:szCs w:val="30"/>
          <w:cs/>
        </w:rPr>
        <w:t>กำหนดไว้ ดังนั้น ผู้บริหารจึงได้ปรับปรุงและแก้ไขงบการเงินที่เกี่ยวข้อง</w:t>
      </w:r>
      <w:r w:rsidR="00FC35D0">
        <w:rPr>
          <w:rFonts w:ascii="Angsana New" w:hAnsi="Angsana New" w:hint="cs"/>
          <w:sz w:val="30"/>
          <w:szCs w:val="30"/>
          <w:cs/>
        </w:rPr>
        <w:t>ย้</w:t>
      </w:r>
      <w:r w:rsidR="00303829">
        <w:rPr>
          <w:rFonts w:ascii="Angsana New" w:hAnsi="Angsana New" w:hint="cs"/>
          <w:sz w:val="30"/>
          <w:szCs w:val="30"/>
          <w:cs/>
        </w:rPr>
        <w:t>อนหลัง</w:t>
      </w:r>
      <w:r w:rsidRPr="00E93FD2">
        <w:rPr>
          <w:rFonts w:ascii="Angsana New" w:hAnsi="Angsana New"/>
          <w:sz w:val="30"/>
          <w:szCs w:val="30"/>
        </w:rPr>
        <w:t xml:space="preserve"> </w:t>
      </w:r>
      <w:r w:rsidRPr="00E93FD2">
        <w:rPr>
          <w:rFonts w:ascii="Angsana New" w:hAnsi="Angsana New"/>
          <w:sz w:val="30"/>
          <w:szCs w:val="30"/>
          <w:cs/>
        </w:rPr>
        <w:t>ดังต่อไปนี้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320"/>
        <w:gridCol w:w="1349"/>
        <w:gridCol w:w="261"/>
        <w:gridCol w:w="1540"/>
        <w:gridCol w:w="240"/>
        <w:gridCol w:w="1380"/>
      </w:tblGrid>
      <w:tr w:rsidR="00A21914" w:rsidRPr="0048620E" w14:paraId="1367B418" w14:textId="77777777" w:rsidTr="00E93FD2">
        <w:tc>
          <w:tcPr>
            <w:tcW w:w="4320" w:type="dxa"/>
            <w:shd w:val="clear" w:color="auto" w:fill="auto"/>
          </w:tcPr>
          <w:p w14:paraId="57903F58" w14:textId="77777777" w:rsidR="00A21914" w:rsidRPr="00E93FD2" w:rsidRDefault="00A21914" w:rsidP="00562040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24"/>
                <w:szCs w:val="24"/>
                <w:highlight w:val="yellow"/>
                <w:u w:val="none"/>
              </w:rPr>
            </w:pPr>
          </w:p>
        </w:tc>
        <w:tc>
          <w:tcPr>
            <w:tcW w:w="4770" w:type="dxa"/>
            <w:gridSpan w:val="5"/>
            <w:shd w:val="clear" w:color="auto" w:fill="auto"/>
          </w:tcPr>
          <w:p w14:paraId="53DAFEA4" w14:textId="77777777" w:rsidR="00A21914" w:rsidRPr="00E93FD2" w:rsidRDefault="00A21914" w:rsidP="00562040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center"/>
              <w:rPr>
                <w:rFonts w:ascii="Angsana New" w:hAnsi="Angsana New"/>
                <w:sz w:val="24"/>
                <w:szCs w:val="24"/>
                <w:u w:val="none"/>
                <w:cs/>
              </w:rPr>
            </w:pPr>
          </w:p>
        </w:tc>
      </w:tr>
      <w:tr w:rsidR="00562040" w:rsidRPr="0048620E" w14:paraId="43728AB9" w14:textId="77777777" w:rsidTr="00E93FD2">
        <w:tc>
          <w:tcPr>
            <w:tcW w:w="4320" w:type="dxa"/>
            <w:shd w:val="clear" w:color="auto" w:fill="auto"/>
          </w:tcPr>
          <w:p w14:paraId="06F33AB9" w14:textId="77777777" w:rsidR="00562040" w:rsidRPr="00562040" w:rsidRDefault="00562040" w:rsidP="00562040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u w:val="none"/>
              </w:rPr>
            </w:pPr>
            <w:r w:rsidRPr="00562040">
              <w:rPr>
                <w:rFonts w:ascii="Angsana New" w:hAnsi="Angsana New"/>
                <w:b w:val="0"/>
                <w:bCs w:val="0"/>
                <w:sz w:val="30"/>
                <w:szCs w:val="30"/>
                <w:highlight w:val="yellow"/>
              </w:rPr>
              <w:br w:type="page"/>
            </w:r>
            <w:r w:rsidRPr="005C31BC">
              <w:rPr>
                <w:rFonts w:ascii="Angsana New" w:hAnsi="Angsana New"/>
                <w:sz w:val="30"/>
                <w:szCs w:val="30"/>
                <w:u w:val="none"/>
              </w:rPr>
              <w:tab/>
            </w:r>
          </w:p>
        </w:tc>
        <w:tc>
          <w:tcPr>
            <w:tcW w:w="4770" w:type="dxa"/>
            <w:gridSpan w:val="5"/>
            <w:shd w:val="clear" w:color="auto" w:fill="auto"/>
          </w:tcPr>
          <w:p w14:paraId="3C206FEC" w14:textId="6DA8EC6C" w:rsidR="00562040" w:rsidRPr="005C31BC" w:rsidRDefault="00ED0922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u w:val="none"/>
              </w:rPr>
            </w:pPr>
            <w:r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>ผลกระทบจากการ</w:t>
            </w:r>
            <w:r w:rsidR="00827EA2"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>ปรับปรุงรายการทางบัญชี</w:t>
            </w:r>
          </w:p>
        </w:tc>
      </w:tr>
      <w:tr w:rsidR="005758BD" w:rsidRPr="0048620E" w14:paraId="2C50E2CB" w14:textId="77777777" w:rsidTr="00E93FD2">
        <w:tc>
          <w:tcPr>
            <w:tcW w:w="4320" w:type="dxa"/>
            <w:shd w:val="clear" w:color="auto" w:fill="auto"/>
          </w:tcPr>
          <w:p w14:paraId="1C40BAD1" w14:textId="77777777" w:rsidR="005758BD" w:rsidRPr="00BA10D2" w:rsidRDefault="005758BD" w:rsidP="00562040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1349" w:type="dxa"/>
            <w:shd w:val="clear" w:color="auto" w:fill="auto"/>
          </w:tcPr>
          <w:p w14:paraId="7A4BB512" w14:textId="77777777" w:rsidR="005758BD" w:rsidRPr="005C31BC" w:rsidRDefault="005758BD" w:rsidP="00562040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  <w:r w:rsidRPr="005C31BC"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</w:rPr>
              <w:t>ตามที่เคยเสนอ</w:t>
            </w:r>
          </w:p>
        </w:tc>
        <w:tc>
          <w:tcPr>
            <w:tcW w:w="261" w:type="dxa"/>
            <w:shd w:val="clear" w:color="auto" w:fill="auto"/>
          </w:tcPr>
          <w:p w14:paraId="456E68E0" w14:textId="77777777" w:rsidR="005758BD" w:rsidRPr="005C31BC" w:rsidRDefault="005758BD" w:rsidP="00562040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540" w:type="dxa"/>
            <w:shd w:val="clear" w:color="auto" w:fill="auto"/>
          </w:tcPr>
          <w:p w14:paraId="37BA4499" w14:textId="77777777" w:rsidR="005758BD" w:rsidRPr="005C31BC" w:rsidRDefault="005758BD" w:rsidP="005758BD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  <w:r w:rsidRPr="005C31BC"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</w:rPr>
              <w:t>รายการ</w:t>
            </w:r>
          </w:p>
        </w:tc>
        <w:tc>
          <w:tcPr>
            <w:tcW w:w="240" w:type="dxa"/>
            <w:shd w:val="clear" w:color="auto" w:fill="auto"/>
          </w:tcPr>
          <w:p w14:paraId="7FE678A5" w14:textId="77777777" w:rsidR="005758BD" w:rsidRPr="005C31BC" w:rsidRDefault="005758BD" w:rsidP="00562040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80" w:type="dxa"/>
            <w:shd w:val="clear" w:color="auto" w:fill="auto"/>
          </w:tcPr>
          <w:p w14:paraId="47AF54B1" w14:textId="77777777" w:rsidR="005758BD" w:rsidRPr="005C31BC" w:rsidRDefault="005758BD" w:rsidP="00562040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</w:rPr>
            </w:pPr>
          </w:p>
        </w:tc>
      </w:tr>
      <w:tr w:rsidR="00562040" w:rsidRPr="0048620E" w14:paraId="01DFD7BF" w14:textId="77777777" w:rsidTr="00E93FD2">
        <w:tc>
          <w:tcPr>
            <w:tcW w:w="4320" w:type="dxa"/>
            <w:shd w:val="clear" w:color="auto" w:fill="auto"/>
          </w:tcPr>
          <w:p w14:paraId="36194D14" w14:textId="77777777" w:rsidR="00562040" w:rsidRPr="00BA10D2" w:rsidRDefault="00562040" w:rsidP="00562040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1349" w:type="dxa"/>
            <w:shd w:val="clear" w:color="auto" w:fill="auto"/>
          </w:tcPr>
          <w:p w14:paraId="03AECF1D" w14:textId="77777777" w:rsidR="00562040" w:rsidRPr="005C31BC" w:rsidRDefault="00562040" w:rsidP="00562040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  <w:r w:rsidRPr="005C31BC"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</w:rPr>
              <w:t>รายงานไว้แล้ว</w:t>
            </w:r>
          </w:p>
        </w:tc>
        <w:tc>
          <w:tcPr>
            <w:tcW w:w="261" w:type="dxa"/>
            <w:shd w:val="clear" w:color="auto" w:fill="auto"/>
          </w:tcPr>
          <w:p w14:paraId="644C2CA7" w14:textId="77777777" w:rsidR="00562040" w:rsidRPr="005C31BC" w:rsidRDefault="00562040" w:rsidP="00562040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540" w:type="dxa"/>
            <w:shd w:val="clear" w:color="auto" w:fill="auto"/>
          </w:tcPr>
          <w:p w14:paraId="5959E772" w14:textId="77777777" w:rsidR="00562040" w:rsidRPr="005C31BC" w:rsidRDefault="00562040" w:rsidP="00562040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</w:rPr>
            </w:pPr>
            <w:r w:rsidRPr="005C31BC"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</w:rPr>
              <w:t>ปรับปรุง</w:t>
            </w:r>
          </w:p>
        </w:tc>
        <w:tc>
          <w:tcPr>
            <w:tcW w:w="240" w:type="dxa"/>
            <w:shd w:val="clear" w:color="auto" w:fill="auto"/>
          </w:tcPr>
          <w:p w14:paraId="6910E604" w14:textId="77777777" w:rsidR="00562040" w:rsidRPr="005C31BC" w:rsidRDefault="00562040" w:rsidP="00562040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80" w:type="dxa"/>
            <w:shd w:val="clear" w:color="auto" w:fill="auto"/>
          </w:tcPr>
          <w:p w14:paraId="48550CFB" w14:textId="77777777" w:rsidR="00562040" w:rsidRPr="005C31BC" w:rsidRDefault="00562040" w:rsidP="00562040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</w:rPr>
            </w:pPr>
            <w:r w:rsidRPr="005C31BC"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</w:rPr>
              <w:t>ปรับปรุงใหม่</w:t>
            </w:r>
          </w:p>
        </w:tc>
      </w:tr>
      <w:tr w:rsidR="00562040" w:rsidRPr="0048620E" w14:paraId="4222DE7C" w14:textId="77777777" w:rsidTr="00E93FD2">
        <w:tc>
          <w:tcPr>
            <w:tcW w:w="4320" w:type="dxa"/>
            <w:shd w:val="clear" w:color="auto" w:fill="auto"/>
          </w:tcPr>
          <w:p w14:paraId="036476B5" w14:textId="77777777" w:rsidR="00562040" w:rsidRPr="00562040" w:rsidRDefault="00562040" w:rsidP="00562040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u w:val="none"/>
              </w:rPr>
            </w:pPr>
          </w:p>
        </w:tc>
        <w:tc>
          <w:tcPr>
            <w:tcW w:w="4770" w:type="dxa"/>
            <w:gridSpan w:val="5"/>
            <w:shd w:val="clear" w:color="auto" w:fill="auto"/>
          </w:tcPr>
          <w:p w14:paraId="402AB9B3" w14:textId="77777777" w:rsidR="00562040" w:rsidRPr="005C31BC" w:rsidRDefault="00562040" w:rsidP="00562040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</w:rPr>
            </w:pPr>
            <w:r w:rsidRPr="005C31BC">
              <w:rPr>
                <w:rFonts w:ascii="Angsana New" w:hAnsi="Angsana New" w:hint="cs"/>
                <w:b w:val="0"/>
                <w:bCs w:val="0"/>
                <w:i/>
                <w:iCs/>
                <w:sz w:val="30"/>
                <w:szCs w:val="30"/>
                <w:u w:val="none"/>
                <w:cs/>
              </w:rPr>
              <w:t>(พันบาท)</w:t>
            </w:r>
          </w:p>
        </w:tc>
      </w:tr>
      <w:tr w:rsidR="00ED0922" w:rsidRPr="00562040" w14:paraId="1B8861C5" w14:textId="77777777" w:rsidTr="00E93FD2">
        <w:tc>
          <w:tcPr>
            <w:tcW w:w="4320" w:type="dxa"/>
            <w:shd w:val="clear" w:color="auto" w:fill="auto"/>
          </w:tcPr>
          <w:p w14:paraId="2E24FB7B" w14:textId="77777777" w:rsidR="00ED0922" w:rsidRPr="00ED0922" w:rsidRDefault="00ED0922" w:rsidP="0036280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  <w:r w:rsidRPr="00ED0922"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>งบแสดงฐานะการเงิน</w:t>
            </w:r>
            <w:r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>รวม</w:t>
            </w:r>
          </w:p>
        </w:tc>
        <w:tc>
          <w:tcPr>
            <w:tcW w:w="1349" w:type="dxa"/>
            <w:shd w:val="clear" w:color="auto" w:fill="auto"/>
          </w:tcPr>
          <w:p w14:paraId="5BD06623" w14:textId="77777777" w:rsidR="00ED0922" w:rsidRPr="00562040" w:rsidRDefault="00ED0922" w:rsidP="0036280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u w:val="none"/>
              </w:rPr>
            </w:pPr>
          </w:p>
        </w:tc>
        <w:tc>
          <w:tcPr>
            <w:tcW w:w="261" w:type="dxa"/>
            <w:shd w:val="clear" w:color="auto" w:fill="auto"/>
          </w:tcPr>
          <w:p w14:paraId="64EB3F5A" w14:textId="77777777" w:rsidR="00ED0922" w:rsidRPr="00562040" w:rsidRDefault="00ED0922" w:rsidP="0036280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u w:val="none"/>
              </w:rPr>
            </w:pPr>
          </w:p>
        </w:tc>
        <w:tc>
          <w:tcPr>
            <w:tcW w:w="1540" w:type="dxa"/>
            <w:shd w:val="clear" w:color="auto" w:fill="auto"/>
          </w:tcPr>
          <w:p w14:paraId="2FEA5C74" w14:textId="77777777" w:rsidR="00ED0922" w:rsidRPr="00562040" w:rsidRDefault="00ED0922" w:rsidP="0036280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u w:val="none"/>
              </w:rPr>
            </w:pPr>
          </w:p>
        </w:tc>
        <w:tc>
          <w:tcPr>
            <w:tcW w:w="240" w:type="dxa"/>
            <w:shd w:val="clear" w:color="auto" w:fill="auto"/>
          </w:tcPr>
          <w:p w14:paraId="4CE9922D" w14:textId="77777777" w:rsidR="00ED0922" w:rsidRPr="00562040" w:rsidRDefault="00ED0922" w:rsidP="0036280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u w:val="none"/>
              </w:rPr>
            </w:pPr>
          </w:p>
        </w:tc>
        <w:tc>
          <w:tcPr>
            <w:tcW w:w="1380" w:type="dxa"/>
            <w:shd w:val="clear" w:color="auto" w:fill="auto"/>
          </w:tcPr>
          <w:p w14:paraId="37999F7D" w14:textId="77777777" w:rsidR="00ED0922" w:rsidRPr="00562040" w:rsidRDefault="00ED0922" w:rsidP="0036280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u w:val="none"/>
              </w:rPr>
            </w:pPr>
          </w:p>
        </w:tc>
      </w:tr>
      <w:tr w:rsidR="00ED0922" w:rsidRPr="00562040" w14:paraId="4C21F3E4" w14:textId="77777777" w:rsidTr="00E93FD2">
        <w:tc>
          <w:tcPr>
            <w:tcW w:w="4320" w:type="dxa"/>
            <w:shd w:val="clear" w:color="auto" w:fill="auto"/>
          </w:tcPr>
          <w:p w14:paraId="5A1B707F" w14:textId="77777777" w:rsidR="00ED0922" w:rsidRPr="00ED0922" w:rsidRDefault="00ED0922" w:rsidP="0036280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ED0922"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>ณ วันที่ 1 มกราคม 255</w:t>
            </w:r>
            <w:r w:rsidRPr="00ED0922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9</w:t>
            </w:r>
          </w:p>
        </w:tc>
        <w:tc>
          <w:tcPr>
            <w:tcW w:w="1349" w:type="dxa"/>
            <w:shd w:val="clear" w:color="auto" w:fill="auto"/>
          </w:tcPr>
          <w:p w14:paraId="69B79F3C" w14:textId="77777777" w:rsidR="00ED0922" w:rsidRPr="00562040" w:rsidRDefault="00ED0922" w:rsidP="0036280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u w:val="none"/>
              </w:rPr>
            </w:pPr>
          </w:p>
        </w:tc>
        <w:tc>
          <w:tcPr>
            <w:tcW w:w="261" w:type="dxa"/>
            <w:shd w:val="clear" w:color="auto" w:fill="auto"/>
          </w:tcPr>
          <w:p w14:paraId="4464BE9A" w14:textId="77777777" w:rsidR="00ED0922" w:rsidRPr="00562040" w:rsidRDefault="00ED0922" w:rsidP="0036280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u w:val="none"/>
              </w:rPr>
            </w:pPr>
          </w:p>
        </w:tc>
        <w:tc>
          <w:tcPr>
            <w:tcW w:w="1540" w:type="dxa"/>
            <w:shd w:val="clear" w:color="auto" w:fill="auto"/>
          </w:tcPr>
          <w:p w14:paraId="67F0F2CF" w14:textId="77777777" w:rsidR="00ED0922" w:rsidRPr="00562040" w:rsidRDefault="00ED0922" w:rsidP="0036280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u w:val="none"/>
              </w:rPr>
            </w:pPr>
          </w:p>
        </w:tc>
        <w:tc>
          <w:tcPr>
            <w:tcW w:w="240" w:type="dxa"/>
            <w:shd w:val="clear" w:color="auto" w:fill="auto"/>
          </w:tcPr>
          <w:p w14:paraId="219FD960" w14:textId="77777777" w:rsidR="00ED0922" w:rsidRPr="00562040" w:rsidRDefault="00ED0922" w:rsidP="0036280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u w:val="none"/>
              </w:rPr>
            </w:pPr>
          </w:p>
        </w:tc>
        <w:tc>
          <w:tcPr>
            <w:tcW w:w="1380" w:type="dxa"/>
            <w:shd w:val="clear" w:color="auto" w:fill="auto"/>
          </w:tcPr>
          <w:p w14:paraId="0C62FA1D" w14:textId="77777777" w:rsidR="00ED0922" w:rsidRPr="00562040" w:rsidRDefault="00ED0922" w:rsidP="0036280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u w:val="none"/>
              </w:rPr>
            </w:pPr>
          </w:p>
        </w:tc>
      </w:tr>
      <w:tr w:rsidR="0036280A" w:rsidRPr="00562040" w14:paraId="269B99D0" w14:textId="77777777" w:rsidTr="00E93FD2">
        <w:tc>
          <w:tcPr>
            <w:tcW w:w="4320" w:type="dxa"/>
            <w:shd w:val="clear" w:color="auto" w:fill="auto"/>
          </w:tcPr>
          <w:p w14:paraId="4D9644FF" w14:textId="77777777" w:rsidR="0036280A" w:rsidRPr="00E93FD2" w:rsidRDefault="0036280A" w:rsidP="0036280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u w:val="none"/>
              </w:rPr>
            </w:pPr>
            <w:r w:rsidRPr="00887B0B"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</w:rPr>
              <w:t>รายได้ค้างรับ</w:t>
            </w:r>
          </w:p>
        </w:tc>
        <w:tc>
          <w:tcPr>
            <w:tcW w:w="1349" w:type="dxa"/>
            <w:shd w:val="clear" w:color="auto" w:fill="auto"/>
          </w:tcPr>
          <w:p w14:paraId="18E1DC4E" w14:textId="77777777" w:rsidR="0036280A" w:rsidRPr="0026312C" w:rsidRDefault="0036280A" w:rsidP="0036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6312C">
              <w:rPr>
                <w:rFonts w:ascii="Angsana New" w:hAnsi="Angsana New"/>
                <w:sz w:val="30"/>
                <w:szCs w:val="30"/>
              </w:rPr>
              <w:t>782,780</w:t>
            </w:r>
          </w:p>
        </w:tc>
        <w:tc>
          <w:tcPr>
            <w:tcW w:w="261" w:type="dxa"/>
            <w:shd w:val="clear" w:color="auto" w:fill="auto"/>
          </w:tcPr>
          <w:p w14:paraId="2BCD64DE" w14:textId="77777777" w:rsidR="0036280A" w:rsidRPr="00562040" w:rsidRDefault="0036280A" w:rsidP="0036280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u w:val="none"/>
              </w:rPr>
            </w:pPr>
          </w:p>
        </w:tc>
        <w:tc>
          <w:tcPr>
            <w:tcW w:w="1540" w:type="dxa"/>
            <w:shd w:val="clear" w:color="auto" w:fill="auto"/>
          </w:tcPr>
          <w:p w14:paraId="01A36BE6" w14:textId="2F0B40F0" w:rsidR="0036280A" w:rsidRPr="0036280A" w:rsidRDefault="0036280A" w:rsidP="0036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(615,076)</w:t>
            </w:r>
          </w:p>
        </w:tc>
        <w:tc>
          <w:tcPr>
            <w:tcW w:w="240" w:type="dxa"/>
            <w:shd w:val="clear" w:color="auto" w:fill="auto"/>
          </w:tcPr>
          <w:p w14:paraId="756F0276" w14:textId="77777777" w:rsidR="0036280A" w:rsidRPr="0036280A" w:rsidRDefault="0036280A" w:rsidP="0036280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 w:eastAsia="en-US"/>
              </w:rPr>
            </w:pPr>
          </w:p>
        </w:tc>
        <w:tc>
          <w:tcPr>
            <w:tcW w:w="1380" w:type="dxa"/>
            <w:shd w:val="clear" w:color="auto" w:fill="auto"/>
          </w:tcPr>
          <w:p w14:paraId="3EBE53A4" w14:textId="621618E2" w:rsidR="0036280A" w:rsidRPr="0036280A" w:rsidRDefault="0036280A" w:rsidP="00E93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167,704</w:t>
            </w:r>
          </w:p>
        </w:tc>
      </w:tr>
      <w:tr w:rsidR="00ED0922" w:rsidRPr="00DF78C1" w14:paraId="63638489" w14:textId="77777777" w:rsidTr="00E93FD2">
        <w:tc>
          <w:tcPr>
            <w:tcW w:w="4320" w:type="dxa"/>
            <w:shd w:val="clear" w:color="auto" w:fill="auto"/>
          </w:tcPr>
          <w:p w14:paraId="63710529" w14:textId="77777777" w:rsidR="00ED0922" w:rsidRPr="0093193E" w:rsidRDefault="00ED0922" w:rsidP="00E93FD2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tabs>
                <w:tab w:val="decimal" w:pos="115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highlight w:val="yellow"/>
                <w:u w:val="none"/>
                <w:cs/>
              </w:rPr>
            </w:pPr>
          </w:p>
        </w:tc>
        <w:tc>
          <w:tcPr>
            <w:tcW w:w="1349" w:type="dxa"/>
            <w:shd w:val="clear" w:color="auto" w:fill="auto"/>
          </w:tcPr>
          <w:p w14:paraId="01DFD73B" w14:textId="77777777" w:rsidR="00ED0922" w:rsidRPr="00E93FD2" w:rsidRDefault="00ED0922" w:rsidP="0036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61" w:type="dxa"/>
            <w:shd w:val="clear" w:color="auto" w:fill="auto"/>
          </w:tcPr>
          <w:p w14:paraId="0350A40A" w14:textId="77777777" w:rsidR="00ED0922" w:rsidRPr="00E93FD2" w:rsidRDefault="00ED0922" w:rsidP="0036280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16"/>
                <w:szCs w:val="16"/>
                <w:highlight w:val="yellow"/>
                <w:u w:val="none"/>
              </w:rPr>
            </w:pPr>
          </w:p>
        </w:tc>
        <w:tc>
          <w:tcPr>
            <w:tcW w:w="1540" w:type="dxa"/>
            <w:shd w:val="clear" w:color="auto" w:fill="auto"/>
          </w:tcPr>
          <w:p w14:paraId="47B1D08D" w14:textId="77777777" w:rsidR="00ED0922" w:rsidRPr="00E93FD2" w:rsidRDefault="00ED0922" w:rsidP="0036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40" w:type="dxa"/>
            <w:shd w:val="clear" w:color="auto" w:fill="auto"/>
          </w:tcPr>
          <w:p w14:paraId="0B9A958D" w14:textId="77777777" w:rsidR="00ED0922" w:rsidRPr="00E93FD2" w:rsidRDefault="00ED0922" w:rsidP="0036280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16"/>
                <w:szCs w:val="16"/>
                <w:highlight w:val="yellow"/>
                <w:u w:val="none"/>
              </w:rPr>
            </w:pPr>
          </w:p>
        </w:tc>
        <w:tc>
          <w:tcPr>
            <w:tcW w:w="1380" w:type="dxa"/>
            <w:shd w:val="clear" w:color="auto" w:fill="auto"/>
          </w:tcPr>
          <w:p w14:paraId="4467F65F" w14:textId="77777777" w:rsidR="00ED0922" w:rsidRPr="00E93FD2" w:rsidRDefault="00ED0922" w:rsidP="00E93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833287" w:rsidRPr="00562040" w14:paraId="5B075787" w14:textId="77777777" w:rsidTr="00E93FD2">
        <w:tc>
          <w:tcPr>
            <w:tcW w:w="4320" w:type="dxa"/>
            <w:shd w:val="clear" w:color="auto" w:fill="auto"/>
          </w:tcPr>
          <w:p w14:paraId="065EBFD3" w14:textId="5947A0A9" w:rsidR="00833287" w:rsidRPr="00833287" w:rsidRDefault="00833287" w:rsidP="00833287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</w:rPr>
              <w:t>ภาษีเงินได้ค้างจ่าย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7BF1B354" w14:textId="6DA72E12" w:rsidR="00833287" w:rsidRPr="003F56E3" w:rsidRDefault="00833287" w:rsidP="0036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F03D17">
              <w:rPr>
                <w:rFonts w:ascii="Angsana New" w:hAnsi="Angsana New"/>
                <w:sz w:val="30"/>
                <w:szCs w:val="30"/>
              </w:rPr>
              <w:t>,370</w:t>
            </w:r>
          </w:p>
        </w:tc>
        <w:tc>
          <w:tcPr>
            <w:tcW w:w="261" w:type="dxa"/>
            <w:shd w:val="clear" w:color="auto" w:fill="auto"/>
          </w:tcPr>
          <w:p w14:paraId="027987C5" w14:textId="77777777" w:rsidR="00833287" w:rsidRPr="00562040" w:rsidRDefault="00833287" w:rsidP="0036280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u w:val="none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</w:tcPr>
          <w:p w14:paraId="0B5A3390" w14:textId="5BBC65EA" w:rsidR="00833287" w:rsidRPr="004545C7" w:rsidRDefault="00F03D17" w:rsidP="00454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(952</w:t>
            </w:r>
            <w:r w:rsidR="0083328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1E78C820" w14:textId="77777777" w:rsidR="00833287" w:rsidRPr="00562040" w:rsidRDefault="00833287" w:rsidP="0036280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u w:val="none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</w:tcPr>
          <w:p w14:paraId="1AA22F90" w14:textId="655878F8" w:rsidR="00833287" w:rsidRPr="004545C7" w:rsidRDefault="00833287" w:rsidP="00E93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418</w:t>
            </w:r>
          </w:p>
        </w:tc>
      </w:tr>
      <w:tr w:rsidR="00833287" w:rsidRPr="00DF78C1" w14:paraId="3B9F38D9" w14:textId="77777777" w:rsidTr="00E93FD2">
        <w:tc>
          <w:tcPr>
            <w:tcW w:w="4320" w:type="dxa"/>
            <w:shd w:val="clear" w:color="auto" w:fill="auto"/>
          </w:tcPr>
          <w:p w14:paraId="7ABEA3FB" w14:textId="77777777" w:rsidR="00833287" w:rsidRPr="0093193E" w:rsidRDefault="00833287" w:rsidP="00E93FD2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tabs>
                <w:tab w:val="decimal" w:pos="115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349" w:type="dxa"/>
            <w:shd w:val="clear" w:color="auto" w:fill="auto"/>
          </w:tcPr>
          <w:p w14:paraId="7EA5D6DB" w14:textId="77777777" w:rsidR="00833287" w:rsidRPr="00E93FD2" w:rsidRDefault="00833287" w:rsidP="0036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1" w:type="dxa"/>
            <w:shd w:val="clear" w:color="auto" w:fill="auto"/>
          </w:tcPr>
          <w:p w14:paraId="3B30875F" w14:textId="77777777" w:rsidR="00833287" w:rsidRPr="00E93FD2" w:rsidRDefault="00833287" w:rsidP="0036280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16"/>
                <w:szCs w:val="16"/>
                <w:highlight w:val="yellow"/>
                <w:u w:val="none"/>
              </w:rPr>
            </w:pPr>
          </w:p>
        </w:tc>
        <w:tc>
          <w:tcPr>
            <w:tcW w:w="1540" w:type="dxa"/>
            <w:shd w:val="clear" w:color="auto" w:fill="auto"/>
          </w:tcPr>
          <w:p w14:paraId="4FC60C12" w14:textId="77777777" w:rsidR="00833287" w:rsidRPr="00E93FD2" w:rsidRDefault="00833287" w:rsidP="00454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</w:tcPr>
          <w:p w14:paraId="7BC9F018" w14:textId="77777777" w:rsidR="00833287" w:rsidRPr="00E93FD2" w:rsidRDefault="00833287" w:rsidP="0036280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16"/>
                <w:szCs w:val="16"/>
                <w:highlight w:val="yellow"/>
                <w:u w:val="none"/>
              </w:rPr>
            </w:pPr>
          </w:p>
        </w:tc>
        <w:tc>
          <w:tcPr>
            <w:tcW w:w="1380" w:type="dxa"/>
            <w:shd w:val="clear" w:color="auto" w:fill="auto"/>
          </w:tcPr>
          <w:p w14:paraId="0D0CB598" w14:textId="77777777" w:rsidR="00833287" w:rsidRPr="00E93FD2" w:rsidRDefault="00833287" w:rsidP="00E93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D0922" w:rsidRPr="00562040" w14:paraId="0C3F9628" w14:textId="77777777" w:rsidTr="00E93FD2">
        <w:tc>
          <w:tcPr>
            <w:tcW w:w="4320" w:type="dxa"/>
            <w:shd w:val="clear" w:color="auto" w:fill="auto"/>
          </w:tcPr>
          <w:p w14:paraId="3B74DEA3" w14:textId="77777777" w:rsidR="00ED0922" w:rsidRPr="007A619E" w:rsidRDefault="00ED0922" w:rsidP="0036280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7A619E"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</w:rPr>
              <w:t>ส่วนได้เสียที่ไม่มีอำนาจควบคุม</w:t>
            </w:r>
          </w:p>
        </w:tc>
        <w:tc>
          <w:tcPr>
            <w:tcW w:w="1349" w:type="dxa"/>
            <w:shd w:val="clear" w:color="auto" w:fill="auto"/>
          </w:tcPr>
          <w:p w14:paraId="0D8DE198" w14:textId="77777777" w:rsidR="00ED0922" w:rsidRPr="00562040" w:rsidRDefault="00ED0922" w:rsidP="0036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F56E3">
              <w:rPr>
                <w:rFonts w:ascii="Angsana New" w:hAnsi="Angsana New"/>
                <w:sz w:val="30"/>
                <w:szCs w:val="30"/>
              </w:rPr>
              <w:t>455,017</w:t>
            </w:r>
          </w:p>
        </w:tc>
        <w:tc>
          <w:tcPr>
            <w:tcW w:w="261" w:type="dxa"/>
            <w:shd w:val="clear" w:color="auto" w:fill="auto"/>
          </w:tcPr>
          <w:p w14:paraId="1714378C" w14:textId="77777777" w:rsidR="00ED0922" w:rsidRPr="00562040" w:rsidRDefault="00ED0922" w:rsidP="0036280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u w:val="none"/>
              </w:rPr>
            </w:pPr>
          </w:p>
        </w:tc>
        <w:tc>
          <w:tcPr>
            <w:tcW w:w="1540" w:type="dxa"/>
            <w:shd w:val="clear" w:color="auto" w:fill="auto"/>
          </w:tcPr>
          <w:p w14:paraId="7DA3B997" w14:textId="2ABD79D2" w:rsidR="00ED0922" w:rsidRPr="004545C7" w:rsidRDefault="0083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F78C1">
              <w:rPr>
                <w:rFonts w:ascii="Angsana New" w:hAnsi="Angsana New"/>
                <w:sz w:val="30"/>
                <w:szCs w:val="30"/>
              </w:rPr>
              <w:t>1</w:t>
            </w:r>
            <w:r w:rsidR="00DF78C1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="004545C7" w:rsidRPr="004545C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0D13DDDB" w14:textId="77777777" w:rsidR="00ED0922" w:rsidRPr="00562040" w:rsidRDefault="00ED0922" w:rsidP="0036280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u w:val="none"/>
              </w:rPr>
            </w:pPr>
          </w:p>
        </w:tc>
        <w:tc>
          <w:tcPr>
            <w:tcW w:w="1380" w:type="dxa"/>
            <w:shd w:val="clear" w:color="auto" w:fill="auto"/>
          </w:tcPr>
          <w:p w14:paraId="4E32C1BF" w14:textId="4628B1E5" w:rsidR="004545C7" w:rsidRPr="004545C7" w:rsidRDefault="00833287" w:rsidP="00E93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455,</w:t>
            </w:r>
            <w:r w:rsidR="00DF78C1">
              <w:rPr>
                <w:rFonts w:ascii="Angsana New" w:hAnsi="Angsana New"/>
                <w:sz w:val="30"/>
                <w:szCs w:val="30"/>
              </w:rPr>
              <w:t>00</w:t>
            </w:r>
            <w:r w:rsidR="00DF78C1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</w:tr>
      <w:tr w:rsidR="00ED0922" w:rsidRPr="00562040" w14:paraId="1673D052" w14:textId="77777777" w:rsidTr="00E93FD2">
        <w:tc>
          <w:tcPr>
            <w:tcW w:w="4320" w:type="dxa"/>
            <w:shd w:val="clear" w:color="auto" w:fill="auto"/>
          </w:tcPr>
          <w:p w14:paraId="7E7020DE" w14:textId="62276ADB" w:rsidR="00ED0922" w:rsidRPr="007A619E" w:rsidRDefault="001A3A94" w:rsidP="0036280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กำไร</w:t>
            </w:r>
            <w:r w:rsidR="00833287"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 xml:space="preserve"> </w:t>
            </w:r>
            <w:r w:rsidR="00833287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(</w:t>
            </w:r>
            <w:r w:rsidR="00833287"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ขาดทุน</w:t>
            </w:r>
            <w:r w:rsidR="00833287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)</w:t>
            </w:r>
            <w:r w:rsidR="00833287"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 xml:space="preserve"> </w:t>
            </w:r>
            <w:r w:rsidR="00ED0922" w:rsidRPr="007A619E"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สะสม</w:t>
            </w:r>
          </w:p>
        </w:tc>
        <w:tc>
          <w:tcPr>
            <w:tcW w:w="1349" w:type="dxa"/>
            <w:shd w:val="clear" w:color="auto" w:fill="auto"/>
          </w:tcPr>
          <w:p w14:paraId="2EA9E886" w14:textId="77777777" w:rsidR="00ED0922" w:rsidRPr="00562040" w:rsidRDefault="00ED0922" w:rsidP="0036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60472">
              <w:rPr>
                <w:rFonts w:ascii="Angsana New" w:hAnsi="Angsana New"/>
                <w:sz w:val="30"/>
                <w:szCs w:val="30"/>
              </w:rPr>
              <w:t>522,640</w:t>
            </w:r>
          </w:p>
        </w:tc>
        <w:tc>
          <w:tcPr>
            <w:tcW w:w="261" w:type="dxa"/>
            <w:shd w:val="clear" w:color="auto" w:fill="auto"/>
          </w:tcPr>
          <w:p w14:paraId="474A2A88" w14:textId="77777777" w:rsidR="00ED0922" w:rsidRPr="00562040" w:rsidRDefault="00ED0922" w:rsidP="0036280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u w:val="none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</w:tcPr>
          <w:p w14:paraId="034E72AF" w14:textId="223D6B85" w:rsidR="00ED0922" w:rsidRPr="004545C7" w:rsidRDefault="0083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F78C1">
              <w:rPr>
                <w:rFonts w:ascii="Angsana New" w:hAnsi="Angsana New"/>
                <w:sz w:val="30"/>
                <w:szCs w:val="30"/>
              </w:rPr>
              <w:t>614,107</w:t>
            </w:r>
            <w:r w:rsidR="004545C7" w:rsidRPr="004545C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73925DCA" w14:textId="77777777" w:rsidR="00ED0922" w:rsidRPr="004545C7" w:rsidRDefault="00ED0922" w:rsidP="004545C7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tabs>
                <w:tab w:val="decimal" w:pos="1258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 w:eastAsia="en-US"/>
              </w:rPr>
            </w:pPr>
          </w:p>
        </w:tc>
        <w:tc>
          <w:tcPr>
            <w:tcW w:w="1380" w:type="dxa"/>
            <w:shd w:val="clear" w:color="auto" w:fill="auto"/>
          </w:tcPr>
          <w:p w14:paraId="512513C2" w14:textId="5FBE9F6A" w:rsidR="004545C7" w:rsidRPr="004545C7" w:rsidRDefault="00833287" w:rsidP="00E93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F78C1">
              <w:rPr>
                <w:rFonts w:ascii="Angsana New" w:hAnsi="Angsana New"/>
                <w:sz w:val="30"/>
                <w:szCs w:val="30"/>
              </w:rPr>
              <w:t>91,467</w:t>
            </w:r>
            <w:r w:rsidR="004545C7" w:rsidRPr="004545C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D0922" w:rsidRPr="00DF78C1" w14:paraId="1BAE9E55" w14:textId="77777777" w:rsidTr="00E93FD2">
        <w:tc>
          <w:tcPr>
            <w:tcW w:w="4320" w:type="dxa"/>
            <w:shd w:val="clear" w:color="auto" w:fill="auto"/>
          </w:tcPr>
          <w:p w14:paraId="003E573F" w14:textId="77777777" w:rsidR="00ED0922" w:rsidRPr="0093193E" w:rsidRDefault="00ED0922" w:rsidP="00E93FD2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tabs>
                <w:tab w:val="decimal" w:pos="115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349" w:type="dxa"/>
            <w:shd w:val="clear" w:color="auto" w:fill="auto"/>
          </w:tcPr>
          <w:p w14:paraId="72A5BF49" w14:textId="77777777" w:rsidR="00ED0922" w:rsidRPr="0093193E" w:rsidRDefault="00ED0922" w:rsidP="00562040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u w:val="none"/>
              </w:rPr>
            </w:pPr>
          </w:p>
        </w:tc>
        <w:tc>
          <w:tcPr>
            <w:tcW w:w="261" w:type="dxa"/>
            <w:shd w:val="clear" w:color="auto" w:fill="auto"/>
          </w:tcPr>
          <w:p w14:paraId="5BA84496" w14:textId="77777777" w:rsidR="00ED0922" w:rsidRPr="0093193E" w:rsidRDefault="00ED0922" w:rsidP="00562040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u w:val="none"/>
              </w:rPr>
            </w:pPr>
          </w:p>
        </w:tc>
        <w:tc>
          <w:tcPr>
            <w:tcW w:w="1540" w:type="dxa"/>
            <w:shd w:val="clear" w:color="auto" w:fill="auto"/>
          </w:tcPr>
          <w:p w14:paraId="615C1A76" w14:textId="77777777" w:rsidR="00ED0922" w:rsidRPr="0093193E" w:rsidRDefault="00ED0922" w:rsidP="00562040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u w:val="none"/>
              </w:rPr>
            </w:pPr>
          </w:p>
        </w:tc>
        <w:tc>
          <w:tcPr>
            <w:tcW w:w="240" w:type="dxa"/>
            <w:shd w:val="clear" w:color="auto" w:fill="auto"/>
          </w:tcPr>
          <w:p w14:paraId="25701741" w14:textId="77777777" w:rsidR="00ED0922" w:rsidRPr="0093193E" w:rsidRDefault="00ED0922" w:rsidP="00562040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u w:val="none"/>
              </w:rPr>
            </w:pPr>
          </w:p>
        </w:tc>
        <w:tc>
          <w:tcPr>
            <w:tcW w:w="1380" w:type="dxa"/>
            <w:shd w:val="clear" w:color="auto" w:fill="auto"/>
          </w:tcPr>
          <w:p w14:paraId="5838F227" w14:textId="77777777" w:rsidR="00ED0922" w:rsidRPr="0093193E" w:rsidRDefault="00ED0922" w:rsidP="00E93FD2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tabs>
                <w:tab w:val="decimal" w:pos="115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u w:val="none"/>
              </w:rPr>
            </w:pPr>
          </w:p>
        </w:tc>
      </w:tr>
      <w:tr w:rsidR="00562040" w:rsidRPr="0048620E" w14:paraId="7181639B" w14:textId="77777777" w:rsidTr="00E93FD2">
        <w:tc>
          <w:tcPr>
            <w:tcW w:w="4320" w:type="dxa"/>
            <w:shd w:val="clear" w:color="auto" w:fill="auto"/>
          </w:tcPr>
          <w:p w14:paraId="4EBE1D21" w14:textId="3B1FF10E" w:rsidR="00562040" w:rsidRPr="00ED0922" w:rsidRDefault="00562040" w:rsidP="000A1A2E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  <w:r w:rsidRPr="00ED0922"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>งบแสดงฐานะการเงิน</w:t>
            </w:r>
            <w:r w:rsidR="00ED0922" w:rsidRPr="00ED0922"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>รวม</w:t>
            </w:r>
          </w:p>
        </w:tc>
        <w:tc>
          <w:tcPr>
            <w:tcW w:w="1349" w:type="dxa"/>
            <w:shd w:val="clear" w:color="auto" w:fill="auto"/>
          </w:tcPr>
          <w:p w14:paraId="6E704BE9" w14:textId="77777777" w:rsidR="00562040" w:rsidRPr="00562040" w:rsidRDefault="00562040" w:rsidP="00562040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u w:val="none"/>
              </w:rPr>
            </w:pPr>
          </w:p>
        </w:tc>
        <w:tc>
          <w:tcPr>
            <w:tcW w:w="261" w:type="dxa"/>
            <w:shd w:val="clear" w:color="auto" w:fill="auto"/>
          </w:tcPr>
          <w:p w14:paraId="651D0A13" w14:textId="77777777" w:rsidR="00562040" w:rsidRPr="00562040" w:rsidRDefault="00562040" w:rsidP="00562040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u w:val="none"/>
              </w:rPr>
            </w:pPr>
          </w:p>
        </w:tc>
        <w:tc>
          <w:tcPr>
            <w:tcW w:w="1540" w:type="dxa"/>
            <w:shd w:val="clear" w:color="auto" w:fill="auto"/>
          </w:tcPr>
          <w:p w14:paraId="2618726A" w14:textId="77777777" w:rsidR="00562040" w:rsidRPr="00562040" w:rsidRDefault="00562040" w:rsidP="00562040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u w:val="none"/>
              </w:rPr>
            </w:pPr>
          </w:p>
        </w:tc>
        <w:tc>
          <w:tcPr>
            <w:tcW w:w="240" w:type="dxa"/>
            <w:shd w:val="clear" w:color="auto" w:fill="auto"/>
          </w:tcPr>
          <w:p w14:paraId="12EA1B7C" w14:textId="77777777" w:rsidR="00562040" w:rsidRPr="00562040" w:rsidRDefault="00562040" w:rsidP="00562040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u w:val="none"/>
              </w:rPr>
            </w:pPr>
          </w:p>
        </w:tc>
        <w:tc>
          <w:tcPr>
            <w:tcW w:w="1380" w:type="dxa"/>
            <w:shd w:val="clear" w:color="auto" w:fill="auto"/>
          </w:tcPr>
          <w:p w14:paraId="3A2D28C2" w14:textId="77777777" w:rsidR="00562040" w:rsidRPr="00562040" w:rsidRDefault="00562040" w:rsidP="00E93FD2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tabs>
                <w:tab w:val="decimal" w:pos="115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u w:val="none"/>
              </w:rPr>
            </w:pPr>
          </w:p>
        </w:tc>
      </w:tr>
      <w:tr w:rsidR="00562040" w:rsidRPr="0048620E" w14:paraId="11F8C200" w14:textId="77777777" w:rsidTr="00E93FD2">
        <w:tc>
          <w:tcPr>
            <w:tcW w:w="4320" w:type="dxa"/>
            <w:shd w:val="clear" w:color="auto" w:fill="auto"/>
          </w:tcPr>
          <w:p w14:paraId="0BD715F1" w14:textId="77777777" w:rsidR="00562040" w:rsidRPr="0093193E" w:rsidRDefault="00562040" w:rsidP="00562040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93193E">
              <w:rPr>
                <w:rFonts w:ascii="Angsana New" w:hAnsi="Angsana New"/>
                <w:sz w:val="30"/>
                <w:szCs w:val="30"/>
                <w:u w:val="none"/>
                <w:cs/>
              </w:rPr>
              <w:t>ณ วันที่ 31 ธันวาคม 255</w:t>
            </w:r>
            <w:r w:rsidRPr="0093193E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9</w:t>
            </w:r>
          </w:p>
        </w:tc>
        <w:tc>
          <w:tcPr>
            <w:tcW w:w="1349" w:type="dxa"/>
            <w:shd w:val="clear" w:color="auto" w:fill="auto"/>
          </w:tcPr>
          <w:p w14:paraId="55716FED" w14:textId="77777777" w:rsidR="00562040" w:rsidRPr="0093193E" w:rsidRDefault="00562040" w:rsidP="00562040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u w:val="none"/>
              </w:rPr>
            </w:pPr>
          </w:p>
        </w:tc>
        <w:tc>
          <w:tcPr>
            <w:tcW w:w="261" w:type="dxa"/>
            <w:shd w:val="clear" w:color="auto" w:fill="auto"/>
          </w:tcPr>
          <w:p w14:paraId="7BDFCBD5" w14:textId="77777777" w:rsidR="00562040" w:rsidRPr="0093193E" w:rsidRDefault="00562040" w:rsidP="00562040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u w:val="none"/>
              </w:rPr>
            </w:pPr>
          </w:p>
        </w:tc>
        <w:tc>
          <w:tcPr>
            <w:tcW w:w="1540" w:type="dxa"/>
            <w:shd w:val="clear" w:color="auto" w:fill="auto"/>
          </w:tcPr>
          <w:p w14:paraId="539BAA6E" w14:textId="77777777" w:rsidR="00562040" w:rsidRPr="0093193E" w:rsidRDefault="00562040" w:rsidP="00562040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u w:val="none"/>
              </w:rPr>
            </w:pPr>
          </w:p>
        </w:tc>
        <w:tc>
          <w:tcPr>
            <w:tcW w:w="240" w:type="dxa"/>
            <w:shd w:val="clear" w:color="auto" w:fill="auto"/>
          </w:tcPr>
          <w:p w14:paraId="15E62823" w14:textId="77777777" w:rsidR="00562040" w:rsidRPr="0093193E" w:rsidRDefault="00562040" w:rsidP="00562040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u w:val="none"/>
              </w:rPr>
            </w:pPr>
          </w:p>
        </w:tc>
        <w:tc>
          <w:tcPr>
            <w:tcW w:w="1380" w:type="dxa"/>
            <w:shd w:val="clear" w:color="auto" w:fill="auto"/>
          </w:tcPr>
          <w:p w14:paraId="399E88F4" w14:textId="77777777" w:rsidR="00562040" w:rsidRPr="0093193E" w:rsidRDefault="00562040" w:rsidP="00E93FD2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tabs>
                <w:tab w:val="decimal" w:pos="115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u w:val="none"/>
              </w:rPr>
            </w:pPr>
          </w:p>
        </w:tc>
      </w:tr>
      <w:tr w:rsidR="0036280A" w:rsidRPr="0048620E" w14:paraId="799B354D" w14:textId="77777777" w:rsidTr="00E93FD2">
        <w:tc>
          <w:tcPr>
            <w:tcW w:w="4320" w:type="dxa"/>
            <w:shd w:val="clear" w:color="auto" w:fill="auto"/>
          </w:tcPr>
          <w:p w14:paraId="0F3726CF" w14:textId="77777777" w:rsidR="0036280A" w:rsidRPr="005C31BC" w:rsidRDefault="0036280A" w:rsidP="0036280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</w:rPr>
            </w:pPr>
            <w:r w:rsidRPr="005C31BC"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</w:rPr>
              <w:t>รายได้ค้างรับ</w:t>
            </w:r>
          </w:p>
        </w:tc>
        <w:tc>
          <w:tcPr>
            <w:tcW w:w="1349" w:type="dxa"/>
            <w:shd w:val="clear" w:color="auto" w:fill="auto"/>
          </w:tcPr>
          <w:p w14:paraId="51D89E80" w14:textId="77777777" w:rsidR="0036280A" w:rsidRPr="003842DD" w:rsidRDefault="0036280A" w:rsidP="0036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842DD">
              <w:rPr>
                <w:rFonts w:ascii="Angsana New" w:hAnsi="Angsana New" w:hint="cs"/>
                <w:sz w:val="30"/>
                <w:szCs w:val="30"/>
                <w:cs/>
              </w:rPr>
              <w:t>790</w:t>
            </w:r>
            <w:r w:rsidRPr="003842DD">
              <w:rPr>
                <w:rFonts w:ascii="Angsana New" w:hAnsi="Angsana New"/>
                <w:sz w:val="30"/>
                <w:szCs w:val="30"/>
              </w:rPr>
              <w:t>,</w:t>
            </w:r>
            <w:r w:rsidRPr="003842DD">
              <w:rPr>
                <w:rFonts w:ascii="Angsana New" w:hAnsi="Angsana New" w:hint="cs"/>
                <w:sz w:val="30"/>
                <w:szCs w:val="30"/>
                <w:cs/>
              </w:rPr>
              <w:t>269</w:t>
            </w:r>
          </w:p>
        </w:tc>
        <w:tc>
          <w:tcPr>
            <w:tcW w:w="261" w:type="dxa"/>
            <w:shd w:val="clear" w:color="auto" w:fill="auto"/>
          </w:tcPr>
          <w:p w14:paraId="7E458364" w14:textId="77777777" w:rsidR="0036280A" w:rsidRPr="003842DD" w:rsidRDefault="0036280A" w:rsidP="0036280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540" w:type="dxa"/>
            <w:shd w:val="clear" w:color="auto" w:fill="auto"/>
          </w:tcPr>
          <w:p w14:paraId="4BCE8CF0" w14:textId="2EF681E5" w:rsidR="0036280A" w:rsidRPr="003842DD" w:rsidRDefault="0036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</w:t>
            </w:r>
            <w:r w:rsidR="00DF78C1">
              <w:rPr>
                <w:rFonts w:ascii="Angsana New" w:hAnsi="Angsana New"/>
                <w:sz w:val="30"/>
                <w:szCs w:val="30"/>
              </w:rPr>
              <w:t>90,800</w:t>
            </w:r>
            <w:r w:rsidRPr="0036280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4E01A588" w14:textId="77777777" w:rsidR="0036280A" w:rsidRPr="0036280A" w:rsidRDefault="0036280A" w:rsidP="0036280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tabs>
                <w:tab w:val="decimal" w:pos="1258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 w:eastAsia="en-US"/>
              </w:rPr>
            </w:pPr>
          </w:p>
        </w:tc>
        <w:tc>
          <w:tcPr>
            <w:tcW w:w="1380" w:type="dxa"/>
            <w:shd w:val="clear" w:color="auto" w:fill="auto"/>
          </w:tcPr>
          <w:p w14:paraId="30384426" w14:textId="41E2069B" w:rsidR="0036280A" w:rsidRPr="003842DD" w:rsidRDefault="00DF78C1" w:rsidP="00E93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99,469</w:t>
            </w:r>
          </w:p>
        </w:tc>
      </w:tr>
      <w:tr w:rsidR="008179B4" w:rsidRPr="00173E5F" w14:paraId="0A11ABB8" w14:textId="77777777" w:rsidTr="008179B4">
        <w:tc>
          <w:tcPr>
            <w:tcW w:w="4320" w:type="dxa"/>
            <w:shd w:val="clear" w:color="auto" w:fill="auto"/>
          </w:tcPr>
          <w:p w14:paraId="37D9C9CB" w14:textId="77777777" w:rsidR="008179B4" w:rsidRDefault="008179B4" w:rsidP="0036280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349" w:type="dxa"/>
            <w:shd w:val="clear" w:color="auto" w:fill="auto"/>
          </w:tcPr>
          <w:p w14:paraId="391F3767" w14:textId="77777777" w:rsidR="008179B4" w:rsidRDefault="008179B4" w:rsidP="00F03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14:paraId="7D9D4F45" w14:textId="77777777" w:rsidR="008179B4" w:rsidRPr="00562040" w:rsidRDefault="008179B4" w:rsidP="0036280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u w:val="none"/>
              </w:rPr>
            </w:pPr>
          </w:p>
        </w:tc>
        <w:tc>
          <w:tcPr>
            <w:tcW w:w="1540" w:type="dxa"/>
            <w:shd w:val="clear" w:color="auto" w:fill="auto"/>
          </w:tcPr>
          <w:p w14:paraId="16F6F6A4" w14:textId="77777777" w:rsidR="008179B4" w:rsidRDefault="0081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B60ACB3" w14:textId="77777777" w:rsidR="008179B4" w:rsidRPr="00562040" w:rsidRDefault="008179B4" w:rsidP="0036280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u w:val="none"/>
              </w:rPr>
            </w:pPr>
          </w:p>
        </w:tc>
        <w:tc>
          <w:tcPr>
            <w:tcW w:w="1380" w:type="dxa"/>
            <w:shd w:val="clear" w:color="auto" w:fill="auto"/>
          </w:tcPr>
          <w:p w14:paraId="66CE0E91" w14:textId="77777777" w:rsidR="008179B4" w:rsidRDefault="0081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3287" w:rsidRPr="00173E5F" w14:paraId="7E1C8BA9" w14:textId="77777777" w:rsidTr="00E93FD2">
        <w:tc>
          <w:tcPr>
            <w:tcW w:w="4320" w:type="dxa"/>
            <w:shd w:val="clear" w:color="auto" w:fill="auto"/>
          </w:tcPr>
          <w:p w14:paraId="5B515A92" w14:textId="45503550" w:rsidR="00833287" w:rsidRPr="00887B0B" w:rsidRDefault="00833287" w:rsidP="0036280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</w:rPr>
              <w:t>ภาษีเงินได้</w:t>
            </w:r>
            <w:r w:rsidR="00F03D17"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</w:rPr>
              <w:t>ค้างจ่าย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5B0C7232" w14:textId="0B28162E" w:rsidR="00833287" w:rsidRPr="00D9713A" w:rsidRDefault="00F03D17" w:rsidP="00F03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61" w:type="dxa"/>
            <w:shd w:val="clear" w:color="auto" w:fill="auto"/>
          </w:tcPr>
          <w:p w14:paraId="0785DC3B" w14:textId="77777777" w:rsidR="00833287" w:rsidRPr="00562040" w:rsidRDefault="00833287" w:rsidP="0036280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u w:val="none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</w:tcPr>
          <w:p w14:paraId="355E84C6" w14:textId="17244F0A" w:rsidR="00833287" w:rsidRPr="004545C7" w:rsidRDefault="00F03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F78C1">
              <w:rPr>
                <w:rFonts w:ascii="Angsana New" w:hAnsi="Angsana New"/>
                <w:sz w:val="30"/>
                <w:szCs w:val="30"/>
              </w:rPr>
              <w:t>42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06186265" w14:textId="77777777" w:rsidR="00833287" w:rsidRPr="00562040" w:rsidRDefault="00833287" w:rsidP="0036280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u w:val="none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</w:tcPr>
          <w:p w14:paraId="70837496" w14:textId="30CE43C3" w:rsidR="00833287" w:rsidRPr="00173E5F" w:rsidRDefault="00F03D17" w:rsidP="00E93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833287" w:rsidRPr="00DF78C1" w14:paraId="614113CC" w14:textId="77777777" w:rsidTr="00E93FD2">
        <w:tc>
          <w:tcPr>
            <w:tcW w:w="4320" w:type="dxa"/>
            <w:shd w:val="clear" w:color="auto" w:fill="auto"/>
          </w:tcPr>
          <w:p w14:paraId="622D2637" w14:textId="0E2CF2AA" w:rsidR="00833287" w:rsidRPr="00E93FD2" w:rsidRDefault="00833287" w:rsidP="00E93FD2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tabs>
                <w:tab w:val="decimal" w:pos="115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349" w:type="dxa"/>
            <w:shd w:val="clear" w:color="auto" w:fill="auto"/>
          </w:tcPr>
          <w:p w14:paraId="7920074F" w14:textId="77777777" w:rsidR="00833287" w:rsidRPr="0093193E" w:rsidRDefault="00833287" w:rsidP="0036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14:paraId="5CC56127" w14:textId="77777777" w:rsidR="00833287" w:rsidRPr="0093193E" w:rsidRDefault="00833287" w:rsidP="0036280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u w:val="none"/>
              </w:rPr>
            </w:pPr>
          </w:p>
        </w:tc>
        <w:tc>
          <w:tcPr>
            <w:tcW w:w="1540" w:type="dxa"/>
            <w:shd w:val="clear" w:color="auto" w:fill="auto"/>
          </w:tcPr>
          <w:p w14:paraId="1B2CEDF6" w14:textId="77777777" w:rsidR="00833287" w:rsidRPr="0093193E" w:rsidRDefault="00833287" w:rsidP="00454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5B1B336" w14:textId="77777777" w:rsidR="00833287" w:rsidRPr="0093193E" w:rsidRDefault="00833287" w:rsidP="0036280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u w:val="none"/>
              </w:rPr>
            </w:pPr>
          </w:p>
        </w:tc>
        <w:tc>
          <w:tcPr>
            <w:tcW w:w="1380" w:type="dxa"/>
            <w:shd w:val="clear" w:color="auto" w:fill="auto"/>
          </w:tcPr>
          <w:p w14:paraId="2D34E4FA" w14:textId="77777777" w:rsidR="00833287" w:rsidRPr="0093193E" w:rsidRDefault="00833287" w:rsidP="00E93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280A" w:rsidRPr="00173E5F" w14:paraId="31AE9955" w14:textId="77777777" w:rsidTr="00E93FD2">
        <w:tc>
          <w:tcPr>
            <w:tcW w:w="4320" w:type="dxa"/>
            <w:shd w:val="clear" w:color="auto" w:fill="auto"/>
          </w:tcPr>
          <w:p w14:paraId="2AF477FF" w14:textId="6C36134B" w:rsidR="0036280A" w:rsidRPr="00887B0B" w:rsidRDefault="0036280A" w:rsidP="0036280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  <w:r w:rsidRPr="00887B0B"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</w:rPr>
              <w:t>ส่วนได้เสียที่ไม่มีอำนาจควบคุม</w:t>
            </w:r>
          </w:p>
        </w:tc>
        <w:tc>
          <w:tcPr>
            <w:tcW w:w="1349" w:type="dxa"/>
            <w:shd w:val="clear" w:color="auto" w:fill="auto"/>
          </w:tcPr>
          <w:p w14:paraId="7FAC41E2" w14:textId="718F1AEE" w:rsidR="0036280A" w:rsidRPr="00D9713A" w:rsidRDefault="0036280A" w:rsidP="0036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9713A">
              <w:rPr>
                <w:rFonts w:ascii="Angsana New" w:hAnsi="Angsana New"/>
                <w:sz w:val="30"/>
                <w:szCs w:val="30"/>
              </w:rPr>
              <w:t>327,298</w:t>
            </w:r>
          </w:p>
        </w:tc>
        <w:tc>
          <w:tcPr>
            <w:tcW w:w="261" w:type="dxa"/>
            <w:shd w:val="clear" w:color="auto" w:fill="auto"/>
          </w:tcPr>
          <w:p w14:paraId="0E68698D" w14:textId="77777777" w:rsidR="0036280A" w:rsidRPr="00562040" w:rsidRDefault="0036280A" w:rsidP="0036280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u w:val="none"/>
              </w:rPr>
            </w:pPr>
          </w:p>
        </w:tc>
        <w:tc>
          <w:tcPr>
            <w:tcW w:w="1540" w:type="dxa"/>
            <w:shd w:val="clear" w:color="auto" w:fill="auto"/>
          </w:tcPr>
          <w:p w14:paraId="56A5EFCF" w14:textId="66F8E73B" w:rsidR="0036280A" w:rsidRPr="004545C7" w:rsidRDefault="00F03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F78C1">
              <w:rPr>
                <w:rFonts w:ascii="Angsana New" w:hAnsi="Angsana New"/>
                <w:sz w:val="30"/>
                <w:szCs w:val="30"/>
              </w:rPr>
              <w:t>23</w:t>
            </w:r>
            <w:r w:rsidR="004545C7" w:rsidRPr="004545C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36EDAAC5" w14:textId="77777777" w:rsidR="0036280A" w:rsidRPr="00562040" w:rsidRDefault="0036280A" w:rsidP="0036280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u w:val="none"/>
              </w:rPr>
            </w:pPr>
          </w:p>
        </w:tc>
        <w:tc>
          <w:tcPr>
            <w:tcW w:w="1380" w:type="dxa"/>
            <w:shd w:val="clear" w:color="auto" w:fill="auto"/>
          </w:tcPr>
          <w:p w14:paraId="56BD27D9" w14:textId="22281938" w:rsidR="0036280A" w:rsidRPr="00173E5F" w:rsidRDefault="0028330F" w:rsidP="00E93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327,</w:t>
            </w:r>
            <w:r w:rsidR="00DF78C1">
              <w:rPr>
                <w:rFonts w:ascii="Angsana New" w:hAnsi="Angsana New"/>
                <w:sz w:val="30"/>
                <w:szCs w:val="30"/>
              </w:rPr>
              <w:t>275</w:t>
            </w:r>
          </w:p>
        </w:tc>
      </w:tr>
      <w:tr w:rsidR="0036280A" w:rsidRPr="00173E5F" w14:paraId="202444E8" w14:textId="77777777" w:rsidTr="00E93FD2">
        <w:tc>
          <w:tcPr>
            <w:tcW w:w="4320" w:type="dxa"/>
            <w:shd w:val="clear" w:color="auto" w:fill="auto"/>
          </w:tcPr>
          <w:p w14:paraId="43AC5900" w14:textId="37BC0F14" w:rsidR="0036280A" w:rsidRPr="00887B0B" w:rsidRDefault="0036280A" w:rsidP="0036280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ขาดทุน</w:t>
            </w:r>
            <w:r w:rsidRPr="00887B0B"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สะสม</w:t>
            </w:r>
          </w:p>
        </w:tc>
        <w:tc>
          <w:tcPr>
            <w:tcW w:w="1349" w:type="dxa"/>
            <w:shd w:val="clear" w:color="auto" w:fill="auto"/>
          </w:tcPr>
          <w:p w14:paraId="45DF2A45" w14:textId="39961D33" w:rsidR="0036280A" w:rsidRPr="00562040" w:rsidRDefault="0036280A" w:rsidP="0036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887B0B">
              <w:rPr>
                <w:rFonts w:ascii="Angsana New" w:hAnsi="Angsana New"/>
                <w:sz w:val="30"/>
                <w:szCs w:val="30"/>
              </w:rPr>
              <w:t>708,950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14:paraId="1D6567AB" w14:textId="77777777" w:rsidR="0036280A" w:rsidRPr="00562040" w:rsidRDefault="0036280A" w:rsidP="0036280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u w:val="none"/>
              </w:rPr>
            </w:pPr>
          </w:p>
        </w:tc>
        <w:tc>
          <w:tcPr>
            <w:tcW w:w="1540" w:type="dxa"/>
            <w:shd w:val="clear" w:color="auto" w:fill="auto"/>
          </w:tcPr>
          <w:p w14:paraId="5646D35A" w14:textId="2B0A0E18" w:rsidR="0036280A" w:rsidRPr="004545C7" w:rsidRDefault="00F03D17" w:rsidP="00454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F78C1">
              <w:rPr>
                <w:rFonts w:ascii="Angsana New" w:hAnsi="Angsana New"/>
                <w:sz w:val="30"/>
                <w:szCs w:val="30"/>
              </w:rPr>
              <w:t>690,735</w:t>
            </w:r>
            <w:r w:rsidR="004545C7" w:rsidRPr="004545C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7627016D" w14:textId="77777777" w:rsidR="0036280A" w:rsidRPr="00562040" w:rsidRDefault="0036280A" w:rsidP="0036280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u w:val="none"/>
              </w:rPr>
            </w:pPr>
          </w:p>
        </w:tc>
        <w:tc>
          <w:tcPr>
            <w:tcW w:w="1380" w:type="dxa"/>
            <w:shd w:val="clear" w:color="auto" w:fill="auto"/>
          </w:tcPr>
          <w:p w14:paraId="516EBBB7" w14:textId="3BCB78AC" w:rsidR="0036280A" w:rsidRPr="00173E5F" w:rsidRDefault="00F03D17" w:rsidP="00E93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F78C1">
              <w:rPr>
                <w:rFonts w:ascii="Angsana New" w:hAnsi="Angsana New"/>
                <w:sz w:val="30"/>
                <w:szCs w:val="30"/>
              </w:rPr>
              <w:t>1,399,685</w:t>
            </w:r>
            <w:r w:rsidR="00850CA1" w:rsidRPr="00173E5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114C4FAE" w14:textId="77777777" w:rsidR="00834758" w:rsidRDefault="00834758">
      <w:r>
        <w:rPr>
          <w:b/>
          <w:bCs/>
        </w:rPr>
        <w:br w:type="page"/>
      </w:r>
    </w:p>
    <w:tbl>
      <w:tblPr>
        <w:tblW w:w="9112" w:type="dxa"/>
        <w:tblInd w:w="540" w:type="dxa"/>
        <w:tblLook w:val="04A0" w:firstRow="1" w:lastRow="0" w:firstColumn="1" w:lastColumn="0" w:noHBand="0" w:noVBand="1"/>
      </w:tblPr>
      <w:tblGrid>
        <w:gridCol w:w="4273"/>
        <w:gridCol w:w="1397"/>
        <w:gridCol w:w="270"/>
        <w:gridCol w:w="1557"/>
        <w:gridCol w:w="236"/>
        <w:gridCol w:w="8"/>
        <w:gridCol w:w="1363"/>
        <w:gridCol w:w="8"/>
      </w:tblGrid>
      <w:tr w:rsidR="00BE06C6" w:rsidRPr="0048620E" w14:paraId="158517F2" w14:textId="77777777" w:rsidTr="002A12D1">
        <w:tc>
          <w:tcPr>
            <w:tcW w:w="4273" w:type="dxa"/>
            <w:shd w:val="clear" w:color="auto" w:fill="auto"/>
          </w:tcPr>
          <w:p w14:paraId="0EC0BC19" w14:textId="67486D8C" w:rsidR="00BE06C6" w:rsidRPr="00562040" w:rsidRDefault="00BE06C6" w:rsidP="00BE06C6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u w:val="none"/>
              </w:rPr>
            </w:pPr>
          </w:p>
        </w:tc>
        <w:tc>
          <w:tcPr>
            <w:tcW w:w="4839" w:type="dxa"/>
            <w:gridSpan w:val="7"/>
            <w:shd w:val="clear" w:color="auto" w:fill="auto"/>
          </w:tcPr>
          <w:p w14:paraId="02BC869E" w14:textId="07E1430B" w:rsidR="00BE06C6" w:rsidRPr="006939DE" w:rsidRDefault="00BE06C6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>ผลกระทบจากการ</w:t>
            </w:r>
            <w:r w:rsidR="00827EA2"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>ปรับปรุงรายการทางบัญชี</w:t>
            </w:r>
          </w:p>
        </w:tc>
      </w:tr>
      <w:tr w:rsidR="002B6A20" w:rsidRPr="0048620E" w14:paraId="09EC3442" w14:textId="77777777" w:rsidTr="002A12D1">
        <w:trPr>
          <w:gridAfter w:val="1"/>
          <w:wAfter w:w="8" w:type="dxa"/>
        </w:trPr>
        <w:tc>
          <w:tcPr>
            <w:tcW w:w="4273" w:type="dxa"/>
            <w:shd w:val="clear" w:color="auto" w:fill="auto"/>
          </w:tcPr>
          <w:p w14:paraId="52BD1322" w14:textId="77777777" w:rsidR="002B6A20" w:rsidRPr="00562040" w:rsidRDefault="002B6A20" w:rsidP="002B6A20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u w:val="none"/>
              </w:rPr>
            </w:pPr>
          </w:p>
        </w:tc>
        <w:tc>
          <w:tcPr>
            <w:tcW w:w="1397" w:type="dxa"/>
            <w:shd w:val="clear" w:color="auto" w:fill="auto"/>
          </w:tcPr>
          <w:p w14:paraId="3A93E94D" w14:textId="5A69CFC7" w:rsidR="002B6A20" w:rsidRPr="006939DE" w:rsidRDefault="002B6A20" w:rsidP="002B6A20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  <w:r w:rsidRPr="005C31BC"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</w:rPr>
              <w:t>ตามที่เคยเสนอ</w:t>
            </w:r>
          </w:p>
        </w:tc>
        <w:tc>
          <w:tcPr>
            <w:tcW w:w="270" w:type="dxa"/>
            <w:shd w:val="clear" w:color="auto" w:fill="auto"/>
          </w:tcPr>
          <w:p w14:paraId="576A02AB" w14:textId="77777777" w:rsidR="002B6A20" w:rsidRPr="00562040" w:rsidRDefault="002B6A20" w:rsidP="002B6A20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highlight w:val="yellow"/>
                <w:u w:val="none"/>
              </w:rPr>
            </w:pPr>
          </w:p>
        </w:tc>
        <w:tc>
          <w:tcPr>
            <w:tcW w:w="1557" w:type="dxa"/>
            <w:shd w:val="clear" w:color="auto" w:fill="auto"/>
          </w:tcPr>
          <w:p w14:paraId="18F52FD7" w14:textId="77777777" w:rsidR="002B6A20" w:rsidRPr="006939DE" w:rsidRDefault="002B6A20" w:rsidP="002B6A20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  <w:r w:rsidRPr="006939DE"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</w:rPr>
              <w:t>รายการ</w:t>
            </w:r>
          </w:p>
        </w:tc>
        <w:tc>
          <w:tcPr>
            <w:tcW w:w="236" w:type="dxa"/>
            <w:shd w:val="clear" w:color="auto" w:fill="auto"/>
          </w:tcPr>
          <w:p w14:paraId="11391D28" w14:textId="77777777" w:rsidR="002B6A20" w:rsidRPr="006939DE" w:rsidRDefault="002B6A20" w:rsidP="002B6A20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71" w:type="dxa"/>
            <w:gridSpan w:val="2"/>
            <w:shd w:val="clear" w:color="auto" w:fill="auto"/>
          </w:tcPr>
          <w:p w14:paraId="57203709" w14:textId="77777777" w:rsidR="002B6A20" w:rsidRPr="006939DE" w:rsidRDefault="002B6A20" w:rsidP="002B6A20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</w:rPr>
            </w:pPr>
          </w:p>
        </w:tc>
      </w:tr>
      <w:tr w:rsidR="002B6A20" w:rsidRPr="0048620E" w14:paraId="0FD6674B" w14:textId="77777777" w:rsidTr="002A12D1">
        <w:trPr>
          <w:gridAfter w:val="1"/>
          <w:wAfter w:w="8" w:type="dxa"/>
        </w:trPr>
        <w:tc>
          <w:tcPr>
            <w:tcW w:w="4273" w:type="dxa"/>
            <w:shd w:val="clear" w:color="auto" w:fill="auto"/>
          </w:tcPr>
          <w:p w14:paraId="459D6F3D" w14:textId="77777777" w:rsidR="002B6A20" w:rsidRPr="00562040" w:rsidRDefault="002B6A20" w:rsidP="002B6A20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u w:val="none"/>
              </w:rPr>
            </w:pPr>
          </w:p>
        </w:tc>
        <w:tc>
          <w:tcPr>
            <w:tcW w:w="1397" w:type="dxa"/>
            <w:shd w:val="clear" w:color="auto" w:fill="auto"/>
          </w:tcPr>
          <w:p w14:paraId="43C157E5" w14:textId="5CCCD854" w:rsidR="002B6A20" w:rsidRPr="006939DE" w:rsidRDefault="002B6A20" w:rsidP="002B6A20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  <w:r w:rsidRPr="005C31BC"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</w:rPr>
              <w:t>รายงานไว้แล้ว</w:t>
            </w:r>
          </w:p>
        </w:tc>
        <w:tc>
          <w:tcPr>
            <w:tcW w:w="270" w:type="dxa"/>
            <w:shd w:val="clear" w:color="auto" w:fill="auto"/>
          </w:tcPr>
          <w:p w14:paraId="6B55B2C6" w14:textId="77777777" w:rsidR="002B6A20" w:rsidRPr="00562040" w:rsidRDefault="002B6A20" w:rsidP="002B6A20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highlight w:val="yellow"/>
                <w:u w:val="none"/>
              </w:rPr>
            </w:pPr>
          </w:p>
        </w:tc>
        <w:tc>
          <w:tcPr>
            <w:tcW w:w="1557" w:type="dxa"/>
            <w:shd w:val="clear" w:color="auto" w:fill="auto"/>
          </w:tcPr>
          <w:p w14:paraId="51B833D0" w14:textId="77777777" w:rsidR="002B6A20" w:rsidRPr="006939DE" w:rsidRDefault="002B6A20" w:rsidP="002B6A20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</w:rPr>
            </w:pPr>
            <w:r w:rsidRPr="006939DE"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</w:rPr>
              <w:t>ปรับปรุง</w:t>
            </w:r>
          </w:p>
        </w:tc>
        <w:tc>
          <w:tcPr>
            <w:tcW w:w="236" w:type="dxa"/>
            <w:shd w:val="clear" w:color="auto" w:fill="auto"/>
          </w:tcPr>
          <w:p w14:paraId="22A8A355" w14:textId="77777777" w:rsidR="002B6A20" w:rsidRPr="006939DE" w:rsidRDefault="002B6A20" w:rsidP="002B6A20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71" w:type="dxa"/>
            <w:gridSpan w:val="2"/>
            <w:shd w:val="clear" w:color="auto" w:fill="auto"/>
          </w:tcPr>
          <w:p w14:paraId="3A8EB584" w14:textId="77777777" w:rsidR="002B6A20" w:rsidRPr="006939DE" w:rsidRDefault="002B6A20" w:rsidP="002B6A20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</w:rPr>
            </w:pPr>
            <w:r w:rsidRPr="006939DE"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</w:rPr>
              <w:t>ปรับปรุงใหม่</w:t>
            </w:r>
          </w:p>
        </w:tc>
      </w:tr>
      <w:tr w:rsidR="00BE06C6" w:rsidRPr="0048620E" w14:paraId="59BF8DBB" w14:textId="77777777" w:rsidTr="002A12D1">
        <w:tc>
          <w:tcPr>
            <w:tcW w:w="4273" w:type="dxa"/>
            <w:shd w:val="clear" w:color="auto" w:fill="auto"/>
          </w:tcPr>
          <w:p w14:paraId="2F454FA9" w14:textId="77777777" w:rsidR="00BE06C6" w:rsidRPr="00562040" w:rsidRDefault="00BE06C6" w:rsidP="00BE06C6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u w:val="none"/>
              </w:rPr>
            </w:pPr>
          </w:p>
        </w:tc>
        <w:tc>
          <w:tcPr>
            <w:tcW w:w="4839" w:type="dxa"/>
            <w:gridSpan w:val="7"/>
            <w:shd w:val="clear" w:color="auto" w:fill="auto"/>
          </w:tcPr>
          <w:p w14:paraId="110DCEB4" w14:textId="77777777" w:rsidR="00BE06C6" w:rsidRPr="006939DE" w:rsidRDefault="00BE06C6" w:rsidP="00BE06C6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</w:rPr>
            </w:pPr>
            <w:r w:rsidRPr="006939DE">
              <w:rPr>
                <w:rFonts w:ascii="Angsana New" w:hAnsi="Angsana New" w:hint="cs"/>
                <w:b w:val="0"/>
                <w:bCs w:val="0"/>
                <w:i/>
                <w:iCs/>
                <w:sz w:val="30"/>
                <w:szCs w:val="30"/>
                <w:u w:val="none"/>
                <w:cs/>
              </w:rPr>
              <w:t>(พันบาท)</w:t>
            </w:r>
          </w:p>
        </w:tc>
      </w:tr>
      <w:tr w:rsidR="00BE06C6" w:rsidRPr="0077524F" w14:paraId="004F790B" w14:textId="77777777" w:rsidTr="002A12D1">
        <w:tc>
          <w:tcPr>
            <w:tcW w:w="4273" w:type="dxa"/>
            <w:shd w:val="clear" w:color="auto" w:fill="auto"/>
          </w:tcPr>
          <w:p w14:paraId="0951BD0A" w14:textId="40ADEDE4" w:rsidR="00BE06C6" w:rsidRPr="0050472C" w:rsidRDefault="00BE06C6" w:rsidP="00BE06C6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  <w:r w:rsidRPr="0050472C"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>งบแสดงฐานะการเงิน</w:t>
            </w:r>
            <w:r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>เฉพาะกิจการ</w:t>
            </w:r>
          </w:p>
        </w:tc>
        <w:tc>
          <w:tcPr>
            <w:tcW w:w="1397" w:type="dxa"/>
            <w:shd w:val="clear" w:color="auto" w:fill="auto"/>
          </w:tcPr>
          <w:p w14:paraId="1FCDEA7F" w14:textId="77777777" w:rsidR="00BE06C6" w:rsidRPr="002A12D1" w:rsidRDefault="00BE06C6" w:rsidP="00BE06C6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lang w:val="x-none"/>
              </w:rPr>
            </w:pPr>
          </w:p>
        </w:tc>
        <w:tc>
          <w:tcPr>
            <w:tcW w:w="270" w:type="dxa"/>
            <w:shd w:val="clear" w:color="auto" w:fill="auto"/>
          </w:tcPr>
          <w:p w14:paraId="39A9D704" w14:textId="77777777" w:rsidR="00BE06C6" w:rsidRPr="0077524F" w:rsidRDefault="00BE06C6" w:rsidP="00BE06C6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1557" w:type="dxa"/>
            <w:shd w:val="clear" w:color="auto" w:fill="auto"/>
          </w:tcPr>
          <w:p w14:paraId="43AA75DE" w14:textId="77777777" w:rsidR="00BE06C6" w:rsidRPr="0077524F" w:rsidRDefault="00BE06C6" w:rsidP="00BE06C6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7D788F13" w14:textId="77777777" w:rsidR="00BE06C6" w:rsidRPr="0077524F" w:rsidRDefault="00BE06C6" w:rsidP="00BE06C6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1371" w:type="dxa"/>
            <w:gridSpan w:val="2"/>
            <w:shd w:val="clear" w:color="auto" w:fill="auto"/>
          </w:tcPr>
          <w:p w14:paraId="1515CC68" w14:textId="77777777" w:rsidR="00BE06C6" w:rsidRPr="0077524F" w:rsidRDefault="00BE06C6" w:rsidP="00BE06C6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06C6" w:rsidRPr="0077524F" w14:paraId="3CB1EF13" w14:textId="77777777" w:rsidTr="00E93FD2">
        <w:tc>
          <w:tcPr>
            <w:tcW w:w="4273" w:type="dxa"/>
            <w:shd w:val="clear" w:color="auto" w:fill="auto"/>
          </w:tcPr>
          <w:p w14:paraId="03E34483" w14:textId="77777777" w:rsidR="00BE06C6" w:rsidRPr="0050472C" w:rsidRDefault="00BE06C6" w:rsidP="00BE06C6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  <w:r w:rsidRPr="0050472C"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>ณ วันที่ 1 มกราคม 255</w:t>
            </w:r>
            <w:r w:rsidRPr="0050472C">
              <w:rPr>
                <w:rFonts w:ascii="Angsana New" w:hAnsi="Angsana New"/>
                <w:sz w:val="30"/>
                <w:szCs w:val="30"/>
                <w:u w:val="none"/>
              </w:rPr>
              <w:t>9</w:t>
            </w:r>
          </w:p>
        </w:tc>
        <w:tc>
          <w:tcPr>
            <w:tcW w:w="1397" w:type="dxa"/>
            <w:shd w:val="clear" w:color="auto" w:fill="auto"/>
          </w:tcPr>
          <w:p w14:paraId="40C7FAD5" w14:textId="77777777" w:rsidR="00BE06C6" w:rsidRPr="0077524F" w:rsidRDefault="00BE06C6" w:rsidP="00BE06C6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2EE89CA" w14:textId="77777777" w:rsidR="00BE06C6" w:rsidRPr="0077524F" w:rsidRDefault="00BE06C6" w:rsidP="00BE06C6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1557" w:type="dxa"/>
            <w:shd w:val="clear" w:color="auto" w:fill="auto"/>
          </w:tcPr>
          <w:p w14:paraId="2428FE39" w14:textId="77777777" w:rsidR="00BE06C6" w:rsidRPr="0077524F" w:rsidRDefault="00BE06C6" w:rsidP="00BE06C6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53ADA380" w14:textId="77777777" w:rsidR="00BE06C6" w:rsidRPr="0077524F" w:rsidRDefault="00BE06C6" w:rsidP="00BE06C6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1371" w:type="dxa"/>
            <w:gridSpan w:val="2"/>
            <w:shd w:val="clear" w:color="auto" w:fill="auto"/>
          </w:tcPr>
          <w:p w14:paraId="47665AB0" w14:textId="77777777" w:rsidR="00BE06C6" w:rsidRPr="0077524F" w:rsidRDefault="00BE06C6" w:rsidP="00BE06C6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06C6" w:rsidRPr="0077524F" w14:paraId="65826629" w14:textId="77777777" w:rsidTr="00E93FD2">
        <w:tc>
          <w:tcPr>
            <w:tcW w:w="4273" w:type="dxa"/>
            <w:shd w:val="clear" w:color="auto" w:fill="auto"/>
          </w:tcPr>
          <w:p w14:paraId="112D7D47" w14:textId="77777777" w:rsidR="00BE06C6" w:rsidRPr="0077524F" w:rsidRDefault="00BE06C6" w:rsidP="00BE06C6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</w:rPr>
            </w:pPr>
            <w:r w:rsidRPr="0077524F"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</w:rPr>
              <w:t>รายได้ค้างรับ</w:t>
            </w:r>
          </w:p>
        </w:tc>
        <w:tc>
          <w:tcPr>
            <w:tcW w:w="1397" w:type="dxa"/>
            <w:shd w:val="clear" w:color="auto" w:fill="auto"/>
          </w:tcPr>
          <w:p w14:paraId="192BCA50" w14:textId="77777777" w:rsidR="00BE06C6" w:rsidRPr="001F3D97" w:rsidRDefault="00BE06C6" w:rsidP="00BE0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F3D97">
              <w:rPr>
                <w:rFonts w:ascii="Angsana New" w:hAnsi="Angsana New"/>
                <w:sz w:val="30"/>
                <w:szCs w:val="30"/>
              </w:rPr>
              <w:t>572,797</w:t>
            </w:r>
          </w:p>
        </w:tc>
        <w:tc>
          <w:tcPr>
            <w:tcW w:w="270" w:type="dxa"/>
            <w:shd w:val="clear" w:color="auto" w:fill="auto"/>
          </w:tcPr>
          <w:p w14:paraId="3FFD1769" w14:textId="77777777" w:rsidR="00BE06C6" w:rsidRPr="0077524F" w:rsidRDefault="00BE06C6" w:rsidP="00BE06C6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1557" w:type="dxa"/>
            <w:shd w:val="clear" w:color="auto" w:fill="auto"/>
          </w:tcPr>
          <w:p w14:paraId="6B77E165" w14:textId="7CC2FCF0" w:rsidR="00BE06C6" w:rsidRPr="00365769" w:rsidRDefault="004B48BB" w:rsidP="00BE0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(543,640</w:t>
            </w:r>
            <w:r w:rsidR="00BE06C6" w:rsidRPr="0036576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710EE01E" w14:textId="77777777" w:rsidR="00BE06C6" w:rsidRPr="00365769" w:rsidRDefault="00BE06C6" w:rsidP="00BE06C6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tabs>
                <w:tab w:val="decimal" w:pos="1258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 w:eastAsia="en-US"/>
              </w:rPr>
            </w:pPr>
          </w:p>
        </w:tc>
        <w:tc>
          <w:tcPr>
            <w:tcW w:w="1371" w:type="dxa"/>
            <w:gridSpan w:val="2"/>
            <w:shd w:val="clear" w:color="auto" w:fill="auto"/>
          </w:tcPr>
          <w:p w14:paraId="62B8C5A0" w14:textId="6AAFA7D3" w:rsidR="00BE06C6" w:rsidRPr="00365769" w:rsidRDefault="004B48BB" w:rsidP="00BE0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29,157</w:t>
            </w:r>
          </w:p>
        </w:tc>
      </w:tr>
      <w:tr w:rsidR="008179B4" w:rsidRPr="0077524F" w14:paraId="4485982F" w14:textId="77777777" w:rsidTr="00B33CF7">
        <w:tc>
          <w:tcPr>
            <w:tcW w:w="4273" w:type="dxa"/>
            <w:shd w:val="clear" w:color="auto" w:fill="auto"/>
          </w:tcPr>
          <w:p w14:paraId="37FCB501" w14:textId="77777777" w:rsidR="008179B4" w:rsidRDefault="008179B4" w:rsidP="00BE06C6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397" w:type="dxa"/>
            <w:shd w:val="clear" w:color="auto" w:fill="auto"/>
          </w:tcPr>
          <w:p w14:paraId="74B8BE34" w14:textId="77777777" w:rsidR="008179B4" w:rsidRDefault="008179B4" w:rsidP="00BE0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E65BEBC" w14:textId="77777777" w:rsidR="008179B4" w:rsidRPr="0077524F" w:rsidRDefault="008179B4" w:rsidP="00BE06C6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1557" w:type="dxa"/>
            <w:shd w:val="clear" w:color="auto" w:fill="auto"/>
          </w:tcPr>
          <w:p w14:paraId="5053173A" w14:textId="77777777" w:rsidR="008179B4" w:rsidRPr="00C271FF" w:rsidRDefault="008179B4" w:rsidP="00C2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1EAED953" w14:textId="77777777" w:rsidR="008179B4" w:rsidRPr="0077524F" w:rsidRDefault="008179B4" w:rsidP="00BE06C6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1371" w:type="dxa"/>
            <w:gridSpan w:val="2"/>
            <w:shd w:val="clear" w:color="auto" w:fill="auto"/>
          </w:tcPr>
          <w:p w14:paraId="34D4030B" w14:textId="77777777" w:rsidR="008179B4" w:rsidRPr="00C271FF" w:rsidRDefault="008179B4" w:rsidP="00BE0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06C6" w:rsidRPr="0077524F" w14:paraId="729A43D6" w14:textId="77777777" w:rsidTr="00E93FD2">
        <w:tc>
          <w:tcPr>
            <w:tcW w:w="4273" w:type="dxa"/>
            <w:shd w:val="clear" w:color="auto" w:fill="auto"/>
          </w:tcPr>
          <w:p w14:paraId="12400285" w14:textId="1F660C28" w:rsidR="00BE06C6" w:rsidRPr="0077524F" w:rsidRDefault="00C271FF" w:rsidP="00BE06C6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</w:rPr>
              <w:t>ค่าใช้จ่ายค้างจ่าย</w:t>
            </w:r>
          </w:p>
        </w:tc>
        <w:tc>
          <w:tcPr>
            <w:tcW w:w="1397" w:type="dxa"/>
            <w:shd w:val="clear" w:color="auto" w:fill="auto"/>
          </w:tcPr>
          <w:p w14:paraId="3CAD60BD" w14:textId="51E8FBA7" w:rsidR="00BE06C6" w:rsidRPr="000A430D" w:rsidRDefault="00C271FF" w:rsidP="00BE0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453</w:t>
            </w:r>
            <w:r>
              <w:rPr>
                <w:rFonts w:ascii="Angsana New" w:hAnsi="Angsana New"/>
                <w:sz w:val="30"/>
                <w:szCs w:val="30"/>
              </w:rPr>
              <w:t>,716</w:t>
            </w:r>
          </w:p>
        </w:tc>
        <w:tc>
          <w:tcPr>
            <w:tcW w:w="270" w:type="dxa"/>
            <w:shd w:val="clear" w:color="auto" w:fill="auto"/>
          </w:tcPr>
          <w:p w14:paraId="626503E1" w14:textId="77777777" w:rsidR="00BE06C6" w:rsidRPr="0077524F" w:rsidRDefault="00BE06C6" w:rsidP="00BE06C6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1557" w:type="dxa"/>
            <w:shd w:val="clear" w:color="auto" w:fill="auto"/>
          </w:tcPr>
          <w:p w14:paraId="5852CB0B" w14:textId="720B06BD" w:rsidR="00BE06C6" w:rsidRPr="00C271FF" w:rsidRDefault="00C271FF" w:rsidP="00C2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271FF">
              <w:rPr>
                <w:rFonts w:ascii="Angsana New" w:hAnsi="Angsana New"/>
                <w:sz w:val="30"/>
                <w:szCs w:val="30"/>
              </w:rPr>
              <w:t>(384,084)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7B444BF2" w14:textId="77777777" w:rsidR="00BE06C6" w:rsidRPr="0077524F" w:rsidRDefault="00BE06C6" w:rsidP="00BE06C6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1371" w:type="dxa"/>
            <w:gridSpan w:val="2"/>
            <w:shd w:val="clear" w:color="auto" w:fill="auto"/>
          </w:tcPr>
          <w:p w14:paraId="062272C9" w14:textId="09E88482" w:rsidR="00BE06C6" w:rsidRPr="00C271FF" w:rsidRDefault="00C271FF" w:rsidP="00BE0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271FF">
              <w:rPr>
                <w:rFonts w:ascii="Angsana New" w:hAnsi="Angsana New"/>
                <w:sz w:val="30"/>
                <w:szCs w:val="30"/>
              </w:rPr>
              <w:t>69,632</w:t>
            </w:r>
          </w:p>
        </w:tc>
      </w:tr>
      <w:tr w:rsidR="00ED63FB" w:rsidRPr="0077524F" w14:paraId="13C29BF5" w14:textId="77777777" w:rsidTr="002A12D1">
        <w:tc>
          <w:tcPr>
            <w:tcW w:w="4273" w:type="dxa"/>
            <w:shd w:val="clear" w:color="auto" w:fill="auto"/>
          </w:tcPr>
          <w:p w14:paraId="1A9A27F4" w14:textId="77777777" w:rsidR="00ED63FB" w:rsidRPr="0077524F" w:rsidRDefault="00ED63FB" w:rsidP="00BE06C6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397" w:type="dxa"/>
            <w:shd w:val="clear" w:color="auto" w:fill="auto"/>
          </w:tcPr>
          <w:p w14:paraId="26FB6A2C" w14:textId="77777777" w:rsidR="00ED63FB" w:rsidRDefault="00ED63FB" w:rsidP="00BE0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24EC1C" w14:textId="77777777" w:rsidR="00ED63FB" w:rsidRPr="0077524F" w:rsidRDefault="00ED63FB" w:rsidP="00BE06C6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1557" w:type="dxa"/>
            <w:shd w:val="clear" w:color="auto" w:fill="auto"/>
          </w:tcPr>
          <w:p w14:paraId="2182A4A6" w14:textId="77777777" w:rsidR="00ED63FB" w:rsidRDefault="00ED63FB" w:rsidP="00E8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2BF329CE" w14:textId="77777777" w:rsidR="00ED63FB" w:rsidRPr="0077524F" w:rsidRDefault="00ED63FB" w:rsidP="00BE06C6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1371" w:type="dxa"/>
            <w:gridSpan w:val="2"/>
            <w:shd w:val="clear" w:color="auto" w:fill="auto"/>
          </w:tcPr>
          <w:p w14:paraId="2A9791D7" w14:textId="77777777" w:rsidR="00ED63FB" w:rsidRDefault="00ED63FB" w:rsidP="00BE0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06C6" w:rsidRPr="0077524F" w14:paraId="788F6B13" w14:textId="77777777" w:rsidTr="002A12D1">
        <w:tc>
          <w:tcPr>
            <w:tcW w:w="4273" w:type="dxa"/>
            <w:shd w:val="clear" w:color="auto" w:fill="auto"/>
          </w:tcPr>
          <w:p w14:paraId="24E4B1B5" w14:textId="77777777" w:rsidR="00BE06C6" w:rsidRPr="0077524F" w:rsidRDefault="00BE06C6" w:rsidP="00BE06C6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77524F"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กำไรสะสม</w:t>
            </w:r>
          </w:p>
        </w:tc>
        <w:tc>
          <w:tcPr>
            <w:tcW w:w="1397" w:type="dxa"/>
            <w:shd w:val="clear" w:color="auto" w:fill="auto"/>
          </w:tcPr>
          <w:p w14:paraId="74822579" w14:textId="77777777" w:rsidR="00BE06C6" w:rsidRPr="0077524F" w:rsidRDefault="00BE06C6" w:rsidP="00BE0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515,258</w:t>
            </w:r>
          </w:p>
        </w:tc>
        <w:tc>
          <w:tcPr>
            <w:tcW w:w="270" w:type="dxa"/>
            <w:shd w:val="clear" w:color="auto" w:fill="auto"/>
          </w:tcPr>
          <w:p w14:paraId="3FE4800E" w14:textId="77777777" w:rsidR="00BE06C6" w:rsidRPr="0077524F" w:rsidRDefault="00BE06C6" w:rsidP="00BE06C6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1557" w:type="dxa"/>
            <w:shd w:val="clear" w:color="auto" w:fill="auto"/>
          </w:tcPr>
          <w:p w14:paraId="3C115E8C" w14:textId="7A52E14E" w:rsidR="00E853EE" w:rsidRPr="0077524F" w:rsidRDefault="00E853EE" w:rsidP="00E8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(159,555)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0164E2F3" w14:textId="77777777" w:rsidR="00BE06C6" w:rsidRPr="0077524F" w:rsidRDefault="00BE06C6" w:rsidP="00BE06C6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1371" w:type="dxa"/>
            <w:gridSpan w:val="2"/>
            <w:shd w:val="clear" w:color="auto" w:fill="auto"/>
          </w:tcPr>
          <w:p w14:paraId="16633FB3" w14:textId="0FDDB7E7" w:rsidR="00E853EE" w:rsidRPr="0077524F" w:rsidRDefault="00E853EE" w:rsidP="00BE0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355,703</w:t>
            </w:r>
          </w:p>
        </w:tc>
      </w:tr>
      <w:tr w:rsidR="00BE06C6" w:rsidRPr="0048620E" w14:paraId="57F65428" w14:textId="77777777" w:rsidTr="002A12D1">
        <w:tc>
          <w:tcPr>
            <w:tcW w:w="4273" w:type="dxa"/>
            <w:shd w:val="clear" w:color="auto" w:fill="auto"/>
          </w:tcPr>
          <w:p w14:paraId="434CB8F9" w14:textId="77777777" w:rsidR="00BE06C6" w:rsidRPr="0050472C" w:rsidRDefault="00BE06C6" w:rsidP="00BE06C6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397" w:type="dxa"/>
            <w:shd w:val="clear" w:color="auto" w:fill="auto"/>
          </w:tcPr>
          <w:p w14:paraId="7160FB40" w14:textId="77777777" w:rsidR="00BE06C6" w:rsidRPr="0077524F" w:rsidRDefault="00BE06C6" w:rsidP="00BE06C6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093BB70" w14:textId="77777777" w:rsidR="00BE06C6" w:rsidRPr="0077524F" w:rsidRDefault="00BE06C6" w:rsidP="00BE06C6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1557" w:type="dxa"/>
            <w:shd w:val="clear" w:color="auto" w:fill="auto"/>
          </w:tcPr>
          <w:p w14:paraId="2E8A94D3" w14:textId="77777777" w:rsidR="00BE06C6" w:rsidRPr="0077524F" w:rsidRDefault="00BE06C6" w:rsidP="00BE06C6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157C3407" w14:textId="77777777" w:rsidR="00BE06C6" w:rsidRPr="0077524F" w:rsidRDefault="00BE06C6" w:rsidP="00BE06C6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1371" w:type="dxa"/>
            <w:gridSpan w:val="2"/>
            <w:shd w:val="clear" w:color="auto" w:fill="auto"/>
          </w:tcPr>
          <w:p w14:paraId="58E4AE0F" w14:textId="77777777" w:rsidR="00BE06C6" w:rsidRPr="0077524F" w:rsidRDefault="00BE06C6" w:rsidP="00BE06C6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06C6" w:rsidRPr="0048620E" w14:paraId="50E95D77" w14:textId="77777777" w:rsidTr="002A12D1">
        <w:tc>
          <w:tcPr>
            <w:tcW w:w="4273" w:type="dxa"/>
            <w:shd w:val="clear" w:color="auto" w:fill="auto"/>
          </w:tcPr>
          <w:p w14:paraId="24AD1D92" w14:textId="6B8C14C0" w:rsidR="00BE06C6" w:rsidRPr="0050472C" w:rsidRDefault="00BE06C6" w:rsidP="00BE06C6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  <w:r w:rsidRPr="0050472C"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>งบแสดงฐานะการเงิน</w:t>
            </w:r>
            <w:r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>เฉพาะกิจการ</w:t>
            </w:r>
          </w:p>
        </w:tc>
        <w:tc>
          <w:tcPr>
            <w:tcW w:w="1397" w:type="dxa"/>
            <w:shd w:val="clear" w:color="auto" w:fill="auto"/>
          </w:tcPr>
          <w:p w14:paraId="20542D54" w14:textId="77777777" w:rsidR="00BE06C6" w:rsidRPr="0077524F" w:rsidRDefault="00BE06C6" w:rsidP="00BE06C6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5BA756" w14:textId="77777777" w:rsidR="00BE06C6" w:rsidRPr="0077524F" w:rsidRDefault="00BE06C6" w:rsidP="00BE06C6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1557" w:type="dxa"/>
            <w:shd w:val="clear" w:color="auto" w:fill="auto"/>
          </w:tcPr>
          <w:p w14:paraId="4F2F7472" w14:textId="77777777" w:rsidR="00BE06C6" w:rsidRPr="0077524F" w:rsidRDefault="00BE06C6" w:rsidP="00BE06C6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6A9309F6" w14:textId="77777777" w:rsidR="00BE06C6" w:rsidRPr="0077524F" w:rsidRDefault="00BE06C6" w:rsidP="00BE06C6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1371" w:type="dxa"/>
            <w:gridSpan w:val="2"/>
            <w:shd w:val="clear" w:color="auto" w:fill="auto"/>
          </w:tcPr>
          <w:p w14:paraId="25F20653" w14:textId="77777777" w:rsidR="00BE06C6" w:rsidRPr="0077524F" w:rsidRDefault="00BE06C6" w:rsidP="00BE06C6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06C6" w:rsidRPr="0048620E" w14:paraId="6A714876" w14:textId="77777777" w:rsidTr="002A12D1">
        <w:tc>
          <w:tcPr>
            <w:tcW w:w="4273" w:type="dxa"/>
            <w:shd w:val="clear" w:color="auto" w:fill="auto"/>
          </w:tcPr>
          <w:p w14:paraId="23B38ABB" w14:textId="77777777" w:rsidR="00BE06C6" w:rsidRPr="0050472C" w:rsidRDefault="00BE06C6" w:rsidP="00BE06C6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  <w:r w:rsidRPr="0050472C"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>ณ วันที่ 31 ธันวาคม 255</w:t>
            </w:r>
            <w:r w:rsidRPr="0050472C">
              <w:rPr>
                <w:rFonts w:ascii="Angsana New" w:hAnsi="Angsana New"/>
                <w:sz w:val="30"/>
                <w:szCs w:val="30"/>
                <w:u w:val="none"/>
              </w:rPr>
              <w:t>9</w:t>
            </w:r>
          </w:p>
        </w:tc>
        <w:tc>
          <w:tcPr>
            <w:tcW w:w="1397" w:type="dxa"/>
            <w:shd w:val="clear" w:color="auto" w:fill="auto"/>
          </w:tcPr>
          <w:p w14:paraId="39DDDC02" w14:textId="77777777" w:rsidR="00BE06C6" w:rsidRPr="0077524F" w:rsidRDefault="00BE06C6" w:rsidP="00BE06C6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F4E1BC9" w14:textId="77777777" w:rsidR="00BE06C6" w:rsidRPr="0077524F" w:rsidRDefault="00BE06C6" w:rsidP="00BE06C6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1557" w:type="dxa"/>
            <w:shd w:val="clear" w:color="auto" w:fill="auto"/>
          </w:tcPr>
          <w:p w14:paraId="428CA671" w14:textId="77777777" w:rsidR="00BE06C6" w:rsidRPr="0077524F" w:rsidRDefault="00BE06C6" w:rsidP="00BE06C6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28DA0E46" w14:textId="77777777" w:rsidR="00BE06C6" w:rsidRPr="0077524F" w:rsidRDefault="00BE06C6" w:rsidP="00BE06C6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1371" w:type="dxa"/>
            <w:gridSpan w:val="2"/>
            <w:shd w:val="clear" w:color="auto" w:fill="auto"/>
          </w:tcPr>
          <w:p w14:paraId="5062695F" w14:textId="77777777" w:rsidR="00BE06C6" w:rsidRPr="0077524F" w:rsidRDefault="00BE06C6" w:rsidP="00BE06C6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06C6" w:rsidRPr="00365769" w14:paraId="708E5788" w14:textId="77777777" w:rsidTr="002A12D1">
        <w:tc>
          <w:tcPr>
            <w:tcW w:w="4273" w:type="dxa"/>
            <w:shd w:val="clear" w:color="auto" w:fill="auto"/>
          </w:tcPr>
          <w:p w14:paraId="16F5C6BD" w14:textId="77777777" w:rsidR="00BE06C6" w:rsidRPr="0077524F" w:rsidRDefault="00BE06C6" w:rsidP="00BE06C6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</w:rPr>
            </w:pPr>
            <w:r w:rsidRPr="0077524F"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</w:rPr>
              <w:t>รายได้ค้างรับ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auto"/>
          </w:tcPr>
          <w:p w14:paraId="6DD5FB67" w14:textId="77777777" w:rsidR="00BE06C6" w:rsidRPr="0077524F" w:rsidRDefault="00BE06C6" w:rsidP="00BE0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7524F">
              <w:rPr>
                <w:rFonts w:ascii="Angsana New" w:hAnsi="Angsana New"/>
                <w:sz w:val="30"/>
                <w:szCs w:val="30"/>
              </w:rPr>
              <w:t>581,403</w:t>
            </w:r>
          </w:p>
        </w:tc>
        <w:tc>
          <w:tcPr>
            <w:tcW w:w="270" w:type="dxa"/>
            <w:shd w:val="clear" w:color="auto" w:fill="auto"/>
          </w:tcPr>
          <w:p w14:paraId="451A87D8" w14:textId="77777777" w:rsidR="00BE06C6" w:rsidRPr="0077524F" w:rsidRDefault="00BE06C6" w:rsidP="00BE06C6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25DA32D3" w14:textId="46AFC327" w:rsidR="00BE06C6" w:rsidRPr="00365769" w:rsidRDefault="00531A71" w:rsidP="004B4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(567,524</w:t>
            </w:r>
            <w:r w:rsidR="00BE06C6" w:rsidRPr="0036576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3EDC9BD3" w14:textId="77777777" w:rsidR="00BE06C6" w:rsidRPr="0077524F" w:rsidRDefault="00BE06C6" w:rsidP="00BE06C6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1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52B8F5" w14:textId="67D5A754" w:rsidR="00BE06C6" w:rsidRPr="00365769" w:rsidRDefault="0027597F" w:rsidP="00BE0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13,879</w:t>
            </w:r>
          </w:p>
        </w:tc>
      </w:tr>
      <w:tr w:rsidR="008179B4" w:rsidRPr="006D4623" w14:paraId="2F7BE3D5" w14:textId="77777777" w:rsidTr="008179B4">
        <w:tc>
          <w:tcPr>
            <w:tcW w:w="4273" w:type="dxa"/>
            <w:shd w:val="clear" w:color="auto" w:fill="auto"/>
          </w:tcPr>
          <w:p w14:paraId="2A8BBF94" w14:textId="77777777" w:rsidR="008179B4" w:rsidRDefault="008179B4" w:rsidP="0027597F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397" w:type="dxa"/>
            <w:shd w:val="clear" w:color="auto" w:fill="auto"/>
          </w:tcPr>
          <w:p w14:paraId="4E415985" w14:textId="77777777" w:rsidR="008179B4" w:rsidRDefault="008179B4" w:rsidP="0027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C142B78" w14:textId="77777777" w:rsidR="008179B4" w:rsidRPr="0077524F" w:rsidRDefault="008179B4" w:rsidP="0027597F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1557" w:type="dxa"/>
            <w:shd w:val="clear" w:color="auto" w:fill="auto"/>
          </w:tcPr>
          <w:p w14:paraId="6CD46080" w14:textId="77777777" w:rsidR="008179B4" w:rsidRPr="00E853EE" w:rsidRDefault="008179B4" w:rsidP="0027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2A86FA66" w14:textId="77777777" w:rsidR="008179B4" w:rsidRPr="0077524F" w:rsidRDefault="008179B4" w:rsidP="0027597F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1371" w:type="dxa"/>
            <w:gridSpan w:val="2"/>
            <w:shd w:val="clear" w:color="auto" w:fill="auto"/>
          </w:tcPr>
          <w:p w14:paraId="1740E41D" w14:textId="77777777" w:rsidR="008179B4" w:rsidRPr="00E853EE" w:rsidDel="0027597F" w:rsidRDefault="008179B4" w:rsidP="0027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597F" w:rsidRPr="006D4623" w14:paraId="60791192" w14:textId="77777777" w:rsidTr="002A12D1">
        <w:tc>
          <w:tcPr>
            <w:tcW w:w="4273" w:type="dxa"/>
            <w:shd w:val="clear" w:color="auto" w:fill="auto"/>
          </w:tcPr>
          <w:p w14:paraId="1F40F37B" w14:textId="18894224" w:rsidR="0027597F" w:rsidRPr="00E853EE" w:rsidRDefault="0027597F" w:rsidP="0027597F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auto"/>
          </w:tcPr>
          <w:p w14:paraId="19C96F15" w14:textId="0BA4FA9C" w:rsidR="0027597F" w:rsidRPr="002317F6" w:rsidRDefault="0027597F" w:rsidP="0027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462,397</w:t>
            </w:r>
          </w:p>
        </w:tc>
        <w:tc>
          <w:tcPr>
            <w:tcW w:w="270" w:type="dxa"/>
            <w:shd w:val="clear" w:color="auto" w:fill="auto"/>
          </w:tcPr>
          <w:p w14:paraId="5FB73159" w14:textId="77777777" w:rsidR="0027597F" w:rsidRPr="0077524F" w:rsidRDefault="0027597F" w:rsidP="0027597F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11ED106E" w14:textId="7B67A7D0" w:rsidR="0027597F" w:rsidRPr="00E853EE" w:rsidRDefault="00531A71" w:rsidP="0027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(391,773</w:t>
            </w:r>
            <w:r w:rsidR="0027597F" w:rsidRPr="00E853E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4E9C116B" w14:textId="77777777" w:rsidR="0027597F" w:rsidRPr="0077524F" w:rsidRDefault="0027597F" w:rsidP="0027597F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1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551E52" w14:textId="0A813369" w:rsidR="0027597F" w:rsidRPr="00E853EE" w:rsidRDefault="0027597F" w:rsidP="0027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70,624</w:t>
            </w:r>
          </w:p>
        </w:tc>
      </w:tr>
      <w:tr w:rsidR="00ED63FB" w:rsidRPr="0048620E" w14:paraId="6337088F" w14:textId="77777777" w:rsidTr="002A12D1">
        <w:tc>
          <w:tcPr>
            <w:tcW w:w="4273" w:type="dxa"/>
            <w:shd w:val="clear" w:color="auto" w:fill="auto"/>
          </w:tcPr>
          <w:p w14:paraId="5F3E122B" w14:textId="77777777" w:rsidR="00ED63FB" w:rsidRPr="0077524F" w:rsidRDefault="00ED63FB" w:rsidP="0027597F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397" w:type="dxa"/>
            <w:shd w:val="clear" w:color="auto" w:fill="auto"/>
          </w:tcPr>
          <w:p w14:paraId="6B4BD708" w14:textId="77777777" w:rsidR="00ED63FB" w:rsidRDefault="00ED63FB" w:rsidP="0027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7853ED2" w14:textId="77777777" w:rsidR="00ED63FB" w:rsidRPr="0077524F" w:rsidRDefault="00ED63FB" w:rsidP="0027597F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1557" w:type="dxa"/>
            <w:shd w:val="clear" w:color="auto" w:fill="auto"/>
          </w:tcPr>
          <w:p w14:paraId="2DC7F44D" w14:textId="77777777" w:rsidR="00ED63FB" w:rsidRDefault="00ED63FB" w:rsidP="0027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6AF40B08" w14:textId="77777777" w:rsidR="00ED63FB" w:rsidRPr="0077524F" w:rsidRDefault="00ED63FB" w:rsidP="0027597F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1371" w:type="dxa"/>
            <w:gridSpan w:val="2"/>
            <w:shd w:val="clear" w:color="auto" w:fill="auto"/>
          </w:tcPr>
          <w:p w14:paraId="2F5822AD" w14:textId="77777777" w:rsidR="00ED63FB" w:rsidRDefault="00ED63FB" w:rsidP="0027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597F" w:rsidRPr="0048620E" w14:paraId="2B88FB63" w14:textId="77777777" w:rsidTr="002A12D1">
        <w:tc>
          <w:tcPr>
            <w:tcW w:w="4273" w:type="dxa"/>
            <w:shd w:val="clear" w:color="auto" w:fill="auto"/>
          </w:tcPr>
          <w:p w14:paraId="5D09D0B5" w14:textId="77777777" w:rsidR="0027597F" w:rsidRPr="0077524F" w:rsidRDefault="0027597F" w:rsidP="0027597F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77524F"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กำไรสะสม</w:t>
            </w:r>
          </w:p>
        </w:tc>
        <w:tc>
          <w:tcPr>
            <w:tcW w:w="1397" w:type="dxa"/>
            <w:shd w:val="clear" w:color="auto" w:fill="auto"/>
          </w:tcPr>
          <w:p w14:paraId="5C98A697" w14:textId="77777777" w:rsidR="0027597F" w:rsidRPr="0077524F" w:rsidRDefault="0027597F" w:rsidP="0027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302,505</w:t>
            </w:r>
          </w:p>
        </w:tc>
        <w:tc>
          <w:tcPr>
            <w:tcW w:w="270" w:type="dxa"/>
            <w:shd w:val="clear" w:color="auto" w:fill="auto"/>
          </w:tcPr>
          <w:p w14:paraId="673BCBD7" w14:textId="77777777" w:rsidR="0027597F" w:rsidRPr="0077524F" w:rsidRDefault="0027597F" w:rsidP="0027597F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1557" w:type="dxa"/>
            <w:shd w:val="clear" w:color="auto" w:fill="auto"/>
          </w:tcPr>
          <w:p w14:paraId="7C07E0E7" w14:textId="6F1A9667" w:rsidR="0027597F" w:rsidRPr="0077524F" w:rsidRDefault="008179B4" w:rsidP="0027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(175,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751</w:t>
            </w:r>
            <w:r w:rsidR="0027597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554BEA0A" w14:textId="77777777" w:rsidR="0027597F" w:rsidRPr="0077524F" w:rsidRDefault="0027597F" w:rsidP="0027597F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1371" w:type="dxa"/>
            <w:gridSpan w:val="2"/>
            <w:shd w:val="clear" w:color="auto" w:fill="auto"/>
          </w:tcPr>
          <w:p w14:paraId="5C5E5FAB" w14:textId="141B1DE6" w:rsidR="0027597F" w:rsidRPr="0077524F" w:rsidRDefault="0027597F" w:rsidP="0027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8179B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8179B4">
              <w:rPr>
                <w:rFonts w:ascii="Angsana New" w:hAnsi="Angsana New"/>
                <w:sz w:val="30"/>
                <w:szCs w:val="30"/>
              </w:rPr>
              <w:t>,</w:t>
            </w:r>
            <w:r w:rsidR="008179B4">
              <w:rPr>
                <w:rFonts w:ascii="Angsana New" w:hAnsi="Angsana New" w:hint="cs"/>
                <w:sz w:val="30"/>
                <w:szCs w:val="30"/>
                <w:cs/>
              </w:rPr>
              <w:t>754</w:t>
            </w:r>
          </w:p>
        </w:tc>
      </w:tr>
      <w:tr w:rsidR="0027597F" w:rsidRPr="0048620E" w14:paraId="71CC7714" w14:textId="77777777" w:rsidTr="002A12D1">
        <w:tc>
          <w:tcPr>
            <w:tcW w:w="4273" w:type="dxa"/>
            <w:shd w:val="clear" w:color="auto" w:fill="auto"/>
          </w:tcPr>
          <w:p w14:paraId="272131CA" w14:textId="77777777" w:rsidR="0027597F" w:rsidRPr="0077524F" w:rsidRDefault="0027597F" w:rsidP="0027597F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397" w:type="dxa"/>
            <w:shd w:val="clear" w:color="auto" w:fill="auto"/>
          </w:tcPr>
          <w:p w14:paraId="3F7FD18C" w14:textId="77777777" w:rsidR="0027597F" w:rsidRPr="0077524F" w:rsidRDefault="0027597F" w:rsidP="0027597F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596C66C" w14:textId="77777777" w:rsidR="0027597F" w:rsidRPr="0077524F" w:rsidRDefault="0027597F" w:rsidP="0027597F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1557" w:type="dxa"/>
            <w:shd w:val="clear" w:color="auto" w:fill="auto"/>
          </w:tcPr>
          <w:p w14:paraId="2446D98E" w14:textId="77777777" w:rsidR="0027597F" w:rsidRPr="0077524F" w:rsidRDefault="0027597F" w:rsidP="0027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4D14D887" w14:textId="77777777" w:rsidR="0027597F" w:rsidRPr="0077524F" w:rsidRDefault="0027597F" w:rsidP="0027597F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1371" w:type="dxa"/>
            <w:gridSpan w:val="2"/>
            <w:shd w:val="clear" w:color="auto" w:fill="auto"/>
          </w:tcPr>
          <w:p w14:paraId="33C398DF" w14:textId="77777777" w:rsidR="0027597F" w:rsidRPr="0077524F" w:rsidRDefault="0027597F" w:rsidP="0027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5E0D95F2" w14:textId="77777777" w:rsidR="00A5735E" w:rsidRDefault="00A5735E">
      <w:r>
        <w:rPr>
          <w:b/>
          <w:bCs/>
        </w:rPr>
        <w:br w:type="page"/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228"/>
        <w:gridCol w:w="1440"/>
        <w:gridCol w:w="249"/>
        <w:gridCol w:w="1551"/>
        <w:gridCol w:w="236"/>
        <w:gridCol w:w="1386"/>
      </w:tblGrid>
      <w:tr w:rsidR="00BE06C6" w:rsidRPr="0048620E" w14:paraId="6EFC6430" w14:textId="77777777" w:rsidTr="00E93FD2">
        <w:tc>
          <w:tcPr>
            <w:tcW w:w="4228" w:type="dxa"/>
            <w:shd w:val="clear" w:color="auto" w:fill="auto"/>
          </w:tcPr>
          <w:p w14:paraId="58D87A99" w14:textId="77777777" w:rsidR="00BE06C6" w:rsidRPr="002355FB" w:rsidRDefault="00BE06C6" w:rsidP="00F970B8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4862" w:type="dxa"/>
            <w:gridSpan w:val="5"/>
            <w:shd w:val="clear" w:color="auto" w:fill="auto"/>
          </w:tcPr>
          <w:p w14:paraId="0D1B64F3" w14:textId="199DFA38" w:rsidR="00BE06C6" w:rsidRPr="006939DE" w:rsidRDefault="00BE06C6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>ผลกระทบจากการ</w:t>
            </w:r>
            <w:r w:rsidR="00827EA2"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>ปรับปรุงรายการทางบัญชี</w:t>
            </w:r>
          </w:p>
        </w:tc>
      </w:tr>
      <w:tr w:rsidR="00F970B8" w:rsidRPr="0048620E" w14:paraId="2A425A25" w14:textId="77777777" w:rsidTr="00E93FD2">
        <w:tc>
          <w:tcPr>
            <w:tcW w:w="4228" w:type="dxa"/>
            <w:shd w:val="clear" w:color="auto" w:fill="auto"/>
          </w:tcPr>
          <w:p w14:paraId="53C5AF99" w14:textId="77777777" w:rsidR="00F970B8" w:rsidRPr="00621BB4" w:rsidRDefault="00F970B8" w:rsidP="00F970B8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1440" w:type="dxa"/>
            <w:shd w:val="clear" w:color="auto" w:fill="auto"/>
          </w:tcPr>
          <w:p w14:paraId="61EE7252" w14:textId="77777777" w:rsidR="00F970B8" w:rsidRPr="006939DE" w:rsidRDefault="00F970B8" w:rsidP="00F970B8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  <w:r w:rsidRPr="006939DE"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</w:rPr>
              <w:t>ตามที่เคยเสนอ</w:t>
            </w:r>
          </w:p>
        </w:tc>
        <w:tc>
          <w:tcPr>
            <w:tcW w:w="249" w:type="dxa"/>
            <w:shd w:val="clear" w:color="auto" w:fill="auto"/>
          </w:tcPr>
          <w:p w14:paraId="13A4A9A7" w14:textId="77777777" w:rsidR="00F970B8" w:rsidRPr="00562040" w:rsidRDefault="00F970B8" w:rsidP="00F970B8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highlight w:val="yellow"/>
                <w:u w:val="none"/>
              </w:rPr>
            </w:pPr>
          </w:p>
        </w:tc>
        <w:tc>
          <w:tcPr>
            <w:tcW w:w="1551" w:type="dxa"/>
            <w:shd w:val="clear" w:color="auto" w:fill="auto"/>
          </w:tcPr>
          <w:p w14:paraId="2F0D3ACB" w14:textId="77777777" w:rsidR="00F970B8" w:rsidRPr="006939DE" w:rsidRDefault="00F970B8" w:rsidP="00F970B8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  <w:r w:rsidRPr="006939DE"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</w:rPr>
              <w:t>รายการ</w:t>
            </w:r>
          </w:p>
        </w:tc>
        <w:tc>
          <w:tcPr>
            <w:tcW w:w="236" w:type="dxa"/>
            <w:shd w:val="clear" w:color="auto" w:fill="auto"/>
          </w:tcPr>
          <w:p w14:paraId="29955065" w14:textId="77777777" w:rsidR="00F970B8" w:rsidRPr="006939DE" w:rsidRDefault="00F970B8" w:rsidP="00F970B8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86" w:type="dxa"/>
            <w:shd w:val="clear" w:color="auto" w:fill="auto"/>
          </w:tcPr>
          <w:p w14:paraId="6039F394" w14:textId="77777777" w:rsidR="00F970B8" w:rsidRPr="006939DE" w:rsidRDefault="00F970B8" w:rsidP="00F970B8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</w:rPr>
            </w:pPr>
          </w:p>
        </w:tc>
      </w:tr>
      <w:tr w:rsidR="00F970B8" w:rsidRPr="0048620E" w14:paraId="17E3C7C5" w14:textId="77777777" w:rsidTr="00E93FD2">
        <w:tc>
          <w:tcPr>
            <w:tcW w:w="4228" w:type="dxa"/>
            <w:shd w:val="clear" w:color="auto" w:fill="auto"/>
          </w:tcPr>
          <w:p w14:paraId="4E890E10" w14:textId="77777777" w:rsidR="00F970B8" w:rsidRPr="00621BB4" w:rsidRDefault="00F970B8" w:rsidP="00F970B8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1440" w:type="dxa"/>
            <w:shd w:val="clear" w:color="auto" w:fill="auto"/>
          </w:tcPr>
          <w:p w14:paraId="7AED66BB" w14:textId="77777777" w:rsidR="00F970B8" w:rsidRPr="006939DE" w:rsidRDefault="00F970B8" w:rsidP="00F970B8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  <w:r w:rsidRPr="006939DE"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</w:rPr>
              <w:t>รายงานไว้แล้ว</w:t>
            </w:r>
          </w:p>
        </w:tc>
        <w:tc>
          <w:tcPr>
            <w:tcW w:w="249" w:type="dxa"/>
            <w:shd w:val="clear" w:color="auto" w:fill="auto"/>
          </w:tcPr>
          <w:p w14:paraId="008B1BDC" w14:textId="77777777" w:rsidR="00F970B8" w:rsidRPr="00562040" w:rsidRDefault="00F970B8" w:rsidP="00F970B8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highlight w:val="yellow"/>
                <w:u w:val="none"/>
              </w:rPr>
            </w:pPr>
          </w:p>
        </w:tc>
        <w:tc>
          <w:tcPr>
            <w:tcW w:w="1551" w:type="dxa"/>
            <w:shd w:val="clear" w:color="auto" w:fill="auto"/>
          </w:tcPr>
          <w:p w14:paraId="73B86737" w14:textId="77777777" w:rsidR="00F970B8" w:rsidRPr="006939DE" w:rsidRDefault="00F970B8" w:rsidP="00F970B8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</w:rPr>
            </w:pPr>
            <w:r w:rsidRPr="006939DE"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</w:rPr>
              <w:t>ปรับปรุง</w:t>
            </w:r>
          </w:p>
        </w:tc>
        <w:tc>
          <w:tcPr>
            <w:tcW w:w="236" w:type="dxa"/>
            <w:shd w:val="clear" w:color="auto" w:fill="auto"/>
          </w:tcPr>
          <w:p w14:paraId="045C8DD7" w14:textId="77777777" w:rsidR="00F970B8" w:rsidRPr="006939DE" w:rsidRDefault="00F970B8" w:rsidP="00F970B8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86" w:type="dxa"/>
            <w:shd w:val="clear" w:color="auto" w:fill="auto"/>
          </w:tcPr>
          <w:p w14:paraId="6DBA1C7D" w14:textId="77777777" w:rsidR="00F970B8" w:rsidRPr="006939DE" w:rsidRDefault="00F970B8" w:rsidP="00F970B8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</w:rPr>
            </w:pPr>
            <w:r w:rsidRPr="006939DE"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</w:rPr>
              <w:t>ปรับปรุงใหม่</w:t>
            </w:r>
          </w:p>
        </w:tc>
      </w:tr>
      <w:tr w:rsidR="00B61104" w:rsidRPr="0048620E" w14:paraId="7FD61745" w14:textId="77777777" w:rsidTr="00E93FD2">
        <w:tc>
          <w:tcPr>
            <w:tcW w:w="4228" w:type="dxa"/>
            <w:shd w:val="clear" w:color="auto" w:fill="auto"/>
          </w:tcPr>
          <w:p w14:paraId="18739AD3" w14:textId="77777777" w:rsidR="00B61104" w:rsidRPr="00621BB4" w:rsidRDefault="00B61104" w:rsidP="00B61104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4862" w:type="dxa"/>
            <w:gridSpan w:val="5"/>
            <w:shd w:val="clear" w:color="auto" w:fill="auto"/>
          </w:tcPr>
          <w:p w14:paraId="2607445B" w14:textId="77777777" w:rsidR="00B61104" w:rsidRPr="00621BB4" w:rsidRDefault="00B61104" w:rsidP="00B61104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</w:rPr>
            </w:pPr>
            <w:r w:rsidRPr="00621BB4">
              <w:rPr>
                <w:rFonts w:ascii="Angsana New" w:hAnsi="Angsana New" w:hint="cs"/>
                <w:b w:val="0"/>
                <w:bCs w:val="0"/>
                <w:i/>
                <w:iCs/>
                <w:sz w:val="30"/>
                <w:szCs w:val="30"/>
                <w:u w:val="none"/>
                <w:cs/>
              </w:rPr>
              <w:t>(พันบาท)</w:t>
            </w:r>
          </w:p>
        </w:tc>
      </w:tr>
      <w:tr w:rsidR="00B61104" w:rsidRPr="0048620E" w14:paraId="784686CA" w14:textId="77777777" w:rsidTr="00E93FD2">
        <w:tc>
          <w:tcPr>
            <w:tcW w:w="4228" w:type="dxa"/>
            <w:shd w:val="clear" w:color="auto" w:fill="auto"/>
          </w:tcPr>
          <w:p w14:paraId="5347A575" w14:textId="14223E92" w:rsidR="00B61104" w:rsidRPr="0050472C" w:rsidRDefault="00B61104" w:rsidP="00B61104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  <w:r w:rsidRPr="0050472C"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>งบกำไรขาดทุนเบ็ดเสร็จ</w:t>
            </w:r>
            <w:r w:rsidR="0050472C"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7EA348D9" w14:textId="77777777" w:rsidR="00B61104" w:rsidRPr="00621BB4" w:rsidRDefault="00B61104" w:rsidP="00B61104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249" w:type="dxa"/>
            <w:shd w:val="clear" w:color="auto" w:fill="auto"/>
          </w:tcPr>
          <w:p w14:paraId="592EBABF" w14:textId="77777777" w:rsidR="00B61104" w:rsidRPr="00621BB4" w:rsidRDefault="00B61104" w:rsidP="00B61104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1551" w:type="dxa"/>
            <w:shd w:val="clear" w:color="auto" w:fill="auto"/>
          </w:tcPr>
          <w:p w14:paraId="70BF0C6C" w14:textId="77777777" w:rsidR="00B61104" w:rsidRPr="00621BB4" w:rsidRDefault="00B61104" w:rsidP="00B6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C4C7FAC" w14:textId="77777777" w:rsidR="00B61104" w:rsidRPr="00621BB4" w:rsidRDefault="00B61104" w:rsidP="00B61104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1386" w:type="dxa"/>
            <w:shd w:val="clear" w:color="auto" w:fill="auto"/>
          </w:tcPr>
          <w:p w14:paraId="4DCACDD0" w14:textId="77777777" w:rsidR="00B61104" w:rsidRPr="00621BB4" w:rsidRDefault="00B61104" w:rsidP="00B6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1104" w:rsidRPr="0048620E" w14:paraId="12E2820F" w14:textId="77777777" w:rsidTr="00E93FD2">
        <w:tc>
          <w:tcPr>
            <w:tcW w:w="4228" w:type="dxa"/>
            <w:shd w:val="clear" w:color="auto" w:fill="auto"/>
          </w:tcPr>
          <w:p w14:paraId="44ADF89B" w14:textId="77777777" w:rsidR="00B61104" w:rsidRPr="0050472C" w:rsidRDefault="00B61104" w:rsidP="00B61104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  <w:r w:rsidRPr="0050472C"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>สำหรับปีสิ้นสุดวันที่</w:t>
            </w:r>
            <w:r w:rsidRPr="0050472C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 xml:space="preserve"> </w:t>
            </w:r>
            <w:r w:rsidRPr="0050472C"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>31 ธันวาคม 255</w:t>
            </w:r>
            <w:r w:rsidRPr="0050472C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14:paraId="61272AA6" w14:textId="77777777" w:rsidR="00B61104" w:rsidRPr="00621BB4" w:rsidRDefault="00B61104" w:rsidP="00B61104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249" w:type="dxa"/>
            <w:shd w:val="clear" w:color="auto" w:fill="auto"/>
          </w:tcPr>
          <w:p w14:paraId="369C0210" w14:textId="77777777" w:rsidR="00B61104" w:rsidRPr="00621BB4" w:rsidRDefault="00B61104" w:rsidP="00B61104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1551" w:type="dxa"/>
            <w:shd w:val="clear" w:color="auto" w:fill="auto"/>
          </w:tcPr>
          <w:p w14:paraId="1A07FEE6" w14:textId="77777777" w:rsidR="00B61104" w:rsidRPr="00621BB4" w:rsidRDefault="00B61104" w:rsidP="00B6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FCA844A" w14:textId="77777777" w:rsidR="00B61104" w:rsidRPr="00621BB4" w:rsidRDefault="00B61104" w:rsidP="00B61104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1386" w:type="dxa"/>
            <w:shd w:val="clear" w:color="auto" w:fill="auto"/>
          </w:tcPr>
          <w:p w14:paraId="5741D057" w14:textId="77777777" w:rsidR="00B61104" w:rsidRPr="00621BB4" w:rsidRDefault="00B61104" w:rsidP="00B6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1104" w:rsidRPr="0048620E" w14:paraId="70148BC3" w14:textId="77777777" w:rsidTr="00E93FD2">
        <w:tc>
          <w:tcPr>
            <w:tcW w:w="4228" w:type="dxa"/>
            <w:shd w:val="clear" w:color="auto" w:fill="auto"/>
          </w:tcPr>
          <w:p w14:paraId="16A434DF" w14:textId="77777777" w:rsidR="00B61104" w:rsidRPr="00621BB4" w:rsidRDefault="00B61104" w:rsidP="00B61104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  <w:r w:rsidRPr="00621BB4"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</w:rPr>
              <w:t>รายได้จากการขายและการให้บริการ</w:t>
            </w:r>
          </w:p>
        </w:tc>
        <w:tc>
          <w:tcPr>
            <w:tcW w:w="1440" w:type="dxa"/>
            <w:shd w:val="clear" w:color="auto" w:fill="auto"/>
          </w:tcPr>
          <w:p w14:paraId="348D0410" w14:textId="77777777" w:rsidR="00B61104" w:rsidRPr="00621BB4" w:rsidRDefault="00BB267F" w:rsidP="00B6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2,097,393</w:t>
            </w:r>
          </w:p>
        </w:tc>
        <w:tc>
          <w:tcPr>
            <w:tcW w:w="249" w:type="dxa"/>
            <w:shd w:val="clear" w:color="auto" w:fill="auto"/>
          </w:tcPr>
          <w:p w14:paraId="20E1A45E" w14:textId="77777777" w:rsidR="00B61104" w:rsidRPr="00621BB4" w:rsidRDefault="00B61104" w:rsidP="00B61104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1551" w:type="dxa"/>
            <w:shd w:val="clear" w:color="auto" w:fill="auto"/>
          </w:tcPr>
          <w:p w14:paraId="0B6B79BA" w14:textId="620D0137" w:rsidR="00B61104" w:rsidRPr="00621BB4" w:rsidRDefault="0081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D4D8E">
              <w:rPr>
                <w:rFonts w:ascii="Angsana New" w:hAnsi="Angsana New"/>
                <w:sz w:val="30"/>
                <w:szCs w:val="30"/>
              </w:rPr>
              <w:t>75</w:t>
            </w:r>
            <w:r w:rsidR="00EC43CC">
              <w:rPr>
                <w:rFonts w:ascii="Angsana New" w:hAnsi="Angsana New"/>
                <w:sz w:val="30"/>
                <w:szCs w:val="30"/>
              </w:rPr>
              <w:t>,</w:t>
            </w:r>
            <w:r w:rsidR="007D4D8E">
              <w:rPr>
                <w:rFonts w:ascii="Angsana New" w:hAnsi="Angsana New"/>
                <w:sz w:val="30"/>
                <w:szCs w:val="30"/>
              </w:rPr>
              <w:t>725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529844D" w14:textId="77777777" w:rsidR="00B61104" w:rsidRPr="00EC43CC" w:rsidRDefault="00B61104" w:rsidP="00EC43CC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tabs>
                <w:tab w:val="decimal" w:pos="1258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 w:eastAsia="en-US"/>
              </w:rPr>
            </w:pPr>
          </w:p>
        </w:tc>
        <w:tc>
          <w:tcPr>
            <w:tcW w:w="1386" w:type="dxa"/>
            <w:shd w:val="clear" w:color="auto" w:fill="auto"/>
          </w:tcPr>
          <w:p w14:paraId="14C54C80" w14:textId="27F495B7" w:rsidR="00B61104" w:rsidRPr="00621BB4" w:rsidRDefault="00EC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7D4D8E">
              <w:rPr>
                <w:rFonts w:ascii="Angsana New" w:hAnsi="Angsana New"/>
                <w:sz w:val="30"/>
                <w:szCs w:val="30"/>
              </w:rPr>
              <w:t>021,668</w:t>
            </w:r>
          </w:p>
        </w:tc>
      </w:tr>
      <w:tr w:rsidR="00125CE9" w:rsidRPr="00F03D17" w14:paraId="75530BD6" w14:textId="77777777" w:rsidTr="00E93FD2">
        <w:tc>
          <w:tcPr>
            <w:tcW w:w="4228" w:type="dxa"/>
            <w:shd w:val="clear" w:color="auto" w:fill="auto"/>
          </w:tcPr>
          <w:p w14:paraId="6037CAD5" w14:textId="108A9F38" w:rsidR="00125CE9" w:rsidRPr="00125CE9" w:rsidRDefault="00125CE9" w:rsidP="00F03D17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125CE9"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ค่าใช้จ่าย</w:t>
            </w:r>
            <w:r w:rsidR="00F03D17"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ภาษีเงินได้</w:t>
            </w:r>
          </w:p>
        </w:tc>
        <w:tc>
          <w:tcPr>
            <w:tcW w:w="1440" w:type="dxa"/>
            <w:shd w:val="clear" w:color="auto" w:fill="auto"/>
          </w:tcPr>
          <w:p w14:paraId="576D3C0C" w14:textId="04C2C7BA" w:rsidR="00125CE9" w:rsidRPr="00F03D17" w:rsidRDefault="00125CE9" w:rsidP="001A3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03D17">
              <w:rPr>
                <w:rFonts w:ascii="Angsana New" w:hAnsi="Angsana New"/>
                <w:sz w:val="30"/>
                <w:szCs w:val="30"/>
              </w:rPr>
              <w:t>(</w:t>
            </w:r>
            <w:r w:rsidR="00F03D17" w:rsidRPr="00F03D17">
              <w:rPr>
                <w:rFonts w:ascii="Angsana New" w:hAnsi="Angsana New" w:hint="cs"/>
                <w:sz w:val="30"/>
                <w:szCs w:val="30"/>
                <w:cs/>
              </w:rPr>
              <w:t>163</w:t>
            </w:r>
            <w:r w:rsidR="00F03D17" w:rsidRPr="00F03D17">
              <w:rPr>
                <w:rFonts w:ascii="Angsana New" w:hAnsi="Angsana New"/>
                <w:sz w:val="30"/>
                <w:szCs w:val="30"/>
              </w:rPr>
              <w:t>,781</w:t>
            </w:r>
            <w:r w:rsidRPr="00F03D1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14A57D11" w14:textId="77777777" w:rsidR="00125CE9" w:rsidRPr="00F03D17" w:rsidRDefault="00125CE9" w:rsidP="00B61104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 w:eastAsia="en-US"/>
              </w:rPr>
            </w:pPr>
          </w:p>
        </w:tc>
        <w:tc>
          <w:tcPr>
            <w:tcW w:w="1551" w:type="dxa"/>
            <w:shd w:val="clear" w:color="auto" w:fill="auto"/>
          </w:tcPr>
          <w:p w14:paraId="2BBBAD73" w14:textId="24E26B28" w:rsidR="00125CE9" w:rsidRPr="00F03D17" w:rsidRDefault="00F03D17" w:rsidP="00EC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03D17">
              <w:rPr>
                <w:rFonts w:ascii="Angsana New" w:hAnsi="Angsana New"/>
                <w:sz w:val="30"/>
                <w:szCs w:val="30"/>
              </w:rPr>
              <w:t>5,96</w:t>
            </w:r>
            <w:r w:rsidR="008179B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59F9D810" w14:textId="77777777" w:rsidR="00125CE9" w:rsidRPr="00F03D17" w:rsidRDefault="00125CE9" w:rsidP="00EC43CC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tabs>
                <w:tab w:val="decimal" w:pos="1258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 w:eastAsia="en-US"/>
              </w:rPr>
            </w:pPr>
          </w:p>
        </w:tc>
        <w:tc>
          <w:tcPr>
            <w:tcW w:w="1386" w:type="dxa"/>
            <w:shd w:val="clear" w:color="auto" w:fill="auto"/>
          </w:tcPr>
          <w:p w14:paraId="60E2BBFF" w14:textId="6972CD23" w:rsidR="00125CE9" w:rsidRPr="00F03D17" w:rsidRDefault="00F03D17" w:rsidP="0081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03D17">
              <w:rPr>
                <w:rFonts w:ascii="Angsana New" w:hAnsi="Angsana New"/>
                <w:sz w:val="30"/>
                <w:szCs w:val="30"/>
              </w:rPr>
              <w:t>(157,81</w:t>
            </w:r>
            <w:r w:rsidR="008179B4">
              <w:rPr>
                <w:rFonts w:ascii="Angsana New" w:hAnsi="Angsana New"/>
                <w:sz w:val="30"/>
                <w:szCs w:val="30"/>
              </w:rPr>
              <w:t>9</w:t>
            </w:r>
            <w:r w:rsidR="00125CE9" w:rsidRPr="00F03D1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D4D8E" w:rsidRPr="0048620E" w14:paraId="7E363631" w14:textId="77777777" w:rsidTr="00827EA2">
        <w:tc>
          <w:tcPr>
            <w:tcW w:w="4228" w:type="dxa"/>
            <w:shd w:val="clear" w:color="auto" w:fill="auto"/>
          </w:tcPr>
          <w:p w14:paraId="60619FAE" w14:textId="00C9E9A5" w:rsidR="007D4D8E" w:rsidRPr="00E93FD2" w:rsidDel="00337B76" w:rsidRDefault="007D4D8E" w:rsidP="00B61104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E93FD2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</w:tcPr>
          <w:p w14:paraId="1C37CF39" w14:textId="2333187E" w:rsidR="007D4D8E" w:rsidRPr="00E93FD2" w:rsidRDefault="007D4D8E" w:rsidP="001A3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93FD2">
              <w:rPr>
                <w:rFonts w:ascii="Angsana New" w:hAnsi="Angsana New"/>
                <w:sz w:val="30"/>
                <w:szCs w:val="30"/>
              </w:rPr>
              <w:t>(6</w:t>
            </w:r>
            <w:r w:rsidR="008179B4">
              <w:rPr>
                <w:rFonts w:ascii="Angsana New" w:hAnsi="Angsana New"/>
                <w:sz w:val="30"/>
                <w:szCs w:val="30"/>
              </w:rPr>
              <w:t>87,228</w:t>
            </w:r>
            <w:r w:rsidRPr="00E93FD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24157E99" w14:textId="77777777" w:rsidR="007D4D8E" w:rsidRPr="007D4D8E" w:rsidRDefault="007D4D8E" w:rsidP="00B61104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 w:eastAsia="en-US"/>
              </w:rPr>
            </w:pPr>
          </w:p>
        </w:tc>
        <w:tc>
          <w:tcPr>
            <w:tcW w:w="1551" w:type="dxa"/>
            <w:shd w:val="clear" w:color="auto" w:fill="auto"/>
          </w:tcPr>
          <w:p w14:paraId="67A67298" w14:textId="36C3AF74" w:rsidR="007D4D8E" w:rsidRPr="00E93FD2" w:rsidRDefault="008179B4" w:rsidP="00EC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(6,871)</w:t>
            </w:r>
          </w:p>
        </w:tc>
        <w:tc>
          <w:tcPr>
            <w:tcW w:w="236" w:type="dxa"/>
            <w:shd w:val="clear" w:color="auto" w:fill="auto"/>
          </w:tcPr>
          <w:p w14:paraId="77872834" w14:textId="77777777" w:rsidR="007D4D8E" w:rsidRPr="00E93FD2" w:rsidRDefault="007D4D8E" w:rsidP="00EC43CC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tabs>
                <w:tab w:val="decimal" w:pos="1258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 w:eastAsia="en-US"/>
              </w:rPr>
            </w:pPr>
          </w:p>
        </w:tc>
        <w:tc>
          <w:tcPr>
            <w:tcW w:w="1386" w:type="dxa"/>
            <w:shd w:val="clear" w:color="auto" w:fill="auto"/>
          </w:tcPr>
          <w:p w14:paraId="171E3DD1" w14:textId="2D7FFF69" w:rsidR="007D4D8E" w:rsidRPr="00E93FD2" w:rsidRDefault="007D4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93FD2">
              <w:rPr>
                <w:rFonts w:ascii="Angsana New" w:hAnsi="Angsana New"/>
                <w:sz w:val="30"/>
                <w:szCs w:val="30"/>
              </w:rPr>
              <w:t>(694,099)</w:t>
            </w:r>
          </w:p>
        </w:tc>
      </w:tr>
      <w:tr w:rsidR="00827EA2" w:rsidRPr="0048620E" w14:paraId="40809A6B" w14:textId="77777777" w:rsidTr="00827EA2">
        <w:tc>
          <w:tcPr>
            <w:tcW w:w="4228" w:type="dxa"/>
            <w:shd w:val="clear" w:color="auto" w:fill="auto"/>
          </w:tcPr>
          <w:p w14:paraId="48B56D51" w14:textId="77777777" w:rsidR="00827EA2" w:rsidDel="00337B76" w:rsidRDefault="00827EA2" w:rsidP="00B61104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32F8E05" w14:textId="77777777" w:rsidR="00827EA2" w:rsidRDefault="00827EA2" w:rsidP="001A3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02684E9B" w14:textId="77777777" w:rsidR="00827EA2" w:rsidRPr="001A3A94" w:rsidRDefault="00827EA2" w:rsidP="00B61104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 w:eastAsia="en-US"/>
              </w:rPr>
            </w:pPr>
          </w:p>
        </w:tc>
        <w:tc>
          <w:tcPr>
            <w:tcW w:w="1551" w:type="dxa"/>
            <w:shd w:val="clear" w:color="auto" w:fill="auto"/>
          </w:tcPr>
          <w:p w14:paraId="769C3C4A" w14:textId="77777777" w:rsidR="00827EA2" w:rsidRDefault="00827EA2" w:rsidP="00EC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2C1D4A0" w14:textId="77777777" w:rsidR="00827EA2" w:rsidRPr="00EC43CC" w:rsidRDefault="00827EA2" w:rsidP="00EC43CC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tabs>
                <w:tab w:val="decimal" w:pos="1258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  <w:lang w:val="en-US" w:eastAsia="en-US"/>
              </w:rPr>
            </w:pPr>
          </w:p>
        </w:tc>
        <w:tc>
          <w:tcPr>
            <w:tcW w:w="1386" w:type="dxa"/>
            <w:shd w:val="clear" w:color="auto" w:fill="auto"/>
          </w:tcPr>
          <w:p w14:paraId="4106E4B4" w14:textId="77777777" w:rsidR="00827EA2" w:rsidRDefault="00827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61104" w:rsidRPr="0048620E" w14:paraId="4D5E8EF7" w14:textId="77777777" w:rsidTr="00E93FD2">
        <w:tc>
          <w:tcPr>
            <w:tcW w:w="4228" w:type="dxa"/>
            <w:shd w:val="clear" w:color="auto" w:fill="auto"/>
          </w:tcPr>
          <w:p w14:paraId="435DEA0A" w14:textId="6D20552F" w:rsidR="00B61104" w:rsidRPr="00621BB4" w:rsidRDefault="00337B76" w:rsidP="00B61104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none"/>
                <w:cs/>
                <w:lang w:val="en-US"/>
              </w:rPr>
              <w:t>ขาดทุน</w:t>
            </w:r>
            <w:r w:rsidR="00B61104" w:rsidRPr="00621BB4"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>สำหรับปี</w:t>
            </w:r>
          </w:p>
        </w:tc>
        <w:tc>
          <w:tcPr>
            <w:tcW w:w="1440" w:type="dxa"/>
            <w:shd w:val="clear" w:color="auto" w:fill="auto"/>
          </w:tcPr>
          <w:p w14:paraId="04E85050" w14:textId="0C70E5C3" w:rsidR="00B61104" w:rsidRPr="001A3A94" w:rsidRDefault="00337B76" w:rsidP="001A3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(1,241,02</w:t>
            </w:r>
            <w:r w:rsidR="00C02674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5F5DB5E6" w14:textId="77777777" w:rsidR="00B61104" w:rsidRPr="001A3A94" w:rsidRDefault="00B61104" w:rsidP="00B61104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 w:eastAsia="en-US"/>
              </w:rPr>
            </w:pPr>
          </w:p>
        </w:tc>
        <w:tc>
          <w:tcPr>
            <w:tcW w:w="1551" w:type="dxa"/>
            <w:shd w:val="clear" w:color="auto" w:fill="auto"/>
          </w:tcPr>
          <w:p w14:paraId="2918122C" w14:textId="2AF97F22" w:rsidR="00B61104" w:rsidRPr="00EC43CC" w:rsidRDefault="00F03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C0675">
              <w:rPr>
                <w:rFonts w:ascii="Angsana New" w:hAnsi="Angsana New"/>
                <w:b/>
                <w:bCs/>
                <w:sz w:val="30"/>
                <w:szCs w:val="30"/>
              </w:rPr>
              <w:t>76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C0675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  <w:r w:rsidR="008179B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EC43CC" w:rsidRPr="00EC43CC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B7DDEC1" w14:textId="77777777" w:rsidR="00B61104" w:rsidRPr="00EC43CC" w:rsidRDefault="00B61104" w:rsidP="00EC43CC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tabs>
                <w:tab w:val="decimal" w:pos="1258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  <w:lang w:val="en-US" w:eastAsia="en-US"/>
              </w:rPr>
            </w:pPr>
          </w:p>
        </w:tc>
        <w:tc>
          <w:tcPr>
            <w:tcW w:w="1386" w:type="dxa"/>
            <w:shd w:val="clear" w:color="auto" w:fill="auto"/>
          </w:tcPr>
          <w:p w14:paraId="46D75181" w14:textId="49265DFC" w:rsidR="00B61104" w:rsidRPr="00EC43CC" w:rsidRDefault="0033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F03D17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C0675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F03D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C0675">
              <w:rPr>
                <w:rFonts w:ascii="Angsana New" w:hAnsi="Angsana New"/>
                <w:b/>
                <w:bCs/>
                <w:sz w:val="30"/>
                <w:szCs w:val="30"/>
              </w:rPr>
              <w:t>662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EC43CC" w:rsidRPr="0048620E" w14:paraId="5FA14DB5" w14:textId="77777777" w:rsidTr="00E93FD2">
        <w:tc>
          <w:tcPr>
            <w:tcW w:w="4228" w:type="dxa"/>
            <w:shd w:val="clear" w:color="auto" w:fill="auto"/>
          </w:tcPr>
          <w:p w14:paraId="29D0D6DE" w14:textId="77777777" w:rsidR="00EC43CC" w:rsidRPr="00E93FD2" w:rsidRDefault="00EC43CC" w:rsidP="00EC43CC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rPr>
                <w:rFonts w:ascii="Angsana New" w:hAnsi="Angsana New"/>
                <w:spacing w:val="-4"/>
                <w:sz w:val="30"/>
                <w:szCs w:val="30"/>
                <w:u w:val="none"/>
                <w:cs/>
                <w:lang w:val="en-US"/>
              </w:rPr>
            </w:pPr>
            <w:r w:rsidRPr="00E93FD2">
              <w:rPr>
                <w:rFonts w:ascii="Angsana New" w:hAnsi="Angsana New"/>
                <w:spacing w:val="-4"/>
                <w:sz w:val="30"/>
                <w:szCs w:val="30"/>
                <w:u w:val="none"/>
                <w:cs/>
              </w:rPr>
              <w:t>กำไร (ขาดทุน) เบ็ดเสร็จอื่นสำหรับปี</w:t>
            </w:r>
            <w:r w:rsidRPr="00E93FD2">
              <w:rPr>
                <w:rFonts w:ascii="Angsana New" w:hAnsi="Angsana New"/>
                <w:spacing w:val="-4"/>
                <w:sz w:val="30"/>
                <w:szCs w:val="30"/>
                <w:u w:val="none"/>
                <w:lang w:val="en-US"/>
              </w:rPr>
              <w:t xml:space="preserve"> - </w:t>
            </w:r>
            <w:r w:rsidRPr="00E93FD2">
              <w:rPr>
                <w:rFonts w:ascii="Angsana New" w:hAnsi="Angsana New"/>
                <w:spacing w:val="-4"/>
                <w:sz w:val="30"/>
                <w:szCs w:val="30"/>
                <w:u w:val="none"/>
                <w:cs/>
                <w:lang w:val="en-US"/>
              </w:rPr>
              <w:t>สุทธิทางภาษี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CFDCA3" w14:textId="77777777" w:rsidR="00EC43CC" w:rsidRPr="0050472C" w:rsidRDefault="00EC43CC" w:rsidP="00EC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472C">
              <w:rPr>
                <w:rFonts w:ascii="Angsana New" w:hAnsi="Angsana New"/>
                <w:b/>
                <w:bCs/>
                <w:sz w:val="30"/>
                <w:szCs w:val="30"/>
              </w:rPr>
              <w:t>(9,556)</w:t>
            </w:r>
          </w:p>
        </w:tc>
        <w:tc>
          <w:tcPr>
            <w:tcW w:w="249" w:type="dxa"/>
            <w:shd w:val="clear" w:color="auto" w:fill="auto"/>
          </w:tcPr>
          <w:p w14:paraId="005038D4" w14:textId="77777777" w:rsidR="00EC43CC" w:rsidRPr="0050472C" w:rsidRDefault="00EC43CC" w:rsidP="00EC43CC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auto"/>
          </w:tcPr>
          <w:p w14:paraId="20A0C7CD" w14:textId="0D2928E3" w:rsidR="00EC43CC" w:rsidRPr="00EC43CC" w:rsidRDefault="00EC43CC" w:rsidP="00781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43C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1DD273" w14:textId="77777777" w:rsidR="00EC43CC" w:rsidRPr="00EC43CC" w:rsidRDefault="00EC43CC" w:rsidP="00EC43CC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3A1F58E0" w14:textId="301A5F7C" w:rsidR="00EC43CC" w:rsidRPr="00EC43CC" w:rsidRDefault="00EC43CC" w:rsidP="00CA0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(9,556)</w:t>
            </w:r>
          </w:p>
        </w:tc>
      </w:tr>
      <w:tr w:rsidR="00EC43CC" w:rsidRPr="0048620E" w14:paraId="43B86CFD" w14:textId="77777777" w:rsidTr="00E93FD2">
        <w:tc>
          <w:tcPr>
            <w:tcW w:w="4228" w:type="dxa"/>
            <w:shd w:val="clear" w:color="auto" w:fill="auto"/>
          </w:tcPr>
          <w:p w14:paraId="4A2F0BC5" w14:textId="2953807A" w:rsidR="00EC43CC" w:rsidRPr="00621BB4" w:rsidRDefault="00EC43CC" w:rsidP="00EC43CC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>กำไรขาดทุน</w:t>
            </w:r>
            <w:r w:rsidRPr="00621BB4"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>เบ็ดเสร็จรวมสำหรับปี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E35771" w14:textId="5FF0597F" w:rsidR="00EC43CC" w:rsidRPr="00621BB4" w:rsidRDefault="00337B76" w:rsidP="00EC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(1,250,58</w:t>
            </w:r>
            <w:r w:rsidR="008179B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719E397A" w14:textId="77777777" w:rsidR="00EC43CC" w:rsidRPr="00621BB4" w:rsidRDefault="00EC43CC" w:rsidP="00EC43CC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15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0FFCB2" w14:textId="60B9E269" w:rsidR="00EC43CC" w:rsidRPr="00621BB4" w:rsidRDefault="00F03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C0675">
              <w:rPr>
                <w:rFonts w:ascii="Angsana New" w:hAnsi="Angsana New"/>
                <w:b/>
                <w:bCs/>
                <w:sz w:val="30"/>
                <w:szCs w:val="30"/>
              </w:rPr>
              <w:t>76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C0675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  <w:r w:rsidR="008179B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EC43CC" w:rsidRPr="00EC43CC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65E30C7" w14:textId="77777777" w:rsidR="00EC43CC" w:rsidRPr="00EC43CC" w:rsidRDefault="00EC43CC" w:rsidP="00EC43CC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tabs>
                <w:tab w:val="decimal" w:pos="1258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  <w:lang w:val="en-US" w:eastAsia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81FC4B" w14:textId="7E99070D" w:rsidR="00EC43CC" w:rsidRPr="00621BB4" w:rsidRDefault="0033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F03D17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C067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2355F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CC0675">
              <w:rPr>
                <w:rFonts w:ascii="Angsana New" w:hAnsi="Angsana New"/>
                <w:b/>
                <w:bCs/>
                <w:sz w:val="30"/>
                <w:szCs w:val="30"/>
              </w:rPr>
              <w:t>,218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B61104" w:rsidRPr="0048620E" w14:paraId="47D205E0" w14:textId="77777777" w:rsidTr="00E93FD2">
        <w:tc>
          <w:tcPr>
            <w:tcW w:w="4228" w:type="dxa"/>
            <w:shd w:val="clear" w:color="auto" w:fill="auto"/>
          </w:tcPr>
          <w:p w14:paraId="1539F20A" w14:textId="77777777" w:rsidR="00B61104" w:rsidRPr="00621BB4" w:rsidRDefault="00B61104" w:rsidP="00B61104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073216" w14:textId="77777777" w:rsidR="00B61104" w:rsidRPr="00621BB4" w:rsidRDefault="00B61104" w:rsidP="00B61104">
            <w:pPr>
              <w:tabs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0E1968A3" w14:textId="77777777" w:rsidR="00B61104" w:rsidRPr="00621BB4" w:rsidRDefault="00B61104" w:rsidP="00B61104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  <w:shd w:val="clear" w:color="auto" w:fill="auto"/>
          </w:tcPr>
          <w:p w14:paraId="7FCFE564" w14:textId="77777777" w:rsidR="00B61104" w:rsidRPr="00621BB4" w:rsidRDefault="00B61104" w:rsidP="00B6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5A025A9" w14:textId="77777777" w:rsidR="00B61104" w:rsidRPr="00621BB4" w:rsidRDefault="00B61104" w:rsidP="00B61104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</w:tcPr>
          <w:p w14:paraId="4BD1B9CF" w14:textId="77777777" w:rsidR="00B61104" w:rsidRPr="00621BB4" w:rsidRDefault="00B61104" w:rsidP="00B6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5873" w:rsidRPr="0048620E" w14:paraId="46C83DC2" w14:textId="77777777" w:rsidTr="00E93FD2">
        <w:tc>
          <w:tcPr>
            <w:tcW w:w="4228" w:type="dxa"/>
            <w:shd w:val="clear" w:color="auto" w:fill="auto"/>
          </w:tcPr>
          <w:p w14:paraId="5F384DBF" w14:textId="77777777" w:rsidR="00525873" w:rsidRPr="00621BB4" w:rsidRDefault="00525873" w:rsidP="0052587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  <w:cs/>
                <w:lang w:val="en-US"/>
              </w:rPr>
            </w:pPr>
            <w:r w:rsidRPr="00621BB4">
              <w:rPr>
                <w:rFonts w:ascii="Angsana New" w:hAnsi="Angsana New" w:hint="cs"/>
                <w:sz w:val="30"/>
                <w:szCs w:val="30"/>
                <w:u w:val="none"/>
                <w:cs/>
                <w:lang w:val="en-US"/>
              </w:rPr>
              <w:t xml:space="preserve">ขาดทุนต่อหุ้นขั้นพื้นฐานและปรับลด </w:t>
            </w:r>
            <w:r w:rsidRPr="00621BB4">
              <w:rPr>
                <w:rFonts w:ascii="Angsana New" w:hAnsi="Angsana New" w:hint="cs"/>
                <w:i/>
                <w:iCs/>
                <w:sz w:val="30"/>
                <w:szCs w:val="30"/>
                <w:u w:val="none"/>
                <w:cs/>
                <w:lang w:val="en-US"/>
              </w:rPr>
              <w:t>(บาท)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0E0B7D65" w14:textId="77777777" w:rsidR="00525873" w:rsidRPr="00621BB4" w:rsidRDefault="00525873" w:rsidP="00525873">
            <w:pPr>
              <w:tabs>
                <w:tab w:val="clear" w:pos="227"/>
                <w:tab w:val="left" w:pos="252"/>
                <w:tab w:val="decimal" w:pos="1062"/>
              </w:tabs>
              <w:ind w:left="612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(0.27)</w:t>
            </w:r>
          </w:p>
        </w:tc>
        <w:tc>
          <w:tcPr>
            <w:tcW w:w="249" w:type="dxa"/>
            <w:shd w:val="clear" w:color="auto" w:fill="auto"/>
          </w:tcPr>
          <w:p w14:paraId="69D63978" w14:textId="77777777" w:rsidR="00525873" w:rsidRPr="00621BB4" w:rsidRDefault="00525873" w:rsidP="0052587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1551" w:type="dxa"/>
            <w:tcBorders>
              <w:bottom w:val="double" w:sz="4" w:space="0" w:color="auto"/>
            </w:tcBorders>
            <w:shd w:val="clear" w:color="auto" w:fill="auto"/>
          </w:tcPr>
          <w:p w14:paraId="5A67B01F" w14:textId="31FBA065" w:rsidR="00525873" w:rsidRPr="00621BB4" w:rsidRDefault="00525873" w:rsidP="00525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(0.02</w:t>
            </w:r>
            <w:r w:rsidRPr="00EC43CC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6DC74F2" w14:textId="77777777" w:rsidR="00525873" w:rsidRPr="00621BB4" w:rsidRDefault="00525873" w:rsidP="0052587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  <w:shd w:val="clear" w:color="auto" w:fill="auto"/>
          </w:tcPr>
          <w:p w14:paraId="627F4007" w14:textId="6A42785B" w:rsidR="00525873" w:rsidRPr="00621BB4" w:rsidRDefault="00525873" w:rsidP="00525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(0.29)</w:t>
            </w:r>
          </w:p>
        </w:tc>
      </w:tr>
      <w:tr w:rsidR="00B61104" w:rsidRPr="0048620E" w14:paraId="4A4E5174" w14:textId="77777777" w:rsidTr="00E93FD2">
        <w:tc>
          <w:tcPr>
            <w:tcW w:w="4228" w:type="dxa"/>
            <w:shd w:val="clear" w:color="auto" w:fill="auto"/>
          </w:tcPr>
          <w:p w14:paraId="0AF626ED" w14:textId="77777777" w:rsidR="00B61104" w:rsidRPr="009E64CE" w:rsidRDefault="00B61104" w:rsidP="00B61104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u w:val="none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204017B5" w14:textId="77777777" w:rsidR="00B61104" w:rsidRPr="009E64CE" w:rsidRDefault="00B61104" w:rsidP="00B61104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49" w:type="dxa"/>
            <w:shd w:val="clear" w:color="auto" w:fill="auto"/>
          </w:tcPr>
          <w:p w14:paraId="55DA4AC7" w14:textId="77777777" w:rsidR="00B61104" w:rsidRPr="009E64CE" w:rsidRDefault="00B61104" w:rsidP="00B61104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u w:val="none"/>
              </w:rPr>
            </w:pPr>
          </w:p>
        </w:tc>
        <w:tc>
          <w:tcPr>
            <w:tcW w:w="1551" w:type="dxa"/>
            <w:tcBorders>
              <w:top w:val="double" w:sz="4" w:space="0" w:color="auto"/>
            </w:tcBorders>
            <w:shd w:val="clear" w:color="auto" w:fill="auto"/>
          </w:tcPr>
          <w:p w14:paraId="32738DD5" w14:textId="77777777" w:rsidR="00B61104" w:rsidRPr="009E64CE" w:rsidRDefault="00B61104" w:rsidP="00B6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615008B" w14:textId="77777777" w:rsidR="00B61104" w:rsidRPr="009E64CE" w:rsidRDefault="00B61104" w:rsidP="00B61104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u w:val="none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shd w:val="clear" w:color="auto" w:fill="auto"/>
          </w:tcPr>
          <w:p w14:paraId="3EC29802" w14:textId="77777777" w:rsidR="00B61104" w:rsidRPr="009E64CE" w:rsidRDefault="00B61104" w:rsidP="00B6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B61104" w:rsidRPr="0048620E" w14:paraId="5C99771A" w14:textId="77777777" w:rsidTr="00E93FD2">
        <w:tc>
          <w:tcPr>
            <w:tcW w:w="4228" w:type="dxa"/>
            <w:shd w:val="clear" w:color="auto" w:fill="auto"/>
          </w:tcPr>
          <w:p w14:paraId="4508E98B" w14:textId="6B3A1608" w:rsidR="00B61104" w:rsidRPr="0050472C" w:rsidRDefault="00B61104" w:rsidP="00B61104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  <w:r w:rsidRPr="0050472C"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>งบกำไรขาดทุนเบ็ดเสร็จ</w:t>
            </w:r>
            <w:r w:rsidR="0050472C" w:rsidRPr="0050472C"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>เฉพาะกิจการ</w:t>
            </w:r>
          </w:p>
        </w:tc>
        <w:tc>
          <w:tcPr>
            <w:tcW w:w="1440" w:type="dxa"/>
            <w:shd w:val="clear" w:color="auto" w:fill="auto"/>
          </w:tcPr>
          <w:p w14:paraId="01F459B5" w14:textId="77777777" w:rsidR="00B61104" w:rsidRPr="00590D84" w:rsidRDefault="00B61104" w:rsidP="00B61104">
            <w:pPr>
              <w:tabs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162230ED" w14:textId="77777777" w:rsidR="00B61104" w:rsidRPr="00590D84" w:rsidRDefault="00B61104" w:rsidP="00B61104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1551" w:type="dxa"/>
            <w:shd w:val="clear" w:color="auto" w:fill="auto"/>
          </w:tcPr>
          <w:p w14:paraId="38BBA21B" w14:textId="77777777" w:rsidR="00B61104" w:rsidRPr="00590D84" w:rsidRDefault="00B61104" w:rsidP="00B6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146C485" w14:textId="77777777" w:rsidR="00B61104" w:rsidRPr="00590D84" w:rsidRDefault="00B61104" w:rsidP="00B61104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1386" w:type="dxa"/>
            <w:shd w:val="clear" w:color="auto" w:fill="auto"/>
          </w:tcPr>
          <w:p w14:paraId="62EDEC92" w14:textId="77777777" w:rsidR="00B61104" w:rsidRPr="00590D84" w:rsidRDefault="00B61104" w:rsidP="00B6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61104" w:rsidRPr="0048620E" w14:paraId="28E84381" w14:textId="77777777" w:rsidTr="00E93FD2">
        <w:tc>
          <w:tcPr>
            <w:tcW w:w="4228" w:type="dxa"/>
            <w:shd w:val="clear" w:color="auto" w:fill="auto"/>
          </w:tcPr>
          <w:p w14:paraId="067B0707" w14:textId="77777777" w:rsidR="00B61104" w:rsidRPr="0050472C" w:rsidRDefault="00B61104" w:rsidP="00B61104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  <w:r w:rsidRPr="0050472C"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>สำหรับปีสิ้นสุดวันที่</w:t>
            </w:r>
            <w:r w:rsidRPr="0050472C">
              <w:rPr>
                <w:rFonts w:ascii="Angsana New" w:hAnsi="Angsana New"/>
                <w:sz w:val="30"/>
                <w:szCs w:val="30"/>
                <w:u w:val="none"/>
              </w:rPr>
              <w:t xml:space="preserve"> </w:t>
            </w:r>
            <w:r w:rsidRPr="0050472C"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>31 ธันวาคม 255</w:t>
            </w:r>
            <w:r w:rsidRPr="0050472C">
              <w:rPr>
                <w:rFonts w:ascii="Angsana New" w:hAnsi="Angsana New"/>
                <w:sz w:val="30"/>
                <w:szCs w:val="30"/>
                <w:u w:val="none"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14:paraId="38C93E35" w14:textId="77777777" w:rsidR="00B61104" w:rsidRPr="00590D84" w:rsidRDefault="00B61104" w:rsidP="00B61104">
            <w:pPr>
              <w:tabs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1B64469B" w14:textId="77777777" w:rsidR="00B61104" w:rsidRPr="00590D84" w:rsidRDefault="00B61104" w:rsidP="00B61104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1551" w:type="dxa"/>
            <w:shd w:val="clear" w:color="auto" w:fill="auto"/>
          </w:tcPr>
          <w:p w14:paraId="70F5697E" w14:textId="77777777" w:rsidR="00B61104" w:rsidRPr="00590D84" w:rsidRDefault="00B61104" w:rsidP="00B6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1DD0807" w14:textId="77777777" w:rsidR="00B61104" w:rsidRPr="00590D84" w:rsidRDefault="00B61104" w:rsidP="00B61104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1386" w:type="dxa"/>
            <w:shd w:val="clear" w:color="auto" w:fill="auto"/>
          </w:tcPr>
          <w:p w14:paraId="6789B4C1" w14:textId="77777777" w:rsidR="00B61104" w:rsidRPr="00590D84" w:rsidRDefault="00B61104" w:rsidP="00B6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61104" w:rsidRPr="0048620E" w14:paraId="4D9DC3DE" w14:textId="77777777" w:rsidTr="00E93FD2">
        <w:tc>
          <w:tcPr>
            <w:tcW w:w="4228" w:type="dxa"/>
            <w:shd w:val="clear" w:color="auto" w:fill="auto"/>
          </w:tcPr>
          <w:p w14:paraId="71727B36" w14:textId="77777777" w:rsidR="00B61104" w:rsidRPr="00590D84" w:rsidRDefault="00B61104" w:rsidP="00B61104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  <w:r w:rsidRPr="00590D84"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</w:rPr>
              <w:t>รายได้จากการขายและการให้บริการ</w:t>
            </w:r>
          </w:p>
        </w:tc>
        <w:tc>
          <w:tcPr>
            <w:tcW w:w="1440" w:type="dxa"/>
            <w:shd w:val="clear" w:color="auto" w:fill="auto"/>
          </w:tcPr>
          <w:p w14:paraId="4FEDAE2B" w14:textId="77777777" w:rsidR="00B61104" w:rsidRPr="00393D2C" w:rsidRDefault="00393D2C" w:rsidP="00B6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93D2C">
              <w:rPr>
                <w:rFonts w:ascii="Angsana New" w:hAnsi="Angsana New"/>
                <w:sz w:val="30"/>
                <w:szCs w:val="30"/>
              </w:rPr>
              <w:t>643,348</w:t>
            </w:r>
          </w:p>
        </w:tc>
        <w:tc>
          <w:tcPr>
            <w:tcW w:w="249" w:type="dxa"/>
            <w:shd w:val="clear" w:color="auto" w:fill="auto"/>
          </w:tcPr>
          <w:p w14:paraId="6C3F82A8" w14:textId="77777777" w:rsidR="00B61104" w:rsidRPr="00590D84" w:rsidRDefault="00B61104" w:rsidP="00B61104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1551" w:type="dxa"/>
            <w:shd w:val="clear" w:color="auto" w:fill="auto"/>
          </w:tcPr>
          <w:p w14:paraId="5B845B78" w14:textId="0E4ABC2D" w:rsidR="00B61104" w:rsidRPr="00816A4D" w:rsidRDefault="004C28C0" w:rsidP="00525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179B4">
              <w:rPr>
                <w:rFonts w:ascii="Angsana New" w:hAnsi="Angsana New"/>
                <w:sz w:val="30"/>
                <w:szCs w:val="30"/>
              </w:rPr>
              <w:t>16,195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FB5EEEB" w14:textId="77777777" w:rsidR="00B61104" w:rsidRPr="00590D84" w:rsidRDefault="00B61104" w:rsidP="00B61104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1386" w:type="dxa"/>
            <w:shd w:val="clear" w:color="auto" w:fill="auto"/>
          </w:tcPr>
          <w:p w14:paraId="019BB5E5" w14:textId="79904F6D" w:rsidR="00B61104" w:rsidRPr="00816A4D" w:rsidRDefault="00816A4D" w:rsidP="00F03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16A4D">
              <w:rPr>
                <w:rFonts w:ascii="Angsana New" w:hAnsi="Angsana New"/>
                <w:sz w:val="30"/>
                <w:szCs w:val="30"/>
              </w:rPr>
              <w:t>6</w:t>
            </w:r>
            <w:r w:rsidR="008179B4">
              <w:rPr>
                <w:rFonts w:ascii="Angsana New" w:hAnsi="Angsana New"/>
                <w:sz w:val="30"/>
                <w:szCs w:val="30"/>
              </w:rPr>
              <w:t>27,153</w:t>
            </w:r>
          </w:p>
        </w:tc>
      </w:tr>
      <w:tr w:rsidR="00827EA2" w:rsidRPr="0048620E" w14:paraId="21320DEE" w14:textId="77777777" w:rsidTr="00827EA2">
        <w:tc>
          <w:tcPr>
            <w:tcW w:w="4228" w:type="dxa"/>
            <w:shd w:val="clear" w:color="auto" w:fill="auto"/>
          </w:tcPr>
          <w:p w14:paraId="7A82361E" w14:textId="77777777" w:rsidR="00827EA2" w:rsidDel="00337B76" w:rsidRDefault="00827EA2" w:rsidP="00816A4D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06329B0" w14:textId="77777777" w:rsidR="00827EA2" w:rsidRDefault="00827EA2" w:rsidP="0081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27432A78" w14:textId="77777777" w:rsidR="00827EA2" w:rsidRPr="00590D84" w:rsidRDefault="00827EA2" w:rsidP="00816A4D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1551" w:type="dxa"/>
            <w:shd w:val="clear" w:color="auto" w:fill="auto"/>
          </w:tcPr>
          <w:p w14:paraId="56C0F5DD" w14:textId="77777777" w:rsidR="00827EA2" w:rsidRDefault="00827EA2" w:rsidP="0081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3A508EF" w14:textId="77777777" w:rsidR="00827EA2" w:rsidRPr="00590D84" w:rsidRDefault="00827EA2" w:rsidP="00816A4D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1386" w:type="dxa"/>
            <w:shd w:val="clear" w:color="auto" w:fill="auto"/>
          </w:tcPr>
          <w:p w14:paraId="2D549703" w14:textId="77777777" w:rsidR="00827EA2" w:rsidRDefault="00827EA2" w:rsidP="00525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16A4D" w:rsidRPr="0048620E" w14:paraId="3E7801B9" w14:textId="77777777" w:rsidTr="00E93FD2">
        <w:tc>
          <w:tcPr>
            <w:tcW w:w="4228" w:type="dxa"/>
            <w:shd w:val="clear" w:color="auto" w:fill="auto"/>
          </w:tcPr>
          <w:p w14:paraId="1130A974" w14:textId="4FB07EC0" w:rsidR="00816A4D" w:rsidRPr="00590D84" w:rsidRDefault="00337B76" w:rsidP="00816A4D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none"/>
                <w:cs/>
                <w:lang w:val="en-US"/>
              </w:rPr>
              <w:t>ขาดทุน</w:t>
            </w:r>
            <w:r w:rsidR="00816A4D" w:rsidRPr="00590D84"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>สำหรับปี</w:t>
            </w:r>
          </w:p>
        </w:tc>
        <w:tc>
          <w:tcPr>
            <w:tcW w:w="1440" w:type="dxa"/>
            <w:shd w:val="clear" w:color="auto" w:fill="auto"/>
          </w:tcPr>
          <w:p w14:paraId="12E18F00" w14:textId="063EB180" w:rsidR="00816A4D" w:rsidRPr="00590D84" w:rsidRDefault="00337B76" w:rsidP="0081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(88,</w:t>
            </w:r>
            <w:r w:rsidR="00A83C97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="005F58D7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7237ADE4" w14:textId="77777777" w:rsidR="00816A4D" w:rsidRPr="00590D84" w:rsidRDefault="00816A4D" w:rsidP="00816A4D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1551" w:type="dxa"/>
            <w:shd w:val="clear" w:color="auto" w:fill="auto"/>
          </w:tcPr>
          <w:p w14:paraId="5D16FB30" w14:textId="6DB759A6" w:rsidR="00816A4D" w:rsidRPr="00816A4D" w:rsidRDefault="00F03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C0675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C0675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8179B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4B48B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5AF47EA" w14:textId="77777777" w:rsidR="00816A4D" w:rsidRPr="00590D84" w:rsidRDefault="00816A4D" w:rsidP="00816A4D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1386" w:type="dxa"/>
            <w:shd w:val="clear" w:color="auto" w:fill="auto"/>
          </w:tcPr>
          <w:p w14:paraId="4066AFEE" w14:textId="759F732E" w:rsidR="00816A4D" w:rsidRPr="00590D84" w:rsidRDefault="006D3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337B76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CC067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337B7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C0675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  <w:r w:rsidR="005F58D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816A4D" w:rsidRPr="00816A4D" w14:paraId="2C6EEEEB" w14:textId="77777777" w:rsidTr="00E93FD2">
        <w:tc>
          <w:tcPr>
            <w:tcW w:w="4228" w:type="dxa"/>
            <w:shd w:val="clear" w:color="auto" w:fill="auto"/>
          </w:tcPr>
          <w:p w14:paraId="12C92E48" w14:textId="77777777" w:rsidR="00816A4D" w:rsidRPr="00E93FD2" w:rsidRDefault="00816A4D" w:rsidP="00816A4D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rPr>
                <w:rFonts w:ascii="Angsana New" w:hAnsi="Angsana New"/>
                <w:spacing w:val="-4"/>
                <w:sz w:val="30"/>
                <w:szCs w:val="30"/>
                <w:u w:val="none"/>
                <w:cs/>
                <w:lang w:val="en-US"/>
              </w:rPr>
            </w:pPr>
            <w:r w:rsidRPr="00E93FD2">
              <w:rPr>
                <w:rFonts w:ascii="Angsana New" w:hAnsi="Angsana New"/>
                <w:spacing w:val="-4"/>
                <w:sz w:val="30"/>
                <w:szCs w:val="30"/>
                <w:u w:val="none"/>
                <w:cs/>
              </w:rPr>
              <w:t>กำไร (ขาดทุน) เบ็ดเสร็จอื่นสำหรับปี</w:t>
            </w:r>
            <w:r w:rsidRPr="00E93FD2">
              <w:rPr>
                <w:rFonts w:ascii="Angsana New" w:hAnsi="Angsana New"/>
                <w:spacing w:val="-4"/>
                <w:sz w:val="30"/>
                <w:szCs w:val="30"/>
                <w:u w:val="none"/>
                <w:lang w:val="en-US"/>
              </w:rPr>
              <w:t xml:space="preserve"> - </w:t>
            </w:r>
            <w:r w:rsidRPr="00E93FD2">
              <w:rPr>
                <w:rFonts w:ascii="Angsana New" w:hAnsi="Angsana New"/>
                <w:spacing w:val="-4"/>
                <w:sz w:val="30"/>
                <w:szCs w:val="30"/>
                <w:u w:val="none"/>
                <w:cs/>
                <w:lang w:val="en-US"/>
              </w:rPr>
              <w:t>สุทธิทางภาษี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013BBA" w14:textId="77777777" w:rsidR="00816A4D" w:rsidRPr="00590D84" w:rsidRDefault="00816A4D" w:rsidP="0081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(2,432)</w:t>
            </w:r>
          </w:p>
        </w:tc>
        <w:tc>
          <w:tcPr>
            <w:tcW w:w="249" w:type="dxa"/>
            <w:shd w:val="clear" w:color="auto" w:fill="auto"/>
          </w:tcPr>
          <w:p w14:paraId="095D1D10" w14:textId="77777777" w:rsidR="00816A4D" w:rsidRPr="00590D84" w:rsidRDefault="00816A4D" w:rsidP="00816A4D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auto"/>
          </w:tcPr>
          <w:p w14:paraId="5430995F" w14:textId="656C3FE2" w:rsidR="00816A4D" w:rsidRPr="00590D84" w:rsidRDefault="00816A4D" w:rsidP="0081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78B1F1" w14:textId="77777777" w:rsidR="00816A4D" w:rsidRPr="00590D84" w:rsidRDefault="00816A4D" w:rsidP="00816A4D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1C4F61FD" w14:textId="66823193" w:rsidR="00816A4D" w:rsidRPr="00AB5C18" w:rsidRDefault="00AB5C18" w:rsidP="0081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5C18">
              <w:rPr>
                <w:rFonts w:ascii="Angsana New" w:hAnsi="Angsana New"/>
                <w:b/>
                <w:bCs/>
                <w:sz w:val="30"/>
                <w:szCs w:val="30"/>
              </w:rPr>
              <w:t>(2,432</w:t>
            </w:r>
            <w:r w:rsidR="00816A4D" w:rsidRPr="00AB5C1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816A4D" w:rsidRPr="0048620E" w14:paraId="0C92C3E8" w14:textId="77777777" w:rsidTr="00E93FD2">
        <w:tc>
          <w:tcPr>
            <w:tcW w:w="4228" w:type="dxa"/>
            <w:shd w:val="clear" w:color="auto" w:fill="auto"/>
          </w:tcPr>
          <w:p w14:paraId="36D07634" w14:textId="01A094E1" w:rsidR="00816A4D" w:rsidRPr="00590D84" w:rsidRDefault="00816A4D" w:rsidP="00816A4D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>กำไรขาดทุน</w:t>
            </w:r>
            <w:r w:rsidRPr="00590D84"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>เบ็ดเสร็จรวมสำหรับปี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5371A5" w14:textId="01129224" w:rsidR="00816A4D" w:rsidRPr="00590D84" w:rsidRDefault="006D3468" w:rsidP="0081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(90,7</w:t>
            </w:r>
            <w:r w:rsidR="005F58D7">
              <w:rPr>
                <w:rFonts w:ascii="Angsana New" w:hAnsi="Angsana New"/>
                <w:b/>
                <w:bCs/>
                <w:sz w:val="30"/>
                <w:szCs w:val="30"/>
              </w:rPr>
              <w:t>09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7A3BAF17" w14:textId="77777777" w:rsidR="00816A4D" w:rsidRPr="00590D84" w:rsidRDefault="00816A4D" w:rsidP="00816A4D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15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B8F1C6" w14:textId="1D63DF16" w:rsidR="00816A4D" w:rsidRPr="00590D84" w:rsidRDefault="00F03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C0675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C0675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8179B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4B48B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82032D6" w14:textId="77777777" w:rsidR="00816A4D" w:rsidRPr="00816A4D" w:rsidRDefault="00816A4D" w:rsidP="00816A4D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tabs>
                <w:tab w:val="decimal" w:pos="1258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  <w:lang w:val="en-US" w:eastAsia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4B29E4" w14:textId="02E08439" w:rsidR="00816A4D" w:rsidRPr="00590D84" w:rsidRDefault="00337B76" w:rsidP="005F5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(106,</w:t>
            </w:r>
            <w:r w:rsidR="00CC0675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  <w:r w:rsidR="005F58D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816A4D" w:rsidRPr="0048620E" w14:paraId="305D838F" w14:textId="77777777" w:rsidTr="00E93FD2">
        <w:tc>
          <w:tcPr>
            <w:tcW w:w="4228" w:type="dxa"/>
            <w:shd w:val="clear" w:color="auto" w:fill="auto"/>
          </w:tcPr>
          <w:p w14:paraId="757257F8" w14:textId="77777777" w:rsidR="00816A4D" w:rsidRPr="009E64CE" w:rsidRDefault="00816A4D" w:rsidP="00816A4D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highlight w:val="yellow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EA5CA3E" w14:textId="77777777" w:rsidR="00816A4D" w:rsidRPr="009E64CE" w:rsidRDefault="00816A4D" w:rsidP="00816A4D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9" w:type="dxa"/>
            <w:shd w:val="clear" w:color="auto" w:fill="auto"/>
          </w:tcPr>
          <w:p w14:paraId="794C7DD1" w14:textId="77777777" w:rsidR="00816A4D" w:rsidRPr="009E64CE" w:rsidRDefault="00816A4D" w:rsidP="00816A4D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highlight w:val="yellow"/>
                <w:u w:val="none"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  <w:shd w:val="clear" w:color="auto" w:fill="auto"/>
          </w:tcPr>
          <w:p w14:paraId="0683BE34" w14:textId="77777777" w:rsidR="00816A4D" w:rsidRPr="009E64CE" w:rsidRDefault="00816A4D" w:rsidP="0081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07248D5D" w14:textId="77777777" w:rsidR="00816A4D" w:rsidRPr="009E64CE" w:rsidRDefault="00816A4D" w:rsidP="00816A4D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highlight w:val="yellow"/>
                <w:u w:val="none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</w:tcPr>
          <w:p w14:paraId="204FCC4E" w14:textId="77777777" w:rsidR="00816A4D" w:rsidRPr="009E64CE" w:rsidRDefault="00816A4D" w:rsidP="0081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16A4D" w:rsidRPr="0048620E" w14:paraId="0D1C9FA0" w14:textId="77777777" w:rsidTr="00E93FD2">
        <w:tc>
          <w:tcPr>
            <w:tcW w:w="4228" w:type="dxa"/>
            <w:shd w:val="clear" w:color="auto" w:fill="auto"/>
          </w:tcPr>
          <w:p w14:paraId="0E8CD9C5" w14:textId="77777777" w:rsidR="00816A4D" w:rsidRPr="00B61104" w:rsidRDefault="00816A4D" w:rsidP="00816A4D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u w:val="none"/>
                <w:cs/>
                <w:lang w:val="en-US"/>
              </w:rPr>
            </w:pPr>
            <w:r w:rsidRPr="00590D84">
              <w:rPr>
                <w:rFonts w:ascii="Angsana New" w:hAnsi="Angsana New" w:hint="cs"/>
                <w:sz w:val="30"/>
                <w:szCs w:val="30"/>
                <w:u w:val="none"/>
                <w:cs/>
                <w:lang w:val="en-US"/>
              </w:rPr>
              <w:t xml:space="preserve">ขาดทุนต่อหุ้นขั้นพื้นฐานและปรับลด </w:t>
            </w:r>
            <w:r w:rsidRPr="00590D84">
              <w:rPr>
                <w:rFonts w:ascii="Angsana New" w:hAnsi="Angsana New" w:hint="cs"/>
                <w:i/>
                <w:iCs/>
                <w:sz w:val="30"/>
                <w:szCs w:val="30"/>
                <w:u w:val="none"/>
                <w:cs/>
                <w:lang w:val="en-US"/>
              </w:rPr>
              <w:t>(บาท)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4C8B25B8" w14:textId="77777777" w:rsidR="00816A4D" w:rsidRPr="0050472C" w:rsidRDefault="00816A4D" w:rsidP="00816A4D">
            <w:pPr>
              <w:tabs>
                <w:tab w:val="clear" w:pos="227"/>
                <w:tab w:val="left" w:pos="252"/>
                <w:tab w:val="decimal" w:pos="1062"/>
              </w:tabs>
              <w:ind w:left="612" w:right="-46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50472C">
              <w:rPr>
                <w:rFonts w:ascii="Angsana New" w:hAnsi="Angsana New"/>
                <w:b/>
                <w:bCs/>
                <w:sz w:val="30"/>
                <w:szCs w:val="30"/>
              </w:rPr>
              <w:t>(0.02)</w:t>
            </w:r>
          </w:p>
        </w:tc>
        <w:tc>
          <w:tcPr>
            <w:tcW w:w="249" w:type="dxa"/>
            <w:shd w:val="clear" w:color="auto" w:fill="auto"/>
          </w:tcPr>
          <w:p w14:paraId="1132E4CE" w14:textId="77777777" w:rsidR="00816A4D" w:rsidRPr="0050472C" w:rsidRDefault="00816A4D" w:rsidP="00816A4D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u w:val="none"/>
              </w:rPr>
            </w:pPr>
          </w:p>
        </w:tc>
        <w:tc>
          <w:tcPr>
            <w:tcW w:w="1551" w:type="dxa"/>
            <w:tcBorders>
              <w:bottom w:val="double" w:sz="4" w:space="0" w:color="auto"/>
            </w:tcBorders>
            <w:shd w:val="clear" w:color="auto" w:fill="auto"/>
          </w:tcPr>
          <w:p w14:paraId="688067F5" w14:textId="22493FF1" w:rsidR="00816A4D" w:rsidRPr="00816A4D" w:rsidRDefault="00816A4D" w:rsidP="0081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6A4D">
              <w:rPr>
                <w:rFonts w:ascii="Angsana New" w:hAnsi="Angsana New"/>
                <w:b/>
                <w:bCs/>
                <w:sz w:val="30"/>
                <w:szCs w:val="30"/>
              </w:rPr>
              <w:t>(0.01)</w:t>
            </w:r>
          </w:p>
        </w:tc>
        <w:tc>
          <w:tcPr>
            <w:tcW w:w="236" w:type="dxa"/>
            <w:shd w:val="clear" w:color="auto" w:fill="auto"/>
          </w:tcPr>
          <w:p w14:paraId="212119E4" w14:textId="77777777" w:rsidR="00816A4D" w:rsidRPr="00816A4D" w:rsidRDefault="00816A4D" w:rsidP="00816A4D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  <w:shd w:val="clear" w:color="auto" w:fill="auto"/>
          </w:tcPr>
          <w:p w14:paraId="0DEB0B49" w14:textId="236B64A0" w:rsidR="00816A4D" w:rsidRPr="00816A4D" w:rsidRDefault="00816A4D" w:rsidP="00816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6A4D">
              <w:rPr>
                <w:rFonts w:ascii="Angsana New" w:hAnsi="Angsana New"/>
                <w:b/>
                <w:bCs/>
                <w:sz w:val="30"/>
                <w:szCs w:val="30"/>
              </w:rPr>
              <w:t>(0.03)</w:t>
            </w:r>
          </w:p>
        </w:tc>
      </w:tr>
    </w:tbl>
    <w:p w14:paraId="1E248821" w14:textId="77777777" w:rsidR="0062446C" w:rsidRPr="009F4D43" w:rsidRDefault="0062446C" w:rsidP="00493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A872D01" w14:textId="77777777" w:rsidR="00334196" w:rsidRPr="002A6D94" w:rsidRDefault="0062446C" w:rsidP="00493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334196" w:rsidRPr="002A6D94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334196" w:rsidRPr="002A6D94">
        <w:rPr>
          <w:rFonts w:ascii="Angsana New" w:hAnsi="Angsana New"/>
          <w:b/>
          <w:bCs/>
          <w:sz w:val="30"/>
          <w:szCs w:val="30"/>
        </w:rPr>
        <w:tab/>
      </w:r>
      <w:r w:rsidR="00334196" w:rsidRPr="002A6D94"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2ED68975" w14:textId="77777777" w:rsidR="00334196" w:rsidRDefault="00334196" w:rsidP="00953094">
      <w:pPr>
        <w:pStyle w:val="AccPolicyalternative"/>
        <w:tabs>
          <w:tab w:val="clear" w:pos="540"/>
        </w:tabs>
        <w:ind w:left="567" w:right="0"/>
        <w:rPr>
          <w:sz w:val="24"/>
          <w:szCs w:val="24"/>
        </w:rPr>
      </w:pPr>
    </w:p>
    <w:p w14:paraId="1A77115B" w14:textId="1340811F" w:rsidR="0050472C" w:rsidRPr="00AD5862" w:rsidRDefault="0050472C" w:rsidP="0050472C">
      <w:pPr>
        <w:pStyle w:val="AccPolicyalternative"/>
        <w:tabs>
          <w:tab w:val="clear" w:pos="540"/>
        </w:tabs>
        <w:ind w:left="567" w:right="0"/>
        <w:rPr>
          <w:cs/>
        </w:rPr>
      </w:pPr>
      <w:r w:rsidRPr="00AD5862">
        <w:rPr>
          <w:rFonts w:hint="cs"/>
          <w:cs/>
        </w:rPr>
        <w:t xml:space="preserve">เมื่อวันที่ </w:t>
      </w:r>
      <w:r w:rsidRPr="00AD5862">
        <w:t xml:space="preserve">30 </w:t>
      </w:r>
      <w:r w:rsidRPr="00AD5862">
        <w:rPr>
          <w:rFonts w:hint="cs"/>
          <w:cs/>
        </w:rPr>
        <w:t xml:space="preserve">ธันวาคม </w:t>
      </w:r>
      <w:r w:rsidRPr="00AD5862">
        <w:t xml:space="preserve">2560 </w:t>
      </w:r>
      <w:r w:rsidRPr="00AD5862">
        <w:rPr>
          <w:rFonts w:hint="cs"/>
          <w:cs/>
        </w:rPr>
        <w:t xml:space="preserve">กลุ่มบริษัทและบริษัทได้เปลี่ยนแปลงนโยบายการบัญชีเกี่ยวกับการวัดมูลค่าภายหลังการรับรู้รายการของที่ดินจากวิธีราคาทุนเป็นวิธีการตีราคาใหม่ การเปลี่ยนแปลงนโยบายบัญชีได้ถือปฏิบัติโดยเปลี่ยนทันทีเป็นต้นไป มูลค่ายุติธรรมของที่ดินที่ได้รับการประเมินของกลุ่มบริษัทและบริษัทมีจำนวน </w:t>
      </w:r>
      <w:r w:rsidRPr="00AD5862">
        <w:t xml:space="preserve">741.97 </w:t>
      </w:r>
      <w:r w:rsidRPr="00AD5862">
        <w:rPr>
          <w:rFonts w:hint="cs"/>
          <w:cs/>
        </w:rPr>
        <w:t>ล้านบาท</w:t>
      </w:r>
      <w:r w:rsidR="00AD5862" w:rsidRPr="00AD5862">
        <w:rPr>
          <w:rFonts w:hint="cs"/>
          <w:cs/>
        </w:rPr>
        <w:t xml:space="preserve"> และ </w:t>
      </w:r>
      <w:r w:rsidR="00AD5862" w:rsidRPr="00AD5862">
        <w:t xml:space="preserve">344.27 </w:t>
      </w:r>
      <w:r w:rsidR="00AD5862" w:rsidRPr="00AD5862">
        <w:rPr>
          <w:rFonts w:hint="cs"/>
          <w:cs/>
        </w:rPr>
        <w:t xml:space="preserve">ล้านบาท ตามลำดับ มูลค่าตามบัญชีของที่ดินดังกล่าวมีจำนวน </w:t>
      </w:r>
      <w:r w:rsidR="00AD5862" w:rsidRPr="00AD5862">
        <w:t xml:space="preserve">537.04 </w:t>
      </w:r>
      <w:r w:rsidR="00AD5862" w:rsidRPr="00AD5862">
        <w:rPr>
          <w:rFonts w:hint="cs"/>
          <w:cs/>
        </w:rPr>
        <w:t xml:space="preserve">ล้านบาท และ </w:t>
      </w:r>
      <w:r w:rsidR="00AD5862" w:rsidRPr="00AD5862">
        <w:t xml:space="preserve">304.01 </w:t>
      </w:r>
      <w:r w:rsidR="00AD5862" w:rsidRPr="00AD5862">
        <w:rPr>
          <w:rFonts w:hint="cs"/>
          <w:cs/>
        </w:rPr>
        <w:t xml:space="preserve">ล้านบาท ตามลำดับ ผลกระทบต่องบการเงินปี </w:t>
      </w:r>
      <w:r w:rsidR="00AD5862" w:rsidRPr="00AD5862">
        <w:t xml:space="preserve">2560 </w:t>
      </w:r>
      <w:r w:rsidR="009E64CE">
        <w:rPr>
          <w:rFonts w:hint="cs"/>
          <w:cs/>
        </w:rPr>
        <w:t>มี</w:t>
      </w:r>
      <w:r w:rsidR="00AD5862" w:rsidRPr="00AD5862">
        <w:rPr>
          <w:rFonts w:hint="cs"/>
          <w:cs/>
        </w:rPr>
        <w:t>ดังนี้</w:t>
      </w:r>
    </w:p>
    <w:p w14:paraId="35945B4A" w14:textId="77777777" w:rsidR="0050472C" w:rsidRPr="00534250" w:rsidRDefault="0050472C" w:rsidP="00953094">
      <w:pPr>
        <w:pStyle w:val="AccPolicyalternative"/>
        <w:tabs>
          <w:tab w:val="clear" w:pos="540"/>
        </w:tabs>
        <w:ind w:left="567" w:right="0"/>
        <w:rPr>
          <w:sz w:val="24"/>
          <w:szCs w:val="24"/>
        </w:rPr>
      </w:pPr>
    </w:p>
    <w:tbl>
      <w:tblPr>
        <w:tblW w:w="92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28"/>
        <w:gridCol w:w="1813"/>
        <w:gridCol w:w="267"/>
        <w:gridCol w:w="1795"/>
      </w:tblGrid>
      <w:tr w:rsidR="00834758" w:rsidRPr="007A2E9D" w14:paraId="5702456E" w14:textId="77777777" w:rsidTr="00351F24">
        <w:tc>
          <w:tcPr>
            <w:tcW w:w="2895" w:type="pct"/>
          </w:tcPr>
          <w:p w14:paraId="7D14B50A" w14:textId="77777777" w:rsidR="00834758" w:rsidRPr="00834758" w:rsidRDefault="00834758" w:rsidP="00923879">
            <w:pPr>
              <w:ind w:firstLine="7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5" w:type="pct"/>
          </w:tcPr>
          <w:p w14:paraId="5FF15D6B" w14:textId="77777777" w:rsidR="00AD5862" w:rsidRDefault="00AD5862" w:rsidP="00923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E72452F" w14:textId="77777777" w:rsidR="00834758" w:rsidRPr="00834758" w:rsidRDefault="00834758" w:rsidP="00923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47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20D4DBFE" w14:textId="77777777" w:rsidR="00834758" w:rsidRPr="00834758" w:rsidRDefault="00834758" w:rsidP="00923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5" w:type="pct"/>
          </w:tcPr>
          <w:p w14:paraId="2108506E" w14:textId="77777777" w:rsidR="00834758" w:rsidRPr="00834758" w:rsidRDefault="00834758" w:rsidP="00923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47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34758" w:rsidRPr="007A2E9D" w14:paraId="5BF10902" w14:textId="77777777" w:rsidTr="00351F24">
        <w:tc>
          <w:tcPr>
            <w:tcW w:w="2895" w:type="pct"/>
          </w:tcPr>
          <w:p w14:paraId="0D2E7304" w14:textId="77777777" w:rsidR="00834758" w:rsidRPr="00834758" w:rsidRDefault="00834758" w:rsidP="00923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05" w:type="pct"/>
            <w:gridSpan w:val="3"/>
          </w:tcPr>
          <w:p w14:paraId="49FF2310" w14:textId="77777777" w:rsidR="00834758" w:rsidRPr="00834758" w:rsidRDefault="00834758" w:rsidP="00923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47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64CE" w:rsidRPr="00D941EA" w14:paraId="3C047C91" w14:textId="77777777" w:rsidTr="009E64CE">
        <w:tc>
          <w:tcPr>
            <w:tcW w:w="2895" w:type="pct"/>
          </w:tcPr>
          <w:p w14:paraId="48F376A8" w14:textId="0FA0BC62" w:rsidR="009E64CE" w:rsidRPr="00AD5862" w:rsidRDefault="009E64CE" w:rsidP="009E64CE">
            <w:pPr>
              <w:pStyle w:val="acctmergecolhdg"/>
              <w:spacing w:line="240" w:lineRule="atLeast"/>
              <w:ind w:left="341" w:hanging="341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AD5862"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  <w:t xml:space="preserve">งบแสดงฐานะการเงิน </w:t>
            </w:r>
          </w:p>
        </w:tc>
        <w:tc>
          <w:tcPr>
            <w:tcW w:w="985" w:type="pct"/>
          </w:tcPr>
          <w:p w14:paraId="4B98FB71" w14:textId="77777777" w:rsidR="009E64CE" w:rsidRPr="00834758" w:rsidRDefault="009E64CE" w:rsidP="00923879">
            <w:pPr>
              <w:pStyle w:val="acctmergecolhdg"/>
              <w:spacing w:line="240" w:lineRule="atLeast"/>
              <w:ind w:left="341" w:hanging="341"/>
              <w:jc w:val="left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46F2F9B0" w14:textId="77777777" w:rsidR="009E64CE" w:rsidRPr="00834758" w:rsidRDefault="009E64CE" w:rsidP="00923879">
            <w:pPr>
              <w:pStyle w:val="acctmergecolhdg"/>
              <w:spacing w:line="240" w:lineRule="atLeast"/>
              <w:ind w:left="341" w:hanging="341"/>
              <w:jc w:val="left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75" w:type="pct"/>
          </w:tcPr>
          <w:p w14:paraId="5AA9B7FE" w14:textId="77777777" w:rsidR="009E64CE" w:rsidRPr="00834758" w:rsidRDefault="009E64CE" w:rsidP="00923879">
            <w:pPr>
              <w:pStyle w:val="acctmergecolhdg"/>
              <w:spacing w:line="240" w:lineRule="atLeast"/>
              <w:ind w:left="341" w:hanging="341"/>
              <w:jc w:val="left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9E64CE" w:rsidRPr="007A2E9D" w14:paraId="4C8C3A14" w14:textId="77777777" w:rsidTr="009E64CE">
        <w:tc>
          <w:tcPr>
            <w:tcW w:w="2895" w:type="pct"/>
          </w:tcPr>
          <w:p w14:paraId="52820CA7" w14:textId="2467AB1C" w:rsidR="009E64CE" w:rsidRPr="00834758" w:rsidRDefault="009E64CE" w:rsidP="00923879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D5862"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AD5862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 xml:space="preserve">31 </w:t>
            </w:r>
            <w:r w:rsidRPr="00AD5862"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  <w:t>ธันวาคม</w:t>
            </w:r>
            <w:r w:rsidRPr="00AD5862">
              <w:rPr>
                <w:rFonts w:ascii="Angsana New" w:hAnsi="Angsana New" w:cs="Angsana New" w:hint="cs"/>
                <w:bCs/>
                <w:sz w:val="30"/>
                <w:szCs w:val="30"/>
                <w:rtl/>
                <w:cs/>
                <w:lang w:val="en-US"/>
              </w:rPr>
              <w:t xml:space="preserve"> </w:t>
            </w:r>
            <w:r w:rsidRPr="00AD5862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985" w:type="pct"/>
          </w:tcPr>
          <w:p w14:paraId="0E77B641" w14:textId="77777777" w:rsidR="009E64CE" w:rsidRDefault="009E64CE" w:rsidP="004A7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197A6C5" w14:textId="77777777" w:rsidR="009E64CE" w:rsidRPr="00834758" w:rsidRDefault="009E64CE" w:rsidP="00923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5" w:type="pct"/>
          </w:tcPr>
          <w:p w14:paraId="7C14FF1F" w14:textId="77777777" w:rsidR="009E64CE" w:rsidRDefault="009E64CE" w:rsidP="00234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64CE" w:rsidRPr="007A2E9D" w14:paraId="5E9C2A75" w14:textId="77777777" w:rsidTr="009E64CE">
        <w:tc>
          <w:tcPr>
            <w:tcW w:w="2895" w:type="pct"/>
          </w:tcPr>
          <w:p w14:paraId="586B1DA7" w14:textId="77777777" w:rsidR="009E64CE" w:rsidRPr="00834758" w:rsidRDefault="009E64CE" w:rsidP="00923879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475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ที่ดิน อาคารและอุปกรณ์เพิ่มขึ้น</w:t>
            </w:r>
          </w:p>
        </w:tc>
        <w:tc>
          <w:tcPr>
            <w:tcW w:w="985" w:type="pct"/>
          </w:tcPr>
          <w:p w14:paraId="6A0472DA" w14:textId="13BBF022" w:rsidR="009E64CE" w:rsidRPr="00834758" w:rsidRDefault="009E64CE" w:rsidP="009E6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/>
              <w:ind w:left="-108" w:right="46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204,92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45" w:type="pct"/>
          </w:tcPr>
          <w:p w14:paraId="47B7171F" w14:textId="77777777" w:rsidR="009E64CE" w:rsidRPr="00834758" w:rsidRDefault="009E64CE" w:rsidP="00923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5" w:type="pct"/>
          </w:tcPr>
          <w:p w14:paraId="7C658B41" w14:textId="16D12BCC" w:rsidR="009E64CE" w:rsidRPr="00834758" w:rsidRDefault="009E64CE" w:rsidP="009E6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45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40,256</w:t>
            </w:r>
          </w:p>
        </w:tc>
      </w:tr>
      <w:tr w:rsidR="009E64CE" w:rsidRPr="007A2E9D" w14:paraId="469E39D9" w14:textId="77777777" w:rsidTr="009E64CE">
        <w:tc>
          <w:tcPr>
            <w:tcW w:w="2895" w:type="pct"/>
          </w:tcPr>
          <w:p w14:paraId="2815AF6F" w14:textId="77777777" w:rsidR="009E64CE" w:rsidRPr="00834758" w:rsidRDefault="009E64CE" w:rsidP="00923879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475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985" w:type="pct"/>
          </w:tcPr>
          <w:p w14:paraId="03A48F55" w14:textId="463C272B" w:rsidR="009E64CE" w:rsidRPr="00834758" w:rsidRDefault="009E64CE" w:rsidP="009E6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1133"/>
              </w:tabs>
              <w:spacing w:after="0"/>
              <w:ind w:left="-108" w:right="46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19,876</w:t>
            </w:r>
          </w:p>
        </w:tc>
        <w:tc>
          <w:tcPr>
            <w:tcW w:w="145" w:type="pct"/>
          </w:tcPr>
          <w:p w14:paraId="5B1B6527" w14:textId="77777777" w:rsidR="009E64CE" w:rsidRPr="00834758" w:rsidRDefault="009E64CE" w:rsidP="00923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5" w:type="pct"/>
          </w:tcPr>
          <w:p w14:paraId="7A7DC93E" w14:textId="10EA5619" w:rsidR="009E64CE" w:rsidRPr="00834758" w:rsidRDefault="009E64CE" w:rsidP="009E6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45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8,051</w:t>
            </w:r>
          </w:p>
        </w:tc>
      </w:tr>
      <w:tr w:rsidR="009E64CE" w:rsidRPr="00AD5862" w14:paraId="6C75FFCC" w14:textId="77777777" w:rsidTr="009E64CE">
        <w:tc>
          <w:tcPr>
            <w:tcW w:w="2895" w:type="pct"/>
          </w:tcPr>
          <w:p w14:paraId="773B1190" w14:textId="3C06C765" w:rsidR="009E64CE" w:rsidRPr="00834758" w:rsidRDefault="009E64CE" w:rsidP="00923879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ส่วนของผู้ถือหุ้นของบริษัทเพิ่มขึ้น</w:t>
            </w:r>
          </w:p>
        </w:tc>
        <w:tc>
          <w:tcPr>
            <w:tcW w:w="985" w:type="pct"/>
          </w:tcPr>
          <w:p w14:paraId="630FA2D3" w14:textId="62D6759C" w:rsidR="009E64CE" w:rsidRPr="00834758" w:rsidRDefault="00C56C45" w:rsidP="009E6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1133"/>
              </w:tabs>
              <w:spacing w:after="0"/>
              <w:ind w:left="-108" w:right="46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167,165</w:t>
            </w:r>
          </w:p>
        </w:tc>
        <w:tc>
          <w:tcPr>
            <w:tcW w:w="145" w:type="pct"/>
          </w:tcPr>
          <w:p w14:paraId="69E6593C" w14:textId="77777777" w:rsidR="009E64CE" w:rsidRPr="00834758" w:rsidRDefault="009E64CE" w:rsidP="00923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5" w:type="pct"/>
          </w:tcPr>
          <w:p w14:paraId="4EE2C395" w14:textId="2EC9DC4D" w:rsidR="009E64CE" w:rsidRPr="00834758" w:rsidRDefault="009E64CE" w:rsidP="009E6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45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32,205</w:t>
            </w:r>
          </w:p>
        </w:tc>
      </w:tr>
      <w:tr w:rsidR="009E64CE" w:rsidRPr="00AD5862" w14:paraId="06CC6943" w14:textId="77777777" w:rsidTr="009E64CE">
        <w:tc>
          <w:tcPr>
            <w:tcW w:w="2895" w:type="pct"/>
          </w:tcPr>
          <w:p w14:paraId="05E318B1" w14:textId="6B1C36F8" w:rsidR="009E64CE" w:rsidRPr="00AD5862" w:rsidRDefault="009E64CE" w:rsidP="00923879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ส่วนได้เสียที่ไม่มีอำนาจควบคุมเพิ่มขึ้น</w:t>
            </w:r>
          </w:p>
        </w:tc>
        <w:tc>
          <w:tcPr>
            <w:tcW w:w="985" w:type="pct"/>
          </w:tcPr>
          <w:p w14:paraId="289A8299" w14:textId="700A7110" w:rsidR="009E64CE" w:rsidRPr="00834758" w:rsidRDefault="00C56C45" w:rsidP="009E6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1133"/>
              </w:tabs>
              <w:spacing w:after="0"/>
              <w:ind w:left="-108" w:right="46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17,886</w:t>
            </w:r>
          </w:p>
        </w:tc>
        <w:tc>
          <w:tcPr>
            <w:tcW w:w="145" w:type="pct"/>
          </w:tcPr>
          <w:p w14:paraId="4A90F655" w14:textId="77777777" w:rsidR="009E64CE" w:rsidRPr="00834758" w:rsidRDefault="009E64CE" w:rsidP="00923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5" w:type="pct"/>
          </w:tcPr>
          <w:p w14:paraId="680444B3" w14:textId="11153810" w:rsidR="009E64CE" w:rsidRPr="00834758" w:rsidRDefault="009E64CE" w:rsidP="00105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6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64CE" w:rsidRPr="00AD5862" w14:paraId="42B88658" w14:textId="77777777" w:rsidTr="009E64CE">
        <w:tc>
          <w:tcPr>
            <w:tcW w:w="2895" w:type="pct"/>
          </w:tcPr>
          <w:p w14:paraId="6AEEE7D5" w14:textId="2386B4E5" w:rsidR="009E64CE" w:rsidRPr="001A3A94" w:rsidRDefault="009E64CE" w:rsidP="00AD586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A3A9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รวมส่วนของผู้ถือหุ้นเพิ่มขึ้น</w:t>
            </w:r>
          </w:p>
        </w:tc>
        <w:tc>
          <w:tcPr>
            <w:tcW w:w="985" w:type="pct"/>
          </w:tcPr>
          <w:p w14:paraId="2949CF24" w14:textId="74869BCA" w:rsidR="009E64CE" w:rsidRPr="00AD5862" w:rsidRDefault="009E64CE" w:rsidP="00C43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1133"/>
              </w:tabs>
              <w:spacing w:after="0"/>
              <w:ind w:left="-108" w:right="46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D5862">
              <w:rPr>
                <w:rFonts w:ascii="Angsana New" w:hAnsi="Angsana New"/>
                <w:bCs/>
                <w:sz w:val="30"/>
                <w:szCs w:val="30"/>
              </w:rPr>
              <w:t>185,051</w:t>
            </w:r>
          </w:p>
        </w:tc>
        <w:tc>
          <w:tcPr>
            <w:tcW w:w="145" w:type="pct"/>
          </w:tcPr>
          <w:p w14:paraId="0F9C59F2" w14:textId="77777777" w:rsidR="009E64CE" w:rsidRPr="00AD5862" w:rsidRDefault="009E64CE" w:rsidP="00AD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75" w:type="pct"/>
          </w:tcPr>
          <w:p w14:paraId="2687CC62" w14:textId="1B13EAC9" w:rsidR="009E64CE" w:rsidRPr="00AD5862" w:rsidRDefault="009E64CE" w:rsidP="009E6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455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D5862">
              <w:rPr>
                <w:rFonts w:ascii="Angsana New" w:hAnsi="Angsana New"/>
                <w:bCs/>
                <w:sz w:val="30"/>
                <w:szCs w:val="30"/>
              </w:rPr>
              <w:t>32,205</w:t>
            </w:r>
          </w:p>
        </w:tc>
      </w:tr>
      <w:tr w:rsidR="009E64CE" w:rsidRPr="007A2E9D" w14:paraId="4BEE77E6" w14:textId="77777777" w:rsidTr="009E64CE">
        <w:tc>
          <w:tcPr>
            <w:tcW w:w="2895" w:type="pct"/>
          </w:tcPr>
          <w:p w14:paraId="3F1E0A15" w14:textId="77777777" w:rsidR="009E64CE" w:rsidRPr="00834758" w:rsidRDefault="009E64CE" w:rsidP="00923879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5" w:type="pct"/>
          </w:tcPr>
          <w:p w14:paraId="31BDE415" w14:textId="77777777" w:rsidR="009E64CE" w:rsidRPr="00834758" w:rsidRDefault="009E64CE" w:rsidP="009E6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  <w:tab w:val="decimal" w:pos="1133"/>
              </w:tabs>
              <w:spacing w:after="0"/>
              <w:ind w:left="-108" w:right="46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CE3C2D5" w14:textId="77777777" w:rsidR="009E64CE" w:rsidRPr="00834758" w:rsidRDefault="009E64CE" w:rsidP="00923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5" w:type="pct"/>
          </w:tcPr>
          <w:p w14:paraId="33908FEE" w14:textId="77777777" w:rsidR="009E64CE" w:rsidRPr="00834758" w:rsidRDefault="009E64CE" w:rsidP="009E6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/>
              <w:ind w:left="-108" w:right="45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E64CE" w:rsidRPr="007A2E9D" w14:paraId="3651B127" w14:textId="77777777" w:rsidTr="009E64CE">
        <w:tc>
          <w:tcPr>
            <w:tcW w:w="2895" w:type="pct"/>
          </w:tcPr>
          <w:p w14:paraId="167A959D" w14:textId="77777777" w:rsidR="009E64CE" w:rsidRPr="00AD5862" w:rsidRDefault="009E64CE" w:rsidP="00F970B8">
            <w:pPr>
              <w:pStyle w:val="acctmergecolhdg"/>
              <w:spacing w:line="240" w:lineRule="atLeast"/>
              <w:ind w:left="341" w:hanging="341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AD5862"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  <w:t>งบกำไรขาดทุนเบ็ดเสร็จ</w:t>
            </w:r>
          </w:p>
        </w:tc>
        <w:tc>
          <w:tcPr>
            <w:tcW w:w="985" w:type="pct"/>
          </w:tcPr>
          <w:p w14:paraId="0D2A6A84" w14:textId="77777777" w:rsidR="009E64CE" w:rsidRPr="00834758" w:rsidRDefault="009E64CE" w:rsidP="009E6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1133"/>
              </w:tabs>
              <w:spacing w:after="0"/>
              <w:ind w:left="-108" w:right="4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F450A8B" w14:textId="77777777" w:rsidR="009E64CE" w:rsidRPr="00834758" w:rsidRDefault="009E64CE" w:rsidP="00F970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5" w:type="pct"/>
          </w:tcPr>
          <w:p w14:paraId="7358F23B" w14:textId="77777777" w:rsidR="009E64CE" w:rsidRPr="00834758" w:rsidRDefault="009E64CE" w:rsidP="009E6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45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64CE" w:rsidRPr="007A2E9D" w14:paraId="5732A70F" w14:textId="77777777" w:rsidTr="009E64CE">
        <w:tc>
          <w:tcPr>
            <w:tcW w:w="2895" w:type="pct"/>
          </w:tcPr>
          <w:p w14:paraId="7705F869" w14:textId="702CEAA6" w:rsidR="009E64CE" w:rsidRPr="00AD5862" w:rsidRDefault="009E64CE" w:rsidP="00F970B8">
            <w:pPr>
              <w:pStyle w:val="acctmergecolhdg"/>
              <w:spacing w:line="240" w:lineRule="atLeast"/>
              <w:ind w:left="341" w:hanging="341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  <w:r w:rsidRPr="00AD5862"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  <w:t xml:space="preserve">สำหรับปีสิ้นสุดวันที่ </w:t>
            </w:r>
            <w:r w:rsidRPr="00AD5862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 xml:space="preserve">31 </w:t>
            </w:r>
            <w:r w:rsidRPr="00AD5862"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  <w:t>ธันวาคม</w:t>
            </w:r>
            <w:r w:rsidRPr="00AD5862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 xml:space="preserve"> 2560</w:t>
            </w:r>
          </w:p>
        </w:tc>
        <w:tc>
          <w:tcPr>
            <w:tcW w:w="985" w:type="pct"/>
          </w:tcPr>
          <w:p w14:paraId="7CF4F489" w14:textId="77777777" w:rsidR="009E64CE" w:rsidRPr="00834758" w:rsidRDefault="009E64CE" w:rsidP="009E6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1133"/>
              </w:tabs>
              <w:spacing w:after="0"/>
              <w:ind w:left="-108" w:right="4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C5618A4" w14:textId="77777777" w:rsidR="009E64CE" w:rsidRPr="00834758" w:rsidRDefault="009E64CE" w:rsidP="00F970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5" w:type="pct"/>
          </w:tcPr>
          <w:p w14:paraId="7BCF3509" w14:textId="77777777" w:rsidR="009E64CE" w:rsidRPr="00834758" w:rsidRDefault="009E64CE" w:rsidP="009E6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45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64CE" w:rsidRPr="007A2E9D" w14:paraId="473415B3" w14:textId="77777777" w:rsidTr="009E64CE">
        <w:tc>
          <w:tcPr>
            <w:tcW w:w="2895" w:type="pct"/>
          </w:tcPr>
          <w:p w14:paraId="63495C5D" w14:textId="77777777" w:rsidR="009E64CE" w:rsidRPr="00834758" w:rsidRDefault="009E64CE" w:rsidP="00F970B8">
            <w:pPr>
              <w:pStyle w:val="acctmergecolhdg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834758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>ผลกำไรจากการตีมูลค่าสินทรัพย์ใหม่</w:t>
            </w:r>
            <w:r w:rsidRPr="00834758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985" w:type="pct"/>
          </w:tcPr>
          <w:p w14:paraId="0135A6E2" w14:textId="556085A9" w:rsidR="009E64CE" w:rsidRPr="00834758" w:rsidRDefault="009E64CE" w:rsidP="009E6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1133"/>
              </w:tabs>
              <w:spacing w:after="0"/>
              <w:ind w:left="-108" w:right="46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204,927</w:t>
            </w:r>
          </w:p>
        </w:tc>
        <w:tc>
          <w:tcPr>
            <w:tcW w:w="145" w:type="pct"/>
          </w:tcPr>
          <w:p w14:paraId="024FE68D" w14:textId="77777777" w:rsidR="009E64CE" w:rsidRPr="00834758" w:rsidRDefault="009E64CE" w:rsidP="00F970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5" w:type="pct"/>
          </w:tcPr>
          <w:p w14:paraId="33D68188" w14:textId="3DAA102B" w:rsidR="009E64CE" w:rsidRPr="00834758" w:rsidRDefault="009E64CE" w:rsidP="009E6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4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459C">
              <w:rPr>
                <w:rFonts w:ascii="Angsana New" w:hAnsi="Angsana New"/>
                <w:sz w:val="30"/>
                <w:szCs w:val="30"/>
              </w:rPr>
              <w:t>40,256</w:t>
            </w:r>
          </w:p>
        </w:tc>
      </w:tr>
      <w:tr w:rsidR="009E64CE" w:rsidRPr="007A2E9D" w14:paraId="74AA7BD4" w14:textId="77777777" w:rsidTr="009E64CE">
        <w:tc>
          <w:tcPr>
            <w:tcW w:w="2895" w:type="pct"/>
          </w:tcPr>
          <w:p w14:paraId="06073A1F" w14:textId="5D266632" w:rsidR="009E64CE" w:rsidRPr="00AD5862" w:rsidRDefault="009E64CE" w:rsidP="00AD5862">
            <w:pPr>
              <w:pStyle w:val="acctmergecolhdg"/>
              <w:jc w:val="left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AD5862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ภาษีเงินได้ของรายการที่จะไม่ถูกจัดประเภทใหม่ไว้ใน</w:t>
            </w:r>
          </w:p>
        </w:tc>
        <w:tc>
          <w:tcPr>
            <w:tcW w:w="985" w:type="pct"/>
          </w:tcPr>
          <w:p w14:paraId="52AD35BC" w14:textId="7E0E136B" w:rsidR="009E64CE" w:rsidRPr="00834758" w:rsidRDefault="009E64CE" w:rsidP="009E6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1133"/>
              </w:tabs>
              <w:spacing w:after="0"/>
              <w:ind w:left="-108" w:right="4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9F34F27" w14:textId="77777777" w:rsidR="009E64CE" w:rsidRPr="00834758" w:rsidRDefault="009E64CE" w:rsidP="00F970B8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5" w:type="pct"/>
          </w:tcPr>
          <w:p w14:paraId="4E3F7CFB" w14:textId="4C413EAB" w:rsidR="009E64CE" w:rsidRPr="00834758" w:rsidRDefault="009E64CE" w:rsidP="009E6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45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64CE" w:rsidRPr="007A2E9D" w14:paraId="40365063" w14:textId="77777777" w:rsidTr="009E64CE">
        <w:tc>
          <w:tcPr>
            <w:tcW w:w="2895" w:type="pct"/>
          </w:tcPr>
          <w:p w14:paraId="08089819" w14:textId="43492D27" w:rsidR="009E64CE" w:rsidRPr="00AD5862" w:rsidRDefault="009E64CE" w:rsidP="00AD5862">
            <w:pPr>
              <w:pStyle w:val="acctmergecolhdg"/>
              <w:jc w:val="left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 xml:space="preserve">   </w:t>
            </w:r>
            <w:r w:rsidRPr="00AD5862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กำไรหรือขาดทุน</w:t>
            </w:r>
            <w:r w:rsidR="001926F7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ในภายหลัง</w:t>
            </w:r>
          </w:p>
        </w:tc>
        <w:tc>
          <w:tcPr>
            <w:tcW w:w="985" w:type="pct"/>
            <w:tcBorders>
              <w:bottom w:val="single" w:sz="4" w:space="0" w:color="auto"/>
            </w:tcBorders>
          </w:tcPr>
          <w:p w14:paraId="1F587B12" w14:textId="307BE6A2" w:rsidR="009E64CE" w:rsidRDefault="009E64CE" w:rsidP="00F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19,876)</w:t>
            </w:r>
          </w:p>
        </w:tc>
        <w:tc>
          <w:tcPr>
            <w:tcW w:w="145" w:type="pct"/>
          </w:tcPr>
          <w:p w14:paraId="20761551" w14:textId="77777777" w:rsidR="009E64CE" w:rsidRPr="00834758" w:rsidRDefault="009E64CE" w:rsidP="00AD5862">
            <w:pPr>
              <w:pStyle w:val="BodyText"/>
              <w:tabs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5" w:type="pct"/>
            <w:tcBorders>
              <w:bottom w:val="single" w:sz="4" w:space="0" w:color="auto"/>
            </w:tcBorders>
          </w:tcPr>
          <w:p w14:paraId="48640590" w14:textId="1C4B97B1" w:rsidR="009E64CE" w:rsidRDefault="009E64CE" w:rsidP="00FE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23459C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23459C">
              <w:rPr>
                <w:rFonts w:ascii="Angsana New" w:hAnsi="Angsana New"/>
                <w:sz w:val="30"/>
                <w:szCs w:val="30"/>
              </w:rPr>
              <w:t>,</w:t>
            </w:r>
            <w:r w:rsidRPr="0023459C">
              <w:rPr>
                <w:rFonts w:ascii="Angsana New" w:hAnsi="Angsana New"/>
                <w:sz w:val="30"/>
                <w:szCs w:val="30"/>
                <w:cs/>
              </w:rPr>
              <w:t>051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E64CE" w:rsidRPr="007A2E9D" w14:paraId="42A08AE3" w14:textId="77777777" w:rsidTr="009E64CE">
        <w:tc>
          <w:tcPr>
            <w:tcW w:w="2895" w:type="pct"/>
          </w:tcPr>
          <w:p w14:paraId="4B5D5B44" w14:textId="77777777" w:rsidR="009E64CE" w:rsidRPr="00AD5862" w:rsidRDefault="009E64CE" w:rsidP="00AD5862">
            <w:pPr>
              <w:pStyle w:val="acctmergecolhdg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  <w:r w:rsidRPr="00AD5862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 w:bidi="th-TH"/>
              </w:rPr>
              <w:t xml:space="preserve">กำไร (ขาดทุน) เบ็ดเสร็จอื่นสำหรับปี </w:t>
            </w:r>
            <w:r w:rsidRPr="00AD5862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 xml:space="preserve">- </w:t>
            </w:r>
            <w:r w:rsidRPr="00AD5862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 w:bidi="th-TH"/>
              </w:rPr>
              <w:t>สุทธิจากภาษีเงินได้</w:t>
            </w:r>
          </w:p>
        </w:tc>
        <w:tc>
          <w:tcPr>
            <w:tcW w:w="985" w:type="pct"/>
            <w:tcBorders>
              <w:top w:val="single" w:sz="4" w:space="0" w:color="auto"/>
              <w:bottom w:val="double" w:sz="4" w:space="0" w:color="auto"/>
            </w:tcBorders>
          </w:tcPr>
          <w:p w14:paraId="4E3CC0F4" w14:textId="4A963149" w:rsidR="009E64CE" w:rsidRPr="0023459C" w:rsidRDefault="009E64CE" w:rsidP="009E6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1133"/>
              </w:tabs>
              <w:spacing w:after="0"/>
              <w:ind w:left="-108" w:right="4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185,051</w:t>
            </w:r>
          </w:p>
        </w:tc>
        <w:tc>
          <w:tcPr>
            <w:tcW w:w="145" w:type="pct"/>
          </w:tcPr>
          <w:p w14:paraId="0BC332F3" w14:textId="77777777" w:rsidR="009E64CE" w:rsidRPr="0023459C" w:rsidRDefault="009E64CE" w:rsidP="00AD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5" w:type="pct"/>
            <w:tcBorders>
              <w:top w:val="single" w:sz="4" w:space="0" w:color="auto"/>
            </w:tcBorders>
          </w:tcPr>
          <w:p w14:paraId="463D8EEA" w14:textId="4EEC4AB2" w:rsidR="009E64CE" w:rsidRPr="00235015" w:rsidRDefault="009E64CE" w:rsidP="009E6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45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5015">
              <w:rPr>
                <w:rFonts w:ascii="Angsana New" w:hAnsi="Angsana New"/>
                <w:b/>
                <w:bCs/>
                <w:sz w:val="30"/>
                <w:szCs w:val="30"/>
              </w:rPr>
              <w:t>32,205</w:t>
            </w:r>
          </w:p>
        </w:tc>
      </w:tr>
      <w:tr w:rsidR="009E64CE" w:rsidRPr="007A2E9D" w14:paraId="3364883B" w14:textId="77777777" w:rsidTr="009E64CE">
        <w:tc>
          <w:tcPr>
            <w:tcW w:w="2895" w:type="pct"/>
          </w:tcPr>
          <w:p w14:paraId="23FD052D" w14:textId="77777777" w:rsidR="009E64CE" w:rsidRPr="00834758" w:rsidRDefault="009E64CE" w:rsidP="00AD586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5" w:type="pct"/>
            <w:tcBorders>
              <w:top w:val="double" w:sz="4" w:space="0" w:color="auto"/>
            </w:tcBorders>
          </w:tcPr>
          <w:p w14:paraId="71058A4D" w14:textId="77777777" w:rsidR="009E64CE" w:rsidRPr="00834758" w:rsidRDefault="009E64CE" w:rsidP="00AD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7C979F5C" w14:textId="77777777" w:rsidR="009E64CE" w:rsidRPr="00834758" w:rsidRDefault="009E64CE" w:rsidP="00AD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5" w:type="pct"/>
            <w:tcBorders>
              <w:top w:val="double" w:sz="4" w:space="0" w:color="auto"/>
            </w:tcBorders>
          </w:tcPr>
          <w:p w14:paraId="14C70DAE" w14:textId="77777777" w:rsidR="009E64CE" w:rsidRPr="00834758" w:rsidRDefault="009E64CE" w:rsidP="00AD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/>
              <w:ind w:left="-108" w:right="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770BB8D5" w14:textId="77777777" w:rsidR="00834758" w:rsidRPr="00EC1160" w:rsidRDefault="00834758" w:rsidP="00834758">
      <w:pPr>
        <w:rPr>
          <w:rFonts w:ascii="Angsana New" w:hAnsi="Angsana New"/>
          <w:sz w:val="20"/>
          <w:szCs w:val="20"/>
        </w:rPr>
      </w:pPr>
    </w:p>
    <w:p w14:paraId="17BEC935" w14:textId="79B8F626" w:rsidR="0047469F" w:rsidRDefault="00474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24"/>
          <w:szCs w:val="24"/>
        </w:rPr>
      </w:pPr>
      <w:r>
        <w:rPr>
          <w:sz w:val="24"/>
          <w:szCs w:val="24"/>
        </w:rPr>
        <w:br w:type="page"/>
      </w:r>
    </w:p>
    <w:p w14:paraId="29955B0B" w14:textId="77777777" w:rsidR="00A13E24" w:rsidRPr="00543C68" w:rsidRDefault="00334196" w:rsidP="00493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>
        <w:rPr>
          <w:rFonts w:ascii="Angsana New" w:hAnsi="Angsana New"/>
          <w:b/>
          <w:bCs/>
          <w:sz w:val="30"/>
          <w:szCs w:val="30"/>
        </w:rPr>
        <w:tab/>
      </w:r>
      <w:r w:rsidR="00A13E24" w:rsidRPr="00543C68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61D2858B" w14:textId="77777777" w:rsidR="00A13E24" w:rsidRPr="00F970B8" w:rsidRDefault="00A13E24" w:rsidP="001A10EB">
      <w:pPr>
        <w:pStyle w:val="BodyText2"/>
        <w:spacing w:line="160" w:lineRule="atLeast"/>
        <w:ind w:left="547" w:right="43"/>
      </w:pPr>
    </w:p>
    <w:p w14:paraId="645A0973" w14:textId="77777777" w:rsidR="00A13E24" w:rsidRPr="00543C68" w:rsidRDefault="00A13E24" w:rsidP="00950721">
      <w:pPr>
        <w:pStyle w:val="AccPolicyalternative"/>
        <w:tabs>
          <w:tab w:val="clear" w:pos="540"/>
        </w:tabs>
        <w:ind w:left="567" w:right="0"/>
      </w:pPr>
      <w:r w:rsidRPr="00543C68">
        <w:rPr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Pr="00543C68">
        <w:rPr>
          <w:rFonts w:hint="cs"/>
          <w:cs/>
        </w:rPr>
        <w:t xml:space="preserve"> </w:t>
      </w:r>
    </w:p>
    <w:p w14:paraId="6D296674" w14:textId="77777777" w:rsidR="00A13E24" w:rsidRPr="00F970B8" w:rsidRDefault="00A13E24" w:rsidP="001A10EB">
      <w:pPr>
        <w:pStyle w:val="BodyText2"/>
        <w:spacing w:line="160" w:lineRule="atLeast"/>
        <w:ind w:left="547" w:right="43"/>
      </w:pPr>
    </w:p>
    <w:p w14:paraId="684C5CA2" w14:textId="77777777" w:rsidR="00A13E24" w:rsidRPr="00C37DD2" w:rsidRDefault="00A13E24" w:rsidP="00C37DD2">
      <w:pPr>
        <w:pStyle w:val="Heading8"/>
        <w:spacing w:line="240" w:lineRule="auto"/>
        <w:ind w:left="567" w:right="0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37DD2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C37DD2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C37DD2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548AB3A7" w14:textId="77777777" w:rsidR="00A13E24" w:rsidRPr="00F970B8" w:rsidRDefault="00A13E24" w:rsidP="001A10EB">
      <w:pPr>
        <w:pStyle w:val="BodyText2"/>
        <w:spacing w:line="160" w:lineRule="atLeast"/>
        <w:ind w:left="547" w:right="43"/>
      </w:pPr>
    </w:p>
    <w:p w14:paraId="681AF0B9" w14:textId="77777777" w:rsidR="00A13E24" w:rsidRPr="00543C68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43C68">
        <w:rPr>
          <w:rFonts w:ascii="Angsana New" w:hAnsi="Angsana New"/>
          <w:sz w:val="30"/>
          <w:szCs w:val="30"/>
          <w:cs/>
        </w:rPr>
        <w:t>งบการเงิน</w:t>
      </w:r>
      <w:r w:rsidR="00707087" w:rsidRPr="00543C68">
        <w:rPr>
          <w:rFonts w:ascii="Angsana New" w:hAnsi="Angsana New"/>
          <w:sz w:val="30"/>
          <w:szCs w:val="30"/>
          <w:cs/>
        </w:rPr>
        <w:t>รวมประกอบด้วยงบการเงินของบริษัท</w:t>
      </w:r>
      <w:r w:rsidR="00A73883" w:rsidRPr="00543C68">
        <w:rPr>
          <w:rFonts w:ascii="Angsana New" w:hAnsi="Angsana New" w:hint="cs"/>
          <w:sz w:val="30"/>
          <w:szCs w:val="30"/>
          <w:cs/>
        </w:rPr>
        <w:t xml:space="preserve"> </w:t>
      </w:r>
      <w:r w:rsidR="00707087" w:rsidRPr="00543C68">
        <w:rPr>
          <w:rFonts w:ascii="Angsana New" w:hAnsi="Angsana New" w:hint="cs"/>
          <w:sz w:val="30"/>
          <w:szCs w:val="30"/>
          <w:cs/>
        </w:rPr>
        <w:t>และ</w:t>
      </w:r>
      <w:r w:rsidRPr="00543C68">
        <w:rPr>
          <w:rFonts w:ascii="Angsana New" w:hAnsi="Angsana New"/>
          <w:sz w:val="30"/>
          <w:szCs w:val="30"/>
          <w:cs/>
        </w:rPr>
        <w:t>บริษัท</w:t>
      </w:r>
      <w:r w:rsidRPr="00543C68">
        <w:rPr>
          <w:rFonts w:ascii="Angsana New" w:hAnsi="Angsana New" w:hint="cs"/>
          <w:sz w:val="30"/>
          <w:szCs w:val="30"/>
          <w:cs/>
        </w:rPr>
        <w:t xml:space="preserve">ย่อย </w:t>
      </w:r>
      <w:r w:rsidR="00707087" w:rsidRPr="00543C68">
        <w:rPr>
          <w:rFonts w:ascii="Angsana New" w:hAnsi="Angsana New"/>
          <w:sz w:val="30"/>
          <w:szCs w:val="30"/>
          <w:cs/>
        </w:rPr>
        <w:t>(รวมกันเรียกว่า</w:t>
      </w:r>
      <w:r w:rsidRPr="00543C68">
        <w:rPr>
          <w:rFonts w:ascii="Angsana New" w:hAnsi="Angsana New"/>
          <w:sz w:val="30"/>
          <w:szCs w:val="30"/>
          <w:cs/>
        </w:rPr>
        <w:t xml:space="preserve"> </w:t>
      </w:r>
      <w:r w:rsidRPr="00543C68">
        <w:rPr>
          <w:rFonts w:ascii="Angsana New" w:hAnsi="Angsana New"/>
          <w:sz w:val="30"/>
          <w:szCs w:val="30"/>
        </w:rPr>
        <w:t>“</w:t>
      </w:r>
      <w:r w:rsidRPr="00543C68">
        <w:rPr>
          <w:rFonts w:ascii="Angsana New" w:hAnsi="Angsana New"/>
          <w:sz w:val="30"/>
          <w:szCs w:val="30"/>
          <w:cs/>
        </w:rPr>
        <w:t>กลุ่มบริษัท</w:t>
      </w:r>
      <w:r w:rsidRPr="00543C68">
        <w:rPr>
          <w:rFonts w:ascii="Angsana New" w:hAnsi="Angsana New"/>
          <w:sz w:val="30"/>
          <w:szCs w:val="30"/>
        </w:rPr>
        <w:t>”</w:t>
      </w:r>
      <w:r w:rsidRPr="00543C68">
        <w:rPr>
          <w:rFonts w:ascii="Angsana New" w:hAnsi="Angsana New"/>
          <w:sz w:val="30"/>
          <w:szCs w:val="30"/>
          <w:cs/>
        </w:rPr>
        <w:t>) และส่วนได้เสียของกลุ่มบริษัทใน</w:t>
      </w:r>
      <w:r w:rsidR="001406C5" w:rsidRPr="00543C68">
        <w:rPr>
          <w:rFonts w:ascii="Angsana New" w:hAnsi="Angsana New" w:hint="cs"/>
          <w:sz w:val="30"/>
          <w:szCs w:val="30"/>
          <w:cs/>
        </w:rPr>
        <w:t>บริษัทร่วม</w:t>
      </w:r>
    </w:p>
    <w:p w14:paraId="6C91C7FD" w14:textId="77777777" w:rsidR="00273DF8" w:rsidRPr="00F970B8" w:rsidRDefault="00273DF8" w:rsidP="00273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FB22C7F" w14:textId="77777777" w:rsidR="00543C68" w:rsidRPr="00B2533B" w:rsidRDefault="00543C68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B2533B">
        <w:rPr>
          <w:rFonts w:ascii="Angsana New" w:hAnsi="Angsana New" w:hint="cs"/>
          <w:i/>
          <w:iCs/>
          <w:sz w:val="30"/>
          <w:szCs w:val="30"/>
          <w:cs/>
        </w:rPr>
        <w:t>การรวมธุรกิจภายใต้การควบคุมเดียวกัน</w:t>
      </w:r>
    </w:p>
    <w:p w14:paraId="6161DA14" w14:textId="77777777" w:rsidR="00543C68" w:rsidRPr="00F970B8" w:rsidRDefault="00543C68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1F81839" w14:textId="77777777" w:rsidR="005B4AD3" w:rsidRPr="00EC028B" w:rsidRDefault="00B2533B" w:rsidP="00390E1F">
      <w:pPr>
        <w:pStyle w:val="BodyText2"/>
        <w:spacing w:line="240" w:lineRule="atLeast"/>
        <w:ind w:left="540"/>
        <w:rPr>
          <w:lang w:val="en-US"/>
        </w:rPr>
      </w:pPr>
      <w:r w:rsidRPr="00193409">
        <w:rPr>
          <w:rFonts w:hint="cs"/>
          <w:cs/>
        </w:rPr>
        <w:t>การรวมธุรกิจซึ่งเกิดจากการโอนส่วนได้เสียในกิจการภายใต้การควบคุมของผู้ถือหุ้นซึ่งควบคุมกลุ่มบริษัท ถือเป็นการเข้าครอบครองเสมือนว่าได้เกิดขึ้นตั้งแต่วันต้นงวดของปีเปรียบเทียบก่อนหน้าสุดหรือ ณ วันที่มีการรวมธุรกิจภายใต้การควบคุมเดียวกันแล้วแต่วันใดจะหลังกว่า เพื่อปรับปรุงงบการเงินเปรียบเทียบ สินทรัพย์และหนี้สินที่ได้มาจะถูกรับรู้ด้วยมูลค่าตามบัญชี</w:t>
      </w:r>
      <w:r w:rsidR="00193409" w:rsidRPr="00193409">
        <w:rPr>
          <w:cs/>
        </w:rPr>
        <w:t>ของกิจการที่นำมารวมในงบการเงินรวมของกลุ่มกิจการก่อนการรวมธุรกิจภายใต้การควบคุมเดียวกัน</w:t>
      </w:r>
    </w:p>
    <w:p w14:paraId="25C5E5DA" w14:textId="77777777" w:rsidR="001749F8" w:rsidRPr="00F970B8" w:rsidRDefault="001749F8" w:rsidP="001A10EB">
      <w:pPr>
        <w:pStyle w:val="BodyText2"/>
        <w:spacing w:line="160" w:lineRule="atLeast"/>
        <w:ind w:left="547" w:right="43"/>
      </w:pPr>
    </w:p>
    <w:p w14:paraId="340F96F1" w14:textId="77777777" w:rsidR="00A13E24" w:rsidRPr="000A0C6C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0A0C6C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551E759D" w14:textId="77777777" w:rsidR="00A73883" w:rsidRPr="00F970B8" w:rsidRDefault="00A73883" w:rsidP="00A73883">
      <w:pPr>
        <w:pStyle w:val="BodyText2"/>
        <w:spacing w:line="240" w:lineRule="atLeast"/>
        <w:ind w:left="540" w:right="47"/>
        <w:rPr>
          <w:highlight w:val="yellow"/>
        </w:rPr>
      </w:pPr>
    </w:p>
    <w:p w14:paraId="0C92EE9E" w14:textId="77777777" w:rsidR="00381010" w:rsidRPr="00866987" w:rsidRDefault="00381010" w:rsidP="00381010">
      <w:pPr>
        <w:pStyle w:val="BodyText2"/>
        <w:ind w:left="540" w:right="47"/>
        <w:rPr>
          <w:sz w:val="16"/>
          <w:szCs w:val="16"/>
        </w:rPr>
      </w:pPr>
      <w:r w:rsidRPr="00866987">
        <w:rPr>
          <w:cs/>
        </w:rPr>
        <w:t>บริษัทย่อยเป็นกิจการที่อยู่ภายใต้การควบคุมของ</w:t>
      </w:r>
      <w:r w:rsidRPr="00866987">
        <w:rPr>
          <w:rFonts w:hint="cs"/>
          <w:cs/>
        </w:rPr>
        <w:t>กลุ่มบริษัท</w:t>
      </w:r>
      <w:r w:rsidRPr="00866987">
        <w:rPr>
          <w:cs/>
        </w:rPr>
        <w:t xml:space="preserve">  การควบคุมเกิดขึ้นเมื่อ</w:t>
      </w:r>
      <w:r w:rsidRPr="00866987">
        <w:rPr>
          <w:rFonts w:hint="cs"/>
          <w:cs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866987">
        <w:rPr>
          <w:cs/>
        </w:rPr>
        <w:t xml:space="preserve">  งบการเงินของบริษัทย่อยได้รวมอยู่ในงบการเงินรวม</w:t>
      </w:r>
      <w:r>
        <w:rPr>
          <w:rFonts w:hint="cs"/>
          <w:cs/>
        </w:rPr>
        <w:t xml:space="preserve">  </w:t>
      </w:r>
      <w:r w:rsidRPr="00866987">
        <w:rPr>
          <w:cs/>
        </w:rPr>
        <w:t xml:space="preserve"> นับแต่วันที่มีการควบคุมจนถึงวันที่การควบคุมสิ้นสุดลง</w:t>
      </w:r>
      <w:r w:rsidRPr="00866987">
        <w:rPr>
          <w:rFonts w:hint="cs"/>
          <w:cs/>
        </w:rPr>
        <w:t xml:space="preserve"> </w:t>
      </w:r>
    </w:p>
    <w:p w14:paraId="7BD8CA0F" w14:textId="77777777" w:rsidR="005B4AD3" w:rsidRPr="00F970B8" w:rsidRDefault="005B4AD3" w:rsidP="001A10EB">
      <w:pPr>
        <w:pStyle w:val="BodyText2"/>
        <w:spacing w:line="160" w:lineRule="atLeast"/>
        <w:ind w:left="547" w:right="43"/>
      </w:pPr>
    </w:p>
    <w:p w14:paraId="46CC9729" w14:textId="77777777" w:rsidR="000173B0" w:rsidRPr="00B2533B" w:rsidRDefault="000173B0" w:rsidP="005B4AD3">
      <w:pPr>
        <w:pStyle w:val="BodyText2"/>
        <w:spacing w:line="240" w:lineRule="atLeast"/>
        <w:ind w:left="540"/>
        <w:rPr>
          <w:b/>
          <w:bCs/>
          <w:color w:val="0000FF"/>
        </w:rPr>
      </w:pPr>
      <w:r w:rsidRPr="00B2533B">
        <w:rPr>
          <w:i/>
          <w:iCs/>
          <w:cs/>
        </w:rPr>
        <w:t>ส่วนได้เสียที่ไม่มีอำนาจควบคุม</w:t>
      </w:r>
      <w:r w:rsidRPr="00B2533B">
        <w:rPr>
          <w:cs/>
        </w:rPr>
        <w:t xml:space="preserve"> </w:t>
      </w:r>
    </w:p>
    <w:p w14:paraId="31CFE786" w14:textId="77777777" w:rsidR="000173B0" w:rsidRPr="00F970B8" w:rsidRDefault="000173B0" w:rsidP="005C21AC">
      <w:pPr>
        <w:pStyle w:val="BodyText2"/>
        <w:spacing w:line="160" w:lineRule="atLeast"/>
        <w:ind w:left="547" w:right="43"/>
      </w:pPr>
    </w:p>
    <w:p w14:paraId="0FF1BB2D" w14:textId="77777777" w:rsidR="00BE6A95" w:rsidRDefault="000173B0" w:rsidP="00BE6A95">
      <w:pPr>
        <w:pStyle w:val="BodyText2"/>
        <w:ind w:left="540" w:right="47"/>
      </w:pPr>
      <w:r w:rsidRPr="00BE6A95">
        <w:rPr>
          <w:rFonts w:hint="cs"/>
          <w:cs/>
        </w:rPr>
        <w:t xml:space="preserve">ณ วันที่ซื้อธุรกิจ </w:t>
      </w:r>
      <w:r w:rsidRPr="00BE6A95">
        <w:rPr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</w:t>
      </w:r>
      <w:r w:rsidRPr="00B2533B">
        <w:rPr>
          <w:cs/>
        </w:rPr>
        <w:t>จากผู้ถูกซื้อ</w:t>
      </w:r>
    </w:p>
    <w:p w14:paraId="47A6695D" w14:textId="77777777" w:rsidR="00BE6A95" w:rsidRPr="001A10EB" w:rsidRDefault="00BE6A95" w:rsidP="00BE6A95">
      <w:pPr>
        <w:pStyle w:val="BodyText2"/>
        <w:ind w:left="540" w:right="47"/>
        <w:rPr>
          <w:sz w:val="28"/>
          <w:szCs w:val="28"/>
        </w:rPr>
      </w:pPr>
    </w:p>
    <w:p w14:paraId="56250194" w14:textId="77777777" w:rsidR="000173B0" w:rsidRPr="00BE6A95" w:rsidRDefault="000173B0" w:rsidP="00BE6A95">
      <w:pPr>
        <w:pStyle w:val="BodyText2"/>
        <w:ind w:left="540" w:right="47"/>
        <w:rPr>
          <w:lang w:val="en-US"/>
        </w:rPr>
      </w:pPr>
      <w:r w:rsidRPr="00B2533B">
        <w:rPr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</w:t>
      </w:r>
      <w:r w:rsidR="00BE6A95">
        <w:rPr>
          <w:rFonts w:hint="cs"/>
          <w:cs/>
          <w:lang w:val="en-US"/>
        </w:rPr>
        <w:t>ผู้ถือหุ้น</w:t>
      </w:r>
    </w:p>
    <w:p w14:paraId="64BA8113" w14:textId="77777777" w:rsidR="00F970B8" w:rsidRPr="00EF15AA" w:rsidRDefault="00F970B8" w:rsidP="00EF15AA">
      <w:pPr>
        <w:pStyle w:val="BodyText2"/>
        <w:ind w:left="540" w:right="47"/>
        <w:rPr>
          <w:sz w:val="28"/>
          <w:szCs w:val="28"/>
        </w:rPr>
      </w:pPr>
    </w:p>
    <w:p w14:paraId="61F6AED6" w14:textId="77777777" w:rsidR="00A73883" w:rsidRPr="00B2533B" w:rsidRDefault="00A73883" w:rsidP="00A73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2533B">
        <w:rPr>
          <w:rFonts w:ascii="Angsana New" w:hAnsi="Angsana New"/>
          <w:i/>
          <w:iCs/>
          <w:sz w:val="30"/>
          <w:szCs w:val="30"/>
          <w:cs/>
        </w:rPr>
        <w:lastRenderedPageBreak/>
        <w:t>การสูญเสีย</w:t>
      </w:r>
      <w:r w:rsidRPr="00B2533B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Pr="00B2533B">
        <w:rPr>
          <w:rFonts w:ascii="Angsana New" w:hAnsi="Angsana New"/>
          <w:i/>
          <w:iCs/>
          <w:sz w:val="30"/>
          <w:szCs w:val="30"/>
          <w:cs/>
        </w:rPr>
        <w:t>ควบคุม</w:t>
      </w:r>
    </w:p>
    <w:p w14:paraId="4F9E2806" w14:textId="77777777" w:rsidR="00A73883" w:rsidRPr="00F970B8" w:rsidRDefault="00A73883" w:rsidP="005C21AC">
      <w:pPr>
        <w:pStyle w:val="BodyText2"/>
        <w:tabs>
          <w:tab w:val="clear" w:pos="540"/>
        </w:tabs>
        <w:spacing w:line="160" w:lineRule="atLeast"/>
        <w:ind w:left="547" w:right="43"/>
        <w:rPr>
          <w:highlight w:val="yellow"/>
          <w:lang w:val="en-US" w:eastAsia="en-US"/>
        </w:rPr>
      </w:pPr>
    </w:p>
    <w:p w14:paraId="017257AF" w14:textId="77777777" w:rsidR="001E6350" w:rsidRPr="00EB3936" w:rsidRDefault="00A73883" w:rsidP="00BB274E">
      <w:pPr>
        <w:pStyle w:val="BodyText2"/>
        <w:tabs>
          <w:tab w:val="clear" w:pos="540"/>
        </w:tabs>
        <w:spacing w:line="240" w:lineRule="atLeast"/>
        <w:ind w:left="567"/>
        <w:rPr>
          <w:lang w:val="en-US" w:eastAsia="en-US"/>
        </w:rPr>
      </w:pPr>
      <w:r w:rsidRPr="00EB3936">
        <w:rPr>
          <w:cs/>
          <w:lang w:val="en-US" w:eastAsia="en-US"/>
        </w:rPr>
        <w:t>เมื่อ</w:t>
      </w:r>
      <w:r w:rsidRPr="00EB3936">
        <w:rPr>
          <w:rFonts w:hint="cs"/>
          <w:cs/>
          <w:lang w:val="en-US" w:eastAsia="en-US"/>
        </w:rPr>
        <w:t>กลุ่มบริษัท</w:t>
      </w:r>
      <w:r w:rsidRPr="00EB3936">
        <w:rPr>
          <w:cs/>
          <w:lang w:val="en-US" w:eastAsia="en-US"/>
        </w:rPr>
        <w:t>สูญเสีย</w:t>
      </w:r>
      <w:r w:rsidRPr="00EB3936">
        <w:rPr>
          <w:rFonts w:hint="cs"/>
          <w:cs/>
          <w:lang w:val="en-US" w:eastAsia="en-US"/>
        </w:rPr>
        <w:t xml:space="preserve">การควบคุมในบริษัทย่อย </w:t>
      </w:r>
      <w:r w:rsidRPr="00EB3936">
        <w:rPr>
          <w:cs/>
          <w:lang w:val="en-US" w:eastAsia="en-US"/>
        </w:rPr>
        <w:t>กลุ่มบริษัทตัดรายการสินทรัพย์และหนี้สินของบริษัทย่อย</w:t>
      </w:r>
      <w:r w:rsidRPr="00EB3936">
        <w:rPr>
          <w:rFonts w:hint="cs"/>
          <w:cs/>
          <w:lang w:val="en-US" w:eastAsia="en-US"/>
        </w:rPr>
        <w:t>นั้นออก</w:t>
      </w:r>
      <w:r w:rsidRPr="00EB3936">
        <w:rPr>
          <w:cs/>
          <w:lang w:val="en-US" w:eastAsia="en-US"/>
        </w:rPr>
        <w:t xml:space="preserve"> </w:t>
      </w:r>
      <w:r w:rsidRPr="00EB3936">
        <w:rPr>
          <w:rFonts w:hint="cs"/>
          <w:cs/>
          <w:lang w:val="en-US" w:eastAsia="en-US"/>
        </w:rPr>
        <w:t>รวมถึง</w:t>
      </w:r>
      <w:r w:rsidRPr="00EB3936">
        <w:rPr>
          <w:cs/>
          <w:lang w:val="en-US" w:eastAsia="en-US"/>
        </w:rPr>
        <w:t>ส่วนได้เสียที่ไม่มีอำนาจควบคุมและส่วนประกอบอื่นในส่วนของ</w:t>
      </w:r>
      <w:r w:rsidR="00144410">
        <w:rPr>
          <w:rFonts w:hint="cs"/>
          <w:cs/>
          <w:lang w:val="en-US" w:eastAsia="en-US"/>
        </w:rPr>
        <w:t>ผู้ถือหุ้น</w:t>
      </w:r>
      <w:r w:rsidRPr="00EB3936">
        <w:rPr>
          <w:cs/>
          <w:lang w:val="en-US" w:eastAsia="en-US"/>
        </w:rPr>
        <w:t>ท</w:t>
      </w:r>
      <w:r w:rsidR="005648BE">
        <w:rPr>
          <w:cs/>
          <w:lang w:val="en-US" w:eastAsia="en-US"/>
        </w:rPr>
        <w:t>ี่เกี่ยวข้องกับบริษัทย่อยนั้น</w:t>
      </w:r>
      <w:r w:rsidR="005648BE">
        <w:rPr>
          <w:lang w:val="en-US" w:eastAsia="en-US"/>
        </w:rPr>
        <w:t xml:space="preserve"> </w:t>
      </w:r>
      <w:r w:rsidRPr="00EB3936">
        <w:rPr>
          <w:cs/>
          <w:lang w:val="en-US" w:eastAsia="en-US"/>
        </w:rPr>
        <w:t>กำไรหรือขาดทุนที่เกิดขึ้นจากการสูญเสีย</w:t>
      </w:r>
      <w:r w:rsidRPr="00EB3936">
        <w:rPr>
          <w:rFonts w:hint="cs"/>
          <w:cs/>
          <w:lang w:val="en-US" w:eastAsia="en-US"/>
        </w:rPr>
        <w:t>การ</w:t>
      </w:r>
      <w:r w:rsidRPr="00EB3936">
        <w:rPr>
          <w:cs/>
          <w:lang w:val="en-US" w:eastAsia="en-US"/>
        </w:rPr>
        <w:t>ควบคุมในบร</w:t>
      </w:r>
      <w:r w:rsidR="005648BE">
        <w:rPr>
          <w:cs/>
          <w:lang w:val="en-US" w:eastAsia="en-US"/>
        </w:rPr>
        <w:t xml:space="preserve">ิษัทย่อยรับรู้ในกำไรหรือขาดทุน </w:t>
      </w:r>
      <w:r w:rsidRPr="00EB3936">
        <w:rPr>
          <w:cs/>
          <w:lang w:val="en-US" w:eastAsia="en-US"/>
        </w:rPr>
        <w:t>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EB3936">
        <w:rPr>
          <w:rFonts w:hint="cs"/>
          <w:cs/>
          <w:lang w:val="en-US" w:eastAsia="en-US"/>
        </w:rPr>
        <w:t>การ</w:t>
      </w:r>
      <w:r w:rsidRPr="00EB3936">
        <w:rPr>
          <w:cs/>
          <w:lang w:val="en-US" w:eastAsia="en-US"/>
        </w:rPr>
        <w:t>ควบคุม</w:t>
      </w:r>
    </w:p>
    <w:p w14:paraId="1A9A7E76" w14:textId="77777777" w:rsidR="001E6350" w:rsidRPr="00F970B8" w:rsidRDefault="001E6350" w:rsidP="005C21AC">
      <w:pPr>
        <w:pStyle w:val="BodyText2"/>
        <w:tabs>
          <w:tab w:val="clear" w:pos="540"/>
        </w:tabs>
        <w:spacing w:line="160" w:lineRule="atLeast"/>
        <w:ind w:left="562"/>
        <w:rPr>
          <w:lang w:val="en-US" w:eastAsia="en-US"/>
        </w:rPr>
      </w:pPr>
    </w:p>
    <w:p w14:paraId="33F23CF3" w14:textId="77777777" w:rsidR="00A73883" w:rsidRPr="00EB3936" w:rsidRDefault="00A73883" w:rsidP="00BB274E">
      <w:pPr>
        <w:pStyle w:val="BodyText2"/>
        <w:tabs>
          <w:tab w:val="clear" w:pos="540"/>
        </w:tabs>
        <w:spacing w:line="240" w:lineRule="atLeast"/>
        <w:ind w:left="567"/>
        <w:rPr>
          <w:i/>
          <w:iCs/>
          <w:cs/>
        </w:rPr>
      </w:pPr>
      <w:r w:rsidRPr="00EB3936">
        <w:rPr>
          <w:rFonts w:hint="cs"/>
          <w:i/>
          <w:iCs/>
          <w:cs/>
        </w:rPr>
        <w:t>ส่วนได้เสียในเงินลงทุนที่บันทึกตามวิธีส่วนได้เสีย</w:t>
      </w:r>
    </w:p>
    <w:p w14:paraId="6F191193" w14:textId="77777777" w:rsidR="00A73883" w:rsidRPr="00F970B8" w:rsidRDefault="00A73883" w:rsidP="005C21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160" w:lineRule="atLeast"/>
        <w:ind w:left="547"/>
        <w:jc w:val="both"/>
        <w:rPr>
          <w:rFonts w:ascii="Angsana New" w:hAnsi="Angsana New"/>
          <w:sz w:val="30"/>
          <w:szCs w:val="30"/>
        </w:rPr>
      </w:pPr>
    </w:p>
    <w:p w14:paraId="2FC42E0D" w14:textId="77777777" w:rsidR="00A73883" w:rsidRPr="00EB3936" w:rsidRDefault="00A73883" w:rsidP="00A738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B3936">
        <w:rPr>
          <w:rFonts w:ascii="Angsana New" w:hAnsi="Angsana New"/>
          <w:sz w:val="30"/>
          <w:szCs w:val="30"/>
          <w:cs/>
        </w:rPr>
        <w:t>ส่วนได้เสีย</w:t>
      </w:r>
      <w:r w:rsidRPr="00EB3936">
        <w:rPr>
          <w:rFonts w:ascii="Angsana New" w:hAnsi="Angsana New" w:hint="cs"/>
          <w:sz w:val="30"/>
          <w:szCs w:val="30"/>
          <w:cs/>
        </w:rPr>
        <w:t>ของกลุ่มบริษัทในเงินลงทุนที่บันทึกตามวิธีส่วนได้เสีย</w:t>
      </w:r>
      <w:r w:rsidRPr="00EB3936">
        <w:rPr>
          <w:rFonts w:ascii="Angsana New" w:hAnsi="Angsana New"/>
          <w:sz w:val="30"/>
          <w:szCs w:val="30"/>
          <w:cs/>
        </w:rPr>
        <w:t xml:space="preserve"> ประกอบด้วยส่วนได้เสียในบริษัทร่วม</w:t>
      </w:r>
    </w:p>
    <w:p w14:paraId="14276B56" w14:textId="77777777" w:rsidR="0033635C" w:rsidRPr="00F970B8" w:rsidRDefault="0033635C" w:rsidP="00A738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4D8813" w14:textId="77777777" w:rsidR="00A73883" w:rsidRPr="00EB3936" w:rsidRDefault="00A73883" w:rsidP="00A738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B3936">
        <w:rPr>
          <w:rFonts w:ascii="Angsana New" w:hAnsi="Angsana New"/>
          <w:sz w:val="30"/>
          <w:szCs w:val="30"/>
          <w:cs/>
        </w:rPr>
        <w:t>บริษัทร่วมเป็นกิจการที่</w:t>
      </w:r>
      <w:r w:rsidRPr="00EB3936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B3936">
        <w:rPr>
          <w:rFonts w:ascii="Angsana New" w:hAnsi="Angsana New"/>
          <w:sz w:val="30"/>
          <w:szCs w:val="30"/>
          <w:cs/>
        </w:rPr>
        <w:t>มีอิทธิพลอย่าง</w:t>
      </w:r>
      <w:r w:rsidRPr="00EB3936">
        <w:rPr>
          <w:rFonts w:ascii="Angsana New" w:hAnsi="Angsana New" w:hint="cs"/>
          <w:sz w:val="30"/>
          <w:szCs w:val="30"/>
          <w:cs/>
        </w:rPr>
        <w:t>มีนัย</w:t>
      </w:r>
      <w:r w:rsidRPr="00EB3936">
        <w:rPr>
          <w:rFonts w:ascii="Angsana New" w:hAnsi="Angsana New"/>
          <w:sz w:val="30"/>
          <w:szCs w:val="30"/>
          <w:cs/>
        </w:rPr>
        <w:t>สำคัญโดยมีอำนาจเข้าไปมีส่วนร่วมในการตัดสินใ</w:t>
      </w:r>
      <w:r w:rsidRPr="00EB3936">
        <w:rPr>
          <w:rFonts w:ascii="Angsana New" w:hAnsi="Angsana New" w:hint="cs"/>
          <w:sz w:val="30"/>
          <w:szCs w:val="30"/>
          <w:cs/>
        </w:rPr>
        <w:t>จ</w:t>
      </w:r>
      <w:r w:rsidRPr="00EB3936">
        <w:rPr>
          <w:rFonts w:ascii="Angsana New" w:hAnsi="Angsana New"/>
          <w:sz w:val="30"/>
          <w:szCs w:val="30"/>
          <w:cs/>
        </w:rPr>
        <w:t>เกี่ยวกับนโยบายทางการเงินและการดำเนินงานแต่ไม่ถึงระดับที่จะควบคุม</w:t>
      </w:r>
      <w:r w:rsidRPr="00EB3936">
        <w:rPr>
          <w:rFonts w:ascii="Angsana New" w:hAnsi="Angsana New" w:hint="cs"/>
          <w:sz w:val="30"/>
          <w:szCs w:val="30"/>
          <w:cs/>
        </w:rPr>
        <w:t>ใน</w:t>
      </w:r>
      <w:r w:rsidRPr="00EB3936">
        <w:rPr>
          <w:rFonts w:ascii="Angsana New" w:hAnsi="Angsana New"/>
          <w:sz w:val="30"/>
          <w:szCs w:val="30"/>
          <w:cs/>
        </w:rPr>
        <w:t>นโยบายดังกล่าว</w:t>
      </w:r>
      <w:r w:rsidR="00971902" w:rsidRPr="00EB3936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46A25D6" w14:textId="77777777" w:rsidR="00A73883" w:rsidRPr="00F970B8" w:rsidRDefault="00A73883" w:rsidP="005C21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160" w:lineRule="atLeast"/>
        <w:ind w:left="547"/>
        <w:jc w:val="both"/>
        <w:rPr>
          <w:rFonts w:ascii="Angsana New" w:hAnsi="Angsana New"/>
          <w:sz w:val="30"/>
          <w:szCs w:val="30"/>
        </w:rPr>
      </w:pPr>
    </w:p>
    <w:p w14:paraId="773A298D" w14:textId="14421DED" w:rsidR="005B4AD3" w:rsidRPr="00EB3936" w:rsidRDefault="00A73883" w:rsidP="00FA17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B3936">
        <w:rPr>
          <w:rFonts w:ascii="Angsana New" w:hAnsi="Angsana New"/>
          <w:sz w:val="30"/>
          <w:szCs w:val="30"/>
          <w:cs/>
        </w:rPr>
        <w:t>ส่วนได้เสียในบริษัทร่วมบันทึกบัญชีตามวิธีส่วนได้เสีย</w:t>
      </w:r>
      <w:r w:rsidRPr="00EB3936">
        <w:rPr>
          <w:rFonts w:ascii="Angsana New" w:hAnsi="Angsana New"/>
          <w:sz w:val="30"/>
          <w:szCs w:val="30"/>
        </w:rPr>
        <w:t xml:space="preserve"> </w:t>
      </w:r>
      <w:r w:rsidRPr="00EB3936">
        <w:rPr>
          <w:rFonts w:ascii="Angsana New" w:hAnsi="Angsana New" w:hint="cs"/>
          <w:sz w:val="30"/>
          <w:szCs w:val="30"/>
          <w:cs/>
        </w:rPr>
        <w:t>โดย</w:t>
      </w:r>
      <w:r w:rsidRPr="00EB3936">
        <w:rPr>
          <w:rFonts w:ascii="Angsana New" w:hAnsi="Angsana New"/>
          <w:sz w:val="30"/>
          <w:szCs w:val="30"/>
          <w:cs/>
        </w:rPr>
        <w:t>รับรู้รายการ</w:t>
      </w:r>
      <w:r w:rsidRPr="00EB3936">
        <w:rPr>
          <w:rFonts w:ascii="Angsana New" w:hAnsi="Angsana New" w:hint="cs"/>
          <w:sz w:val="30"/>
          <w:szCs w:val="30"/>
          <w:cs/>
        </w:rPr>
        <w:t>เมื่อ</w:t>
      </w:r>
      <w:r w:rsidRPr="00EB3936">
        <w:rPr>
          <w:rFonts w:ascii="Angsana New" w:hAnsi="Angsana New"/>
          <w:sz w:val="30"/>
          <w:szCs w:val="30"/>
          <w:cs/>
        </w:rPr>
        <w:t>เริ่มแรกด้วยราคาทุนซึ่งรวมถึงต้นทุนการทำรายการ ภายหลังการรับรู้รายการเริ่มแรก</w:t>
      </w:r>
      <w:r w:rsidRPr="00EB3936">
        <w:rPr>
          <w:rFonts w:ascii="Angsana New" w:hAnsi="Angsana New" w:hint="cs"/>
          <w:sz w:val="30"/>
          <w:szCs w:val="30"/>
          <w:cs/>
        </w:rPr>
        <w:t xml:space="preserve"> </w:t>
      </w:r>
      <w:r w:rsidRPr="00EB3936">
        <w:rPr>
          <w:rFonts w:ascii="Angsana New" w:hAnsi="Angsana New"/>
          <w:sz w:val="30"/>
          <w:szCs w:val="30"/>
          <w:cs/>
        </w:rPr>
        <w:t>ส่วนแบ่งกำไรหรือขาดทุนและกำไร</w:t>
      </w:r>
      <w:r w:rsidRPr="00EB3936">
        <w:rPr>
          <w:rFonts w:ascii="Angsana New" w:hAnsi="Angsana New" w:hint="cs"/>
          <w:sz w:val="30"/>
          <w:szCs w:val="30"/>
          <w:cs/>
        </w:rPr>
        <w:t>ขาดทุน</w:t>
      </w:r>
      <w:r w:rsidRPr="00EB3936">
        <w:rPr>
          <w:rFonts w:ascii="Angsana New" w:hAnsi="Angsana New"/>
          <w:sz w:val="30"/>
          <w:szCs w:val="30"/>
          <w:cs/>
        </w:rPr>
        <w:t>เบ็ดเสร็จอื่น</w:t>
      </w:r>
      <w:r w:rsidR="00971902" w:rsidRPr="00EB3936">
        <w:rPr>
          <w:rFonts w:ascii="Angsana New" w:hAnsi="Angsana New" w:hint="cs"/>
          <w:sz w:val="30"/>
          <w:szCs w:val="30"/>
          <w:cs/>
        </w:rPr>
        <w:t>ของ</w:t>
      </w:r>
      <w:r w:rsidR="00917276">
        <w:rPr>
          <w:rFonts w:ascii="Angsana New" w:hAnsi="Angsana New"/>
          <w:sz w:val="30"/>
          <w:szCs w:val="30"/>
        </w:rPr>
        <w:t xml:space="preserve">   </w:t>
      </w:r>
      <w:r w:rsidR="009B602A">
        <w:rPr>
          <w:rFonts w:ascii="Angsana New" w:hAnsi="Angsana New"/>
          <w:sz w:val="30"/>
          <w:szCs w:val="30"/>
        </w:rPr>
        <w:t xml:space="preserve">                           </w:t>
      </w:r>
      <w:r w:rsidR="00917276">
        <w:rPr>
          <w:rFonts w:ascii="Angsana New" w:hAnsi="Angsana New"/>
          <w:sz w:val="30"/>
          <w:szCs w:val="30"/>
        </w:rPr>
        <w:t xml:space="preserve">    </w:t>
      </w:r>
      <w:r w:rsidRPr="00EB3936">
        <w:rPr>
          <w:rFonts w:ascii="Angsana New" w:hAnsi="Angsana New" w:hint="cs"/>
          <w:sz w:val="30"/>
          <w:szCs w:val="30"/>
          <w:cs/>
        </w:rPr>
        <w:t>เงินลงทุนที่บันทึกตามวิธีส่วนได้เสียของกลุ่มบริษัท</w:t>
      </w:r>
      <w:r w:rsidRPr="00EB3936">
        <w:rPr>
          <w:rFonts w:ascii="Angsana New" w:hAnsi="Angsana New"/>
          <w:sz w:val="30"/>
          <w:szCs w:val="30"/>
          <w:cs/>
        </w:rPr>
        <w:t xml:space="preserve"> </w:t>
      </w:r>
      <w:r w:rsidRPr="00EB3936">
        <w:rPr>
          <w:rFonts w:ascii="Angsana New" w:hAnsi="Angsana New" w:hint="cs"/>
          <w:sz w:val="30"/>
          <w:szCs w:val="30"/>
          <w:cs/>
        </w:rPr>
        <w:t>จะถูกบันทึกใน</w:t>
      </w:r>
      <w:r w:rsidRPr="00EB3936">
        <w:rPr>
          <w:rFonts w:ascii="Angsana New" w:hAnsi="Angsana New"/>
          <w:sz w:val="30"/>
          <w:szCs w:val="30"/>
          <w:cs/>
        </w:rPr>
        <w:t>งบการเงินรวมจนถึงวันที่</w:t>
      </w:r>
      <w:r w:rsidRPr="00EB3936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B3936">
        <w:rPr>
          <w:rFonts w:ascii="Angsana New" w:hAnsi="Angsana New"/>
          <w:sz w:val="30"/>
          <w:szCs w:val="30"/>
          <w:cs/>
        </w:rPr>
        <w:t>สูญเสียความมีอิทธิพลอย่างมีนัยสำคัญ</w:t>
      </w:r>
    </w:p>
    <w:p w14:paraId="0D5909E0" w14:textId="77777777" w:rsidR="001749F8" w:rsidRPr="00F970B8" w:rsidRDefault="001749F8" w:rsidP="00950721">
      <w:pPr>
        <w:pStyle w:val="BodyText2"/>
        <w:tabs>
          <w:tab w:val="clear" w:pos="540"/>
        </w:tabs>
        <w:ind w:left="567"/>
      </w:pPr>
    </w:p>
    <w:p w14:paraId="2BDC8F66" w14:textId="77777777" w:rsidR="00A13E24" w:rsidRPr="00A73883" w:rsidRDefault="00A73883" w:rsidP="00950721">
      <w:pPr>
        <w:pStyle w:val="BodyText2"/>
        <w:tabs>
          <w:tab w:val="clear" w:pos="540"/>
        </w:tabs>
        <w:ind w:left="567"/>
        <w:rPr>
          <w:i/>
          <w:iCs/>
        </w:rPr>
      </w:pPr>
      <w:r w:rsidRPr="00A73883">
        <w:rPr>
          <w:rFonts w:hint="cs"/>
          <w:i/>
          <w:iCs/>
          <w:cs/>
        </w:rPr>
        <w:t>ก</w:t>
      </w:r>
      <w:r w:rsidR="00A13E24" w:rsidRPr="00A73883">
        <w:rPr>
          <w:i/>
          <w:iCs/>
          <w:cs/>
        </w:rPr>
        <w:t>ารตัดรายการในงบการเงินรวม</w:t>
      </w:r>
    </w:p>
    <w:p w14:paraId="4775F84C" w14:textId="77777777" w:rsidR="00A13E24" w:rsidRPr="00F970B8" w:rsidRDefault="00A13E24" w:rsidP="00950721">
      <w:pPr>
        <w:pStyle w:val="BodyText2"/>
        <w:tabs>
          <w:tab w:val="clear" w:pos="540"/>
        </w:tabs>
        <w:ind w:left="567"/>
      </w:pPr>
    </w:p>
    <w:p w14:paraId="13C356F3" w14:textId="77777777" w:rsidR="00A13E24" w:rsidRPr="00A73883" w:rsidRDefault="00A13E24" w:rsidP="00950721">
      <w:pPr>
        <w:pStyle w:val="BodyText2"/>
        <w:tabs>
          <w:tab w:val="clear" w:pos="540"/>
        </w:tabs>
        <w:spacing w:line="240" w:lineRule="atLeast"/>
        <w:ind w:left="567"/>
      </w:pPr>
      <w:r w:rsidRPr="00A73883">
        <w:rPr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</w:t>
      </w:r>
      <w:r w:rsidR="00A73883">
        <w:rPr>
          <w:rFonts w:hint="cs"/>
          <w:cs/>
        </w:rPr>
        <w:t xml:space="preserve">        </w:t>
      </w:r>
      <w:r w:rsidRPr="00A73883">
        <w:rPr>
          <w:cs/>
        </w:rPr>
        <w:t>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</w:t>
      </w:r>
      <w:r w:rsidR="00A73883">
        <w:rPr>
          <w:rFonts w:hint="cs"/>
          <w:cs/>
        </w:rPr>
        <w:t xml:space="preserve">          </w:t>
      </w:r>
      <w:r w:rsidRPr="00A73883">
        <w:rPr>
          <w:cs/>
        </w:rPr>
        <w:t>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</w:t>
      </w:r>
      <w:r w:rsidR="000F7BF6">
        <w:rPr>
          <w:cs/>
        </w:rPr>
        <w:t>ียวกับกำไรที่ยังไม่เกิดขึ้นจริง</w:t>
      </w:r>
      <w:r w:rsidR="000F7BF6">
        <w:rPr>
          <w:lang w:val="en-US"/>
        </w:rPr>
        <w:t xml:space="preserve"> </w:t>
      </w:r>
      <w:r w:rsidRPr="00A73883">
        <w:rPr>
          <w:cs/>
        </w:rPr>
        <w:t>แต่เท่าที่</w:t>
      </w:r>
      <w:r w:rsidRPr="00A73883">
        <w:rPr>
          <w:rFonts w:eastAsia="EucrosiaUPCBold"/>
          <w:cs/>
        </w:rPr>
        <w:t>เมื่อไม่มีหลักฐาน</w:t>
      </w:r>
      <w:r w:rsidR="00917276">
        <w:rPr>
          <w:rFonts w:eastAsia="EucrosiaUPCBold"/>
          <w:lang w:val="en-US"/>
        </w:rPr>
        <w:t xml:space="preserve">      </w:t>
      </w:r>
      <w:r w:rsidRPr="00A73883">
        <w:rPr>
          <w:rFonts w:eastAsia="EucrosiaUPCBold"/>
          <w:cs/>
        </w:rPr>
        <w:t>การด้อยค่าเกิดขึ้น</w:t>
      </w:r>
      <w:r w:rsidRPr="00A73883">
        <w:rPr>
          <w:b/>
          <w:bCs/>
          <w:color w:val="0000FF"/>
        </w:rPr>
        <w:t xml:space="preserve">   </w:t>
      </w:r>
    </w:p>
    <w:p w14:paraId="47EB6BDD" w14:textId="77777777" w:rsidR="00A13E24" w:rsidRPr="00F970B8" w:rsidRDefault="00A13E24" w:rsidP="0086393E">
      <w:pPr>
        <w:pStyle w:val="BodyText2"/>
        <w:tabs>
          <w:tab w:val="clear" w:pos="540"/>
        </w:tabs>
        <w:ind w:left="567"/>
      </w:pPr>
    </w:p>
    <w:p w14:paraId="2D95D0FB" w14:textId="77777777" w:rsidR="00F970B8" w:rsidRDefault="00F97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lang w:val="x-none" w:eastAsia="x-none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677F02E6" w14:textId="77777777" w:rsidR="00A13E24" w:rsidRPr="00B930DB" w:rsidRDefault="00A13E24" w:rsidP="00950721">
      <w:pPr>
        <w:pStyle w:val="Heading8"/>
        <w:spacing w:line="240" w:lineRule="auto"/>
        <w:ind w:left="567" w:right="0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B930DB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(</w:t>
      </w:r>
      <w:r w:rsidRPr="00B930DB">
        <w:rPr>
          <w:rFonts w:ascii="Angsana New" w:hAnsi="Angsana New"/>
          <w:b/>
          <w:bCs/>
          <w:i/>
          <w:iCs/>
          <w:sz w:val="30"/>
          <w:szCs w:val="30"/>
          <w:cs/>
        </w:rPr>
        <w:t>ข)</w:t>
      </w:r>
      <w:r w:rsidRPr="00B930DB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B930D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เงินตราต่างประเทศ </w:t>
      </w:r>
    </w:p>
    <w:p w14:paraId="0E9F29F8" w14:textId="77777777" w:rsidR="00A13E24" w:rsidRPr="00F970B8" w:rsidRDefault="00A13E24" w:rsidP="00950721">
      <w:pPr>
        <w:pStyle w:val="BodyText2"/>
        <w:tabs>
          <w:tab w:val="clear" w:pos="540"/>
        </w:tabs>
        <w:ind w:left="567"/>
      </w:pPr>
    </w:p>
    <w:p w14:paraId="0B19BE9A" w14:textId="77777777" w:rsidR="00A13E24" w:rsidRPr="00BB274E" w:rsidRDefault="00A13E24" w:rsidP="00950721">
      <w:pPr>
        <w:pStyle w:val="BodyText2"/>
        <w:tabs>
          <w:tab w:val="clear" w:pos="540"/>
        </w:tabs>
        <w:ind w:left="567"/>
        <w:rPr>
          <w:i/>
          <w:iCs/>
        </w:rPr>
      </w:pPr>
      <w:r w:rsidRPr="00BB274E">
        <w:rPr>
          <w:i/>
          <w:iCs/>
          <w:cs/>
        </w:rPr>
        <w:t>รายการบัญชีที่เป็นเงินตราต่างประเทศ</w:t>
      </w:r>
    </w:p>
    <w:p w14:paraId="75B1D390" w14:textId="77777777" w:rsidR="00A13E24" w:rsidRPr="00F970B8" w:rsidRDefault="00A13E24" w:rsidP="00950721">
      <w:pPr>
        <w:pStyle w:val="BodyText2"/>
        <w:tabs>
          <w:tab w:val="clear" w:pos="540"/>
        </w:tabs>
        <w:ind w:left="567"/>
      </w:pPr>
    </w:p>
    <w:p w14:paraId="420E2F4D" w14:textId="77777777" w:rsidR="00A13E24" w:rsidRDefault="00A13E24" w:rsidP="00950721">
      <w:pPr>
        <w:pStyle w:val="BodyText2"/>
        <w:tabs>
          <w:tab w:val="clear" w:pos="540"/>
        </w:tabs>
        <w:ind w:left="567"/>
      </w:pPr>
      <w:r w:rsidRPr="00E84453">
        <w:rPr>
          <w:cs/>
        </w:rPr>
        <w:t>รายการ</w:t>
      </w:r>
      <w:r w:rsidRPr="00940A5D">
        <w:rPr>
          <w:cs/>
        </w:rPr>
        <w:t>บัญชีที่เป็นเงินตราต่างประเทศแปลงค่าเป็นสกุลเงินที่ใช้ในการดำเนินงานของ</w:t>
      </w:r>
      <w:r w:rsidRPr="00940A5D">
        <w:rPr>
          <w:rFonts w:hint="cs"/>
          <w:cs/>
        </w:rPr>
        <w:t>แต่ละบริษัทใน</w:t>
      </w:r>
      <w:r w:rsidRPr="00940A5D">
        <w:rPr>
          <w:cs/>
        </w:rPr>
        <w:t>กลุ่มบริษัท โดยใช้อัตราแลกเปลี่ยน ณ วันที่เกิดรายการ</w:t>
      </w:r>
    </w:p>
    <w:p w14:paraId="7ABBCD65" w14:textId="77777777" w:rsidR="00104400" w:rsidRDefault="00104400" w:rsidP="00950721">
      <w:pPr>
        <w:pStyle w:val="BodyText2"/>
        <w:tabs>
          <w:tab w:val="clear" w:pos="540"/>
        </w:tabs>
        <w:ind w:left="567"/>
      </w:pPr>
    </w:p>
    <w:p w14:paraId="35397DB5" w14:textId="77777777" w:rsidR="00543085" w:rsidRDefault="00A13E24" w:rsidP="00950721">
      <w:pPr>
        <w:pStyle w:val="BodyText2"/>
        <w:tabs>
          <w:tab w:val="clear" w:pos="540"/>
        </w:tabs>
        <w:ind w:left="567"/>
      </w:pPr>
      <w:r w:rsidRPr="002A4A3B">
        <w:rPr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</w:t>
      </w:r>
      <w:r w:rsidRPr="002A4A3B">
        <w:rPr>
          <w:rFonts w:hint="cs"/>
          <w:cs/>
        </w:rPr>
        <w:t>สกุล</w:t>
      </w:r>
      <w:r w:rsidRPr="002A4A3B">
        <w:rPr>
          <w:cs/>
        </w:rPr>
        <w:t>เงิน</w:t>
      </w:r>
      <w:r w:rsidRPr="002A4A3B">
        <w:rPr>
          <w:rFonts w:hint="cs"/>
          <w:cs/>
        </w:rPr>
        <w:t>ที่ใช้ใน</w:t>
      </w:r>
      <w:r w:rsidR="001749F8">
        <w:rPr>
          <w:cs/>
        </w:rPr>
        <w:br/>
      </w:r>
      <w:r w:rsidRPr="002A4A3B">
        <w:rPr>
          <w:rFonts w:hint="cs"/>
          <w:cs/>
        </w:rPr>
        <w:t>การดำเนินงาน</w:t>
      </w:r>
      <w:r w:rsidRPr="002A4A3B">
        <w:rPr>
          <w:cs/>
        </w:rPr>
        <w:t>โดยใช้อัตราแลกเปลี่ยน ณ วันนั้น</w:t>
      </w:r>
    </w:p>
    <w:p w14:paraId="79984F55" w14:textId="77777777" w:rsidR="009A33CD" w:rsidRPr="00F970B8" w:rsidRDefault="009A33CD" w:rsidP="00950721">
      <w:pPr>
        <w:pStyle w:val="BodyText2"/>
        <w:tabs>
          <w:tab w:val="clear" w:pos="540"/>
        </w:tabs>
        <w:ind w:left="567"/>
      </w:pPr>
    </w:p>
    <w:p w14:paraId="63287420" w14:textId="77777777" w:rsidR="00A13E24" w:rsidRPr="002A4A3B" w:rsidRDefault="00A13E24" w:rsidP="00950721">
      <w:pPr>
        <w:pStyle w:val="BodyText2"/>
        <w:tabs>
          <w:tab w:val="clear" w:pos="540"/>
        </w:tabs>
        <w:ind w:left="567"/>
      </w:pPr>
      <w:r w:rsidRPr="002A4A3B">
        <w:rPr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</w:t>
      </w:r>
      <w:r w:rsidR="001749F8">
        <w:rPr>
          <w:cs/>
        </w:rPr>
        <w:br/>
      </w:r>
      <w:r w:rsidRPr="002A4A3B">
        <w:rPr>
          <w:cs/>
        </w:rPr>
        <w:t>ราคาทุนเดิม แปลงค่า</w:t>
      </w:r>
      <w:r w:rsidRPr="002A4A3B">
        <w:rPr>
          <w:rFonts w:hint="cs"/>
          <w:cs/>
        </w:rPr>
        <w:t>เป็นสกุล</w:t>
      </w:r>
      <w:r w:rsidRPr="002A4A3B">
        <w:rPr>
          <w:cs/>
        </w:rPr>
        <w:t>เงิน</w:t>
      </w:r>
      <w:r w:rsidRPr="002A4A3B">
        <w:rPr>
          <w:rFonts w:hint="cs"/>
          <w:cs/>
        </w:rPr>
        <w:t>ที่ใช้ในการดำเนินงาน</w:t>
      </w:r>
      <w:r w:rsidRPr="002A4A3B">
        <w:rPr>
          <w:cs/>
        </w:rPr>
        <w:t xml:space="preserve">โดยใช้อัตราแลกเปลี่ยน ณ วันที่เกิดรายการ </w:t>
      </w:r>
    </w:p>
    <w:p w14:paraId="21FBE065" w14:textId="77777777" w:rsidR="00A13E24" w:rsidRPr="00F970B8" w:rsidRDefault="00A13E24" w:rsidP="00950721">
      <w:pPr>
        <w:pStyle w:val="BodyText2"/>
        <w:tabs>
          <w:tab w:val="clear" w:pos="540"/>
        </w:tabs>
        <w:ind w:left="567"/>
      </w:pPr>
    </w:p>
    <w:p w14:paraId="56DC4454" w14:textId="77777777" w:rsidR="004B0478" w:rsidRDefault="00A13E24" w:rsidP="00950721">
      <w:pPr>
        <w:pStyle w:val="BodyText2"/>
        <w:tabs>
          <w:tab w:val="clear" w:pos="540"/>
        </w:tabs>
        <w:ind w:left="567"/>
        <w:rPr>
          <w:cs/>
        </w:rPr>
      </w:pPr>
      <w:r w:rsidRPr="002A4A3B">
        <w:rPr>
          <w:rFonts w:hint="cs"/>
          <w:cs/>
        </w:rPr>
        <w:t>ผลต่างของอัตราแลกเปล</w:t>
      </w:r>
      <w:r w:rsidR="00690E9C">
        <w:rPr>
          <w:rFonts w:hint="cs"/>
          <w:cs/>
        </w:rPr>
        <w:t>ี่ยนที่เกิดขึ้นจากการแปลงค่า</w:t>
      </w:r>
      <w:r w:rsidRPr="002A4A3B">
        <w:rPr>
          <w:rFonts w:hint="cs"/>
          <w:cs/>
        </w:rPr>
        <w:t>รับรู้เป็นกำไรหรือขาดทุนใน</w:t>
      </w:r>
      <w:r w:rsidR="00024601">
        <w:rPr>
          <w:rFonts w:hint="cs"/>
          <w:cs/>
          <w:lang w:val="en-US"/>
        </w:rPr>
        <w:t>งวด</w:t>
      </w:r>
      <w:r w:rsidRPr="002A4A3B">
        <w:rPr>
          <w:rFonts w:hint="cs"/>
          <w:cs/>
        </w:rPr>
        <w:t>บัญชีนั้น</w:t>
      </w:r>
    </w:p>
    <w:p w14:paraId="5B3628D9" w14:textId="77777777" w:rsidR="00273DF8" w:rsidRPr="00E84453" w:rsidRDefault="00273DF8" w:rsidP="0086393E">
      <w:pPr>
        <w:pStyle w:val="BodyText2"/>
        <w:tabs>
          <w:tab w:val="clear" w:pos="540"/>
        </w:tabs>
        <w:ind w:left="567"/>
      </w:pPr>
    </w:p>
    <w:p w14:paraId="47CA00F9" w14:textId="77777777" w:rsidR="00A13E24" w:rsidRPr="00A965B3" w:rsidRDefault="00713600" w:rsidP="00A965B3">
      <w:pPr>
        <w:pStyle w:val="Heading8"/>
        <w:spacing w:line="240" w:lineRule="auto"/>
        <w:ind w:left="567" w:right="0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965B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A13E24" w:rsidRPr="00A965B3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A965B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="00A13E24" w:rsidRPr="00A965B3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A13E24" w:rsidRPr="00A965B3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เงินสดและรายการเทียบเท่าเงินสด</w:t>
      </w:r>
    </w:p>
    <w:p w14:paraId="2B9418C4" w14:textId="77777777" w:rsidR="00A13E24" w:rsidRPr="00E84453" w:rsidRDefault="00A13E24" w:rsidP="0086393E">
      <w:pPr>
        <w:pStyle w:val="BodyText2"/>
        <w:tabs>
          <w:tab w:val="clear" w:pos="540"/>
        </w:tabs>
        <w:ind w:left="567"/>
      </w:pPr>
    </w:p>
    <w:p w14:paraId="6B86D58B" w14:textId="77777777" w:rsidR="00A13E24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A4A3B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Pr="002A4A3B">
        <w:rPr>
          <w:rFonts w:ascii="Angsana New" w:hAnsi="Angsana New" w:hint="cs"/>
          <w:sz w:val="30"/>
          <w:szCs w:val="30"/>
          <w:cs/>
        </w:rPr>
        <w:t>ในงบกระแสเงินสด</w:t>
      </w:r>
      <w:r w:rsidRPr="002A4A3B">
        <w:rPr>
          <w:rFonts w:ascii="Angsana New" w:hAnsi="Angsana New"/>
          <w:sz w:val="30"/>
          <w:szCs w:val="30"/>
          <w:cs/>
        </w:rPr>
        <w:t>ประกอบด้วย ยอดเงินสด ยอดเงินฝากธนาคารประเภท</w:t>
      </w:r>
      <w:r w:rsidR="001749F8">
        <w:rPr>
          <w:rFonts w:ascii="Angsana New" w:hAnsi="Angsana New"/>
          <w:sz w:val="30"/>
          <w:szCs w:val="30"/>
          <w:cs/>
        </w:rPr>
        <w:br/>
      </w:r>
      <w:r w:rsidRPr="002A4A3B">
        <w:rPr>
          <w:rFonts w:ascii="Angsana New" w:hAnsi="Angsana New"/>
          <w:sz w:val="30"/>
          <w:szCs w:val="30"/>
          <w:cs/>
        </w:rPr>
        <w:t>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</w:t>
      </w:r>
      <w:r w:rsidR="00B95377">
        <w:rPr>
          <w:rFonts w:ascii="Angsana New" w:hAnsi="Angsana New" w:hint="cs"/>
          <w:sz w:val="30"/>
          <w:szCs w:val="30"/>
          <w:cs/>
        </w:rPr>
        <w:t>กิจกรรมจัดหาเงิน</w:t>
      </w:r>
      <w:r w:rsidRPr="002A4A3B">
        <w:rPr>
          <w:rFonts w:ascii="Angsana New" w:hAnsi="Angsana New"/>
          <w:sz w:val="30"/>
          <w:szCs w:val="30"/>
          <w:cs/>
        </w:rPr>
        <w:t>ในงบกระแสเงินสด</w:t>
      </w:r>
    </w:p>
    <w:p w14:paraId="2EBB1422" w14:textId="77777777" w:rsidR="00FC48E4" w:rsidRPr="00E84453" w:rsidRDefault="00FC48E4" w:rsidP="0086393E">
      <w:pPr>
        <w:pStyle w:val="BodyText2"/>
        <w:tabs>
          <w:tab w:val="clear" w:pos="540"/>
        </w:tabs>
        <w:ind w:left="567"/>
        <w:rPr>
          <w:cs/>
        </w:rPr>
      </w:pPr>
    </w:p>
    <w:p w14:paraId="5A001FB6" w14:textId="77777777" w:rsidR="00A13E24" w:rsidRPr="00A965B3" w:rsidRDefault="00DB50B0" w:rsidP="00A965B3">
      <w:pPr>
        <w:pStyle w:val="Heading8"/>
        <w:spacing w:line="240" w:lineRule="auto"/>
        <w:ind w:left="567" w:right="0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965B3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A13E24" w:rsidRPr="00A965B3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713600" w:rsidRPr="00A965B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ง</w:t>
      </w:r>
      <w:r w:rsidR="00A13E24" w:rsidRPr="00A965B3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A13E24" w:rsidRPr="00A965B3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A13E24" w:rsidRPr="00A965B3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ลูกหนี้การค้าและลูกหนี้</w:t>
      </w:r>
      <w:r w:rsidR="0095484A" w:rsidRPr="00A965B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</w:t>
      </w:r>
      <w:r w:rsidR="00A13E24" w:rsidRPr="00A965B3">
        <w:rPr>
          <w:rFonts w:ascii="Angsana New" w:hAnsi="Angsana New"/>
          <w:b/>
          <w:bCs/>
          <w:i/>
          <w:iCs/>
          <w:sz w:val="30"/>
          <w:szCs w:val="30"/>
          <w:cs/>
        </w:rPr>
        <w:t>อื่น</w:t>
      </w:r>
    </w:p>
    <w:p w14:paraId="51CD6E45" w14:textId="77777777" w:rsidR="00A13E24" w:rsidRPr="00E84453" w:rsidRDefault="00A13E24" w:rsidP="0086393E">
      <w:pPr>
        <w:pStyle w:val="BodyText2"/>
        <w:tabs>
          <w:tab w:val="clear" w:pos="540"/>
        </w:tabs>
        <w:ind w:left="567"/>
      </w:pPr>
    </w:p>
    <w:p w14:paraId="510C2F26" w14:textId="77777777" w:rsidR="00A13E24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D6187">
        <w:rPr>
          <w:rFonts w:ascii="Angsana New" w:hAnsi="Angsana New"/>
          <w:sz w:val="30"/>
          <w:szCs w:val="30"/>
          <w:cs/>
        </w:rPr>
        <w:t>ลูกหนี้การค้าและลูกหนี้</w:t>
      </w:r>
      <w:r w:rsidR="0095484A">
        <w:rPr>
          <w:rFonts w:ascii="Angsana New" w:hAnsi="Angsana New" w:hint="cs"/>
          <w:sz w:val="30"/>
          <w:szCs w:val="30"/>
          <w:cs/>
        </w:rPr>
        <w:t>หมุนเวียน</w:t>
      </w:r>
      <w:r w:rsidRPr="006D6187">
        <w:rPr>
          <w:rFonts w:ascii="Angsana New" w:hAnsi="Angsana New"/>
          <w:sz w:val="30"/>
          <w:szCs w:val="30"/>
          <w:cs/>
        </w:rPr>
        <w:t>อื่นแสดงในราคาตามใบแจ้งหนี้หักค่าเผื่อหนี้สงสัยจะสูญ</w:t>
      </w:r>
    </w:p>
    <w:p w14:paraId="5B7995BA" w14:textId="77777777" w:rsidR="001A5310" w:rsidRPr="00E84453" w:rsidRDefault="001A5310" w:rsidP="0086393E">
      <w:pPr>
        <w:pStyle w:val="BodyText2"/>
        <w:tabs>
          <w:tab w:val="clear" w:pos="540"/>
        </w:tabs>
        <w:ind w:left="567"/>
      </w:pPr>
    </w:p>
    <w:p w14:paraId="6271E100" w14:textId="77777777" w:rsidR="00273DF8" w:rsidRDefault="00A13E24" w:rsidP="00273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D6187">
        <w:rPr>
          <w:rFonts w:ascii="Angsana New" w:hAnsi="Angsana New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และการคาดการณ์เกี่ยวกับการชำระหนี้</w:t>
      </w:r>
      <w:r w:rsidR="001749F8">
        <w:rPr>
          <w:rFonts w:ascii="Angsana New" w:hAnsi="Angsana New"/>
          <w:sz w:val="30"/>
          <w:szCs w:val="30"/>
          <w:cs/>
        </w:rPr>
        <w:br/>
      </w:r>
      <w:r w:rsidRPr="006D6187">
        <w:rPr>
          <w:rFonts w:ascii="Angsana New" w:hAnsi="Angsana New"/>
          <w:sz w:val="30"/>
          <w:szCs w:val="30"/>
          <w:cs/>
        </w:rPr>
        <w:t>ในอนา</w:t>
      </w:r>
      <w:r w:rsidR="005648BE">
        <w:rPr>
          <w:rFonts w:ascii="Angsana New" w:hAnsi="Angsana New"/>
          <w:sz w:val="30"/>
          <w:szCs w:val="30"/>
          <w:cs/>
        </w:rPr>
        <w:t>คตของลูกค้า</w:t>
      </w:r>
      <w:r w:rsidR="005C21AC">
        <w:rPr>
          <w:rFonts w:ascii="Angsana New" w:hAnsi="Angsana New"/>
          <w:sz w:val="30"/>
          <w:szCs w:val="30"/>
          <w:cs/>
        </w:rPr>
        <w:t xml:space="preserve"> ลูกหนี้จะถูกตัดจำหน่าย</w:t>
      </w:r>
      <w:r w:rsidRPr="006D6187">
        <w:rPr>
          <w:rFonts w:ascii="Angsana New" w:hAnsi="Angsana New"/>
          <w:sz w:val="30"/>
          <w:szCs w:val="30"/>
          <w:cs/>
        </w:rPr>
        <w:t>จากบัญชีเมื่อทราบว่าเป็นหนี้สูญ</w:t>
      </w:r>
    </w:p>
    <w:p w14:paraId="45D1B470" w14:textId="77777777" w:rsidR="001749F8" w:rsidRPr="00E84453" w:rsidRDefault="001749F8" w:rsidP="00273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903F4B2" w14:textId="77777777" w:rsidR="00A13E24" w:rsidRPr="00A965B3" w:rsidRDefault="00A13E24" w:rsidP="00A965B3">
      <w:pPr>
        <w:pStyle w:val="Heading8"/>
        <w:spacing w:line="240" w:lineRule="auto"/>
        <w:ind w:left="567" w:right="0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965B3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713600" w:rsidRPr="00A965B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</w:t>
      </w:r>
      <w:r w:rsidRPr="00A965B3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A965B3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A965B3">
        <w:rPr>
          <w:rFonts w:ascii="Angsana New" w:hAnsi="Angsana New"/>
          <w:b/>
          <w:bCs/>
          <w:i/>
          <w:iCs/>
          <w:sz w:val="30"/>
          <w:szCs w:val="30"/>
          <w:cs/>
        </w:rPr>
        <w:t>สินค้าคงเหลือ</w:t>
      </w:r>
    </w:p>
    <w:p w14:paraId="47CF197F" w14:textId="77777777" w:rsidR="00A13E24" w:rsidRPr="00E84453" w:rsidRDefault="00A13E24" w:rsidP="00950721">
      <w:pPr>
        <w:pStyle w:val="BodyText"/>
        <w:spacing w:after="0" w:line="240" w:lineRule="auto"/>
        <w:ind w:left="567"/>
        <w:jc w:val="both"/>
        <w:rPr>
          <w:rFonts w:ascii="Angsana New" w:hAnsi="Angsana New"/>
          <w:sz w:val="30"/>
          <w:szCs w:val="30"/>
        </w:rPr>
      </w:pPr>
    </w:p>
    <w:p w14:paraId="6F11E5E4" w14:textId="77777777" w:rsidR="00F970B8" w:rsidRDefault="00A13E24" w:rsidP="00950721">
      <w:pPr>
        <w:pStyle w:val="a"/>
        <w:tabs>
          <w:tab w:val="clear" w:pos="1080"/>
        </w:tabs>
        <w:ind w:left="567"/>
        <w:jc w:val="thaiDistribute"/>
        <w:rPr>
          <w:rFonts w:ascii="Angsana New" w:hAnsi="Angsana New" w:cs="Angsana New"/>
          <w:cs/>
        </w:rPr>
      </w:pPr>
      <w:r w:rsidRPr="006D6187">
        <w:rPr>
          <w:rFonts w:ascii="Angsana New" w:hAnsi="Angsana New" w:cs="Angsana New"/>
          <w:cs/>
        </w:rPr>
        <w:t>สินค้าคงเหลือ</w:t>
      </w:r>
      <w:r w:rsidR="0018037C">
        <w:rPr>
          <w:rFonts w:ascii="Angsana New" w:hAnsi="Angsana New" w:cs="Angsana New" w:hint="cs"/>
          <w:cs/>
        </w:rPr>
        <w:t>วัดมูลค่าด้วย</w:t>
      </w:r>
      <w:r w:rsidRPr="006D6187">
        <w:rPr>
          <w:rFonts w:ascii="Angsana New" w:hAnsi="Angsana New" w:cs="Angsana New"/>
          <w:cs/>
        </w:rPr>
        <w:t>ราคาทุนหรือมูลค่าสุทธิที่จะได้รับแล้วแต่ราคาใดจะต่ำกว่า</w:t>
      </w:r>
    </w:p>
    <w:p w14:paraId="1CAD43FB" w14:textId="77777777" w:rsidR="00F970B8" w:rsidRDefault="00F97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cs/>
        </w:rPr>
        <w:br w:type="page"/>
      </w:r>
    </w:p>
    <w:p w14:paraId="3E15BA3E" w14:textId="77777777" w:rsidR="00A13E24" w:rsidRDefault="00A13E24" w:rsidP="00950721">
      <w:pPr>
        <w:pStyle w:val="a"/>
        <w:tabs>
          <w:tab w:val="clear" w:pos="1080"/>
        </w:tabs>
        <w:ind w:left="567"/>
        <w:jc w:val="thaiDistribute"/>
        <w:rPr>
          <w:rFonts w:ascii="Angsana New" w:hAnsi="Angsana New" w:cs="Angsana New"/>
          <w:cs/>
          <w:lang w:val="en-US"/>
        </w:rPr>
      </w:pPr>
      <w:r w:rsidRPr="002A4A3B">
        <w:rPr>
          <w:rFonts w:ascii="Angsana New" w:hAnsi="Angsana New" w:cs="Angsana New"/>
          <w:cs/>
          <w:lang w:val="en-US"/>
        </w:rPr>
        <w:lastRenderedPageBreak/>
        <w:t>ต้นทุนสินค้าประกอบด้วยราคาทุนที่ซื้อ ต้นทุนแปลง</w:t>
      </w:r>
      <w:r w:rsidRPr="002A4A3B">
        <w:rPr>
          <w:rFonts w:ascii="Angsana New" w:hAnsi="Angsana New" w:cs="Angsana New" w:hint="cs"/>
          <w:cs/>
          <w:lang w:val="en-US"/>
        </w:rPr>
        <w:t>สภาพ</w:t>
      </w:r>
      <w:r w:rsidRPr="002A4A3B">
        <w:rPr>
          <w:rFonts w:ascii="Angsana New" w:hAnsi="Angsana New" w:cs="Angsana New"/>
          <w:cs/>
          <w:lang w:val="en-US"/>
        </w:rPr>
        <w:t>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ต้นทุนสินค้ารวมการปันส่วนของค่าโสหุ้ย</w:t>
      </w:r>
      <w:r w:rsidR="001749F8">
        <w:rPr>
          <w:rFonts w:ascii="Angsana New" w:hAnsi="Angsana New" w:cs="Angsana New"/>
          <w:cs/>
          <w:lang w:val="en-US"/>
        </w:rPr>
        <w:br/>
      </w:r>
      <w:r w:rsidRPr="002A4A3B">
        <w:rPr>
          <w:rFonts w:ascii="Angsana New" w:hAnsi="Angsana New" w:cs="Angsana New"/>
          <w:cs/>
          <w:lang w:val="en-US"/>
        </w:rPr>
        <w:t>การ</w:t>
      </w:r>
      <w:r w:rsidRPr="00E84453">
        <w:rPr>
          <w:rFonts w:ascii="Angsana New" w:hAnsi="Angsana New" w:cs="Angsana New"/>
          <w:cs/>
          <w:lang w:val="en-US"/>
        </w:rPr>
        <w:t>ผลิต</w:t>
      </w:r>
      <w:r w:rsidRPr="002A4A3B">
        <w:rPr>
          <w:rFonts w:ascii="Angsana New" w:hAnsi="Angsana New" w:cs="Angsana New"/>
          <w:cs/>
          <w:lang w:val="en-US"/>
        </w:rPr>
        <w:t>อย่างเหมาะสมโดยคำนึงถึงระดับกำลังการผลิตตามปกติ</w:t>
      </w:r>
    </w:p>
    <w:p w14:paraId="6296AFFE" w14:textId="77777777" w:rsidR="00A73883" w:rsidRPr="00E84453" w:rsidRDefault="00A73883" w:rsidP="000D0D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9EA8A73" w14:textId="77777777" w:rsidR="00A13E24" w:rsidRPr="00834023" w:rsidRDefault="00A13E24" w:rsidP="000D0D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สินค้าสำเร็จรูปประกอบด้วย หนังสือ แผ่นซีดี แผ่นดีวีดีและรายการโทรทัศน์ที่ผลิตเสร็จ </w:t>
      </w:r>
      <w:r w:rsidR="005B4D17">
        <w:rPr>
          <w:rFonts w:ascii="Angsana New" w:hAnsi="Angsana New" w:hint="cs"/>
          <w:sz w:val="30"/>
          <w:szCs w:val="30"/>
          <w:cs/>
        </w:rPr>
        <w:t>ต้นทุนของสินค้าคำนวณโดยใช้วิธี</w:t>
      </w:r>
      <w:r w:rsidR="00747DCE"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p w14:paraId="45CE3C30" w14:textId="77777777" w:rsidR="00A13E24" w:rsidRPr="00F970B8" w:rsidRDefault="00A13E24" w:rsidP="00950721">
      <w:pPr>
        <w:pStyle w:val="BodyText"/>
        <w:tabs>
          <w:tab w:val="clear" w:pos="907"/>
          <w:tab w:val="left" w:pos="540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8"/>
        <w:gridCol w:w="270"/>
        <w:gridCol w:w="5670"/>
      </w:tblGrid>
      <w:tr w:rsidR="00A13E24" w:rsidRPr="00834023" w14:paraId="3D239A33" w14:textId="77777777" w:rsidTr="00351F24">
        <w:tc>
          <w:tcPr>
            <w:tcW w:w="3438" w:type="dxa"/>
          </w:tcPr>
          <w:p w14:paraId="13E7D22F" w14:textId="77777777" w:rsidR="00A13E24" w:rsidRPr="00834023" w:rsidRDefault="00074418" w:rsidP="00707087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br w:type="page"/>
            </w:r>
            <w:r w:rsidR="00A13E24">
              <w:rPr>
                <w:rFonts w:ascii="Angsana New" w:hAnsi="Angsana New" w:hint="cs"/>
                <w:sz w:val="30"/>
                <w:szCs w:val="30"/>
                <w:cs/>
              </w:rPr>
              <w:t>หนังสือ แผ่นซีดีและแผ่นดีวีดี</w:t>
            </w:r>
          </w:p>
        </w:tc>
        <w:tc>
          <w:tcPr>
            <w:tcW w:w="270" w:type="dxa"/>
          </w:tcPr>
          <w:p w14:paraId="3F771942" w14:textId="77777777" w:rsidR="00A13E24" w:rsidRPr="00834023" w:rsidRDefault="00A13E24" w:rsidP="00707087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402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5670" w:type="dxa"/>
          </w:tcPr>
          <w:p w14:paraId="5710DE0E" w14:textId="77777777" w:rsidR="001E6350" w:rsidRPr="00A05C81" w:rsidRDefault="00A13E24" w:rsidP="00707087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34023">
              <w:rPr>
                <w:rFonts w:ascii="Angsana New" w:hAnsi="Angsana New" w:cs="Angsana New"/>
                <w:sz w:val="30"/>
                <w:szCs w:val="30"/>
                <w:cs/>
              </w:rPr>
              <w:t>วิธีถัวเฉลี่ยถ่วงน้ำหนัก</w:t>
            </w:r>
            <w:r w:rsidR="00BB274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/</w:t>
            </w:r>
            <w:r w:rsidR="00BB274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เข้าก่อนออกก่อน</w:t>
            </w:r>
          </w:p>
        </w:tc>
      </w:tr>
      <w:tr w:rsidR="00A13E24" w:rsidRPr="00834023" w14:paraId="19B9D076" w14:textId="77777777" w:rsidTr="00351F24">
        <w:tc>
          <w:tcPr>
            <w:tcW w:w="3438" w:type="dxa"/>
          </w:tcPr>
          <w:p w14:paraId="19DF6B93" w14:textId="77777777" w:rsidR="00A13E24" w:rsidRPr="00834023" w:rsidRDefault="00A13E24" w:rsidP="00707087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รายการโทรทัศน์</w:t>
            </w:r>
          </w:p>
        </w:tc>
        <w:tc>
          <w:tcPr>
            <w:tcW w:w="270" w:type="dxa"/>
          </w:tcPr>
          <w:p w14:paraId="2B2EA019" w14:textId="77777777" w:rsidR="00A13E24" w:rsidRPr="00834023" w:rsidRDefault="00A13E24" w:rsidP="00707087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402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5670" w:type="dxa"/>
          </w:tcPr>
          <w:p w14:paraId="36C0B3AD" w14:textId="77777777" w:rsidR="00A13E24" w:rsidRPr="00834023" w:rsidRDefault="00A13E24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แสดงมูลค่าต้นทุนของรายการทั้งที่อยู่ระหว่างการผลิตและที่ผลิตเสร็จ ต้นทุนของรายการประกอบด้วย ค่าใช้จ่ายต่างๆ ที่เกี่ยวข้องโดยตรงกับการผลิตรายการ รับรู้เป็นต้นทุนเมื่อได้โอนสิทธิและส่งมอบ หรือ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เมื่อได้ออกอากาศแล้ว หร</w:t>
            </w:r>
            <w:r w:rsidR="005669B9">
              <w:rPr>
                <w:rFonts w:ascii="Angsana New" w:hAnsi="Angsana New" w:hint="cs"/>
                <w:sz w:val="30"/>
                <w:szCs w:val="30"/>
                <w:cs/>
              </w:rPr>
              <w:t>ือตัดจำหน่ายโดยวิธีเส้นตรงตาม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ประมาณการระยะเวลาการออกอากาศ</w:t>
            </w:r>
          </w:p>
        </w:tc>
      </w:tr>
      <w:tr w:rsidR="00A13E24" w:rsidRPr="00834023" w14:paraId="66062C09" w14:textId="77777777" w:rsidTr="00351F24">
        <w:tc>
          <w:tcPr>
            <w:tcW w:w="3438" w:type="dxa"/>
          </w:tcPr>
          <w:p w14:paraId="087F05D4" w14:textId="77777777" w:rsidR="00A13E24" w:rsidRPr="00834023" w:rsidRDefault="00A13E24" w:rsidP="00707087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4023">
              <w:rPr>
                <w:rFonts w:ascii="Angsana New" w:hAnsi="Angsana New"/>
                <w:sz w:val="30"/>
                <w:szCs w:val="30"/>
                <w:cs/>
              </w:rPr>
              <w:t xml:space="preserve">วัตถุดิบ </w:t>
            </w:r>
          </w:p>
        </w:tc>
        <w:tc>
          <w:tcPr>
            <w:tcW w:w="270" w:type="dxa"/>
          </w:tcPr>
          <w:p w14:paraId="0C0F4A05" w14:textId="77777777" w:rsidR="00A13E24" w:rsidRPr="00834023" w:rsidRDefault="00A13E24" w:rsidP="00707087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402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5670" w:type="dxa"/>
          </w:tcPr>
          <w:p w14:paraId="4197578A" w14:textId="77777777" w:rsidR="00A13E24" w:rsidRPr="00834023" w:rsidRDefault="00A13E24" w:rsidP="00707087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34023">
              <w:rPr>
                <w:rFonts w:ascii="Angsana New" w:hAnsi="Angsana New" w:cs="Angsana New"/>
                <w:sz w:val="30"/>
                <w:szCs w:val="30"/>
                <w:cs/>
              </w:rPr>
              <w:t>วิธีราคาเฉพาะเจาะจง</w:t>
            </w:r>
            <w:r w:rsidR="00BB274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834023">
              <w:rPr>
                <w:rFonts w:ascii="Angsana New" w:hAnsi="Angsana New" w:cs="Angsana New"/>
                <w:sz w:val="30"/>
                <w:szCs w:val="30"/>
                <w:lang w:val="en-US"/>
              </w:rPr>
              <w:t>/</w:t>
            </w:r>
            <w:r w:rsidR="00BB274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83402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ถัวเฉลี่ย</w:t>
            </w:r>
            <w:r w:rsidRPr="00834023">
              <w:rPr>
                <w:rFonts w:ascii="Angsana New" w:hAnsi="Angsana New" w:cs="Angsana New"/>
                <w:sz w:val="30"/>
                <w:szCs w:val="30"/>
                <w:cs/>
              </w:rPr>
              <w:t>ถ่วงน้ำหนัก</w:t>
            </w:r>
          </w:p>
        </w:tc>
      </w:tr>
      <w:tr w:rsidR="00A13E24" w:rsidRPr="00834023" w14:paraId="390ED6A2" w14:textId="77777777" w:rsidTr="00351F24">
        <w:tc>
          <w:tcPr>
            <w:tcW w:w="3438" w:type="dxa"/>
          </w:tcPr>
          <w:p w14:paraId="15D44C7C" w14:textId="77777777" w:rsidR="00A13E24" w:rsidRPr="00834023" w:rsidRDefault="00A13E24" w:rsidP="00707087">
            <w:pPr>
              <w:pStyle w:val="a"/>
              <w:tabs>
                <w:tab w:val="clear" w:pos="1080"/>
                <w:tab w:val="left" w:pos="540"/>
              </w:tabs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834023">
              <w:rPr>
                <w:rFonts w:ascii="Angsana New" w:hAnsi="Angsana New" w:cs="Angsana New"/>
                <w:cs/>
              </w:rPr>
              <w:t>วัสดุ ของใช้สิ้นเปลืองแ</w:t>
            </w:r>
            <w:r w:rsidR="001155C7">
              <w:rPr>
                <w:rFonts w:ascii="Angsana New" w:hAnsi="Angsana New" w:cs="Angsana New"/>
                <w:cs/>
              </w:rPr>
              <w:t>ละอื่น</w:t>
            </w:r>
            <w:r w:rsidRPr="00834023">
              <w:rPr>
                <w:rFonts w:ascii="Angsana New" w:hAnsi="Angsana New" w:cs="Angsana New"/>
                <w:cs/>
              </w:rPr>
              <w:t>ๆ</w:t>
            </w:r>
          </w:p>
        </w:tc>
        <w:tc>
          <w:tcPr>
            <w:tcW w:w="270" w:type="dxa"/>
          </w:tcPr>
          <w:p w14:paraId="0C86E427" w14:textId="77777777" w:rsidR="00A13E24" w:rsidRPr="00834023" w:rsidRDefault="00A13E24" w:rsidP="00707087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402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5670" w:type="dxa"/>
          </w:tcPr>
          <w:p w14:paraId="2DEB5B00" w14:textId="77777777" w:rsidR="00A13E24" w:rsidRPr="0084493D" w:rsidRDefault="00A13E24" w:rsidP="00707087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34023">
              <w:rPr>
                <w:rFonts w:ascii="Angsana New" w:hAnsi="Angsana New" w:cs="Angsana New"/>
                <w:sz w:val="30"/>
                <w:szCs w:val="30"/>
                <w:cs/>
              </w:rPr>
              <w:t>วิธีถัวเฉลี่ยถ่วงน้ำหนัก</w:t>
            </w:r>
            <w:r w:rsidR="0084493D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84493D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/ เข้าก่อนออกก่อน</w:t>
            </w:r>
          </w:p>
        </w:tc>
      </w:tr>
      <w:tr w:rsidR="00A13E24" w:rsidRPr="00834023" w14:paraId="18E27890" w14:textId="77777777" w:rsidTr="00351F24">
        <w:tc>
          <w:tcPr>
            <w:tcW w:w="3438" w:type="dxa"/>
          </w:tcPr>
          <w:p w14:paraId="094CD135" w14:textId="77777777" w:rsidR="00A13E24" w:rsidRPr="00834023" w:rsidRDefault="00A13E24" w:rsidP="00707087">
            <w:pPr>
              <w:pStyle w:val="a"/>
              <w:tabs>
                <w:tab w:val="clear" w:pos="1080"/>
                <w:tab w:val="left" w:pos="540"/>
              </w:tabs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834023">
              <w:rPr>
                <w:rFonts w:ascii="Angsana New" w:hAnsi="Angsana New" w:cs="Angsana New"/>
                <w:cs/>
              </w:rPr>
              <w:t>งานระหว่าง</w:t>
            </w:r>
            <w:r>
              <w:rPr>
                <w:rFonts w:ascii="Angsana New" w:hAnsi="Angsana New" w:cs="Angsana New" w:hint="cs"/>
                <w:cs/>
              </w:rPr>
              <w:t>ทำสำหรับโครงการ</w:t>
            </w:r>
          </w:p>
        </w:tc>
        <w:tc>
          <w:tcPr>
            <w:tcW w:w="270" w:type="dxa"/>
          </w:tcPr>
          <w:p w14:paraId="63029540" w14:textId="77777777" w:rsidR="00A13E24" w:rsidRPr="00834023" w:rsidRDefault="00A13E24" w:rsidP="00707087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402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5670" w:type="dxa"/>
          </w:tcPr>
          <w:p w14:paraId="75249E86" w14:textId="77777777" w:rsidR="00A13E24" w:rsidRPr="00DA3C05" w:rsidRDefault="00E84453" w:rsidP="00E8445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ประกอบด้วยต้นทุนการเตรียมการ วัดมูลค่าด้วย</w:t>
            </w:r>
            <w:r w:rsidR="00A13E24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</w:tr>
      <w:tr w:rsidR="00A13E24" w:rsidRPr="00834023" w14:paraId="40717AC4" w14:textId="77777777" w:rsidTr="00351F24">
        <w:tc>
          <w:tcPr>
            <w:tcW w:w="3438" w:type="dxa"/>
          </w:tcPr>
          <w:p w14:paraId="4337E5C8" w14:textId="77777777" w:rsidR="00A13E24" w:rsidRPr="00834023" w:rsidRDefault="00A13E24" w:rsidP="00707087">
            <w:pPr>
              <w:pStyle w:val="a"/>
              <w:tabs>
                <w:tab w:val="clear" w:pos="1080"/>
                <w:tab w:val="left" w:pos="540"/>
              </w:tabs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834023">
              <w:rPr>
                <w:rFonts w:ascii="Angsana New" w:hAnsi="Angsana New" w:cs="Angsana New"/>
                <w:cs/>
              </w:rPr>
              <w:t>งานพิมพ์</w:t>
            </w:r>
            <w:r w:rsidR="000D7D8E">
              <w:rPr>
                <w:rFonts w:ascii="Angsana New" w:hAnsi="Angsana New" w:cs="Angsana New" w:hint="cs"/>
                <w:cs/>
              </w:rPr>
              <w:t>และหนังสือ</w:t>
            </w:r>
            <w:r w:rsidR="000D7D8E">
              <w:rPr>
                <w:rFonts w:ascii="Angsana New" w:hAnsi="Angsana New" w:cs="Angsana New"/>
                <w:cs/>
              </w:rPr>
              <w:t>ระหว่างผลิต</w:t>
            </w:r>
          </w:p>
        </w:tc>
        <w:tc>
          <w:tcPr>
            <w:tcW w:w="270" w:type="dxa"/>
          </w:tcPr>
          <w:p w14:paraId="52770FB5" w14:textId="77777777" w:rsidR="00A13E24" w:rsidRPr="00834023" w:rsidRDefault="00A13E24" w:rsidP="00707087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402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5670" w:type="dxa"/>
          </w:tcPr>
          <w:p w14:paraId="3CA27BBB" w14:textId="77777777" w:rsidR="00A13E24" w:rsidRPr="00834023" w:rsidRDefault="00A13E24" w:rsidP="00707087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4023">
              <w:rPr>
                <w:rFonts w:ascii="Angsana New" w:hAnsi="Angsana New" w:cs="Angsana New"/>
                <w:sz w:val="30"/>
                <w:szCs w:val="30"/>
                <w:cs/>
              </w:rPr>
              <w:t>วิธีถัวเฉลี่ย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ถ่วงน้ำหนัก</w:t>
            </w:r>
          </w:p>
        </w:tc>
      </w:tr>
    </w:tbl>
    <w:p w14:paraId="5C7F9621" w14:textId="77777777" w:rsidR="00FA1747" w:rsidRPr="00E84453" w:rsidRDefault="00FA1747" w:rsidP="00950721">
      <w:pPr>
        <w:pStyle w:val="a"/>
        <w:tabs>
          <w:tab w:val="clear" w:pos="1080"/>
        </w:tabs>
        <w:ind w:left="567"/>
        <w:jc w:val="thaiDistribute"/>
        <w:rPr>
          <w:rFonts w:ascii="Angsana New" w:hAnsi="Angsana New" w:cs="Angsana New"/>
          <w:spacing w:val="-4"/>
          <w:lang w:val="en-US"/>
        </w:rPr>
      </w:pPr>
    </w:p>
    <w:p w14:paraId="25AF6388" w14:textId="77777777" w:rsidR="00A13E24" w:rsidRPr="00EB3936" w:rsidRDefault="00A13E24" w:rsidP="00950721">
      <w:pPr>
        <w:pStyle w:val="a"/>
        <w:tabs>
          <w:tab w:val="clear" w:pos="1080"/>
        </w:tabs>
        <w:ind w:left="567"/>
        <w:jc w:val="thaiDistribute"/>
        <w:rPr>
          <w:rFonts w:ascii="Angsana New" w:hAnsi="Angsana New" w:cs="Angsana New"/>
          <w:spacing w:val="-4"/>
          <w:cs/>
        </w:rPr>
      </w:pPr>
      <w:r w:rsidRPr="00EB3936">
        <w:rPr>
          <w:rFonts w:ascii="Angsana New" w:hAnsi="Angsana New" w:cs="Angsana New"/>
          <w:spacing w:val="-4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Pr="00EB3936">
        <w:rPr>
          <w:rFonts w:ascii="Angsana New" w:hAnsi="Angsana New" w:cs="Angsana New"/>
          <w:spacing w:val="-4"/>
          <w:lang w:val="en-US"/>
        </w:rPr>
        <w:t xml:space="preserve">     </w:t>
      </w:r>
      <w:r w:rsidRPr="00EB3936">
        <w:rPr>
          <w:rFonts w:ascii="Angsana New" w:hAnsi="Angsana New" w:cs="Angsana New"/>
          <w:spacing w:val="-4"/>
          <w:cs/>
        </w:rPr>
        <w:t xml:space="preserve">โดยประมาณในการขาย </w:t>
      </w:r>
    </w:p>
    <w:p w14:paraId="548A0F54" w14:textId="77777777" w:rsidR="00A13E24" w:rsidRPr="00E84453" w:rsidRDefault="00A13E24" w:rsidP="00950721">
      <w:pPr>
        <w:pStyle w:val="a"/>
        <w:tabs>
          <w:tab w:val="clear" w:pos="1080"/>
        </w:tabs>
        <w:ind w:left="567"/>
        <w:jc w:val="thaiDistribute"/>
        <w:rPr>
          <w:rFonts w:ascii="Angsana New" w:hAnsi="Angsana New" w:cs="Angsana New"/>
          <w:cs/>
        </w:rPr>
      </w:pPr>
    </w:p>
    <w:p w14:paraId="4F7AE8D3" w14:textId="77777777" w:rsidR="000A0C6C" w:rsidRDefault="00A13E24" w:rsidP="001A531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both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EB3936">
        <w:rPr>
          <w:rFonts w:ascii="Angsana New" w:hAnsi="Angsana New"/>
          <w:sz w:val="30"/>
          <w:szCs w:val="30"/>
          <w:cs/>
        </w:rPr>
        <w:t>กลุ่มบริษัทตั้งค่าเผื่อมูลค่าสินค้าลดลง</w:t>
      </w:r>
      <w:r w:rsidR="00583DDA">
        <w:rPr>
          <w:rFonts w:ascii="Angsana New" w:hAnsi="Angsana New" w:hint="cs"/>
          <w:sz w:val="30"/>
          <w:szCs w:val="30"/>
          <w:cs/>
        </w:rPr>
        <w:t xml:space="preserve"> </w:t>
      </w:r>
      <w:r w:rsidRPr="00EB3936">
        <w:rPr>
          <w:rFonts w:ascii="Angsana New" w:hAnsi="Angsana New"/>
          <w:sz w:val="30"/>
          <w:szCs w:val="30"/>
          <w:cs/>
        </w:rPr>
        <w:t>สำหรับสินค้าที่เสื่อมคุณภาพ เสียหาย ล้าสมัยและค้างนาน</w:t>
      </w:r>
    </w:p>
    <w:p w14:paraId="3942C24A" w14:textId="77777777" w:rsidR="00FA1747" w:rsidRPr="00E84453" w:rsidRDefault="00FA1747" w:rsidP="00A965B3">
      <w:pPr>
        <w:pStyle w:val="Heading8"/>
        <w:spacing w:line="240" w:lineRule="auto"/>
        <w:ind w:left="567" w:right="0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51247057" w14:textId="77777777" w:rsidR="00A13E24" w:rsidRPr="00A965B3" w:rsidRDefault="00273DF8" w:rsidP="00A965B3">
      <w:pPr>
        <w:pStyle w:val="Heading8"/>
        <w:spacing w:line="240" w:lineRule="auto"/>
        <w:ind w:left="567" w:right="0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965B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A13E24" w:rsidRPr="00A965B3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713600" w:rsidRPr="00A965B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ฉ</w:t>
      </w:r>
      <w:r w:rsidR="00A13E24" w:rsidRPr="00A965B3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A13E24" w:rsidRPr="00A965B3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เงินลงทุน</w:t>
      </w:r>
    </w:p>
    <w:p w14:paraId="7DF6A32D" w14:textId="77777777" w:rsidR="00A13E24" w:rsidRPr="00E84453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9DEF2ED" w14:textId="77777777" w:rsidR="00A13E24" w:rsidRPr="00EB3936" w:rsidRDefault="00576790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EB3936">
        <w:rPr>
          <w:rFonts w:ascii="Angsana New" w:hAnsi="Angsana New" w:hint="cs"/>
          <w:i/>
          <w:iCs/>
          <w:sz w:val="30"/>
          <w:szCs w:val="30"/>
          <w:cs/>
        </w:rPr>
        <w:t>เงินลงทุนในบริษัทร่วมและ</w:t>
      </w:r>
      <w:r w:rsidR="00A13E24" w:rsidRPr="00EB3936">
        <w:rPr>
          <w:rFonts w:ascii="Angsana New" w:hAnsi="Angsana New" w:hint="cs"/>
          <w:i/>
          <w:iCs/>
          <w:sz w:val="30"/>
          <w:szCs w:val="30"/>
          <w:cs/>
        </w:rPr>
        <w:t>บริษัทย่อย</w:t>
      </w:r>
    </w:p>
    <w:p w14:paraId="791A586B" w14:textId="77777777" w:rsidR="00A13E24" w:rsidRPr="00E84453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2BEF77D" w14:textId="77777777" w:rsidR="005B4AD3" w:rsidRDefault="00576790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EB3936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Pr="00EB3936">
        <w:rPr>
          <w:rFonts w:ascii="Angsana New" w:hAnsi="Angsana New" w:hint="cs"/>
          <w:sz w:val="30"/>
          <w:szCs w:val="30"/>
          <w:cs/>
        </w:rPr>
        <w:t>และ</w:t>
      </w:r>
      <w:r w:rsidR="00A13E24" w:rsidRPr="00EB3936">
        <w:rPr>
          <w:rFonts w:ascii="Angsana New" w:hAnsi="Angsana New"/>
          <w:sz w:val="30"/>
          <w:szCs w:val="30"/>
          <w:cs/>
        </w:rPr>
        <w:t>บริษัทย่อย ในงบการเงินเฉพาะกิจการของบริษัท บันทึกบัญชีโดยใช้วิธีราคาทุน</w:t>
      </w:r>
      <w:r w:rsidR="00196649">
        <w:rPr>
          <w:rFonts w:ascii="Angsana New" w:hAnsi="Angsana New" w:hint="cs"/>
          <w:sz w:val="30"/>
          <w:szCs w:val="30"/>
          <w:cs/>
        </w:rPr>
        <w:t xml:space="preserve">หักผลขาดทุนจากการด้อยค่าสะสม </w:t>
      </w:r>
      <w:r w:rsidR="00A13E24" w:rsidRPr="00EB3936">
        <w:rPr>
          <w:rFonts w:ascii="Angsana New" w:hAnsi="Angsana New"/>
          <w:sz w:val="30"/>
          <w:szCs w:val="30"/>
          <w:cs/>
        </w:rPr>
        <w:t>ส่วนการบันทึกบัญชีเงินลงทุนในบริษัทร่วมในงบการเงินรวมใช้วิธีส่</w:t>
      </w:r>
      <w:r w:rsidRPr="00EB3936">
        <w:rPr>
          <w:rFonts w:ascii="Angsana New" w:hAnsi="Angsana New"/>
          <w:sz w:val="30"/>
          <w:szCs w:val="30"/>
          <w:cs/>
        </w:rPr>
        <w:t>วนได้เสีย</w:t>
      </w:r>
    </w:p>
    <w:p w14:paraId="73291833" w14:textId="77777777" w:rsidR="00074418" w:rsidRPr="00E84453" w:rsidRDefault="00074418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A9259AA" w14:textId="77777777" w:rsidR="00F970B8" w:rsidRDefault="00F97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B867FFD" w14:textId="77777777" w:rsidR="00A13E24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EB3936">
        <w:rPr>
          <w:rFonts w:ascii="Angsana New" w:hAnsi="Angsana New"/>
          <w:i/>
          <w:iCs/>
          <w:sz w:val="30"/>
          <w:szCs w:val="30"/>
          <w:cs/>
        </w:rPr>
        <w:lastRenderedPageBreak/>
        <w:t>เงินลงทุนในตราสาร</w:t>
      </w:r>
      <w:r w:rsidR="00094894">
        <w:rPr>
          <w:rFonts w:ascii="Angsana New" w:hAnsi="Angsana New" w:hint="cs"/>
          <w:i/>
          <w:iCs/>
          <w:sz w:val="30"/>
          <w:szCs w:val="30"/>
          <w:cs/>
        </w:rPr>
        <w:t>หนี้และตราสาร</w:t>
      </w:r>
      <w:r w:rsidRPr="00EB3936">
        <w:rPr>
          <w:rFonts w:ascii="Angsana New" w:hAnsi="Angsana New"/>
          <w:i/>
          <w:iCs/>
          <w:sz w:val="30"/>
          <w:szCs w:val="30"/>
          <w:cs/>
        </w:rPr>
        <w:t>ทุนอื่น</w:t>
      </w:r>
    </w:p>
    <w:p w14:paraId="61E8CD59" w14:textId="77777777" w:rsidR="00094894" w:rsidRPr="00E84453" w:rsidRDefault="0009489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B1AB144" w14:textId="77777777" w:rsidR="00094894" w:rsidRPr="00094894" w:rsidRDefault="0009489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ตราสารหนี้ซึ่งเป็นหลักทรัพย์ในความต้องการของตลาดซึ่งถือไว้เพื่อค้า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 กำไรหรือขาดทุนจากการตีราคาหลักทรัพย์ได้บันทึก</w:t>
      </w:r>
      <w:r w:rsidR="00C84F1B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กำไรหรือขาดทุน</w:t>
      </w:r>
    </w:p>
    <w:p w14:paraId="0A0F40B1" w14:textId="77777777" w:rsidR="00A13E24" w:rsidRPr="00E84453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631889E" w14:textId="77777777" w:rsidR="00A13E24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B3936">
        <w:rPr>
          <w:rFonts w:ascii="Angsana New" w:hAnsi="Angsana New"/>
          <w:sz w:val="30"/>
          <w:szCs w:val="30"/>
          <w:cs/>
        </w:rPr>
        <w:t xml:space="preserve">ตราสารทุนซึ่งเป็นหลักทรัพย์ในความต้องการของตลาด </w:t>
      </w:r>
      <w:r w:rsidR="005648BE">
        <w:rPr>
          <w:rFonts w:ascii="Angsana New" w:hAnsi="Angsana New"/>
          <w:sz w:val="30"/>
          <w:szCs w:val="30"/>
          <w:cs/>
        </w:rPr>
        <w:t>นอกเหนือจากที่ถือไว้เพื่อค้า</w:t>
      </w:r>
      <w:r w:rsidR="00FA3C96">
        <w:rPr>
          <w:rFonts w:ascii="Angsana New" w:hAnsi="Angsana New" w:hint="cs"/>
          <w:sz w:val="30"/>
          <w:szCs w:val="30"/>
          <w:cs/>
        </w:rPr>
        <w:t>หรือตั้งใจถือไว้จนครบกำหนด</w:t>
      </w:r>
      <w:r w:rsidRPr="00EB3936">
        <w:rPr>
          <w:rFonts w:ascii="Angsana New" w:hAnsi="Angsana New"/>
          <w:sz w:val="30"/>
          <w:szCs w:val="30"/>
          <w:cs/>
        </w:rPr>
        <w:t>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 บันทึกโดยตรงในส่วนของผู้ถือหุ้น ส่วนผลขาดทุนจากการด้อยค่า</w:t>
      </w:r>
      <w:r w:rsidR="003C7171">
        <w:rPr>
          <w:rFonts w:ascii="Angsana New" w:hAnsi="Angsana New"/>
          <w:sz w:val="30"/>
          <w:szCs w:val="30"/>
          <w:cs/>
        </w:rPr>
        <w:t>รับรู้ในกำไร</w:t>
      </w:r>
      <w:r w:rsidR="005648BE">
        <w:rPr>
          <w:rFonts w:ascii="Angsana New" w:hAnsi="Angsana New"/>
          <w:sz w:val="30"/>
          <w:szCs w:val="30"/>
          <w:cs/>
        </w:rPr>
        <w:t>หรือขาดทุน</w:t>
      </w:r>
      <w:r w:rsidR="005648BE">
        <w:rPr>
          <w:rFonts w:ascii="Angsana New" w:hAnsi="Angsana New"/>
          <w:sz w:val="30"/>
          <w:szCs w:val="30"/>
        </w:rPr>
        <w:t xml:space="preserve"> </w:t>
      </w:r>
      <w:r w:rsidRPr="00EB3936">
        <w:rPr>
          <w:rFonts w:ascii="Angsana New" w:hAnsi="Angsana New"/>
          <w:sz w:val="30"/>
          <w:szCs w:val="30"/>
          <w:cs/>
        </w:rPr>
        <w:t>เมื่อมีการตัดจำหน่ายเงินลงทุน จะรับรู้ผลกำไรหรือขาดทุนสะสมที่เคยบันทึกในส่วนของผู้ถือ</w:t>
      </w:r>
      <w:r w:rsidR="003534EE">
        <w:rPr>
          <w:rFonts w:ascii="Angsana New" w:hAnsi="Angsana New"/>
          <w:sz w:val="30"/>
          <w:szCs w:val="30"/>
          <w:cs/>
        </w:rPr>
        <w:t>หุ้นโดยตรงเข้ากำไรหรือขาดทุน</w:t>
      </w:r>
    </w:p>
    <w:p w14:paraId="3552BF5C" w14:textId="77777777" w:rsidR="003534EE" w:rsidRPr="00EB3936" w:rsidRDefault="003534EE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283FB79" w14:textId="77777777" w:rsidR="00A13E24" w:rsidRPr="00EB3936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EB3936">
        <w:rPr>
          <w:rFonts w:ascii="Angsana New" w:hAnsi="Angsana New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5C531CA2" w14:textId="77777777" w:rsidR="00A13E24" w:rsidRPr="00EB3936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B7E5E38" w14:textId="77777777" w:rsidR="00A13E24" w:rsidRPr="00EB3936" w:rsidRDefault="00A13E24" w:rsidP="00EB3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EB3936">
        <w:rPr>
          <w:rFonts w:ascii="Angsana New" w:hAnsi="Angsana New"/>
          <w:sz w:val="30"/>
          <w:szCs w:val="30"/>
          <w:cs/>
        </w:rPr>
        <w:t>มูลค่ายุติธรรมของเครื่องมือทางการเงินสำหรับหลักทรัพย์</w:t>
      </w:r>
      <w:r w:rsidR="00971902" w:rsidRPr="00EB3936">
        <w:rPr>
          <w:rFonts w:ascii="Angsana New" w:hAnsi="Angsana New" w:hint="cs"/>
          <w:sz w:val="30"/>
          <w:szCs w:val="30"/>
          <w:cs/>
        </w:rPr>
        <w:t>เพื่อค้าและ</w:t>
      </w:r>
      <w:r w:rsidR="00583DDA">
        <w:rPr>
          <w:rFonts w:ascii="Angsana New" w:hAnsi="Angsana New" w:hint="cs"/>
          <w:sz w:val="30"/>
          <w:szCs w:val="30"/>
          <w:cs/>
        </w:rPr>
        <w:t>หลักทรัพย์</w:t>
      </w:r>
      <w:r w:rsidRPr="00EB3936">
        <w:rPr>
          <w:rFonts w:ascii="Angsana New" w:hAnsi="Angsana New"/>
          <w:sz w:val="30"/>
          <w:szCs w:val="30"/>
          <w:cs/>
        </w:rPr>
        <w:t>เผื่อขายจะใช้ราคาเสนอซื้อ ณ วันที่รายงาน</w:t>
      </w:r>
    </w:p>
    <w:p w14:paraId="39F195B6" w14:textId="77777777" w:rsidR="00273DF8" w:rsidRPr="005B4AD3" w:rsidRDefault="00273DF8" w:rsidP="00DB50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4093B44" w14:textId="77777777" w:rsidR="00A13E24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2A4A3B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14:paraId="71335280" w14:textId="77777777" w:rsidR="002C4E1D" w:rsidRPr="005B4AD3" w:rsidRDefault="002C4E1D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8F0FE8C" w14:textId="77777777" w:rsidR="00A13E24" w:rsidRPr="002A4A3B" w:rsidRDefault="00C014A1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เมื่อมีการจำหน่ายเงินลงทุน </w:t>
      </w:r>
      <w:r w:rsidR="00A13E24" w:rsidRPr="002A4A3B">
        <w:rPr>
          <w:rFonts w:ascii="Angsana New" w:hAnsi="Angsana New"/>
          <w:sz w:val="30"/>
          <w:szCs w:val="30"/>
          <w:cs/>
        </w:rPr>
        <w:t>ผลต่างระหว่างจำนวนเงินสุทธิที่ได้รับและมูลค่าตามบัญชีและรวมถึงกำไรหรือ</w:t>
      </w:r>
      <w:r>
        <w:rPr>
          <w:rFonts w:ascii="Angsana New" w:hAnsi="Angsana New"/>
          <w:sz w:val="30"/>
          <w:szCs w:val="30"/>
        </w:rPr>
        <w:t xml:space="preserve"> </w:t>
      </w:r>
      <w:r w:rsidR="00A13E24" w:rsidRPr="002A4A3B">
        <w:rPr>
          <w:rFonts w:ascii="Angsana New" w:hAnsi="Angsana New"/>
          <w:sz w:val="30"/>
          <w:szCs w:val="30"/>
          <w:cs/>
        </w:rPr>
        <w:t>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14:paraId="3062190D" w14:textId="77777777" w:rsidR="00A13E24" w:rsidRPr="002A4A3B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E67D98B" w14:textId="77777777" w:rsidR="00543085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A4A3B">
        <w:rPr>
          <w:rFonts w:ascii="Angsana New" w:hAnsi="Angsana New"/>
          <w:sz w:val="30"/>
          <w:szCs w:val="30"/>
          <w:cs/>
        </w:rPr>
        <w:t>ในกรณีที่กลุ่มบริษัทจำหน่</w:t>
      </w:r>
      <w:r w:rsidR="00C014A1">
        <w:rPr>
          <w:rFonts w:ascii="Angsana New" w:hAnsi="Angsana New"/>
          <w:sz w:val="30"/>
          <w:szCs w:val="30"/>
          <w:cs/>
        </w:rPr>
        <w:t>ายบางส่วนของเงินลงทุนที่ถืออยู่</w:t>
      </w:r>
      <w:r w:rsidRPr="002A4A3B">
        <w:rPr>
          <w:rFonts w:ascii="Angsana New" w:hAnsi="Angsana New"/>
          <w:sz w:val="30"/>
          <w:szCs w:val="30"/>
          <w:cs/>
        </w:rPr>
        <w:t xml:space="preserve">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  <w:r w:rsidRPr="002A4A3B">
        <w:rPr>
          <w:rFonts w:ascii="Angsana New" w:hAnsi="Angsana New" w:hint="cs"/>
          <w:sz w:val="30"/>
          <w:szCs w:val="30"/>
          <w:cs/>
        </w:rPr>
        <w:t>ปรับใช้กับมูลค่าตามบัญชีของเงินลงทุนที่เหลืออยู่ทั้งหมด</w:t>
      </w:r>
    </w:p>
    <w:p w14:paraId="311190D3" w14:textId="77777777" w:rsidR="004B0478" w:rsidRPr="00EF15AA" w:rsidRDefault="004B0478" w:rsidP="00EF1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09EDB4A4" w14:textId="77777777" w:rsidR="00A13E24" w:rsidRPr="00434856" w:rsidRDefault="00273DF8" w:rsidP="00434856">
      <w:pPr>
        <w:pStyle w:val="Heading8"/>
        <w:spacing w:line="240" w:lineRule="auto"/>
        <w:ind w:left="567" w:right="0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713600"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>(ช</w:t>
      </w:r>
      <w:r w:rsidR="00A13E24"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A13E24" w:rsidRPr="00434856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A13E24"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7F379DB7" w14:textId="77777777" w:rsidR="00A73883" w:rsidRDefault="00A73883" w:rsidP="003E7159">
      <w:pPr>
        <w:pStyle w:val="AccPolicyHeading"/>
      </w:pPr>
    </w:p>
    <w:p w14:paraId="13AA60C8" w14:textId="77777777" w:rsidR="00AB5D9A" w:rsidRPr="003E7159" w:rsidRDefault="00AB5D9A" w:rsidP="003E7159">
      <w:pPr>
        <w:pStyle w:val="AccPolicyHeading"/>
      </w:pPr>
      <w:r w:rsidRPr="003E7159">
        <w:rPr>
          <w:cs/>
        </w:rPr>
        <w:t>อส</w:t>
      </w:r>
      <w:r w:rsidR="00357310" w:rsidRPr="003E7159">
        <w:rPr>
          <w:cs/>
        </w:rPr>
        <w:t>ังหาริมทรัพย์เพื่อการลงทุนได้แก</w:t>
      </w:r>
      <w:r w:rsidR="00FA3C96">
        <w:rPr>
          <w:rFonts w:hint="cs"/>
          <w:cs/>
        </w:rPr>
        <w:t xml:space="preserve">่ที่ดิน </w:t>
      </w:r>
      <w:r w:rsidR="00357310" w:rsidRPr="003E7159">
        <w:rPr>
          <w:rFonts w:hint="cs"/>
          <w:cs/>
        </w:rPr>
        <w:t>อาคารชุด</w:t>
      </w:r>
      <w:r w:rsidR="00263021" w:rsidRPr="003E7159">
        <w:rPr>
          <w:rFonts w:hint="cs"/>
          <w:cs/>
        </w:rPr>
        <w:t>และส่วนปรับปรุง</w:t>
      </w:r>
      <w:r w:rsidR="002C05DD" w:rsidRPr="003E7159">
        <w:rPr>
          <w:rFonts w:hint="cs"/>
          <w:cs/>
        </w:rPr>
        <w:t>ที่ถือครองเพื่อหาประโยชน์จากรายได้ค่าเช่าหรือจากมูลค่าที่เพิ่มขึ้นหรือทั้งสองอย่าง</w:t>
      </w:r>
      <w:r w:rsidRPr="003E7159">
        <w:rPr>
          <w:cs/>
        </w:rPr>
        <w:t xml:space="preserve">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0A4F9055" w14:textId="77777777" w:rsidR="00074418" w:rsidRPr="006C6B14" w:rsidRDefault="00074418" w:rsidP="003E7159">
      <w:pPr>
        <w:pStyle w:val="AccPolicyHeading"/>
        <w:rPr>
          <w:lang w:val="en-US"/>
        </w:rPr>
      </w:pPr>
    </w:p>
    <w:p w14:paraId="3435665B" w14:textId="77777777" w:rsidR="00186FB6" w:rsidRDefault="00186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x-none" w:eastAsia="x-none"/>
        </w:rPr>
      </w:pPr>
      <w:r>
        <w:rPr>
          <w:cs/>
        </w:rPr>
        <w:br w:type="page"/>
      </w:r>
    </w:p>
    <w:p w14:paraId="2960BEC8" w14:textId="7FA4880C" w:rsidR="00F970B8" w:rsidRDefault="00357310" w:rsidP="00F970B8">
      <w:pPr>
        <w:pStyle w:val="AccPolicyHeading"/>
        <w:rPr>
          <w:cs/>
        </w:rPr>
      </w:pPr>
      <w:r w:rsidRPr="006432AD">
        <w:rPr>
          <w:rFonts w:hint="cs"/>
          <w:cs/>
        </w:rPr>
        <w:lastRenderedPageBreak/>
        <w:t>อสังหาริมทรัพย์เพื่อ</w:t>
      </w:r>
      <w:r w:rsidRPr="008F07A2">
        <w:rPr>
          <w:rFonts w:hint="cs"/>
          <w:cs/>
        </w:rPr>
        <w:t>การลงทุน</w:t>
      </w:r>
      <w:r w:rsidR="00EB264E" w:rsidRPr="00EB264E">
        <w:rPr>
          <w:cs/>
        </w:rPr>
        <w:t>วัดมูลค่าด้วย</w:t>
      </w:r>
      <w:r w:rsidRPr="002E2783">
        <w:rPr>
          <w:cs/>
        </w:rPr>
        <w:t xml:space="preserve">ราคาทุนหักค่าเสื่อมราคาสะสมและขาดทุนจากการด้อยค่า </w:t>
      </w:r>
    </w:p>
    <w:p w14:paraId="66043024" w14:textId="77777777" w:rsidR="00186FB6" w:rsidRPr="00186FB6" w:rsidRDefault="00186FB6" w:rsidP="00357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7F83D771" w14:textId="77777777" w:rsidR="00357310" w:rsidRPr="0034248D" w:rsidRDefault="00357310" w:rsidP="00357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4248D">
        <w:rPr>
          <w:rFonts w:ascii="Angsana New" w:hAnsi="Angsana New" w:hint="cs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และต้นทุนทางตรงอื่นเพื่อให้อสังหาริมทรัพย์เพื่อการลงทุนอยู่ในสภาพพร้อมใช้งาน</w:t>
      </w:r>
    </w:p>
    <w:p w14:paraId="7FED139E" w14:textId="77777777" w:rsidR="004832CA" w:rsidRPr="00186FB6" w:rsidRDefault="004832CA" w:rsidP="00333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516811F" w14:textId="77777777" w:rsidR="00357310" w:rsidRDefault="00357310" w:rsidP="00333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2783">
        <w:rPr>
          <w:rFonts w:ascii="Angsana New" w:hAnsi="Angsana New"/>
          <w:sz w:val="30"/>
          <w:szCs w:val="30"/>
          <w:cs/>
        </w:rPr>
        <w:t>ค่าเสื่อมราคาจะบันทึกในกำไร</w:t>
      </w:r>
      <w:r>
        <w:rPr>
          <w:rFonts w:ascii="Angsana New" w:hAnsi="Angsana New" w:hint="cs"/>
          <w:sz w:val="30"/>
          <w:szCs w:val="30"/>
          <w:cs/>
        </w:rPr>
        <w:t>หรือ</w:t>
      </w:r>
      <w:r w:rsidRPr="002E2783">
        <w:rPr>
          <w:rFonts w:ascii="Angsana New" w:hAnsi="Angsana New"/>
          <w:sz w:val="30"/>
          <w:szCs w:val="30"/>
          <w:cs/>
        </w:rPr>
        <w:t>ขาดทุน ซึ่งคำนวณโดยวิธีเส้นตรงตามอายุ</w:t>
      </w:r>
      <w:r w:rsidRPr="00C426EF">
        <w:rPr>
          <w:rFonts w:ascii="Angsana New" w:hAnsi="Angsana New"/>
          <w:sz w:val="30"/>
          <w:szCs w:val="30"/>
          <w:cs/>
        </w:rPr>
        <w:t>การให้ประโยชน์โดยประมาณของสินทรัพย์แต่ละรายการ  ประมาณการอายุการให้ประโยชน์ของสินทรัพย์แสด</w:t>
      </w:r>
      <w:r w:rsidRPr="002E2783">
        <w:rPr>
          <w:rFonts w:ascii="Angsana New" w:hAnsi="Angsana New"/>
          <w:sz w:val="30"/>
          <w:szCs w:val="30"/>
          <w:cs/>
        </w:rPr>
        <w:t>งได้ดังนี้</w:t>
      </w:r>
    </w:p>
    <w:p w14:paraId="0B644B52" w14:textId="77777777" w:rsidR="00AB5D9A" w:rsidRPr="00186FB6" w:rsidRDefault="00AB5D9A" w:rsidP="00F97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left="567"/>
        <w:jc w:val="thaiDistribute"/>
        <w:rPr>
          <w:rFonts w:ascii="Angsana New" w:hAnsi="Angsana New"/>
          <w:sz w:val="28"/>
          <w:szCs w:val="28"/>
        </w:rPr>
      </w:pPr>
    </w:p>
    <w:tbl>
      <w:tblPr>
        <w:tblW w:w="7344" w:type="dxa"/>
        <w:tblInd w:w="450" w:type="dxa"/>
        <w:tblLook w:val="0000" w:firstRow="0" w:lastRow="0" w:firstColumn="0" w:lastColumn="0" w:noHBand="0" w:noVBand="0"/>
      </w:tblPr>
      <w:tblGrid>
        <w:gridCol w:w="5474"/>
        <w:gridCol w:w="1195"/>
        <w:gridCol w:w="675"/>
      </w:tblGrid>
      <w:tr w:rsidR="009B4C4B" w:rsidRPr="00D120F4" w14:paraId="01D58346" w14:textId="77777777" w:rsidTr="00351F24">
        <w:tc>
          <w:tcPr>
            <w:tcW w:w="5474" w:type="dxa"/>
            <w:shd w:val="clear" w:color="auto" w:fill="auto"/>
            <w:vAlign w:val="bottom"/>
          </w:tcPr>
          <w:p w14:paraId="21AA4017" w14:textId="77777777" w:rsidR="009B4C4B" w:rsidRPr="00D120F4" w:rsidRDefault="009B4C4B" w:rsidP="00685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อาคารชุด</w:t>
            </w:r>
            <w:r w:rsidR="00583DDA">
              <w:rPr>
                <w:rFonts w:ascii="Angsana New" w:hAnsi="Angsana New" w:hint="cs"/>
                <w:sz w:val="30"/>
                <w:szCs w:val="30"/>
                <w:cs/>
              </w:rPr>
              <w:t>และส่วนปรับปรุง</w:t>
            </w:r>
          </w:p>
        </w:tc>
        <w:tc>
          <w:tcPr>
            <w:tcW w:w="1195" w:type="dxa"/>
          </w:tcPr>
          <w:p w14:paraId="1B6967C8" w14:textId="77777777" w:rsidR="009B4C4B" w:rsidRPr="00D120F4" w:rsidRDefault="009B4C4B" w:rsidP="00685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</w:p>
        </w:tc>
        <w:tc>
          <w:tcPr>
            <w:tcW w:w="675" w:type="dxa"/>
          </w:tcPr>
          <w:p w14:paraId="35BF2AB0" w14:textId="77777777" w:rsidR="009B4C4B" w:rsidRPr="00D120F4" w:rsidRDefault="009B4C4B" w:rsidP="00685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120F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7719C607" w14:textId="77777777" w:rsidR="009B4C4B" w:rsidRPr="00186FB6" w:rsidRDefault="009B4C4B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8"/>
          <w:szCs w:val="28"/>
        </w:rPr>
      </w:pPr>
    </w:p>
    <w:p w14:paraId="32CF0431" w14:textId="77777777" w:rsidR="00357310" w:rsidRPr="006D6187" w:rsidRDefault="00357310" w:rsidP="00357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Pr="006D6187">
        <w:rPr>
          <w:rFonts w:ascii="Angsana New" w:hAnsi="Angsana New"/>
          <w:sz w:val="30"/>
          <w:szCs w:val="30"/>
          <w:cs/>
        </w:rPr>
        <w:t>ไม่คิดค่าเสื่อมราคาสำหรับ</w:t>
      </w:r>
      <w:r>
        <w:rPr>
          <w:rFonts w:ascii="Angsana New" w:hAnsi="Angsana New" w:hint="cs"/>
          <w:sz w:val="30"/>
          <w:szCs w:val="30"/>
          <w:cs/>
        </w:rPr>
        <w:t>อสังหาริมทรัพย์</w:t>
      </w:r>
      <w:r w:rsidR="00583DDA">
        <w:rPr>
          <w:rFonts w:ascii="Angsana New" w:hAnsi="Angsana New" w:hint="cs"/>
          <w:sz w:val="30"/>
          <w:szCs w:val="30"/>
          <w:cs/>
        </w:rPr>
        <w:t>เพื่อการลงทุน</w:t>
      </w:r>
      <w:r>
        <w:rPr>
          <w:rFonts w:ascii="Angsana New" w:hAnsi="Angsana New" w:hint="cs"/>
          <w:sz w:val="30"/>
          <w:szCs w:val="30"/>
          <w:cs/>
        </w:rPr>
        <w:t>ประเภทที่ดิน</w:t>
      </w:r>
    </w:p>
    <w:p w14:paraId="4AE089C4" w14:textId="77777777" w:rsidR="00273DF8" w:rsidRDefault="00273DF8" w:rsidP="00273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2312065C" w14:textId="77777777" w:rsidR="00A13E24" w:rsidRPr="00434856" w:rsidRDefault="00713600" w:rsidP="00434856">
      <w:pPr>
        <w:pStyle w:val="Heading8"/>
        <w:spacing w:line="240" w:lineRule="auto"/>
        <w:ind w:left="567" w:right="0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>(ซ</w:t>
      </w:r>
      <w:r w:rsidR="00A13E24"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A13E24" w:rsidRPr="00434856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A13E24"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058ACF51" w14:textId="77777777" w:rsidR="00A13E24" w:rsidRPr="00186FB6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Angsana New" w:hAnsi="Angsana New"/>
          <w:sz w:val="28"/>
          <w:szCs w:val="28"/>
        </w:rPr>
      </w:pPr>
    </w:p>
    <w:p w14:paraId="39400C60" w14:textId="77777777" w:rsidR="00A13E24" w:rsidRPr="002A4A3B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Angsana New" w:hAnsi="Angsana New"/>
          <w:i/>
          <w:iCs/>
          <w:sz w:val="30"/>
          <w:szCs w:val="30"/>
        </w:rPr>
      </w:pPr>
      <w:r w:rsidRPr="002A4A3B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14:paraId="69279052" w14:textId="77777777" w:rsidR="00A13E24" w:rsidRPr="00186FB6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Angsana New" w:hAnsi="Angsana New"/>
          <w:sz w:val="28"/>
          <w:szCs w:val="28"/>
          <w:cs/>
        </w:rPr>
      </w:pPr>
    </w:p>
    <w:p w14:paraId="2DD884A3" w14:textId="77777777" w:rsidR="00A13E24" w:rsidRPr="002A4A3B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2A4A3B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66653BCD" w14:textId="77777777" w:rsidR="00A13E24" w:rsidRPr="00186FB6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p w14:paraId="54B41877" w14:textId="77777777" w:rsidR="00A13E24" w:rsidRPr="002A4A3B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A4A3B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EB264E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2A4A3B">
        <w:rPr>
          <w:rFonts w:ascii="Angsana New" w:hAnsi="Angsana New"/>
          <w:sz w:val="30"/>
          <w:szCs w:val="30"/>
          <w:cs/>
        </w:rPr>
        <w:t>ราคาทุนหักค่าเสื่อมราคาสะสมและขาดทุนจากการด้อยค่า</w:t>
      </w:r>
      <w:r w:rsidRPr="002A4A3B">
        <w:rPr>
          <w:rFonts w:ascii="Angsana New" w:hAnsi="Angsana New"/>
          <w:sz w:val="30"/>
          <w:szCs w:val="30"/>
        </w:rPr>
        <w:t xml:space="preserve"> </w:t>
      </w:r>
      <w:r w:rsidR="00917BA9">
        <w:rPr>
          <w:rFonts w:ascii="Angsana New" w:hAnsi="Angsana New" w:hint="cs"/>
          <w:sz w:val="30"/>
          <w:szCs w:val="30"/>
          <w:cs/>
        </w:rPr>
        <w:t>ยกเว้นที่ดินที่</w:t>
      </w:r>
      <w:r w:rsidR="00F51B74">
        <w:rPr>
          <w:rFonts w:ascii="Angsana New" w:hAnsi="Angsana New"/>
          <w:sz w:val="30"/>
          <w:szCs w:val="30"/>
          <w:cs/>
        </w:rPr>
        <w:br/>
      </w:r>
      <w:r w:rsidR="00917BA9">
        <w:rPr>
          <w:rFonts w:ascii="Angsana New" w:hAnsi="Angsana New" w:hint="cs"/>
          <w:sz w:val="30"/>
          <w:szCs w:val="30"/>
          <w:cs/>
        </w:rPr>
        <w:t>วัดมูลค่าด้วยราคาที่ตีใหม่ ราคาที่ดินที่ตีใหม่หมายถึงมูลค่ายุติธรรมซึ่งกำหนดจากเกณฑ์การใช้งานของสินทรัพย์ที่มีอยู่จริง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วันที่มีการตีราคาใหม่และค่าเผื่อการด้อยค่าของสินทรัพย์</w:t>
      </w:r>
    </w:p>
    <w:p w14:paraId="1C1B63C6" w14:textId="77777777" w:rsidR="00A13E24" w:rsidRPr="00186FB6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p w14:paraId="61CF74E6" w14:textId="77777777" w:rsidR="00EB3936" w:rsidRPr="00FB2440" w:rsidRDefault="00A13E24" w:rsidP="001E6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  <w:cs/>
        </w:rPr>
      </w:pPr>
      <w:r w:rsidRPr="002A4A3B">
        <w:rPr>
          <w:rFonts w:ascii="Angsana New" w:hAnsi="Angsana New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ราคาทุนรวมถึงต้นทุนทางตรงที่เกี่ยวข้องกับการได้มาของสินทรัพย์ </w:t>
      </w:r>
      <w:r w:rsidR="00E07012">
        <w:rPr>
          <w:rFonts w:ascii="Angsana New" w:hAnsi="Angsana New" w:hint="cs"/>
          <w:sz w:val="30"/>
          <w:szCs w:val="30"/>
          <w:cs/>
        </w:rPr>
        <w:t>และ</w:t>
      </w:r>
      <w:r w:rsidR="00C014A1">
        <w:rPr>
          <w:rFonts w:ascii="Angsana New" w:hAnsi="Angsana New"/>
          <w:sz w:val="30"/>
          <w:szCs w:val="30"/>
          <w:cs/>
        </w:rPr>
        <w:t>ต้นทุนทางตรงอื่น</w:t>
      </w:r>
      <w:r w:rsidRPr="002A4A3B">
        <w:rPr>
          <w:rFonts w:ascii="Angsana New" w:hAnsi="Angsana New"/>
          <w:sz w:val="30"/>
          <w:szCs w:val="30"/>
          <w:cs/>
        </w:rPr>
        <w:t>ๆ ที่เกี่ยวข้องกับการจัดหาสินทรัพย์เพื่อให้สินทรัพย์นั้นอยู่ในสภาพที</w:t>
      </w:r>
      <w:r w:rsidR="00C014A1">
        <w:rPr>
          <w:rFonts w:ascii="Angsana New" w:hAnsi="Angsana New"/>
          <w:sz w:val="30"/>
          <w:szCs w:val="30"/>
          <w:cs/>
        </w:rPr>
        <w:t>่พร้อมจะใช้งานได้ตามความประสงค์</w:t>
      </w:r>
      <w:r w:rsidRPr="002A4A3B">
        <w:rPr>
          <w:rFonts w:ascii="Angsana New" w:hAnsi="Angsana New"/>
          <w:sz w:val="30"/>
          <w:szCs w:val="30"/>
          <w:cs/>
        </w:rPr>
        <w:t xml:space="preserve"> ต้นทุนในการรื้อถอน</w:t>
      </w:r>
      <w:r w:rsidR="00074418">
        <w:rPr>
          <w:rFonts w:ascii="Angsana New" w:hAnsi="Angsana New"/>
          <w:sz w:val="30"/>
          <w:szCs w:val="30"/>
          <w:cs/>
        </w:rPr>
        <w:br/>
      </w:r>
      <w:r w:rsidRPr="002A4A3B">
        <w:rPr>
          <w:rFonts w:ascii="Angsana New" w:hAnsi="Angsana New"/>
          <w:sz w:val="30"/>
          <w:szCs w:val="30"/>
          <w:cs/>
        </w:rPr>
        <w:t>การขนย้าย</w:t>
      </w:r>
      <w:r w:rsidR="00E07012">
        <w:rPr>
          <w:rFonts w:ascii="Angsana New" w:hAnsi="Angsana New" w:hint="cs"/>
          <w:sz w:val="30"/>
          <w:szCs w:val="30"/>
          <w:cs/>
        </w:rPr>
        <w:t xml:space="preserve"> </w:t>
      </w:r>
      <w:r w:rsidRPr="002A4A3B">
        <w:rPr>
          <w:rFonts w:ascii="Angsana New" w:hAnsi="Angsana New"/>
          <w:sz w:val="30"/>
          <w:szCs w:val="30"/>
          <w:cs/>
        </w:rPr>
        <w:t xml:space="preserve">การบูรณะสถานที่ตั้งของสินทรัพย์ </w:t>
      </w:r>
      <w:r w:rsidR="00FB2440">
        <w:rPr>
          <w:rFonts w:ascii="Angsana New" w:hAnsi="Angsana New"/>
          <w:sz w:val="30"/>
          <w:szCs w:val="30"/>
        </w:rPr>
        <w:t xml:space="preserve"> </w:t>
      </w:r>
      <w:r w:rsidR="00FB2440">
        <w:rPr>
          <w:rFonts w:ascii="Angsana New" w:hAnsi="Angsana New" w:hint="cs"/>
          <w:sz w:val="30"/>
          <w:szCs w:val="30"/>
          <w:cs/>
        </w:rPr>
        <w:t>สำหรับอ</w:t>
      </w:r>
      <w:r w:rsidR="00CB314B">
        <w:rPr>
          <w:rFonts w:ascii="Angsana New" w:hAnsi="Angsana New" w:hint="cs"/>
          <w:sz w:val="30"/>
          <w:szCs w:val="30"/>
          <w:cs/>
        </w:rPr>
        <w:t>ุปกรณ์</w:t>
      </w:r>
      <w:r w:rsidR="00FB2440">
        <w:rPr>
          <w:rFonts w:ascii="Angsana New" w:hAnsi="Angsana New" w:hint="cs"/>
          <w:sz w:val="30"/>
          <w:szCs w:val="30"/>
          <w:cs/>
        </w:rPr>
        <w:t>ที่ควบคุมโดยใช้ลิขสิทธิ์ซอฟ</w:t>
      </w:r>
      <w:r w:rsidR="002C05DD">
        <w:rPr>
          <w:rFonts w:ascii="Angsana New" w:hAnsi="Angsana New" w:hint="cs"/>
          <w:sz w:val="30"/>
          <w:szCs w:val="30"/>
          <w:cs/>
        </w:rPr>
        <w:t>ต์</w:t>
      </w:r>
      <w:r w:rsidR="00FB2440">
        <w:rPr>
          <w:rFonts w:ascii="Angsana New" w:hAnsi="Angsana New" w:hint="cs"/>
          <w:sz w:val="30"/>
          <w:szCs w:val="30"/>
          <w:cs/>
        </w:rPr>
        <w:t>แวร์ซึ่งไม่สามารถทำงานได้โดยปราศจากลิขสิทธิ์</w:t>
      </w:r>
      <w:r w:rsidR="002C05DD">
        <w:rPr>
          <w:rFonts w:ascii="Angsana New" w:hAnsi="Angsana New" w:hint="cs"/>
          <w:sz w:val="30"/>
          <w:szCs w:val="30"/>
          <w:cs/>
        </w:rPr>
        <w:t>ซอฟต์</w:t>
      </w:r>
      <w:r w:rsidR="00FB2440">
        <w:rPr>
          <w:rFonts w:ascii="Angsana New" w:hAnsi="Angsana New" w:hint="cs"/>
          <w:sz w:val="30"/>
          <w:szCs w:val="30"/>
          <w:cs/>
        </w:rPr>
        <w:t>แวร์นั้นให้ถือว่า ลิขสิทธิ์ซอฟ</w:t>
      </w:r>
      <w:r w:rsidR="002C05DD">
        <w:rPr>
          <w:rFonts w:ascii="Angsana New" w:hAnsi="Angsana New" w:hint="cs"/>
          <w:sz w:val="30"/>
          <w:szCs w:val="30"/>
          <w:cs/>
        </w:rPr>
        <w:t>ต์</w:t>
      </w:r>
      <w:r w:rsidR="00FB2440">
        <w:rPr>
          <w:rFonts w:ascii="Angsana New" w:hAnsi="Angsana New" w:hint="cs"/>
          <w:sz w:val="30"/>
          <w:szCs w:val="30"/>
          <w:cs/>
        </w:rPr>
        <w:t xml:space="preserve">แวร์ดังกล่าวเป็นส่วนหนึ่งของอุปกรณ์ </w:t>
      </w:r>
    </w:p>
    <w:p w14:paraId="6EC490D1" w14:textId="77777777" w:rsidR="00900766" w:rsidRPr="00186FB6" w:rsidRDefault="00900766" w:rsidP="00EB3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28"/>
          <w:szCs w:val="28"/>
          <w:cs/>
        </w:rPr>
      </w:pPr>
    </w:p>
    <w:p w14:paraId="05F48609" w14:textId="77777777" w:rsidR="00E47307" w:rsidRDefault="00A13E24" w:rsidP="00EB3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  <w:cs/>
        </w:rPr>
      </w:pPr>
      <w:r w:rsidRPr="002A4A3B">
        <w:rPr>
          <w:rFonts w:ascii="Angsana New" w:hAnsi="Angsana New"/>
          <w:sz w:val="30"/>
          <w:szCs w:val="30"/>
          <w:cs/>
        </w:rPr>
        <w:t>ส่วนประกอบของรายการที่ดิน</w:t>
      </w:r>
      <w:r w:rsidRPr="002A4A3B">
        <w:rPr>
          <w:rFonts w:ascii="Angsana New" w:hAnsi="Angsana New"/>
          <w:sz w:val="30"/>
          <w:szCs w:val="30"/>
        </w:rPr>
        <w:t xml:space="preserve"> </w:t>
      </w:r>
      <w:r w:rsidRPr="002A4A3B">
        <w:rPr>
          <w:rFonts w:ascii="Angsana New" w:hAnsi="Angsana New"/>
          <w:sz w:val="30"/>
          <w:szCs w:val="30"/>
          <w:cs/>
        </w:rPr>
        <w:t>อาคารและอุปกรณ์แต่ละรายการที่มีอายุการให้ประโยชน์ไม่เท่ากันต้องบันทึก</w:t>
      </w:r>
      <w:r w:rsidR="00074418">
        <w:rPr>
          <w:rFonts w:ascii="Angsana New" w:hAnsi="Angsana New"/>
          <w:sz w:val="30"/>
          <w:szCs w:val="30"/>
          <w:cs/>
        </w:rPr>
        <w:br/>
      </w:r>
      <w:r w:rsidRPr="002A4A3B">
        <w:rPr>
          <w:rFonts w:ascii="Angsana New" w:hAnsi="Angsana New"/>
          <w:sz w:val="30"/>
          <w:szCs w:val="30"/>
          <w:cs/>
        </w:rPr>
        <w:t>แต่ละส่วนประกอบที่มีนัยสำคัญแยกต่างหากจากกัน</w:t>
      </w:r>
    </w:p>
    <w:p w14:paraId="10C6AE29" w14:textId="77777777" w:rsidR="00357310" w:rsidRPr="00186FB6" w:rsidRDefault="00357310" w:rsidP="00E47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28"/>
          <w:szCs w:val="28"/>
        </w:rPr>
      </w:pPr>
    </w:p>
    <w:p w14:paraId="214C7745" w14:textId="00DD3BD0" w:rsidR="00A13E24" w:rsidRPr="002A4A3B" w:rsidRDefault="00E47307" w:rsidP="00E47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</w:t>
      </w:r>
      <w:r w:rsidR="00A13E24" w:rsidRPr="002A4A3B">
        <w:rPr>
          <w:rFonts w:ascii="Angsana New" w:hAnsi="Angsana New"/>
          <w:sz w:val="30"/>
          <w:szCs w:val="30"/>
          <w:cs/>
        </w:rPr>
        <w:t>ไรหรือ</w:t>
      </w:r>
      <w:r w:rsidR="00A13E24">
        <w:rPr>
          <w:rFonts w:ascii="Angsana New" w:hAnsi="Angsana New"/>
          <w:sz w:val="30"/>
          <w:szCs w:val="30"/>
          <w:cs/>
        </w:rPr>
        <w:t>ขาดทุนจากการจำหน่ายที่ดิน อาคาร</w:t>
      </w:r>
      <w:r w:rsidR="00A13E24" w:rsidRPr="002A4A3B">
        <w:rPr>
          <w:rFonts w:ascii="Angsana New" w:hAnsi="Angsana New"/>
          <w:sz w:val="30"/>
          <w:szCs w:val="30"/>
          <w:cs/>
        </w:rPr>
        <w:t>และอุปกรณ์ คือผลต่างระหว่างสิ่งตอบแทนสุทธิที่ได้รับจาก</w:t>
      </w:r>
      <w:r w:rsidR="00074418">
        <w:rPr>
          <w:rFonts w:ascii="Angsana New" w:hAnsi="Angsana New"/>
          <w:sz w:val="30"/>
          <w:szCs w:val="30"/>
          <w:cs/>
        </w:rPr>
        <w:br/>
      </w:r>
      <w:r w:rsidR="00A13E24" w:rsidRPr="00684B2C">
        <w:rPr>
          <w:rFonts w:ascii="Angsana New" w:hAnsi="Angsana New"/>
          <w:spacing w:val="-6"/>
          <w:sz w:val="30"/>
          <w:szCs w:val="30"/>
          <w:cs/>
        </w:rPr>
        <w:t>การจำหน่ายกับมูลค่าตามบัญชีของที่ดิน อาคาร</w:t>
      </w:r>
      <w:r w:rsidR="005C21AC">
        <w:rPr>
          <w:rFonts w:ascii="Angsana New" w:hAnsi="Angsana New"/>
          <w:spacing w:val="-6"/>
          <w:sz w:val="30"/>
          <w:szCs w:val="30"/>
        </w:rPr>
        <w:t xml:space="preserve"> </w:t>
      </w:r>
      <w:r w:rsidR="00A13E24" w:rsidRPr="00684B2C">
        <w:rPr>
          <w:rFonts w:ascii="Angsana New" w:hAnsi="Angsana New"/>
          <w:spacing w:val="-6"/>
          <w:sz w:val="30"/>
          <w:szCs w:val="30"/>
          <w:cs/>
        </w:rPr>
        <w:t>และอุปกรณ์ โดย</w:t>
      </w:r>
      <w:r w:rsidR="00EB264E" w:rsidRPr="00EB264E">
        <w:rPr>
          <w:rFonts w:ascii="Angsana New" w:hAnsi="Angsana New"/>
          <w:sz w:val="30"/>
          <w:szCs w:val="30"/>
          <w:cs/>
        </w:rPr>
        <w:t>รับรู้ในกำไรหรือขาดทุน</w:t>
      </w:r>
      <w:r w:rsidR="00F51B74">
        <w:rPr>
          <w:rFonts w:ascii="Angsana New" w:hAnsi="Angsana New" w:hint="cs"/>
          <w:sz w:val="30"/>
          <w:szCs w:val="30"/>
          <w:cs/>
        </w:rPr>
        <w:t xml:space="preserve"> เมื่อมีการขายสินทรัพย์ที่</w:t>
      </w:r>
      <w:r w:rsidR="00970AEE">
        <w:rPr>
          <w:rFonts w:ascii="Angsana New" w:hAnsi="Angsana New"/>
          <w:sz w:val="30"/>
          <w:szCs w:val="30"/>
          <w:cs/>
        </w:rPr>
        <w:br/>
      </w:r>
      <w:r w:rsidR="00F51B74">
        <w:rPr>
          <w:rFonts w:ascii="Angsana New" w:hAnsi="Angsana New" w:hint="cs"/>
          <w:sz w:val="30"/>
          <w:szCs w:val="30"/>
          <w:cs/>
        </w:rPr>
        <w:t>ตีราคาใหม่</w:t>
      </w:r>
      <w:r w:rsidR="00AD5862">
        <w:rPr>
          <w:rFonts w:ascii="Angsana New" w:hAnsi="Angsana New" w:hint="cs"/>
          <w:sz w:val="30"/>
          <w:szCs w:val="30"/>
          <w:cs/>
        </w:rPr>
        <w:t xml:space="preserve"> จำนวนเงินที่บันทึกอยู่ในส่วนเกินทุนจากการตีราคาของสินทรัพย์จะถูกโอนไปยังกำไรสะสม</w:t>
      </w:r>
      <w:r w:rsidR="00284603"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A13E24" w:rsidRPr="002A4A3B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สินทรัพย์ที่เช่า</w:t>
      </w:r>
    </w:p>
    <w:p w14:paraId="0D8847A5" w14:textId="77777777" w:rsidR="00A13E24" w:rsidRPr="00BB04B8" w:rsidRDefault="00A13E24" w:rsidP="00BB0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031338C" w14:textId="77777777" w:rsidR="00A13E24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A4A3B">
        <w:rPr>
          <w:rFonts w:ascii="Angsana New" w:hAnsi="Angsana New"/>
          <w:sz w:val="30"/>
          <w:szCs w:val="30"/>
          <w:cs/>
        </w:rPr>
        <w:t>การเช่าซึ่งกลุ่มบริษัทได้รับส่วนใหญ่ของความเสี่ยงและผลตอบแทนจากการครอบครอง</w:t>
      </w:r>
      <w:r>
        <w:rPr>
          <w:rFonts w:ascii="Angsana New" w:hAnsi="Angsana New"/>
          <w:sz w:val="30"/>
          <w:szCs w:val="30"/>
          <w:cs/>
        </w:rPr>
        <w:t xml:space="preserve">ทรัพย์สินที่เช่านั้นๆ </w:t>
      </w:r>
      <w:r>
        <w:rPr>
          <w:rFonts w:ascii="Angsana New" w:hAnsi="Angsana New" w:hint="cs"/>
          <w:sz w:val="30"/>
          <w:szCs w:val="30"/>
          <w:cs/>
        </w:rPr>
        <w:t>ให้</w:t>
      </w:r>
      <w:r>
        <w:rPr>
          <w:rFonts w:ascii="Angsana New" w:hAnsi="Angsana New"/>
          <w:sz w:val="30"/>
          <w:szCs w:val="30"/>
          <w:cs/>
        </w:rPr>
        <w:t xml:space="preserve">จัดประเภทเป็นสัญญาเช่าการเงิน </w:t>
      </w:r>
      <w:r w:rsidRPr="002A4A3B">
        <w:rPr>
          <w:rFonts w:ascii="Angsana New" w:hAnsi="Angsana New"/>
          <w:sz w:val="30"/>
          <w:szCs w:val="30"/>
          <w:cs/>
        </w:rPr>
        <w:t>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</w:t>
      </w:r>
      <w:r w:rsidR="002E262F">
        <w:rPr>
          <w:rFonts w:ascii="Angsana New" w:hAnsi="Angsana New"/>
          <w:sz w:val="30"/>
          <w:szCs w:val="30"/>
          <w:cs/>
        </w:rPr>
        <w:t>ปี</w:t>
      </w:r>
      <w:r w:rsidRPr="002A4A3B">
        <w:rPr>
          <w:rFonts w:ascii="Angsana New" w:hAnsi="Angsana New"/>
          <w:sz w:val="30"/>
          <w:szCs w:val="30"/>
          <w:cs/>
        </w:rPr>
        <w:t>เป็นอัตราคงที่สำหรับยอดคงเหลือของหนี้สิน</w:t>
      </w:r>
      <w:r w:rsidRPr="002A4A3B">
        <w:rPr>
          <w:rFonts w:ascii="Angsana New" w:hAnsi="Angsana New"/>
          <w:sz w:val="30"/>
          <w:szCs w:val="30"/>
        </w:rPr>
        <w:t xml:space="preserve"> </w:t>
      </w:r>
      <w:r w:rsidRPr="002A4A3B">
        <w:rPr>
          <w:rFonts w:ascii="Angsana New" w:hAnsi="Angsana New"/>
          <w:sz w:val="30"/>
          <w:szCs w:val="30"/>
          <w:cs/>
        </w:rPr>
        <w:t>ค่าใช้</w:t>
      </w:r>
      <w:r>
        <w:rPr>
          <w:rFonts w:ascii="Angsana New" w:hAnsi="Angsana New"/>
          <w:sz w:val="30"/>
          <w:szCs w:val="30"/>
          <w:cs/>
        </w:rPr>
        <w:t>จ่ายทางการเงินจะบันทึกโดยตรงใน</w:t>
      </w:r>
      <w:r w:rsidRPr="002A4A3B">
        <w:rPr>
          <w:rFonts w:ascii="Angsana New" w:hAnsi="Angsana New"/>
          <w:sz w:val="30"/>
          <w:szCs w:val="30"/>
          <w:cs/>
        </w:rPr>
        <w:t>กำไร</w:t>
      </w:r>
      <w:r>
        <w:rPr>
          <w:rFonts w:ascii="Angsana New" w:hAnsi="Angsana New" w:hint="cs"/>
          <w:sz w:val="30"/>
          <w:szCs w:val="30"/>
          <w:cs/>
        </w:rPr>
        <w:t>หรือ</w:t>
      </w:r>
      <w:r w:rsidRPr="002A4A3B">
        <w:rPr>
          <w:rFonts w:ascii="Angsana New" w:hAnsi="Angsana New"/>
          <w:sz w:val="30"/>
          <w:szCs w:val="30"/>
          <w:cs/>
        </w:rPr>
        <w:t>ขาดทุน</w:t>
      </w:r>
    </w:p>
    <w:p w14:paraId="3A935AF3" w14:textId="77777777" w:rsidR="006C6B14" w:rsidRDefault="006C6B1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214F4FE" w14:textId="77777777" w:rsidR="006C6B14" w:rsidRPr="000A39CB" w:rsidRDefault="006C6B1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0A39CB">
        <w:rPr>
          <w:rFonts w:ascii="Angsana New" w:hAnsi="Angsana New"/>
          <w:i/>
          <w:iCs/>
          <w:sz w:val="30"/>
          <w:szCs w:val="30"/>
          <w:cs/>
        </w:rPr>
        <w:t>สินทรัพย์ที่ตีราคาใหม่</w:t>
      </w:r>
    </w:p>
    <w:p w14:paraId="39079083" w14:textId="77777777" w:rsidR="00273DF8" w:rsidRPr="000A39CB" w:rsidRDefault="00273DF8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p w14:paraId="723FBC11" w14:textId="77777777" w:rsidR="006C6B14" w:rsidRPr="000A39CB" w:rsidRDefault="006C6B14" w:rsidP="006C6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24"/>
          <w:szCs w:val="24"/>
          <w:cs/>
        </w:rPr>
      </w:pPr>
      <w:r w:rsidRPr="000A39CB">
        <w:rPr>
          <w:rFonts w:ascii="Angsana New" w:hAnsi="Angsana New"/>
          <w:sz w:val="30"/>
          <w:szCs w:val="30"/>
          <w:cs/>
        </w:rPr>
        <w:t>การตีราคาใหม่ดำเนินการโดยผู้</w:t>
      </w:r>
      <w:r w:rsidRPr="000A39CB">
        <w:rPr>
          <w:rFonts w:ascii="Angsana New" w:hAnsi="Angsana New" w:hint="cs"/>
          <w:sz w:val="30"/>
          <w:szCs w:val="30"/>
          <w:cs/>
        </w:rPr>
        <w:t>เชี่ยวชาญในการ</w:t>
      </w:r>
      <w:r w:rsidRPr="000A39CB">
        <w:rPr>
          <w:rFonts w:ascii="Angsana New" w:hAnsi="Angsana New"/>
          <w:sz w:val="30"/>
          <w:szCs w:val="30"/>
          <w:cs/>
        </w:rPr>
        <w:t>ประเมิน</w:t>
      </w:r>
      <w:r w:rsidRPr="000A39CB">
        <w:rPr>
          <w:rFonts w:ascii="Angsana New" w:hAnsi="Angsana New" w:hint="cs"/>
          <w:sz w:val="30"/>
          <w:szCs w:val="30"/>
          <w:cs/>
        </w:rPr>
        <w:t>ราคาที่มีความเป็น</w:t>
      </w:r>
      <w:r w:rsidRPr="000A39CB">
        <w:rPr>
          <w:rFonts w:ascii="Angsana New" w:hAnsi="Angsana New"/>
          <w:sz w:val="30"/>
          <w:szCs w:val="30"/>
          <w:cs/>
        </w:rPr>
        <w:t>อิสระอย่าง</w:t>
      </w:r>
      <w:r w:rsidRPr="000A39CB">
        <w:rPr>
          <w:rFonts w:ascii="Angsana New" w:hAnsi="Angsana New" w:hint="cs"/>
          <w:sz w:val="30"/>
          <w:szCs w:val="30"/>
          <w:cs/>
        </w:rPr>
        <w:t>สม่ำเสมอ</w:t>
      </w:r>
      <w:r w:rsidRPr="000A39CB">
        <w:rPr>
          <w:rFonts w:ascii="Angsana New" w:hAnsi="Angsana New"/>
          <w:sz w:val="30"/>
          <w:szCs w:val="30"/>
          <w:cs/>
        </w:rPr>
        <w:t xml:space="preserve">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</w:t>
      </w:r>
      <w:r w:rsidRPr="000A39CB">
        <w:rPr>
          <w:rFonts w:ascii="Angsana New" w:hAnsi="Angsana New" w:hint="cs"/>
          <w:sz w:val="30"/>
          <w:szCs w:val="30"/>
          <w:cs/>
        </w:rPr>
        <w:t>รายงาน</w:t>
      </w:r>
    </w:p>
    <w:p w14:paraId="121EC726" w14:textId="77777777" w:rsidR="00A13E24" w:rsidRPr="000A39CB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both"/>
        <w:rPr>
          <w:rFonts w:ascii="Angsana New" w:hAnsi="Angsana New"/>
          <w:sz w:val="30"/>
          <w:szCs w:val="30"/>
        </w:rPr>
      </w:pPr>
    </w:p>
    <w:p w14:paraId="41CAB0BB" w14:textId="674C3C91" w:rsidR="006C6B14" w:rsidRDefault="006C6B14" w:rsidP="006C6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0A39CB">
        <w:rPr>
          <w:rFonts w:ascii="Angsana New" w:hAnsi="Angsana New" w:hint="cs"/>
          <w:sz w:val="30"/>
          <w:szCs w:val="30"/>
          <w:cs/>
        </w:rPr>
        <w:t>มูลค่าของ</w:t>
      </w:r>
      <w:r w:rsidRPr="000A39CB">
        <w:rPr>
          <w:rFonts w:ascii="Angsana New" w:hAnsi="Angsana New"/>
          <w:sz w:val="30"/>
          <w:szCs w:val="30"/>
          <w:cs/>
        </w:rPr>
        <w:t>สินทรัพย์</w:t>
      </w:r>
      <w:r w:rsidRPr="000A39CB">
        <w:rPr>
          <w:rFonts w:ascii="Angsana New" w:hAnsi="Angsana New" w:hint="cs"/>
          <w:sz w:val="30"/>
          <w:szCs w:val="30"/>
          <w:cs/>
        </w:rPr>
        <w:t>ส่วนที่ตี</w:t>
      </w:r>
      <w:r w:rsidRPr="000A39CB">
        <w:rPr>
          <w:rFonts w:ascii="Angsana New" w:hAnsi="Angsana New"/>
          <w:sz w:val="30"/>
          <w:szCs w:val="30"/>
          <w:cs/>
        </w:rPr>
        <w:t>เพิ่มขึ้น</w:t>
      </w:r>
      <w:r w:rsidRPr="000A39CB">
        <w:rPr>
          <w:rFonts w:ascii="Angsana New" w:hAnsi="Angsana New" w:hint="cs"/>
          <w:sz w:val="30"/>
          <w:szCs w:val="30"/>
          <w:cs/>
        </w:rPr>
        <w:t xml:space="preserve">จะบันทึกไปยังกำไรขาดทุนเบ็ดเสร็จอื่นและแสดงเป็น </w:t>
      </w:r>
      <w:r w:rsidRPr="000A39CB">
        <w:rPr>
          <w:rFonts w:ascii="Angsana New" w:hAnsi="Angsana New" w:hint="cs"/>
          <w:sz w:val="30"/>
          <w:szCs w:val="30"/>
        </w:rPr>
        <w:t>“</w:t>
      </w:r>
      <w:r w:rsidRPr="000A39CB">
        <w:rPr>
          <w:rFonts w:ascii="Angsana New" w:hAnsi="Angsana New"/>
          <w:sz w:val="30"/>
          <w:szCs w:val="30"/>
          <w:cs/>
        </w:rPr>
        <w:t>ส่วนเกินทุนจากการตีราคาสินทรัพย์</w:t>
      </w:r>
      <w:r w:rsidRPr="000A39CB">
        <w:rPr>
          <w:rFonts w:ascii="Angsana New" w:hAnsi="Angsana New" w:hint="cs"/>
          <w:sz w:val="30"/>
          <w:szCs w:val="30"/>
        </w:rPr>
        <w:t>”</w:t>
      </w:r>
      <w:r w:rsidRPr="000A39CB">
        <w:rPr>
          <w:rFonts w:ascii="Angsana New" w:hAnsi="Angsana New"/>
          <w:sz w:val="30"/>
          <w:szCs w:val="30"/>
          <w:cs/>
        </w:rPr>
        <w:t xml:space="preserve"> </w:t>
      </w:r>
      <w:r w:rsidRPr="000A39CB">
        <w:rPr>
          <w:rFonts w:ascii="Angsana New" w:hAnsi="Angsana New" w:hint="cs"/>
          <w:sz w:val="30"/>
          <w:szCs w:val="30"/>
          <w:cs/>
        </w:rPr>
        <w:t>ในองค์ประกอบอื่นของส่วนของผู้ถือหุ้นยกเว้นกรณี</w:t>
      </w:r>
      <w:r w:rsidRPr="000A39CB">
        <w:rPr>
          <w:rFonts w:ascii="Angsana New" w:hAnsi="Angsana New"/>
          <w:sz w:val="30"/>
          <w:szCs w:val="30"/>
          <w:cs/>
        </w:rPr>
        <w:t>ที่เคยประเมิน</w:t>
      </w:r>
      <w:r w:rsidRPr="000A39CB">
        <w:rPr>
          <w:rFonts w:ascii="Angsana New" w:hAnsi="Angsana New" w:hint="cs"/>
          <w:sz w:val="30"/>
          <w:szCs w:val="30"/>
          <w:cs/>
        </w:rPr>
        <w:t>มูลค่าของสินทรัพย์</w:t>
      </w:r>
      <w:r w:rsidRPr="000A39CB">
        <w:rPr>
          <w:rFonts w:ascii="Angsana New" w:hAnsi="Angsana New"/>
          <w:sz w:val="30"/>
          <w:szCs w:val="30"/>
          <w:cs/>
        </w:rPr>
        <w:t>ลดลงและรับรู้</w:t>
      </w:r>
      <w:r w:rsidRPr="000A39CB">
        <w:rPr>
          <w:rFonts w:ascii="Angsana New" w:hAnsi="Angsana New" w:hint="cs"/>
          <w:sz w:val="30"/>
          <w:szCs w:val="30"/>
          <w:cs/>
        </w:rPr>
        <w:t>ขาดทุน</w:t>
      </w:r>
      <w:r w:rsidRPr="000A39CB">
        <w:rPr>
          <w:rFonts w:ascii="Angsana New" w:hAnsi="Angsana New"/>
          <w:sz w:val="30"/>
          <w:szCs w:val="30"/>
          <w:cs/>
        </w:rPr>
        <w:t>ในกำไร</w:t>
      </w:r>
      <w:r w:rsidRPr="000A39CB">
        <w:rPr>
          <w:rFonts w:ascii="Angsana New" w:hAnsi="Angsana New" w:hint="cs"/>
          <w:sz w:val="30"/>
          <w:szCs w:val="30"/>
          <w:cs/>
        </w:rPr>
        <w:t>หรือ</w:t>
      </w:r>
      <w:r w:rsidRPr="000A39CB">
        <w:rPr>
          <w:rFonts w:ascii="Angsana New" w:hAnsi="Angsana New"/>
          <w:sz w:val="30"/>
          <w:szCs w:val="30"/>
          <w:cs/>
        </w:rPr>
        <w:t>ขาดทุน</w:t>
      </w:r>
      <w:r w:rsidRPr="000A39CB">
        <w:rPr>
          <w:rFonts w:ascii="Angsana New" w:hAnsi="Angsana New" w:hint="cs"/>
          <w:sz w:val="30"/>
          <w:szCs w:val="30"/>
          <w:cs/>
        </w:rPr>
        <w:t>ของสินทรัพย์ชิ้นเดียวกันนั้น</w:t>
      </w:r>
      <w:r w:rsidRPr="000A39CB">
        <w:rPr>
          <w:rFonts w:ascii="Angsana New" w:hAnsi="Angsana New"/>
          <w:sz w:val="30"/>
          <w:szCs w:val="30"/>
          <w:cs/>
        </w:rPr>
        <w:t>แล้ว</w:t>
      </w:r>
      <w:r w:rsidRPr="000A39CB">
        <w:rPr>
          <w:rFonts w:ascii="Angsana New" w:hAnsi="Angsana New" w:hint="cs"/>
          <w:sz w:val="30"/>
          <w:szCs w:val="30"/>
          <w:cs/>
        </w:rPr>
        <w:t xml:space="preserve"> ใน</w:t>
      </w:r>
      <w:r w:rsidRPr="000A39CB">
        <w:rPr>
          <w:rFonts w:ascii="Angsana New" w:hAnsi="Angsana New"/>
          <w:sz w:val="30"/>
          <w:szCs w:val="30"/>
          <w:cs/>
        </w:rPr>
        <w:t>กรณีที่มูลค่าของสินทรัพย์ลดลงจากการตีราคาใหม่จะบันทึกในกำไร</w:t>
      </w:r>
      <w:r w:rsidRPr="000A39CB">
        <w:rPr>
          <w:rFonts w:ascii="Angsana New" w:hAnsi="Angsana New" w:hint="cs"/>
          <w:sz w:val="30"/>
          <w:szCs w:val="30"/>
          <w:cs/>
        </w:rPr>
        <w:t>หรือ</w:t>
      </w:r>
      <w:r w:rsidRPr="000A39CB">
        <w:rPr>
          <w:rFonts w:ascii="Angsana New" w:hAnsi="Angsana New"/>
          <w:sz w:val="30"/>
          <w:szCs w:val="30"/>
          <w:cs/>
        </w:rPr>
        <w:t>ขาดทุนสำหรับมูลค่าที่ลดลงเฉพาะจำนวนที่</w:t>
      </w:r>
      <w:r w:rsidRPr="000A39CB">
        <w:rPr>
          <w:rFonts w:ascii="Angsana New" w:hAnsi="Angsana New" w:hint="cs"/>
          <w:sz w:val="30"/>
          <w:szCs w:val="30"/>
          <w:cs/>
        </w:rPr>
        <w:t>ลดลง</w:t>
      </w:r>
      <w:r w:rsidRPr="000A39CB">
        <w:rPr>
          <w:rFonts w:ascii="Angsana New" w:hAnsi="Angsana New"/>
          <w:sz w:val="30"/>
          <w:szCs w:val="30"/>
          <w:cs/>
        </w:rPr>
        <w:t>มากกว่าส่วนเกินทุนจากการตีราคาสินทรัพย์ที่เคย</w:t>
      </w:r>
      <w:r w:rsidRPr="000A39CB">
        <w:rPr>
          <w:rFonts w:ascii="Angsana New" w:hAnsi="Angsana New" w:hint="cs"/>
          <w:sz w:val="30"/>
          <w:szCs w:val="30"/>
          <w:cs/>
        </w:rPr>
        <w:t>บันทึก</w:t>
      </w:r>
      <w:r w:rsidRPr="000A39CB">
        <w:rPr>
          <w:rFonts w:ascii="Angsana New" w:hAnsi="Angsana New"/>
          <w:sz w:val="30"/>
          <w:szCs w:val="30"/>
          <w:cs/>
        </w:rPr>
        <w:t>ไว้ครั้งก่อน</w:t>
      </w:r>
      <w:r w:rsidRPr="000A39CB">
        <w:rPr>
          <w:rFonts w:ascii="Angsana New" w:hAnsi="Angsana New" w:hint="cs"/>
          <w:sz w:val="30"/>
          <w:szCs w:val="30"/>
          <w:cs/>
        </w:rPr>
        <w:t xml:space="preserve">ในกำไรขาดทุนเบ็ดเสร็จอื่นของสินทรัพย์ชิ้นเดียวกันนั้น </w:t>
      </w:r>
      <w:r w:rsidRPr="000A39CB">
        <w:rPr>
          <w:rFonts w:ascii="Angsana New" w:hAnsi="Angsana New"/>
          <w:sz w:val="30"/>
          <w:szCs w:val="30"/>
          <w:cs/>
        </w:rPr>
        <w:t>ในกรณีที่มีการจำหน่ายสินทรัพย์ที่ตีราคาใหม่ ส่วนเกินทุนจากการตีราคา</w:t>
      </w:r>
      <w:r w:rsidRPr="000A39CB">
        <w:rPr>
          <w:rFonts w:ascii="Angsana New" w:hAnsi="Angsana New" w:hint="cs"/>
          <w:sz w:val="30"/>
          <w:szCs w:val="30"/>
          <w:cs/>
        </w:rPr>
        <w:t>ของ</w:t>
      </w:r>
      <w:r w:rsidRPr="000A39CB">
        <w:rPr>
          <w:rFonts w:ascii="Angsana New" w:hAnsi="Angsana New"/>
          <w:sz w:val="30"/>
          <w:szCs w:val="30"/>
          <w:cs/>
        </w:rPr>
        <w:t>สินทรัพย์ที่จำหน่ายจะโอน</w:t>
      </w:r>
      <w:r w:rsidRPr="000A39CB">
        <w:rPr>
          <w:rFonts w:ascii="Angsana New" w:hAnsi="Angsana New" w:hint="cs"/>
          <w:sz w:val="30"/>
          <w:szCs w:val="30"/>
          <w:cs/>
        </w:rPr>
        <w:t>โดยตรง</w:t>
      </w:r>
      <w:r w:rsidRPr="000A39CB">
        <w:rPr>
          <w:rFonts w:ascii="Angsana New" w:hAnsi="Angsana New"/>
          <w:sz w:val="30"/>
          <w:szCs w:val="30"/>
          <w:cs/>
        </w:rPr>
        <w:t>ไปยัง</w:t>
      </w:r>
      <w:r w:rsidRPr="000A39CB">
        <w:rPr>
          <w:rFonts w:ascii="Angsana New" w:hAnsi="Angsana New" w:hint="cs"/>
          <w:sz w:val="30"/>
          <w:szCs w:val="30"/>
          <w:cs/>
        </w:rPr>
        <w:t>กำไรสะสม</w:t>
      </w:r>
      <w:r w:rsidRPr="000A39CB">
        <w:rPr>
          <w:rFonts w:ascii="Angsana New" w:hAnsi="Angsana New"/>
          <w:sz w:val="30"/>
          <w:szCs w:val="30"/>
          <w:cs/>
        </w:rPr>
        <w:t>และ</w:t>
      </w:r>
      <w:r w:rsidRPr="000A39CB">
        <w:rPr>
          <w:rFonts w:ascii="Angsana New" w:hAnsi="Angsana New" w:hint="cs"/>
          <w:sz w:val="30"/>
          <w:szCs w:val="30"/>
          <w:cs/>
        </w:rPr>
        <w:t>ไม่รวม</w:t>
      </w:r>
      <w:r w:rsidRPr="000A39CB">
        <w:rPr>
          <w:rFonts w:ascii="Angsana New" w:hAnsi="Angsana New"/>
          <w:sz w:val="30"/>
          <w:szCs w:val="30"/>
          <w:cs/>
        </w:rPr>
        <w:t>ในการคำนวณกำไรหรือขาดทุนจากการจำหน่ายสินทรัพย์</w:t>
      </w:r>
    </w:p>
    <w:p w14:paraId="17EACB0E" w14:textId="77777777" w:rsidR="006C6B14" w:rsidRPr="00D96DB1" w:rsidRDefault="006C6B1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both"/>
        <w:rPr>
          <w:rFonts w:ascii="Angsana New" w:hAnsi="Angsana New"/>
          <w:sz w:val="30"/>
          <w:szCs w:val="30"/>
        </w:rPr>
      </w:pPr>
    </w:p>
    <w:p w14:paraId="257C98C0" w14:textId="77777777" w:rsidR="006C6B14" w:rsidRPr="006D6187" w:rsidRDefault="006C6B14" w:rsidP="006C6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6D6187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37FCCE39" w14:textId="77777777" w:rsidR="006C6B14" w:rsidRPr="00D96DB1" w:rsidRDefault="006C6B1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both"/>
        <w:rPr>
          <w:rFonts w:ascii="Angsana New" w:hAnsi="Angsana New"/>
          <w:sz w:val="30"/>
          <w:szCs w:val="30"/>
        </w:rPr>
      </w:pPr>
    </w:p>
    <w:p w14:paraId="78803DB1" w14:textId="77777777" w:rsidR="00A13E24" w:rsidRPr="006D6187" w:rsidRDefault="00A13E24" w:rsidP="00950721">
      <w:pPr>
        <w:pStyle w:val="Default"/>
        <w:ind w:left="567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cs/>
        </w:rPr>
      </w:pPr>
      <w:r w:rsidRPr="006D6187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</w:t>
      </w:r>
      <w:r w:rsidRPr="0022563E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</w:rPr>
        <w:t>บัญชีของรายการ</w:t>
      </w:r>
      <w:r w:rsidR="005C21AC"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</w:rPr>
        <w:t xml:space="preserve">ที่ดิน </w:t>
      </w:r>
      <w:r w:rsidRPr="0022563E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</w:rPr>
        <w:t>อาคารและ</w:t>
      </w:r>
      <w:r>
        <w:rPr>
          <w:rFonts w:ascii="Angsana New" w:eastAsia="Times New Roman" w:hAnsi="Angsana New" w:cs="Angsana New"/>
          <w:color w:val="auto"/>
          <w:sz w:val="30"/>
          <w:szCs w:val="30"/>
          <w:cs/>
        </w:rPr>
        <w:t>อุปกรณ์</w:t>
      </w:r>
      <w:r w:rsidRPr="006D6187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</w:t>
      </w:r>
      <w:r w:rsidR="00C014A1">
        <w:rPr>
          <w:rFonts w:ascii="Angsana New" w:eastAsia="Times New Roman" w:hAnsi="Angsana New" w:cs="Angsana New"/>
          <w:color w:val="auto"/>
          <w:sz w:val="30"/>
          <w:szCs w:val="30"/>
          <w:cs/>
        </w:rPr>
        <w:t>งรายการนั้นได้อย่างน่าเชื่อถือ</w:t>
      </w:r>
      <w:r w:rsidR="00C014A1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6D6187">
        <w:rPr>
          <w:rFonts w:ascii="Angsana New" w:eastAsia="Times New Roman" w:hAnsi="Angsana New" w:cs="Angsana New"/>
          <w:color w:val="auto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  ต้นทุนที่เกิดขึ้นในการซ่อมบำรุง</w:t>
      </w:r>
      <w:r w:rsidR="005C21AC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ที่ดิน </w:t>
      </w:r>
      <w:r w:rsidRPr="006D6187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6ACB9919" w14:textId="77777777" w:rsidR="006C6B14" w:rsidRDefault="006C6B14" w:rsidP="00950721">
      <w:pPr>
        <w:pStyle w:val="Default"/>
        <w:ind w:left="567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FBD4035" w14:textId="77777777" w:rsidR="00FA3ECC" w:rsidRDefault="00FA3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color w:val="000000"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A54E8ED" w14:textId="77777777" w:rsidR="00A13E24" w:rsidRPr="006D6187" w:rsidRDefault="00A13E24" w:rsidP="00950721">
      <w:pPr>
        <w:pStyle w:val="Default"/>
        <w:ind w:left="56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D6187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ค่าเสื่อมราคา</w:t>
      </w:r>
    </w:p>
    <w:p w14:paraId="6678A45C" w14:textId="77777777" w:rsidR="00A13E24" w:rsidRPr="00F14592" w:rsidRDefault="00A13E24" w:rsidP="00F14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eastAsia="Calibri" w:hAnsi="Angsana New"/>
          <w:sz w:val="24"/>
          <w:szCs w:val="24"/>
        </w:rPr>
      </w:pPr>
    </w:p>
    <w:p w14:paraId="3D465C93" w14:textId="77777777" w:rsidR="00A13E24" w:rsidRPr="006D6187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D6187">
        <w:rPr>
          <w:rFonts w:ascii="Angsana New" w:hAnsi="Angsana New"/>
          <w:sz w:val="30"/>
          <w:szCs w:val="30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</w:t>
      </w:r>
      <w:r w:rsidRPr="006D6187">
        <w:rPr>
          <w:rFonts w:ascii="Angsana New" w:hAnsi="Angsana New"/>
          <w:sz w:val="30"/>
          <w:szCs w:val="30"/>
        </w:rPr>
        <w:t xml:space="preserve"> </w:t>
      </w:r>
      <w:r w:rsidRPr="006D6187">
        <w:rPr>
          <w:rFonts w:ascii="Angsana New" w:hAnsi="Angsana New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584ECBBB" w14:textId="77777777" w:rsidR="00BB04B8" w:rsidRPr="00BB04B8" w:rsidRDefault="00BB04B8" w:rsidP="00BB0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eastAsia="Calibri" w:hAnsi="Angsana New"/>
          <w:sz w:val="24"/>
          <w:szCs w:val="24"/>
        </w:rPr>
      </w:pPr>
    </w:p>
    <w:p w14:paraId="4F5A569B" w14:textId="77777777" w:rsidR="00D96DB1" w:rsidRDefault="00A13E24" w:rsidP="00284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2533B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</w:t>
      </w:r>
      <w:r w:rsidR="00C014A1" w:rsidRPr="00B2533B">
        <w:rPr>
          <w:rFonts w:ascii="Angsana New" w:hAnsi="Angsana New"/>
          <w:sz w:val="30"/>
          <w:szCs w:val="30"/>
          <w:cs/>
        </w:rPr>
        <w:t>วนประกอบของสินทรัพย์แต่ละรายการ</w:t>
      </w:r>
      <w:r w:rsidRPr="00B2533B">
        <w:rPr>
          <w:rFonts w:ascii="Angsana New" w:hAnsi="Angsana New"/>
          <w:sz w:val="30"/>
          <w:szCs w:val="30"/>
          <w:cs/>
        </w:rPr>
        <w:t xml:space="preserve"> ประมาณการอายุการให้ประโยชน์ของสินทรัพย์แสดงได้</w:t>
      </w:r>
      <w:r w:rsidRPr="00FA3ECC">
        <w:rPr>
          <w:rFonts w:ascii="Angsana New" w:hAnsi="Angsana New"/>
          <w:sz w:val="30"/>
          <w:szCs w:val="30"/>
          <w:cs/>
        </w:rPr>
        <w:t>ดังนี้</w:t>
      </w:r>
    </w:p>
    <w:p w14:paraId="57B96507" w14:textId="77777777" w:rsidR="00D96DB1" w:rsidRPr="00F14592" w:rsidRDefault="00D96DB1" w:rsidP="00F14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eastAsia="Calibri" w:hAnsi="Angsana New"/>
          <w:sz w:val="24"/>
          <w:szCs w:val="24"/>
          <w:cs/>
        </w:rPr>
      </w:pPr>
    </w:p>
    <w:tbl>
      <w:tblPr>
        <w:tblW w:w="8913" w:type="dxa"/>
        <w:tblInd w:w="450" w:type="dxa"/>
        <w:tblLook w:val="0000" w:firstRow="0" w:lastRow="0" w:firstColumn="0" w:lastColumn="0" w:noHBand="0" w:noVBand="0"/>
      </w:tblPr>
      <w:tblGrid>
        <w:gridCol w:w="4708"/>
        <w:gridCol w:w="3330"/>
        <w:gridCol w:w="875"/>
      </w:tblGrid>
      <w:tr w:rsidR="00A13E24" w:rsidRPr="006D6187" w14:paraId="3CC48A94" w14:textId="77777777" w:rsidTr="001A3A94">
        <w:tc>
          <w:tcPr>
            <w:tcW w:w="4708" w:type="dxa"/>
          </w:tcPr>
          <w:p w14:paraId="7E65ACE2" w14:textId="77777777" w:rsidR="00A13E24" w:rsidRPr="006D6187" w:rsidRDefault="00D96DB1" w:rsidP="00351F24">
            <w:pPr>
              <w:tabs>
                <w:tab w:val="clear" w:pos="454"/>
                <w:tab w:val="clear" w:pos="907"/>
                <w:tab w:val="left" w:pos="-18"/>
                <w:tab w:val="left" w:pos="540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  <w:r w:rsidR="00A13E24" w:rsidRPr="006D6187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3330" w:type="dxa"/>
          </w:tcPr>
          <w:p w14:paraId="1DA65729" w14:textId="77777777" w:rsidR="00A13E24" w:rsidRPr="006D6187" w:rsidRDefault="00A13E2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6187">
              <w:rPr>
                <w:rFonts w:ascii="Angsana New" w:hAnsi="Angsana New"/>
                <w:sz w:val="30"/>
                <w:szCs w:val="30"/>
              </w:rPr>
              <w:t>5 - 30</w:t>
            </w:r>
          </w:p>
        </w:tc>
        <w:tc>
          <w:tcPr>
            <w:tcW w:w="875" w:type="dxa"/>
            <w:vAlign w:val="bottom"/>
          </w:tcPr>
          <w:p w14:paraId="116A7984" w14:textId="77777777" w:rsidR="00A13E24" w:rsidRPr="006D6187" w:rsidRDefault="00A13E2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rPr>
                <w:rFonts w:ascii="Angsana New" w:hAnsi="Angsana New"/>
                <w:sz w:val="30"/>
                <w:szCs w:val="30"/>
              </w:rPr>
            </w:pPr>
            <w:r w:rsidRPr="006D618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13E24" w:rsidRPr="006D6187" w14:paraId="63F5F65B" w14:textId="77777777" w:rsidTr="001A3A94">
        <w:tc>
          <w:tcPr>
            <w:tcW w:w="4708" w:type="dxa"/>
          </w:tcPr>
          <w:p w14:paraId="5B05307F" w14:textId="77777777" w:rsidR="00A13E24" w:rsidRPr="006D6187" w:rsidRDefault="00A13E24" w:rsidP="00707087">
            <w:pPr>
              <w:tabs>
                <w:tab w:val="clear" w:pos="454"/>
                <w:tab w:val="clear" w:pos="907"/>
                <w:tab w:val="left" w:pos="-18"/>
                <w:tab w:val="left" w:pos="540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D6187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3330" w:type="dxa"/>
          </w:tcPr>
          <w:p w14:paraId="71226514" w14:textId="77777777" w:rsidR="00A13E24" w:rsidRPr="006D6187" w:rsidRDefault="00A13E2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6187">
              <w:rPr>
                <w:rFonts w:ascii="Angsana New" w:hAnsi="Angsana New"/>
                <w:sz w:val="30"/>
                <w:szCs w:val="30"/>
              </w:rPr>
              <w:t>5</w:t>
            </w:r>
            <w:r w:rsidRPr="006D61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D6187">
              <w:rPr>
                <w:rFonts w:ascii="Angsana New" w:hAnsi="Angsana New"/>
                <w:sz w:val="30"/>
                <w:szCs w:val="30"/>
              </w:rPr>
              <w:t xml:space="preserve">- 20 </w:t>
            </w:r>
            <w:r w:rsidRPr="006D6187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Pr="006D6187">
              <w:rPr>
                <w:rFonts w:ascii="Angsana New" w:hAnsi="Angsana New"/>
                <w:sz w:val="30"/>
                <w:szCs w:val="30"/>
              </w:rPr>
              <w:t>30</w:t>
            </w:r>
            <w:r w:rsidRPr="006D61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D6187">
              <w:rPr>
                <w:rFonts w:ascii="Angsana New" w:hAnsi="Angsana New"/>
                <w:sz w:val="30"/>
                <w:szCs w:val="30"/>
              </w:rPr>
              <w:t>-</w:t>
            </w:r>
            <w:r w:rsidRPr="006D61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D6187">
              <w:rPr>
                <w:rFonts w:ascii="Angsana New" w:hAnsi="Angsana New"/>
                <w:sz w:val="30"/>
                <w:szCs w:val="30"/>
              </w:rPr>
              <w:t>35</w:t>
            </w:r>
            <w:r w:rsidRPr="006D61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75" w:type="dxa"/>
            <w:vAlign w:val="bottom"/>
          </w:tcPr>
          <w:p w14:paraId="4F8CB483" w14:textId="77777777" w:rsidR="00A13E24" w:rsidRPr="006D6187" w:rsidRDefault="00A13E24" w:rsidP="00D86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" w:right="-43"/>
              <w:rPr>
                <w:rFonts w:ascii="Angsana New" w:hAnsi="Angsana New"/>
                <w:sz w:val="30"/>
                <w:szCs w:val="30"/>
              </w:rPr>
            </w:pPr>
            <w:r w:rsidRPr="006D618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915950" w:rsidRPr="006D6187" w14:paraId="216A66DF" w14:textId="77777777" w:rsidTr="001A3A94">
        <w:tc>
          <w:tcPr>
            <w:tcW w:w="4708" w:type="dxa"/>
          </w:tcPr>
          <w:p w14:paraId="6DF8E90E" w14:textId="77777777" w:rsidR="00915950" w:rsidRPr="006D6187" w:rsidRDefault="00915950" w:rsidP="00707087">
            <w:pPr>
              <w:tabs>
                <w:tab w:val="clear" w:pos="454"/>
                <w:tab w:val="clear" w:pos="907"/>
                <w:tab w:val="left" w:pos="-18"/>
                <w:tab w:val="left" w:pos="540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6D6187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สินทรัพย์เช่า</w:t>
            </w:r>
          </w:p>
        </w:tc>
        <w:tc>
          <w:tcPr>
            <w:tcW w:w="4205" w:type="dxa"/>
            <w:gridSpan w:val="2"/>
          </w:tcPr>
          <w:p w14:paraId="0111C2CA" w14:textId="77777777" w:rsidR="00915950" w:rsidRPr="006D6187" w:rsidRDefault="00915950" w:rsidP="0068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D6187">
              <w:rPr>
                <w:rFonts w:ascii="Angsana New" w:hAnsi="Angsana New"/>
                <w:sz w:val="30"/>
                <w:szCs w:val="30"/>
              </w:rPr>
              <w:t xml:space="preserve">5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6D61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D6187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D6187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38026E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  <w:r w:rsidR="00AA263C"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อายุสัญญาเช่า</w:t>
            </w:r>
          </w:p>
        </w:tc>
      </w:tr>
      <w:tr w:rsidR="00A13E24" w:rsidRPr="006D6187" w14:paraId="20A47B73" w14:textId="77777777" w:rsidTr="001A3A94">
        <w:tc>
          <w:tcPr>
            <w:tcW w:w="4708" w:type="dxa"/>
          </w:tcPr>
          <w:p w14:paraId="09F9484A" w14:textId="77777777" w:rsidR="00A13E24" w:rsidRPr="006D6187" w:rsidRDefault="00A13E24" w:rsidP="00707087">
            <w:pPr>
              <w:tabs>
                <w:tab w:val="clear" w:pos="454"/>
                <w:tab w:val="clear" w:pos="907"/>
                <w:tab w:val="left" w:pos="-18"/>
                <w:tab w:val="left" w:pos="540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6D6187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3330" w:type="dxa"/>
          </w:tcPr>
          <w:p w14:paraId="3B57049B" w14:textId="77777777" w:rsidR="00A13E24" w:rsidRPr="006D6187" w:rsidRDefault="001A5C5B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A13E24" w:rsidRPr="006D6187">
              <w:rPr>
                <w:rFonts w:ascii="Angsana New" w:hAnsi="Angsana New"/>
                <w:sz w:val="30"/>
                <w:szCs w:val="30"/>
              </w:rPr>
              <w:t xml:space="preserve"> - 1</w:t>
            </w:r>
            <w:r w:rsidR="001E635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75" w:type="dxa"/>
            <w:vAlign w:val="bottom"/>
          </w:tcPr>
          <w:p w14:paraId="1458759B" w14:textId="77777777" w:rsidR="00A13E24" w:rsidRPr="006D6187" w:rsidRDefault="00A13E2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D618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13E24" w:rsidRPr="006D6187" w14:paraId="64F3CD27" w14:textId="77777777" w:rsidTr="001A3A94">
        <w:tc>
          <w:tcPr>
            <w:tcW w:w="4708" w:type="dxa"/>
          </w:tcPr>
          <w:p w14:paraId="6120B0D5" w14:textId="77777777" w:rsidR="00A13E24" w:rsidRPr="006D6187" w:rsidRDefault="00A13E24" w:rsidP="00707087">
            <w:pPr>
              <w:tabs>
                <w:tab w:val="clear" w:pos="454"/>
                <w:tab w:val="clear" w:pos="907"/>
                <w:tab w:val="left" w:pos="-18"/>
                <w:tab w:val="left" w:pos="540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D6187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อุปกรณ์ที่ใช้ในการดำเนินงาน</w:t>
            </w:r>
          </w:p>
        </w:tc>
        <w:tc>
          <w:tcPr>
            <w:tcW w:w="3330" w:type="dxa"/>
          </w:tcPr>
          <w:p w14:paraId="3E2CD536" w14:textId="77777777" w:rsidR="00A13E24" w:rsidRPr="006D6187" w:rsidRDefault="00A13E2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6187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="001A5C5B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="001A5C5B">
              <w:rPr>
                <w:rFonts w:ascii="Angsana New" w:hAnsi="Angsana New"/>
                <w:sz w:val="30"/>
                <w:szCs w:val="30"/>
              </w:rPr>
              <w:t>-</w:t>
            </w:r>
            <w:r w:rsidRPr="006D618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6D6187">
              <w:rPr>
                <w:rFonts w:ascii="Angsana New" w:hAnsi="Angsana New"/>
                <w:sz w:val="30"/>
                <w:szCs w:val="30"/>
                <w:cs/>
              </w:rPr>
              <w:t>10</w:t>
            </w:r>
          </w:p>
        </w:tc>
        <w:tc>
          <w:tcPr>
            <w:tcW w:w="875" w:type="dxa"/>
            <w:vAlign w:val="bottom"/>
          </w:tcPr>
          <w:p w14:paraId="58FC5FCB" w14:textId="77777777" w:rsidR="00A13E24" w:rsidRPr="006D6187" w:rsidRDefault="00A13E2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D618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13E24" w:rsidRPr="006D6187" w14:paraId="23287C7C" w14:textId="77777777" w:rsidTr="001A3A94">
        <w:tc>
          <w:tcPr>
            <w:tcW w:w="4708" w:type="dxa"/>
          </w:tcPr>
          <w:p w14:paraId="78124C46" w14:textId="77777777" w:rsidR="00A13E24" w:rsidRPr="006D6187" w:rsidRDefault="00A13E24" w:rsidP="00707087">
            <w:pPr>
              <w:tabs>
                <w:tab w:val="clear" w:pos="454"/>
                <w:tab w:val="clear" w:pos="907"/>
                <w:tab w:val="left" w:pos="-18"/>
                <w:tab w:val="left" w:pos="540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6D6187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3330" w:type="dxa"/>
          </w:tcPr>
          <w:p w14:paraId="710503FA" w14:textId="77777777" w:rsidR="00A13E24" w:rsidRPr="006D6187" w:rsidRDefault="00A13E2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D6187">
              <w:rPr>
                <w:rFonts w:ascii="Angsana New" w:hAnsi="Angsana New"/>
                <w:sz w:val="30"/>
                <w:szCs w:val="30"/>
              </w:rPr>
              <w:t>2 - 10</w:t>
            </w:r>
          </w:p>
        </w:tc>
        <w:tc>
          <w:tcPr>
            <w:tcW w:w="875" w:type="dxa"/>
            <w:vAlign w:val="bottom"/>
          </w:tcPr>
          <w:p w14:paraId="6876730C" w14:textId="77777777" w:rsidR="00A13E24" w:rsidRPr="006D6187" w:rsidRDefault="00A13E2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D618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13E24" w:rsidRPr="006D6187" w14:paraId="6850999C" w14:textId="77777777" w:rsidTr="001A3A94">
        <w:tc>
          <w:tcPr>
            <w:tcW w:w="4708" w:type="dxa"/>
          </w:tcPr>
          <w:p w14:paraId="633C74D1" w14:textId="77777777" w:rsidR="00A13E24" w:rsidRPr="006D6187" w:rsidRDefault="00A13E24" w:rsidP="00707087">
            <w:pPr>
              <w:tabs>
                <w:tab w:val="clear" w:pos="454"/>
                <w:tab w:val="clear" w:pos="907"/>
                <w:tab w:val="left" w:pos="-18"/>
                <w:tab w:val="left" w:pos="540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D6187">
              <w:rPr>
                <w:rFonts w:ascii="Angsana New" w:hAnsi="Angsana New"/>
                <w:sz w:val="30"/>
                <w:szCs w:val="30"/>
                <w:cs/>
              </w:rPr>
              <w:t>หนังสือ</w:t>
            </w:r>
          </w:p>
        </w:tc>
        <w:tc>
          <w:tcPr>
            <w:tcW w:w="3330" w:type="dxa"/>
          </w:tcPr>
          <w:p w14:paraId="215A529D" w14:textId="77777777" w:rsidR="00A13E24" w:rsidRPr="006D6187" w:rsidRDefault="00A13E2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618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75" w:type="dxa"/>
            <w:vAlign w:val="bottom"/>
          </w:tcPr>
          <w:p w14:paraId="21201EF6" w14:textId="77777777" w:rsidR="00A13E24" w:rsidRPr="006D6187" w:rsidRDefault="00A13E2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D618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13E24" w:rsidRPr="006D6187" w14:paraId="345F7821" w14:textId="77777777" w:rsidTr="001A3A94">
        <w:tc>
          <w:tcPr>
            <w:tcW w:w="4708" w:type="dxa"/>
          </w:tcPr>
          <w:p w14:paraId="7721D221" w14:textId="77777777" w:rsidR="00A13E24" w:rsidRPr="006D6187" w:rsidRDefault="00A13E24" w:rsidP="00707087">
            <w:pPr>
              <w:tabs>
                <w:tab w:val="clear" w:pos="454"/>
                <w:tab w:val="clear" w:pos="907"/>
                <w:tab w:val="left" w:pos="-18"/>
                <w:tab w:val="left" w:pos="540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6D6187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3330" w:type="dxa"/>
          </w:tcPr>
          <w:p w14:paraId="678741BC" w14:textId="77777777" w:rsidR="00A13E24" w:rsidRPr="006D6187" w:rsidRDefault="00A13E2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D618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75" w:type="dxa"/>
            <w:vAlign w:val="bottom"/>
          </w:tcPr>
          <w:p w14:paraId="4AF1ABFA" w14:textId="77777777" w:rsidR="00A13E24" w:rsidRPr="006D6187" w:rsidRDefault="00A13E2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D618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4D904974" w14:textId="77777777" w:rsidR="00074418" w:rsidRPr="00F14592" w:rsidRDefault="00074418" w:rsidP="00F14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eastAsia="Calibri" w:hAnsi="Angsana New"/>
          <w:sz w:val="24"/>
          <w:szCs w:val="24"/>
        </w:rPr>
      </w:pPr>
    </w:p>
    <w:p w14:paraId="335EBB36" w14:textId="77777777" w:rsidR="00A13E24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D6187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</w:t>
      </w:r>
      <w:r w:rsidR="00FF373E">
        <w:rPr>
          <w:rFonts w:ascii="Angsana New" w:hAnsi="Angsana New"/>
          <w:sz w:val="30"/>
          <w:szCs w:val="30"/>
          <w:cs/>
        </w:rPr>
        <w:t>นทรัพย์ที่อยู่ระหว่างการ</w:t>
      </w:r>
      <w:r w:rsidR="00D528CA">
        <w:rPr>
          <w:rFonts w:ascii="Angsana New" w:hAnsi="Angsana New" w:hint="cs"/>
          <w:sz w:val="30"/>
          <w:szCs w:val="30"/>
          <w:cs/>
        </w:rPr>
        <w:t>ก่อสร้างและ</w:t>
      </w:r>
      <w:r w:rsidRPr="006D6187">
        <w:rPr>
          <w:rFonts w:ascii="Angsana New" w:hAnsi="Angsana New"/>
          <w:sz w:val="30"/>
          <w:szCs w:val="30"/>
          <w:cs/>
        </w:rPr>
        <w:t>ติดตั้ง</w:t>
      </w:r>
    </w:p>
    <w:p w14:paraId="5440D8D0" w14:textId="77777777" w:rsidR="00284603" w:rsidRPr="00F14592" w:rsidRDefault="00284603" w:rsidP="00F14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eastAsia="Calibri" w:hAnsi="Angsana New"/>
          <w:sz w:val="24"/>
          <w:szCs w:val="24"/>
          <w:cs/>
        </w:rPr>
      </w:pPr>
    </w:p>
    <w:p w14:paraId="56CA875E" w14:textId="77777777" w:rsidR="00273DF8" w:rsidRDefault="00A13E24" w:rsidP="00483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D6187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</w:t>
      </w:r>
      <w:r w:rsidRPr="006D6187">
        <w:rPr>
          <w:rFonts w:ascii="Angsana New" w:hAnsi="Angsana New"/>
          <w:sz w:val="30"/>
          <w:szCs w:val="30"/>
        </w:rPr>
        <w:t xml:space="preserve">                </w:t>
      </w:r>
      <w:r w:rsidRPr="006D6187">
        <w:rPr>
          <w:rFonts w:ascii="Angsana New" w:hAnsi="Angsana New"/>
          <w:sz w:val="30"/>
          <w:szCs w:val="30"/>
          <w:cs/>
        </w:rPr>
        <w:t>ทุกสิ้นรอบปีบัญชี และปรับปรุงตามความเหมาะสม</w:t>
      </w:r>
    </w:p>
    <w:p w14:paraId="32B7F8E4" w14:textId="77777777" w:rsidR="005B4AD3" w:rsidRPr="00F14592" w:rsidRDefault="005B4AD3" w:rsidP="00F14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eastAsia="Calibri" w:hAnsi="Angsana New"/>
          <w:sz w:val="24"/>
          <w:szCs w:val="24"/>
        </w:rPr>
      </w:pPr>
    </w:p>
    <w:p w14:paraId="20A4D195" w14:textId="70A9B943" w:rsidR="00A13E24" w:rsidRPr="00434856" w:rsidRDefault="00713600" w:rsidP="00434856">
      <w:pPr>
        <w:pStyle w:val="Heading8"/>
        <w:spacing w:line="240" w:lineRule="auto"/>
        <w:ind w:left="567" w:right="0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>(ฌ</w:t>
      </w:r>
      <w:r w:rsidR="00A13E24"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A13E24"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สินทรัพย์ไม่มีตัวตน</w:t>
      </w:r>
    </w:p>
    <w:p w14:paraId="6E0904DD" w14:textId="77777777" w:rsidR="00A13E24" w:rsidRPr="00F14592" w:rsidRDefault="00A13E24" w:rsidP="00F14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eastAsia="Calibri" w:hAnsi="Angsana New"/>
          <w:sz w:val="24"/>
          <w:szCs w:val="24"/>
        </w:rPr>
      </w:pPr>
    </w:p>
    <w:p w14:paraId="6B0C73EA" w14:textId="77777777" w:rsidR="00A13E24" w:rsidRPr="005E4697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  <w:r w:rsidRPr="005E4697">
        <w:rPr>
          <w:rFonts w:ascii="Angsana New" w:eastAsia="Calibri" w:hAnsi="Angsana New" w:hint="cs"/>
          <w:i/>
          <w:iCs/>
          <w:sz w:val="30"/>
          <w:szCs w:val="30"/>
          <w:cs/>
        </w:rPr>
        <w:t>ใบอนุญาตให้ใช้คลื่นความถี่และประกอบกิจการโทรทัศน์</w:t>
      </w:r>
    </w:p>
    <w:p w14:paraId="57C7CBEC" w14:textId="77777777" w:rsidR="00A13E24" w:rsidRPr="00F14592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eastAsia="Calibri" w:hAnsi="Angsana New"/>
          <w:sz w:val="24"/>
          <w:szCs w:val="24"/>
        </w:rPr>
      </w:pPr>
    </w:p>
    <w:p w14:paraId="26E6F693" w14:textId="77777777" w:rsidR="002174C2" w:rsidRDefault="005E4697" w:rsidP="00FF3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 w:hint="cs"/>
          <w:sz w:val="30"/>
          <w:szCs w:val="30"/>
          <w:cs/>
        </w:rPr>
        <w:t>มูลค่าตามบัญชีของ</w:t>
      </w:r>
      <w:r w:rsidR="009D09AB" w:rsidRPr="005E4697">
        <w:rPr>
          <w:rFonts w:ascii="Angsana New" w:eastAsia="Calibri" w:hAnsi="Angsana New" w:hint="cs"/>
          <w:sz w:val="30"/>
          <w:szCs w:val="30"/>
          <w:cs/>
        </w:rPr>
        <w:t>ใบอนุญาตให้ใช้คลื่นความถ</w:t>
      </w:r>
      <w:r>
        <w:rPr>
          <w:rFonts w:ascii="Angsana New" w:eastAsia="Calibri" w:hAnsi="Angsana New" w:hint="cs"/>
          <w:sz w:val="30"/>
          <w:szCs w:val="30"/>
          <w:cs/>
        </w:rPr>
        <w:t>ี่และประกอบกิจการโทรทัศน์ ประกอบด้วย ต้นทุนทางตรงที่เกี่ยวข้องกับ</w:t>
      </w:r>
      <w:r w:rsidR="009D09AB" w:rsidRPr="005E4697">
        <w:rPr>
          <w:rFonts w:ascii="Angsana New" w:eastAsia="Calibri" w:hAnsi="Angsana New" w:hint="cs"/>
          <w:sz w:val="30"/>
          <w:szCs w:val="30"/>
          <w:cs/>
        </w:rPr>
        <w:t>การได้มาซึ่งใบอนุญาต</w:t>
      </w:r>
      <w:r>
        <w:rPr>
          <w:rFonts w:ascii="Angsana New" w:eastAsia="Calibri" w:hAnsi="Angsana New" w:hint="cs"/>
          <w:sz w:val="30"/>
          <w:szCs w:val="30"/>
          <w:cs/>
        </w:rPr>
        <w:t>ให้ใช้คลื่นความถี่และประกอบกิจการ</w:t>
      </w:r>
      <w:r w:rsidR="009D09AB" w:rsidRPr="005E4697">
        <w:rPr>
          <w:rFonts w:ascii="Angsana New" w:eastAsia="Calibri" w:hAnsi="Angsana New" w:hint="cs"/>
          <w:sz w:val="30"/>
          <w:szCs w:val="30"/>
          <w:cs/>
        </w:rPr>
        <w:t>โทรทัศน์ภาคพื้นดินในระบบดิจิตอล ประเภทบริการทางธุรกิจระดับชาติ ในหมวดหมู่ข่าวสารและส</w:t>
      </w:r>
      <w:r>
        <w:rPr>
          <w:rFonts w:ascii="Angsana New" w:eastAsia="Calibri" w:hAnsi="Angsana New" w:hint="cs"/>
          <w:sz w:val="30"/>
          <w:szCs w:val="30"/>
          <w:cs/>
        </w:rPr>
        <w:t>าระ และหมวดหมู่ทั่วไป</w:t>
      </w:r>
      <w:r w:rsidR="00B0261B">
        <w:rPr>
          <w:rFonts w:ascii="Angsana New" w:eastAsia="Calibri" w:hAnsi="Angsana New"/>
          <w:sz w:val="30"/>
          <w:szCs w:val="30"/>
        </w:rPr>
        <w:t xml:space="preserve"> </w:t>
      </w:r>
      <w:r w:rsidR="00D6736B">
        <w:rPr>
          <w:rFonts w:ascii="Angsana New" w:eastAsia="Calibri" w:hAnsi="Angsana New" w:hint="cs"/>
          <w:sz w:val="30"/>
          <w:szCs w:val="30"/>
          <w:cs/>
        </w:rPr>
        <w:t>แบบความคมชัดปกติ</w:t>
      </w:r>
      <w:r w:rsidR="002C6903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D6736B">
        <w:rPr>
          <w:rFonts w:ascii="Angsana New" w:eastAsia="Calibri" w:hAnsi="Angsana New" w:hint="cs"/>
          <w:sz w:val="30"/>
          <w:szCs w:val="30"/>
          <w:cs/>
        </w:rPr>
        <w:t xml:space="preserve">   </w:t>
      </w:r>
      <w:r>
        <w:rPr>
          <w:rFonts w:ascii="Angsana New" w:eastAsia="Calibri" w:hAnsi="Angsana New" w:hint="cs"/>
          <w:sz w:val="30"/>
          <w:szCs w:val="30"/>
          <w:cs/>
        </w:rPr>
        <w:t>แสดง</w:t>
      </w:r>
      <w:r w:rsidR="008D69A5" w:rsidRPr="005E4697">
        <w:rPr>
          <w:rFonts w:ascii="Angsana New" w:eastAsia="Calibri" w:hAnsi="Angsana New" w:hint="cs"/>
          <w:sz w:val="30"/>
          <w:szCs w:val="30"/>
          <w:cs/>
        </w:rPr>
        <w:t>มูลค่าเทียบเท่าเงินสด</w:t>
      </w:r>
      <w:r>
        <w:rPr>
          <w:rFonts w:ascii="Angsana New" w:eastAsia="Calibri" w:hAnsi="Angsana New" w:hint="cs"/>
          <w:sz w:val="30"/>
          <w:szCs w:val="30"/>
          <w:cs/>
        </w:rPr>
        <w:t>โดยวิธีคิดลดจำนวนเงินที่ต้องจ่า</w:t>
      </w:r>
      <w:r w:rsidR="00B0261B">
        <w:rPr>
          <w:rFonts w:ascii="Angsana New" w:eastAsia="Calibri" w:hAnsi="Angsana New" w:hint="cs"/>
          <w:sz w:val="30"/>
          <w:szCs w:val="30"/>
          <w:cs/>
        </w:rPr>
        <w:t>ยชำระเพื่อให้เป็นมูลค่าปัจจุบัน</w:t>
      </w:r>
      <w:r>
        <w:rPr>
          <w:rFonts w:ascii="Angsana New" w:eastAsia="Calibri" w:hAnsi="Angsana New" w:hint="cs"/>
          <w:sz w:val="30"/>
          <w:szCs w:val="30"/>
          <w:cs/>
        </w:rPr>
        <w:t>โดยใช้อัตราคิดลดตามท้องตลาด</w:t>
      </w:r>
      <w:r w:rsidR="00587C0F" w:rsidRPr="005E469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C84F1B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="009D09AB" w:rsidRPr="005E4697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</w:t>
      </w:r>
      <w:r w:rsidR="00C84F1B">
        <w:rPr>
          <w:rFonts w:ascii="Angsana New" w:hAnsi="Angsana New" w:hint="cs"/>
          <w:sz w:val="30"/>
          <w:szCs w:val="30"/>
          <w:cs/>
        </w:rPr>
        <w:t>ผล</w:t>
      </w:r>
      <w:r w:rsidR="009D09AB" w:rsidRPr="005E4697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9D09AB" w:rsidRPr="005E4697">
        <w:rPr>
          <w:rFonts w:ascii="Angsana New" w:hAnsi="Angsana New"/>
          <w:sz w:val="30"/>
          <w:szCs w:val="30"/>
        </w:rPr>
        <w:t xml:space="preserve"> </w:t>
      </w:r>
      <w:r w:rsidR="009D09AB" w:rsidRPr="005E4697">
        <w:rPr>
          <w:rFonts w:ascii="Angsana New" w:eastAsia="Calibri" w:hAnsi="Angsana New" w:hint="cs"/>
          <w:sz w:val="30"/>
          <w:szCs w:val="30"/>
          <w:cs/>
        </w:rPr>
        <w:t>ผลต่างระหว่างราคาเทียบเท่าเงินสดกับจำนวนเงินทั้งหมดที่ต้องจ่ายชำระ</w:t>
      </w:r>
      <w:r w:rsidR="002C6903">
        <w:rPr>
          <w:rFonts w:ascii="Angsana New" w:eastAsia="Calibri" w:hAnsi="Angsana New" w:hint="cs"/>
          <w:sz w:val="30"/>
          <w:szCs w:val="30"/>
          <w:cs/>
        </w:rPr>
        <w:t>บันทึก</w:t>
      </w:r>
      <w:r w:rsidR="009D09AB" w:rsidRPr="005E4697">
        <w:rPr>
          <w:rFonts w:ascii="Angsana New" w:eastAsia="Calibri" w:hAnsi="Angsana New" w:hint="cs"/>
          <w:sz w:val="30"/>
          <w:szCs w:val="30"/>
          <w:cs/>
        </w:rPr>
        <w:t>เป็น</w:t>
      </w:r>
      <w:r w:rsidR="002C6903">
        <w:rPr>
          <w:rFonts w:ascii="Angsana New" w:eastAsia="Calibri" w:hAnsi="Angsana New" w:hint="cs"/>
          <w:sz w:val="30"/>
          <w:szCs w:val="30"/>
          <w:cs/>
        </w:rPr>
        <w:t>ต้นทุนทางการเงินตลอดอายุ</w:t>
      </w:r>
      <w:r w:rsidR="00CE015F">
        <w:rPr>
          <w:rFonts w:ascii="Angsana New" w:eastAsia="Calibri" w:hAnsi="Angsana New" w:hint="cs"/>
          <w:sz w:val="30"/>
          <w:szCs w:val="30"/>
          <w:cs/>
        </w:rPr>
        <w:t>ของ</w:t>
      </w:r>
      <w:r w:rsidR="009D09AB" w:rsidRPr="005E4697">
        <w:rPr>
          <w:rFonts w:ascii="Angsana New" w:eastAsia="Calibri" w:hAnsi="Angsana New" w:hint="cs"/>
          <w:sz w:val="30"/>
          <w:szCs w:val="30"/>
          <w:cs/>
        </w:rPr>
        <w:t>การ</w:t>
      </w:r>
      <w:r w:rsidR="002C6903">
        <w:rPr>
          <w:rFonts w:ascii="Angsana New" w:eastAsia="Calibri" w:hAnsi="Angsana New" w:hint="cs"/>
          <w:sz w:val="30"/>
          <w:szCs w:val="30"/>
          <w:cs/>
        </w:rPr>
        <w:t>จ่าย</w:t>
      </w:r>
      <w:r w:rsidR="009D09AB" w:rsidRPr="005E4697">
        <w:rPr>
          <w:rFonts w:ascii="Angsana New" w:eastAsia="Calibri" w:hAnsi="Angsana New" w:hint="cs"/>
          <w:sz w:val="30"/>
          <w:szCs w:val="30"/>
          <w:cs/>
        </w:rPr>
        <w:t>ชำระค่าธรรมเนียม</w:t>
      </w:r>
      <w:r w:rsidR="009D09AB" w:rsidRPr="005E4697">
        <w:rPr>
          <w:rFonts w:ascii="Angsana New" w:eastAsia="Calibri" w:hAnsi="Angsana New" w:hint="cs"/>
          <w:sz w:val="30"/>
          <w:szCs w:val="30"/>
          <w:cs/>
        </w:rPr>
        <w:lastRenderedPageBreak/>
        <w:t>การได้รับใบอนุญาตให้ใช้คลื่นควา</w:t>
      </w:r>
      <w:r w:rsidR="0057441A">
        <w:rPr>
          <w:rFonts w:ascii="Angsana New" w:eastAsia="Calibri" w:hAnsi="Angsana New" w:hint="cs"/>
          <w:sz w:val="30"/>
          <w:szCs w:val="30"/>
          <w:cs/>
        </w:rPr>
        <w:t>มถี่และประกอบกิจการโทรทัศน์ สินทรัพย์จะ</w:t>
      </w:r>
      <w:r w:rsidR="00DD422B">
        <w:rPr>
          <w:rFonts w:ascii="Angsana New" w:eastAsia="Calibri" w:hAnsi="Angsana New" w:hint="cs"/>
          <w:sz w:val="30"/>
          <w:szCs w:val="30"/>
          <w:cs/>
        </w:rPr>
        <w:t>เริ่มตัดจำหน่าย</w:t>
      </w:r>
      <w:r w:rsidR="009D09AB" w:rsidRPr="005E4697">
        <w:rPr>
          <w:rFonts w:ascii="Angsana New" w:eastAsia="Calibri" w:hAnsi="Angsana New" w:hint="cs"/>
          <w:sz w:val="30"/>
          <w:szCs w:val="30"/>
          <w:cs/>
        </w:rPr>
        <w:t>เมื่อพร้อมที่จะให้บริการ</w:t>
      </w:r>
    </w:p>
    <w:p w14:paraId="0ACAA0D7" w14:textId="77777777" w:rsidR="00BB04B8" w:rsidRPr="00FF3445" w:rsidRDefault="00BB04B8" w:rsidP="00FF3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3BE3AD4B" w14:textId="77777777" w:rsidR="00A13E24" w:rsidRPr="00541F27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541F27">
        <w:rPr>
          <w:rFonts w:ascii="Angsana New" w:hAnsi="Angsana New" w:hint="cs"/>
          <w:i/>
          <w:iCs/>
          <w:sz w:val="30"/>
          <w:szCs w:val="30"/>
          <w:cs/>
        </w:rPr>
        <w:t>สินทรัพย์ไม่มีตัวตนอื่นๆ</w:t>
      </w:r>
    </w:p>
    <w:p w14:paraId="287BE479" w14:textId="77777777" w:rsidR="00A13E24" w:rsidRPr="00F14592" w:rsidRDefault="00A13E24" w:rsidP="00F14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14:paraId="33F8C1B6" w14:textId="77777777" w:rsidR="00A13E24" w:rsidRDefault="00A13E24" w:rsidP="009507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51822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>
        <w:rPr>
          <w:rFonts w:ascii="Angsana New" w:hAnsi="Angsana New" w:hint="cs"/>
          <w:sz w:val="30"/>
          <w:szCs w:val="30"/>
          <w:cs/>
        </w:rPr>
        <w:t>อื่นๆ</w:t>
      </w:r>
      <w:r w:rsidR="00444A45">
        <w:rPr>
          <w:rFonts w:ascii="Angsana New" w:hAnsi="Angsana New" w:hint="cs"/>
          <w:sz w:val="30"/>
          <w:szCs w:val="30"/>
          <w:cs/>
        </w:rPr>
        <w:t xml:space="preserve"> </w:t>
      </w:r>
      <w:r w:rsidRPr="00B51822">
        <w:rPr>
          <w:rFonts w:ascii="Angsana New" w:hAnsi="Angsana New"/>
          <w:sz w:val="30"/>
          <w:szCs w:val="30"/>
          <w:cs/>
        </w:rPr>
        <w:t>ที่กลุ่มบริษัทซื้อ</w:t>
      </w:r>
      <w:r w:rsidR="007F6FB2">
        <w:rPr>
          <w:rFonts w:ascii="Angsana New" w:hAnsi="Angsana New"/>
          <w:sz w:val="30"/>
          <w:szCs w:val="30"/>
          <w:cs/>
        </w:rPr>
        <w:t xml:space="preserve">มาและมีอายุการใช้งานจำกัด </w:t>
      </w:r>
      <w:r w:rsidR="007F6FB2" w:rsidRPr="007F6FB2">
        <w:rPr>
          <w:rFonts w:ascii="Angsana New" w:hAnsi="Angsana New"/>
          <w:sz w:val="30"/>
          <w:szCs w:val="30"/>
          <w:cs/>
        </w:rPr>
        <w:t>วัดมูลค่าด้วย</w:t>
      </w:r>
      <w:r w:rsidRPr="00B51822">
        <w:rPr>
          <w:rFonts w:ascii="Angsana New" w:hAnsi="Angsana New"/>
          <w:sz w:val="30"/>
          <w:szCs w:val="30"/>
          <w:cs/>
        </w:rPr>
        <w:t>รา</w:t>
      </w:r>
      <w:r w:rsidR="00444A45">
        <w:rPr>
          <w:rFonts w:ascii="Angsana New" w:hAnsi="Angsana New"/>
          <w:sz w:val="30"/>
          <w:szCs w:val="30"/>
          <w:cs/>
        </w:rPr>
        <w:t>คาทุนหักค่าตัดจำหน่ายสะสมและ</w:t>
      </w:r>
      <w:r w:rsidR="00C84F1B">
        <w:rPr>
          <w:rFonts w:ascii="Angsana New" w:hAnsi="Angsana New" w:hint="cs"/>
          <w:sz w:val="30"/>
          <w:szCs w:val="30"/>
          <w:cs/>
        </w:rPr>
        <w:t>ผล</w:t>
      </w:r>
      <w:r w:rsidRPr="00B51822">
        <w:rPr>
          <w:rFonts w:ascii="Angsana New" w:hAnsi="Angsana New"/>
          <w:sz w:val="30"/>
          <w:szCs w:val="30"/>
          <w:cs/>
        </w:rPr>
        <w:t>ขาดทุนจากการด้อยค่า</w:t>
      </w:r>
    </w:p>
    <w:p w14:paraId="692C2F18" w14:textId="77777777" w:rsidR="00BE0242" w:rsidRPr="00F14592" w:rsidRDefault="00BE0242" w:rsidP="00F14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14:paraId="5F178C99" w14:textId="77777777" w:rsidR="00A13E24" w:rsidRPr="00EB3936" w:rsidRDefault="00A13E24" w:rsidP="009507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EB3936">
        <w:rPr>
          <w:rFonts w:ascii="Angsana New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2579C477" w14:textId="77777777" w:rsidR="00A13E24" w:rsidRPr="00F14592" w:rsidRDefault="00A13E24" w:rsidP="00F14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14:paraId="4B72DEE0" w14:textId="77777777" w:rsidR="00A13E24" w:rsidRPr="00EB3936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EB3936">
        <w:rPr>
          <w:rFonts w:ascii="Angsana New" w:eastAsia="Calibri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ค่าใช้จ่ายอื่นรับรู้ในกำไรหรือขาดทุนเมื่อเกิดขึ้น</w:t>
      </w:r>
    </w:p>
    <w:p w14:paraId="10DD0275" w14:textId="77777777" w:rsidR="004B0478" w:rsidRPr="00F14592" w:rsidRDefault="004B0478" w:rsidP="00F14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14:paraId="09B3F622" w14:textId="77777777" w:rsidR="00A13E24" w:rsidRPr="00EB3936" w:rsidRDefault="00A13E24" w:rsidP="004B047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67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EB3936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57F62F98" w14:textId="77777777" w:rsidR="00A13E24" w:rsidRPr="00F14592" w:rsidRDefault="00A13E24" w:rsidP="00F14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14:paraId="1A8CD1BB" w14:textId="77777777" w:rsidR="00A13E24" w:rsidRPr="00EB3936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EB3936">
        <w:rPr>
          <w:rFonts w:ascii="Angsana New" w:hAnsi="Angsana New"/>
          <w:sz w:val="30"/>
          <w:szCs w:val="30"/>
          <w:cs/>
        </w:rPr>
        <w:t>ค่าตัดจำหน่ายคำนวณจาก</w:t>
      </w:r>
      <w:r w:rsidRPr="00EB3936">
        <w:rPr>
          <w:rFonts w:ascii="Angsana New" w:eastAsia="Calibri" w:hAnsi="Angsana New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2756C1E9" w14:textId="77777777" w:rsidR="00A13E24" w:rsidRPr="00F14592" w:rsidRDefault="00A13E24" w:rsidP="00F14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22"/>
          <w:szCs w:val="22"/>
          <w:cs/>
        </w:rPr>
      </w:pPr>
    </w:p>
    <w:p w14:paraId="4659CC5B" w14:textId="77777777" w:rsidR="00935716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B3936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</w:t>
      </w:r>
      <w:r w:rsidRPr="00EB3936">
        <w:rPr>
          <w:rFonts w:ascii="Angsana New" w:hAnsi="Angsana New"/>
          <w:sz w:val="30"/>
          <w:szCs w:val="30"/>
        </w:rPr>
        <w:t xml:space="preserve"> </w:t>
      </w:r>
    </w:p>
    <w:p w14:paraId="7E01882F" w14:textId="77777777" w:rsidR="00935716" w:rsidRPr="00F14592" w:rsidRDefault="00935716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14:paraId="753B29EA" w14:textId="77777777" w:rsidR="00A13E24" w:rsidRDefault="00A13E24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B3936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79C3EABE" w14:textId="77777777" w:rsidR="005B4AD3" w:rsidRPr="00F14592" w:rsidRDefault="005B4AD3" w:rsidP="00950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tbl>
      <w:tblPr>
        <w:tblW w:w="9288" w:type="dxa"/>
        <w:tblInd w:w="450" w:type="dxa"/>
        <w:tblLook w:val="0000" w:firstRow="0" w:lastRow="0" w:firstColumn="0" w:lastColumn="0" w:noHBand="0" w:noVBand="0"/>
      </w:tblPr>
      <w:tblGrid>
        <w:gridCol w:w="4338"/>
        <w:gridCol w:w="3240"/>
        <w:gridCol w:w="1710"/>
      </w:tblGrid>
      <w:tr w:rsidR="00A94320" w:rsidRPr="00B51822" w14:paraId="7D1C9B62" w14:textId="77777777" w:rsidTr="00351F24">
        <w:tc>
          <w:tcPr>
            <w:tcW w:w="4338" w:type="dxa"/>
          </w:tcPr>
          <w:p w14:paraId="6C117B39" w14:textId="77777777" w:rsidR="00A94320" w:rsidRPr="00B51822" w:rsidRDefault="00A94320" w:rsidP="00D93020">
            <w:pPr>
              <w:tabs>
                <w:tab w:val="clear" w:pos="454"/>
                <w:tab w:val="clear" w:pos="907"/>
                <w:tab w:val="left" w:pos="540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B51822">
              <w:rPr>
                <w:rFonts w:ascii="Angsana New" w:hAnsi="Angsana New"/>
                <w:sz w:val="30"/>
                <w:szCs w:val="30"/>
                <w:cs/>
              </w:rPr>
              <w:t>ใบอนุญาตให้ใช้คลื่นความถี่</w:t>
            </w:r>
            <w:r w:rsidRPr="00B51822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14:paraId="75B131D0" w14:textId="77777777" w:rsidR="00A94320" w:rsidRPr="00B51822" w:rsidRDefault="00A94320" w:rsidP="00A94320">
            <w:pPr>
              <w:tabs>
                <w:tab w:val="clear" w:pos="454"/>
                <w:tab w:val="clear" w:pos="907"/>
                <w:tab w:val="left" w:pos="-18"/>
                <w:tab w:val="left" w:pos="540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51822">
              <w:rPr>
                <w:rFonts w:ascii="Angsana New" w:hAnsi="Angsana New" w:hint="cs"/>
                <w:sz w:val="30"/>
                <w:szCs w:val="30"/>
                <w:cs/>
              </w:rPr>
              <w:t xml:space="preserve">   ประกอบกิจการโทรทัศน์</w:t>
            </w:r>
          </w:p>
        </w:tc>
        <w:tc>
          <w:tcPr>
            <w:tcW w:w="3240" w:type="dxa"/>
          </w:tcPr>
          <w:p w14:paraId="29D0FF5C" w14:textId="77777777" w:rsidR="0028242D" w:rsidRDefault="0028242D" w:rsidP="00A94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1E13D92" w14:textId="77777777" w:rsidR="00A94320" w:rsidRPr="00B51822" w:rsidRDefault="00A94320" w:rsidP="00A94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1822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710" w:type="dxa"/>
          </w:tcPr>
          <w:p w14:paraId="4903D903" w14:textId="77777777" w:rsidR="0028242D" w:rsidRDefault="0028242D" w:rsidP="00A94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rPr>
                <w:rFonts w:ascii="Angsana New" w:hAnsi="Angsana New"/>
                <w:sz w:val="30"/>
                <w:szCs w:val="30"/>
              </w:rPr>
            </w:pPr>
          </w:p>
          <w:p w14:paraId="33A9332A" w14:textId="77777777" w:rsidR="00A94320" w:rsidRPr="00B51822" w:rsidRDefault="00A94320" w:rsidP="00A94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rPr>
                <w:rFonts w:ascii="Angsana New" w:hAnsi="Angsana New"/>
                <w:sz w:val="30"/>
                <w:szCs w:val="30"/>
              </w:rPr>
            </w:pPr>
            <w:r w:rsidRPr="00B5182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94320" w:rsidRPr="00B51822" w14:paraId="5DC5ACB6" w14:textId="77777777" w:rsidTr="00351F24">
        <w:tc>
          <w:tcPr>
            <w:tcW w:w="4338" w:type="dxa"/>
          </w:tcPr>
          <w:p w14:paraId="4D820998" w14:textId="77777777" w:rsidR="00A94320" w:rsidRPr="00B51822" w:rsidRDefault="00A94320" w:rsidP="00351F24">
            <w:pPr>
              <w:tabs>
                <w:tab w:val="clear" w:pos="454"/>
                <w:tab w:val="clear" w:pos="907"/>
                <w:tab w:val="left" w:pos="540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B51822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โปรแกรมคอมพิวเตอร์และค่าลิขสิทธิ์</w:t>
            </w:r>
            <w:r>
              <w:rPr>
                <w:rFonts w:ascii="Angsana New" w:hAnsi="Angsana New"/>
                <w:sz w:val="30"/>
                <w:szCs w:val="30"/>
                <w:cs/>
              </w:rPr>
              <w:t>ซอฟ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ต์</w:t>
            </w:r>
            <w:r w:rsidRPr="00B51822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3240" w:type="dxa"/>
          </w:tcPr>
          <w:p w14:paraId="10B6E3F7" w14:textId="77777777" w:rsidR="00A94320" w:rsidRPr="00B51822" w:rsidRDefault="00A94320" w:rsidP="0085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85483F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sz w:val="30"/>
                <w:szCs w:val="30"/>
              </w:rPr>
              <w:t xml:space="preserve"> 5</w:t>
            </w:r>
          </w:p>
        </w:tc>
        <w:tc>
          <w:tcPr>
            <w:tcW w:w="1710" w:type="dxa"/>
          </w:tcPr>
          <w:p w14:paraId="535422BE" w14:textId="77777777" w:rsidR="00A94320" w:rsidRPr="00B51822" w:rsidRDefault="00A94320" w:rsidP="00A94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rPr>
                <w:rFonts w:ascii="Angsana New" w:hAnsi="Angsana New"/>
                <w:sz w:val="30"/>
                <w:szCs w:val="30"/>
              </w:rPr>
            </w:pPr>
            <w:r w:rsidRPr="00B5182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96DB1" w:rsidRPr="00B51822" w14:paraId="6C21AB62" w14:textId="77777777" w:rsidTr="00351F24">
        <w:tc>
          <w:tcPr>
            <w:tcW w:w="4338" w:type="dxa"/>
          </w:tcPr>
          <w:p w14:paraId="037FAC38" w14:textId="77777777" w:rsidR="00D96DB1" w:rsidRPr="00B51822" w:rsidRDefault="00D96DB1" w:rsidP="00D93020">
            <w:pPr>
              <w:tabs>
                <w:tab w:val="clear" w:pos="454"/>
                <w:tab w:val="clear" w:pos="907"/>
                <w:tab w:val="left" w:pos="540"/>
              </w:tabs>
              <w:spacing w:line="240" w:lineRule="auto"/>
              <w:ind w:left="-18" w:right="-43" w:firstLine="2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ค่าลิขสิทธิ์รายการ</w:t>
            </w:r>
          </w:p>
        </w:tc>
        <w:tc>
          <w:tcPr>
            <w:tcW w:w="3240" w:type="dxa"/>
          </w:tcPr>
          <w:p w14:paraId="53FE9B9C" w14:textId="77777777" w:rsidR="00D96DB1" w:rsidRPr="00B51822" w:rsidRDefault="00D96DB1" w:rsidP="00D9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710" w:type="dxa"/>
          </w:tcPr>
          <w:p w14:paraId="69A4A382" w14:textId="77777777" w:rsidR="00D96DB1" w:rsidRPr="00B51822" w:rsidRDefault="00D96DB1" w:rsidP="00D9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rPr>
                <w:rFonts w:ascii="Angsana New" w:hAnsi="Angsana New"/>
                <w:sz w:val="30"/>
                <w:szCs w:val="30"/>
              </w:rPr>
            </w:pPr>
            <w:r w:rsidRPr="00B5182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96DB1" w:rsidRPr="00B51822" w14:paraId="48E034B0" w14:textId="77777777" w:rsidTr="00351F24">
        <w:tc>
          <w:tcPr>
            <w:tcW w:w="4338" w:type="dxa"/>
          </w:tcPr>
          <w:p w14:paraId="62B8C3CA" w14:textId="77777777" w:rsidR="00D96DB1" w:rsidRPr="00B51822" w:rsidRDefault="00D96DB1" w:rsidP="00D93020">
            <w:pPr>
              <w:tabs>
                <w:tab w:val="clear" w:pos="454"/>
                <w:tab w:val="clear" w:pos="907"/>
                <w:tab w:val="left" w:pos="-18"/>
                <w:tab w:val="left" w:pos="540"/>
              </w:tabs>
              <w:spacing w:line="240" w:lineRule="auto"/>
              <w:ind w:right="-43" w:firstLine="9"/>
              <w:rPr>
                <w:rFonts w:ascii="Angsana New" w:hAnsi="Angsana New"/>
                <w:sz w:val="30"/>
                <w:szCs w:val="30"/>
                <w:cs/>
              </w:rPr>
            </w:pPr>
            <w:r w:rsidRPr="00B51822">
              <w:rPr>
                <w:rFonts w:ascii="Angsana New" w:hAnsi="Angsana New"/>
                <w:sz w:val="30"/>
                <w:szCs w:val="30"/>
                <w:cs/>
              </w:rPr>
              <w:t>ค่าลิขสิทธิ์หนังสือ</w:t>
            </w:r>
          </w:p>
        </w:tc>
        <w:tc>
          <w:tcPr>
            <w:tcW w:w="4950" w:type="dxa"/>
            <w:gridSpan w:val="2"/>
          </w:tcPr>
          <w:p w14:paraId="653BF984" w14:textId="77777777" w:rsidR="00D96DB1" w:rsidRPr="00B51822" w:rsidRDefault="00D96DB1" w:rsidP="00D9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51822">
              <w:rPr>
                <w:rFonts w:ascii="Angsana New" w:hAnsi="Angsana New"/>
                <w:sz w:val="30"/>
                <w:szCs w:val="30"/>
                <w:cs/>
              </w:rPr>
              <w:t>พิจารณาจากจำนวนเงินตัดจำหน่ายที่สูงกว่าระหว่</w:t>
            </w:r>
            <w:r>
              <w:rPr>
                <w:rFonts w:ascii="Angsana New" w:hAnsi="Angsana New"/>
                <w:sz w:val="30"/>
                <w:szCs w:val="30"/>
                <w:cs/>
              </w:rPr>
              <w:t>างวิธีเส้นตรงภายในระยะเวลาสาม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ถึงเจ็ด</w:t>
            </w:r>
            <w:r w:rsidRPr="00B51822">
              <w:rPr>
                <w:rFonts w:ascii="Angsana New" w:hAnsi="Angsana New"/>
                <w:sz w:val="30"/>
                <w:szCs w:val="30"/>
                <w:cs/>
              </w:rPr>
              <w:t>ปี และการคำนวณตามจำนวนเล่มของหนังสือที่พิมพ์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B51822">
              <w:rPr>
                <w:rFonts w:ascii="Angsana New" w:hAnsi="Angsana New"/>
                <w:sz w:val="30"/>
                <w:szCs w:val="30"/>
                <w:cs/>
              </w:rPr>
              <w:t>จำหน่ายได้ภายใต้สัญญาลิขสิทธิ์นั้นๆ</w:t>
            </w:r>
          </w:p>
        </w:tc>
      </w:tr>
      <w:tr w:rsidR="00D96DB1" w:rsidRPr="00B51822" w14:paraId="459E4678" w14:textId="77777777" w:rsidTr="00351F24">
        <w:tc>
          <w:tcPr>
            <w:tcW w:w="4338" w:type="dxa"/>
          </w:tcPr>
          <w:p w14:paraId="5C5227D1" w14:textId="77777777" w:rsidR="00D96DB1" w:rsidRPr="00B51822" w:rsidRDefault="00D96DB1" w:rsidP="00D96DB1">
            <w:pPr>
              <w:tabs>
                <w:tab w:val="clear" w:pos="454"/>
                <w:tab w:val="clear" w:pos="907"/>
                <w:tab w:val="left" w:pos="-18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51822">
              <w:rPr>
                <w:rFonts w:ascii="Angsana New" w:hAnsi="Angsana New"/>
                <w:sz w:val="30"/>
                <w:szCs w:val="30"/>
                <w:cs/>
              </w:rPr>
              <w:t>สิทธิ</w:t>
            </w:r>
            <w:r w:rsidRPr="00B51822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B51822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B51822">
              <w:rPr>
                <w:rFonts w:ascii="Angsana New" w:hAnsi="Angsana New" w:hint="cs"/>
                <w:sz w:val="30"/>
                <w:szCs w:val="30"/>
                <w:cs/>
              </w:rPr>
              <w:t>เผย</w:t>
            </w:r>
            <w:r w:rsidRPr="00B51822">
              <w:rPr>
                <w:rFonts w:ascii="Angsana New" w:hAnsi="Angsana New"/>
                <w:sz w:val="30"/>
                <w:szCs w:val="30"/>
                <w:cs/>
              </w:rPr>
              <w:t>แพร่ภาพ</w:t>
            </w:r>
          </w:p>
        </w:tc>
        <w:tc>
          <w:tcPr>
            <w:tcW w:w="4950" w:type="dxa"/>
            <w:gridSpan w:val="2"/>
          </w:tcPr>
          <w:p w14:paraId="56CE5BA2" w14:textId="77777777" w:rsidR="00D96DB1" w:rsidRPr="00B51822" w:rsidRDefault="00D96DB1" w:rsidP="00D9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ตัดจำหน่ายโดยวิธีเส้นตรง</w:t>
            </w:r>
            <w:r w:rsidRPr="00B51822">
              <w:rPr>
                <w:rFonts w:ascii="Angsana New" w:hAnsi="Angsana New" w:hint="cs"/>
                <w:sz w:val="30"/>
                <w:szCs w:val="30"/>
                <w:cs/>
              </w:rPr>
              <w:t>ตามระยะเวลาที่กำหนดในสัญญา</w:t>
            </w:r>
          </w:p>
        </w:tc>
      </w:tr>
      <w:tr w:rsidR="00D96DB1" w:rsidRPr="00B51822" w14:paraId="61493560" w14:textId="77777777" w:rsidTr="00351F24">
        <w:tc>
          <w:tcPr>
            <w:tcW w:w="4338" w:type="dxa"/>
          </w:tcPr>
          <w:p w14:paraId="640243A8" w14:textId="77777777" w:rsidR="00D96DB1" w:rsidRPr="00B51822" w:rsidRDefault="00D96DB1" w:rsidP="00D96DB1">
            <w:pPr>
              <w:tabs>
                <w:tab w:val="clear" w:pos="454"/>
                <w:tab w:val="clear" w:pos="907"/>
                <w:tab w:val="left" w:pos="-18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3240" w:type="dxa"/>
          </w:tcPr>
          <w:p w14:paraId="45EA6A9C" w14:textId="77777777" w:rsidR="00D96DB1" w:rsidRPr="00B51822" w:rsidRDefault="00D96DB1" w:rsidP="00D9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710" w:type="dxa"/>
          </w:tcPr>
          <w:p w14:paraId="4D08AFB3" w14:textId="77777777" w:rsidR="00D96DB1" w:rsidRPr="00B51822" w:rsidRDefault="00D96DB1" w:rsidP="00D9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50918B6D" w14:textId="77777777" w:rsidR="00444A45" w:rsidRPr="00F14592" w:rsidRDefault="00444A45" w:rsidP="00F14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14:paraId="236BECBE" w14:textId="2A738B9F" w:rsidR="00BB04B8" w:rsidRDefault="00444A45" w:rsidP="00BB0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EB3936">
        <w:rPr>
          <w:rFonts w:ascii="Angsana New" w:hAnsi="Angsana New" w:hint="cs"/>
          <w:sz w:val="30"/>
          <w:szCs w:val="30"/>
          <w:cs/>
        </w:rPr>
        <w:t>กลุ่มบริษัทไม่คิดค่าตัดจำหน่ายสำหรับโปรแกรมคอมพิวเตอร์</w:t>
      </w:r>
      <w:r w:rsidR="006802C1">
        <w:rPr>
          <w:rFonts w:ascii="Angsana New" w:hAnsi="Angsana New" w:hint="cs"/>
          <w:sz w:val="30"/>
          <w:szCs w:val="30"/>
          <w:cs/>
        </w:rPr>
        <w:t>ที่อยู่</w:t>
      </w:r>
      <w:r w:rsidRPr="00EB3936">
        <w:rPr>
          <w:rFonts w:ascii="Angsana New" w:hAnsi="Angsana New" w:hint="cs"/>
          <w:sz w:val="30"/>
          <w:szCs w:val="30"/>
          <w:cs/>
        </w:rPr>
        <w:t>ระหว่าง</w:t>
      </w:r>
      <w:r w:rsidR="006802C1">
        <w:rPr>
          <w:rFonts w:ascii="Angsana New" w:hAnsi="Angsana New" w:hint="cs"/>
          <w:sz w:val="30"/>
          <w:szCs w:val="30"/>
          <w:cs/>
        </w:rPr>
        <w:t>การ</w:t>
      </w:r>
      <w:r w:rsidRPr="00EB3936">
        <w:rPr>
          <w:rFonts w:ascii="Angsana New" w:hAnsi="Angsana New" w:hint="cs"/>
          <w:sz w:val="30"/>
          <w:szCs w:val="30"/>
          <w:cs/>
        </w:rPr>
        <w:t>ติดตั้ง</w:t>
      </w:r>
      <w:r w:rsidR="00BB04B8">
        <w:rPr>
          <w:rFonts w:ascii="Angsana New" w:hAnsi="Angsana New"/>
          <w:sz w:val="30"/>
          <w:szCs w:val="30"/>
          <w:cs/>
        </w:rPr>
        <w:br w:type="page"/>
      </w:r>
    </w:p>
    <w:p w14:paraId="209DFD48" w14:textId="0F3FF378" w:rsidR="005924A5" w:rsidRDefault="00A13E24" w:rsidP="008D69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B3936">
        <w:rPr>
          <w:rFonts w:ascii="Angsana New" w:hAnsi="Angsana New"/>
          <w:sz w:val="30"/>
          <w:szCs w:val="30"/>
          <w:cs/>
        </w:rPr>
        <w:lastRenderedPageBreak/>
        <w:t>วิธีการตัดจำหน่าย ระยะเวลาที่คาดว่าจะได้รับประโยชน์ และ</w:t>
      </w:r>
      <w:r w:rsidR="00935716">
        <w:rPr>
          <w:rFonts w:ascii="Angsana New" w:hAnsi="Angsana New" w:hint="cs"/>
          <w:sz w:val="30"/>
          <w:szCs w:val="30"/>
          <w:cs/>
        </w:rPr>
        <w:t xml:space="preserve"> </w:t>
      </w:r>
      <w:r w:rsidRPr="00EB3936">
        <w:rPr>
          <w:rFonts w:ascii="Angsana New" w:hAnsi="Angsana New"/>
          <w:sz w:val="30"/>
          <w:szCs w:val="30"/>
          <w:cs/>
        </w:rPr>
        <w:t>มูลค่าคงเหลือ</w:t>
      </w:r>
      <w:r w:rsidRPr="00EB3936">
        <w:rPr>
          <w:rFonts w:ascii="Angsana New" w:hAnsi="Angsana New"/>
          <w:sz w:val="30"/>
          <w:szCs w:val="30"/>
        </w:rPr>
        <w:t xml:space="preserve"> </w:t>
      </w:r>
      <w:r w:rsidRPr="00EB3936">
        <w:rPr>
          <w:rFonts w:ascii="Angsana New" w:hAnsi="Angsana New"/>
          <w:sz w:val="30"/>
          <w:szCs w:val="30"/>
          <w:cs/>
        </w:rPr>
        <w:t>จะได้รับการทบทวนทุกสิ้นรอบปีบัญชี และปรับปรุงตามความเหมาะสม</w:t>
      </w:r>
    </w:p>
    <w:p w14:paraId="2DC018D2" w14:textId="77777777" w:rsidR="00BB04B8" w:rsidRDefault="00BB04B8" w:rsidP="00BB04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6DB8F4C" w14:textId="77777777" w:rsidR="00A13E24" w:rsidRPr="00434856" w:rsidRDefault="00713600" w:rsidP="00434856">
      <w:pPr>
        <w:pStyle w:val="Heading8"/>
        <w:spacing w:line="240" w:lineRule="auto"/>
        <w:ind w:left="567" w:right="0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>(ญ</w:t>
      </w:r>
      <w:r w:rsidR="00A13E24"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A13E24" w:rsidRPr="00434856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A13E24"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</w:t>
      </w:r>
    </w:p>
    <w:p w14:paraId="60155B61" w14:textId="77777777" w:rsidR="00A13E24" w:rsidRPr="00EB3936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E5F9359" w14:textId="7904271B" w:rsidR="00A13E24" w:rsidRPr="00EB3936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B3936">
        <w:rPr>
          <w:rFonts w:ascii="Angsana New" w:hAnsi="Angsana New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 </w:t>
      </w:r>
      <w:r w:rsidRPr="00EB3936">
        <w:rPr>
          <w:rFonts w:ascii="Angsana New" w:hAnsi="Angsana New"/>
          <w:sz w:val="30"/>
          <w:szCs w:val="30"/>
        </w:rPr>
        <w:t xml:space="preserve">   </w:t>
      </w:r>
      <w:r w:rsidR="00AD5862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EB3936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 สำหรับสินทรัพย์ไม่มีตัวตนที่มีอายุ</w:t>
      </w:r>
      <w:r w:rsidR="00B86DF3">
        <w:rPr>
          <w:rFonts w:ascii="Angsana New" w:hAnsi="Angsana New"/>
          <w:sz w:val="30"/>
          <w:szCs w:val="30"/>
        </w:rPr>
        <w:t xml:space="preserve">   </w:t>
      </w:r>
      <w:r w:rsidR="00AD5862">
        <w:rPr>
          <w:rFonts w:ascii="Angsana New" w:hAnsi="Angsana New" w:hint="cs"/>
          <w:sz w:val="30"/>
          <w:szCs w:val="30"/>
          <w:cs/>
        </w:rPr>
        <w:t xml:space="preserve">                             </w:t>
      </w:r>
      <w:r w:rsidR="00B86DF3">
        <w:rPr>
          <w:rFonts w:ascii="Angsana New" w:hAnsi="Angsana New"/>
          <w:sz w:val="30"/>
          <w:szCs w:val="30"/>
        </w:rPr>
        <w:t xml:space="preserve">  </w:t>
      </w:r>
      <w:r w:rsidRPr="00EB3936">
        <w:rPr>
          <w:rFonts w:ascii="Angsana New" w:hAnsi="Angsana New"/>
          <w:sz w:val="30"/>
          <w:szCs w:val="30"/>
          <w:cs/>
        </w:rPr>
        <w:t>ก</w:t>
      </w:r>
      <w:r w:rsidR="00FB2440">
        <w:rPr>
          <w:rFonts w:ascii="Angsana New" w:hAnsi="Angsana New"/>
          <w:sz w:val="30"/>
          <w:szCs w:val="30"/>
          <w:cs/>
        </w:rPr>
        <w:t>ารให้ประโยชน์ไม่ทราบแน่นอน หรือ</w:t>
      </w:r>
      <w:r w:rsidR="00FB2440">
        <w:rPr>
          <w:rFonts w:ascii="Angsana New" w:hAnsi="Angsana New" w:hint="cs"/>
          <w:sz w:val="30"/>
          <w:szCs w:val="30"/>
          <w:cs/>
        </w:rPr>
        <w:t xml:space="preserve"> </w:t>
      </w:r>
      <w:r w:rsidRPr="00EB3936">
        <w:rPr>
          <w:rFonts w:ascii="Angsana New" w:hAnsi="Angsana New"/>
          <w:sz w:val="30"/>
          <w:szCs w:val="30"/>
          <w:cs/>
        </w:rPr>
        <w:t>ยังไม่พร้อมใช้งาน จะประมาณมูลค่าที่คาดว่าจะได้รับคืนทุกปี ในช่วงเวลาเดียวกัน</w:t>
      </w:r>
    </w:p>
    <w:p w14:paraId="23A48185" w14:textId="77777777" w:rsidR="00A13E24" w:rsidRPr="00EB3936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9098A07" w14:textId="77777777" w:rsidR="00D528CA" w:rsidRDefault="00A13E24" w:rsidP="00D528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B3936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</w:t>
      </w:r>
      <w:r w:rsidRPr="00EB3936">
        <w:rPr>
          <w:rFonts w:ascii="Angsana New" w:hAnsi="Angsana New"/>
          <w:sz w:val="30"/>
          <w:szCs w:val="30"/>
        </w:rPr>
        <w:t xml:space="preserve"> </w:t>
      </w:r>
      <w:r w:rsidRPr="00EB3936">
        <w:rPr>
          <w:rFonts w:ascii="Angsana New" w:hAnsi="Angsana New"/>
          <w:sz w:val="30"/>
          <w:szCs w:val="30"/>
          <w:cs/>
        </w:rPr>
        <w:t>เงินสดสูงกว่ามูลค่าที่จะได้รับคืน ขาดทุนจากการด้อยค่าบันทึกในกำไรหรือขาดทุน</w:t>
      </w:r>
      <w:r w:rsidRPr="00EB3936">
        <w:rPr>
          <w:rFonts w:ascii="Angsana New" w:hAnsi="Angsana New"/>
          <w:sz w:val="30"/>
          <w:szCs w:val="30"/>
        </w:rPr>
        <w:t xml:space="preserve"> </w:t>
      </w:r>
      <w:r w:rsidR="00D528CA" w:rsidRPr="00ED7762">
        <w:rPr>
          <w:rFonts w:ascii="Angsana New" w:hAnsi="Angsana New"/>
          <w:sz w:val="30"/>
          <w:szCs w:val="30"/>
          <w:cs/>
        </w:rPr>
        <w:t>เว้นแต่เมื่อมีการกลับรายการ</w:t>
      </w:r>
      <w:r w:rsidR="00D528CA" w:rsidRPr="00645BAD">
        <w:rPr>
          <w:rFonts w:ascii="Angsana New" w:hAnsi="Angsana New"/>
          <w:spacing w:val="-8"/>
          <w:sz w:val="30"/>
          <w:szCs w:val="30"/>
          <w:cs/>
        </w:rPr>
        <w:t>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</w:t>
      </w:r>
      <w:r w:rsidR="00D528CA" w:rsidRPr="00ED7762">
        <w:rPr>
          <w:rFonts w:ascii="Angsana New" w:hAnsi="Angsana New"/>
          <w:sz w:val="30"/>
          <w:szCs w:val="30"/>
          <w:cs/>
        </w:rPr>
        <w:t>ในกรณีนี้จะรับรู้ในส่วนของผู้ถือหุ้น</w:t>
      </w:r>
    </w:p>
    <w:p w14:paraId="7E013004" w14:textId="77777777" w:rsidR="00D96DB1" w:rsidRDefault="00D96DB1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E9C04DD" w14:textId="77777777" w:rsidR="00A13E24" w:rsidRPr="00EB3936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EB3936">
        <w:rPr>
          <w:rFonts w:ascii="Angsana New" w:hAnsi="Angsana New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ยอดขาดทุนซึ่งเคยบันทึกในส่วนของผู้ถือหุ้นจะถูกบันทึกในกำไรหรือขาดทุนโดยไม่ต้องปรับกับยอดสินทรัพย์ทางการเงิ</w:t>
      </w:r>
      <w:r w:rsidR="00141C2A">
        <w:rPr>
          <w:rFonts w:ascii="Angsana New" w:hAnsi="Angsana New"/>
          <w:sz w:val="30"/>
          <w:szCs w:val="30"/>
          <w:cs/>
        </w:rPr>
        <w:t>นดังกล่าว ยอดขาดทุนที่บันทึกใน</w:t>
      </w:r>
      <w:r w:rsidRPr="00EB3936">
        <w:rPr>
          <w:rFonts w:ascii="Angsana New" w:hAnsi="Angsana New"/>
          <w:sz w:val="30"/>
          <w:szCs w:val="30"/>
          <w:cs/>
        </w:rPr>
        <w:t>กำไร</w:t>
      </w:r>
      <w:r w:rsidR="00141C2A">
        <w:rPr>
          <w:rFonts w:ascii="Angsana New" w:hAnsi="Angsana New" w:hint="cs"/>
          <w:sz w:val="30"/>
          <w:szCs w:val="30"/>
          <w:cs/>
        </w:rPr>
        <w:t>หรือ</w:t>
      </w:r>
      <w:r w:rsidRPr="00EB3936">
        <w:rPr>
          <w:rFonts w:ascii="Angsana New" w:hAnsi="Angsana New"/>
          <w:sz w:val="30"/>
          <w:szCs w:val="30"/>
          <w:cs/>
        </w:rPr>
        <w:t>ขาดทุนเป็นผลต่างระหว่างราคาทุนที่ซื้อกับมูลค่ายุติธรรมในปัจจุบันของสินทรัพย์ หักขาดทุนจากการด้อยค่าของสินทรัพย์ทางการเงินนั้นๆ ซึ่งเคยรับรู้แล้วในกำไรหรือขาดทุน</w:t>
      </w:r>
    </w:p>
    <w:p w14:paraId="12734C0F" w14:textId="77777777" w:rsidR="00A13E24" w:rsidRPr="00EB3936" w:rsidRDefault="00A13E24" w:rsidP="00317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6C3990A5" w14:textId="77777777" w:rsidR="00A13E24" w:rsidRPr="00EB3936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EB3936">
        <w:rPr>
          <w:rFonts w:ascii="Angsana New" w:hAnsi="Angsana New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776F08CB" w14:textId="77777777" w:rsidR="00A13E24" w:rsidRPr="00EB3936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9B14183" w14:textId="77777777" w:rsidR="00CF38DB" w:rsidRPr="00EB3936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EB3936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202B42D7" w14:textId="77777777" w:rsidR="00EB3936" w:rsidRDefault="00EB3936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6AFFC83" w14:textId="77777777" w:rsidR="00A13E24" w:rsidRPr="002A4A3B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A4A3B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</w:t>
      </w:r>
      <w:r w:rsidR="00C014A1">
        <w:rPr>
          <w:rFonts w:ascii="Angsana New" w:hAnsi="Angsana New"/>
          <w:sz w:val="30"/>
          <w:szCs w:val="30"/>
          <w:cs/>
        </w:rPr>
        <w:t>เมินมูลค่าจากการใช้ของสินทรัพย์</w:t>
      </w:r>
      <w:r w:rsidRPr="002A4A3B">
        <w:rPr>
          <w:rFonts w:ascii="Angsana New" w:hAnsi="Angsana New"/>
          <w:sz w:val="30"/>
          <w:szCs w:val="30"/>
          <w:cs/>
        </w:rPr>
        <w:t xml:space="preserve">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20464C9A" w14:textId="77777777" w:rsidR="00F14592" w:rsidRDefault="00F14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5C46268" w14:textId="7A761D13" w:rsidR="00A13E24" w:rsidRPr="002A4A3B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2A4A3B">
        <w:rPr>
          <w:rFonts w:ascii="Angsana New" w:hAnsi="Angsana New"/>
          <w:i/>
          <w:iCs/>
          <w:sz w:val="30"/>
          <w:szCs w:val="30"/>
          <w:cs/>
        </w:rPr>
        <w:lastRenderedPageBreak/>
        <w:t>การกลับรายการด้อยค่า</w:t>
      </w:r>
    </w:p>
    <w:p w14:paraId="79FFFD8E" w14:textId="77777777" w:rsidR="00A13E24" w:rsidRPr="00C014A1" w:rsidRDefault="00A13E24" w:rsidP="009A7A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CAF1F41" w14:textId="3E733A61" w:rsidR="00E47307" w:rsidRDefault="00313689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และการเพิ่มขึ้นนั้นสัมพันธ์โดยตรงกับขาดทุนจากการด้อยค่าที่เคยรับรู้ในกำไรหรือขาดทุน ส่วน</w:t>
      </w:r>
      <w:r w:rsidRPr="002A4A3B">
        <w:rPr>
          <w:rFonts w:ascii="Angsana New" w:hAnsi="Angsana New"/>
          <w:sz w:val="30"/>
          <w:szCs w:val="30"/>
          <w:cs/>
        </w:rPr>
        <w:t>สิน</w:t>
      </w:r>
      <w:r w:rsidR="00BB04B8">
        <w:rPr>
          <w:rFonts w:ascii="Angsana New" w:hAnsi="Angsana New"/>
          <w:sz w:val="30"/>
          <w:szCs w:val="30"/>
          <w:cs/>
        </w:rPr>
        <w:t>ทรัพย์ทางการเงินที่เป็น</w:t>
      </w:r>
      <w:r w:rsidR="003A525F">
        <w:rPr>
          <w:rFonts w:ascii="Angsana New" w:hAnsi="Angsana New" w:hint="cs"/>
          <w:sz w:val="30"/>
          <w:szCs w:val="30"/>
          <w:cs/>
        </w:rPr>
        <w:t>ตราสารทุน</w:t>
      </w:r>
      <w:r w:rsidRPr="002A4A3B">
        <w:rPr>
          <w:rFonts w:ascii="Angsana New" w:hAnsi="Angsana New"/>
          <w:sz w:val="30"/>
          <w:szCs w:val="30"/>
          <w:cs/>
        </w:rPr>
        <w:t>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154EE565" w14:textId="77777777" w:rsidR="002C05DD" w:rsidRDefault="002C05DD" w:rsidP="003136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EC31302" w14:textId="77777777" w:rsidR="00A13E24" w:rsidRPr="002A4A3B" w:rsidRDefault="00A13E24" w:rsidP="003136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A4A3B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ขาดทุนจากการด้อยค่าของสินทรัพย์ที่ไม่ใช่สินทรัพย์ทางการเงินอื่นๆ ที่เคยรับรู้ใน</w:t>
      </w:r>
      <w:r w:rsidR="008616E3">
        <w:rPr>
          <w:rFonts w:ascii="Angsana New" w:hAnsi="Angsana New"/>
          <w:sz w:val="30"/>
          <w:szCs w:val="30"/>
          <w:cs/>
        </w:rPr>
        <w:t>งวด</w:t>
      </w:r>
      <w:r w:rsidR="00FB5D95">
        <w:rPr>
          <w:rFonts w:ascii="Angsana New" w:hAnsi="Angsana New"/>
          <w:sz w:val="30"/>
          <w:szCs w:val="30"/>
          <w:cs/>
        </w:rPr>
        <w:t>ก่อนจะถูกประเมิน</w:t>
      </w:r>
      <w:r w:rsidR="00FB5D95">
        <w:rPr>
          <w:rFonts w:ascii="Angsana New" w:hAnsi="Angsana New"/>
          <w:sz w:val="30"/>
          <w:szCs w:val="30"/>
        </w:rPr>
        <w:br/>
      </w:r>
      <w:r w:rsidRPr="002A4A3B">
        <w:rPr>
          <w:rFonts w:ascii="Angsana New" w:hAnsi="Angsana New"/>
          <w:sz w:val="30"/>
          <w:szCs w:val="30"/>
          <w:cs/>
        </w:rPr>
        <w:t>ณ ทุกวันที่ที่ออกรายงานว่ามีข</w:t>
      </w:r>
      <w:r w:rsidR="00C014A1">
        <w:rPr>
          <w:rFonts w:ascii="Angsana New" w:hAnsi="Angsana New"/>
          <w:sz w:val="30"/>
          <w:szCs w:val="30"/>
          <w:cs/>
        </w:rPr>
        <w:t>้อบ่งชี้เรื่องการด้อยค่าหรือไม่</w:t>
      </w:r>
      <w:r w:rsidRPr="002A4A3B">
        <w:rPr>
          <w:rFonts w:ascii="Angsana New" w:hAnsi="Angsana New"/>
          <w:sz w:val="30"/>
          <w:szCs w:val="30"/>
          <w:cs/>
        </w:rPr>
        <w:t xml:space="preserve"> ขาดทุนจากการด้อยค่าจะถูกกลับรายการ หากมี</w:t>
      </w:r>
      <w:r w:rsidR="00FB5D95">
        <w:rPr>
          <w:rFonts w:ascii="Angsana New" w:hAnsi="Angsana New"/>
          <w:sz w:val="30"/>
          <w:szCs w:val="30"/>
        </w:rPr>
        <w:br/>
      </w:r>
      <w:r w:rsidRPr="002A4A3B">
        <w:rPr>
          <w:rFonts w:ascii="Angsana New" w:hAnsi="Angsana New"/>
          <w:sz w:val="30"/>
          <w:szCs w:val="30"/>
          <w:cs/>
        </w:rPr>
        <w:t>การเปลี่ยนแปลงประมาณการที่ใช้ในการคำนวณมูลค่าที่คาดว่าจะได้</w:t>
      </w:r>
      <w:r w:rsidR="00C014A1">
        <w:rPr>
          <w:rFonts w:ascii="Angsana New" w:hAnsi="Angsana New"/>
          <w:sz w:val="30"/>
          <w:szCs w:val="30"/>
          <w:cs/>
        </w:rPr>
        <w:t>รับคืน</w:t>
      </w:r>
      <w:r w:rsidRPr="002A4A3B">
        <w:rPr>
          <w:rFonts w:ascii="Angsana New" w:hAnsi="Angsana New"/>
          <w:sz w:val="30"/>
          <w:szCs w:val="30"/>
          <w:cs/>
        </w:rPr>
        <w:t xml:space="preserve">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</w:t>
      </w:r>
      <w:r w:rsidR="00FB5D95">
        <w:rPr>
          <w:rFonts w:ascii="Angsana New" w:hAnsi="Angsana New"/>
          <w:sz w:val="30"/>
          <w:szCs w:val="30"/>
        </w:rPr>
        <w:br/>
      </w:r>
      <w:r w:rsidRPr="002A4A3B">
        <w:rPr>
          <w:rFonts w:ascii="Angsana New" w:hAnsi="Angsana New"/>
          <w:sz w:val="30"/>
          <w:szCs w:val="30"/>
          <w:cs/>
        </w:rPr>
        <w:t>ค่าตัดจำหน่าย เสมือนหนึ่งไม่เคยมีการบันทึกขาดทุนจากการด้อยค่ามาก่อน</w:t>
      </w:r>
    </w:p>
    <w:p w14:paraId="6CBCF9DB" w14:textId="77777777" w:rsidR="004B0478" w:rsidRPr="00F14592" w:rsidRDefault="004B0478" w:rsidP="00F145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7320778D" w14:textId="77777777" w:rsidR="00A13E24" w:rsidRPr="00317161" w:rsidRDefault="00713600" w:rsidP="00434856">
      <w:pPr>
        <w:pStyle w:val="Heading8"/>
        <w:spacing w:line="240" w:lineRule="auto"/>
        <w:ind w:left="567" w:right="0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>(ฎ</w:t>
      </w:r>
      <w:r w:rsidR="00A13E24"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A13E24" w:rsidRPr="00434856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A13E24"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หนี้สินที่มีภาระดอกเบี้ย</w:t>
      </w:r>
    </w:p>
    <w:p w14:paraId="3F9741FA" w14:textId="77777777" w:rsidR="00A13E24" w:rsidRPr="002A4A3B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28CAE113" w14:textId="77777777" w:rsidR="00141C2A" w:rsidRDefault="005062D9" w:rsidP="00E473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5373C">
        <w:rPr>
          <w:rFonts w:ascii="Angsana New" w:hAnsi="Angsana New"/>
          <w:sz w:val="30"/>
          <w:szCs w:val="30"/>
          <w:cs/>
        </w:rPr>
        <w:t>หนี้สินที่มีภาระดอกเบี้ยบันทึกเริ่มแรกในมูลค่ายุติธรรมหักค่าใช้จ่ายที่เกี่ยวกับการเกิดหนี้สิน ภายหลังจากการบันทึกหนี้สินที่มีภาระดอกเบี้ยจะบันทึกต่อมาโดยวิธีราคาทุนตัดจำหน่าย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ผลต่างระหว่างยอดหนี้เริ่มแรกและยอดหนี้เมื่อครบกำหนด</w:t>
      </w:r>
      <w:r w:rsidR="006802C1">
        <w:rPr>
          <w:rFonts w:ascii="Angsana New" w:hAnsi="Angsana New" w:hint="cs"/>
          <w:sz w:val="30"/>
          <w:szCs w:val="30"/>
          <w:cs/>
        </w:rPr>
        <w:t>ไถ่ถอน</w:t>
      </w:r>
      <w:r w:rsidRPr="0085373C">
        <w:rPr>
          <w:rFonts w:ascii="Angsana New" w:hAnsi="Angsana New"/>
          <w:sz w:val="30"/>
          <w:szCs w:val="30"/>
          <w:cs/>
        </w:rPr>
        <w:t>จะบันทึกในกำไรหรือขาดทุนตลอดอายุการกู้ยืมโดยใช้วิธีอัตราดอกเบี้ยที่แท้จริง</w:t>
      </w:r>
    </w:p>
    <w:p w14:paraId="0A2953CC" w14:textId="77777777" w:rsidR="00141C2A" w:rsidRPr="008A71D0" w:rsidRDefault="00141C2A" w:rsidP="00E473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6E806DEE" w14:textId="77777777" w:rsidR="00A13E24" w:rsidRPr="00434856" w:rsidRDefault="00713600" w:rsidP="00434856">
      <w:pPr>
        <w:pStyle w:val="Heading8"/>
        <w:spacing w:line="240" w:lineRule="auto"/>
        <w:ind w:left="567" w:right="0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>(ฏ</w:t>
      </w:r>
      <w:r w:rsidR="00A13E24"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A13E24" w:rsidRPr="00434856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A13E24"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เจ้าหนี้การค้าและเจ้าหนี้</w:t>
      </w:r>
      <w:r w:rsidR="00C86095" w:rsidRPr="0043485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</w:t>
      </w:r>
      <w:r w:rsidR="00A13E24"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>อื่น</w:t>
      </w:r>
    </w:p>
    <w:p w14:paraId="500645D6" w14:textId="77777777" w:rsidR="00A13E24" w:rsidRPr="008F0AF6" w:rsidRDefault="00A13E24" w:rsidP="003E7159">
      <w:pPr>
        <w:pStyle w:val="AccPolicyHeading"/>
      </w:pPr>
    </w:p>
    <w:p w14:paraId="1BB1FEAF" w14:textId="77777777" w:rsidR="00A13E24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2A4A3B">
        <w:rPr>
          <w:rFonts w:ascii="Angsana New" w:hAnsi="Angsana New"/>
          <w:sz w:val="30"/>
          <w:szCs w:val="30"/>
          <w:cs/>
        </w:rPr>
        <w:t>เจ้าหนี้การค้าและเจ้าหนี้</w:t>
      </w:r>
      <w:r w:rsidR="00C86095">
        <w:rPr>
          <w:rFonts w:ascii="Angsana New" w:hAnsi="Angsana New" w:hint="cs"/>
          <w:sz w:val="30"/>
          <w:szCs w:val="30"/>
          <w:cs/>
        </w:rPr>
        <w:t>หมุนเวียน</w:t>
      </w:r>
      <w:r w:rsidRPr="002A4A3B">
        <w:rPr>
          <w:rFonts w:ascii="Angsana New" w:hAnsi="Angsana New"/>
          <w:sz w:val="30"/>
          <w:szCs w:val="30"/>
          <w:cs/>
        </w:rPr>
        <w:t>อื่นแสดงในราคาทุน</w:t>
      </w:r>
    </w:p>
    <w:p w14:paraId="16842E2F" w14:textId="77777777" w:rsidR="004832CA" w:rsidRPr="002A4A3B" w:rsidRDefault="004832CA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7EC73CC" w14:textId="77777777" w:rsidR="00A13E24" w:rsidRPr="00434856" w:rsidRDefault="00713600" w:rsidP="00434856">
      <w:pPr>
        <w:pStyle w:val="Heading8"/>
        <w:spacing w:line="240" w:lineRule="auto"/>
        <w:ind w:left="567" w:right="0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>(ฐ</w:t>
      </w:r>
      <w:r w:rsidR="00A13E24"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A13E24" w:rsidRPr="00434856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A13E24" w:rsidRPr="00434856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A13E24"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7523582F" w14:textId="77777777" w:rsidR="00A13E24" w:rsidRPr="008F0AF6" w:rsidRDefault="00A13E24" w:rsidP="005924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  <w:r w:rsidRPr="002A4A3B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14:paraId="67FB05AC" w14:textId="77777777" w:rsidR="005924A5" w:rsidRPr="005924A5" w:rsidRDefault="005924A5" w:rsidP="00D52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5924A5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24158867" w14:textId="77777777" w:rsidR="005924A5" w:rsidRPr="00911C6C" w:rsidRDefault="005924A5" w:rsidP="00592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</w:p>
    <w:p w14:paraId="691EA6FD" w14:textId="77777777" w:rsidR="005924A5" w:rsidRPr="005924A5" w:rsidRDefault="005924A5" w:rsidP="00592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5924A5">
        <w:rPr>
          <w:rFonts w:ascii="Angsana New" w:hAnsi="Angsana New"/>
          <w:i/>
          <w:sz w:val="30"/>
          <w:szCs w:val="30"/>
          <w:cs/>
        </w:rPr>
        <w:t xml:space="preserve"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14:paraId="57F9345D" w14:textId="77777777" w:rsidR="00EB3936" w:rsidRDefault="00EB3936" w:rsidP="00592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</w:p>
    <w:p w14:paraId="4D4599DA" w14:textId="77777777" w:rsidR="00F14592" w:rsidRDefault="00F14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  <w:cs/>
        </w:rPr>
      </w:pPr>
      <w:r>
        <w:rPr>
          <w:rFonts w:ascii="Angsana New" w:hAnsi="Angsana New"/>
          <w:iCs/>
          <w:sz w:val="30"/>
          <w:szCs w:val="30"/>
          <w:cs/>
        </w:rPr>
        <w:br w:type="page"/>
      </w:r>
    </w:p>
    <w:p w14:paraId="0E5AC8AD" w14:textId="35D1D0D7" w:rsidR="005924A5" w:rsidRPr="005924A5" w:rsidRDefault="005924A5" w:rsidP="00592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5924A5">
        <w:rPr>
          <w:rFonts w:ascii="Angsana New" w:hAnsi="Angsana New"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4BD1561C" w14:textId="77777777" w:rsidR="005924A5" w:rsidRPr="00911C6C" w:rsidRDefault="005924A5" w:rsidP="00592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sz w:val="30"/>
          <w:szCs w:val="30"/>
        </w:rPr>
      </w:pPr>
    </w:p>
    <w:p w14:paraId="38E15207" w14:textId="77777777" w:rsidR="005924A5" w:rsidRPr="005924A5" w:rsidRDefault="005924A5" w:rsidP="00592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sz w:val="30"/>
          <w:szCs w:val="30"/>
        </w:rPr>
      </w:pPr>
      <w:r w:rsidRPr="005924A5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Pr="005924A5">
        <w:rPr>
          <w:rFonts w:ascii="Angsana New" w:hAnsi="Angsana New" w:hint="cs"/>
          <w:i/>
          <w:sz w:val="30"/>
          <w:szCs w:val="30"/>
          <w:cs/>
        </w:rPr>
        <w:t>งวด</w:t>
      </w:r>
      <w:r w:rsidR="00C014A1">
        <w:rPr>
          <w:rFonts w:ascii="Angsana New" w:hAnsi="Angsana New"/>
          <w:i/>
          <w:sz w:val="30"/>
          <w:szCs w:val="30"/>
          <w:cs/>
        </w:rPr>
        <w:t xml:space="preserve">ปัจจุบันและงวดก่อนๆ </w:t>
      </w:r>
      <w:r w:rsidRPr="005924A5">
        <w:rPr>
          <w:rFonts w:ascii="Angsana New" w:hAnsi="Angsana New"/>
          <w:i/>
          <w:sz w:val="30"/>
          <w:szCs w:val="30"/>
          <w:cs/>
        </w:rPr>
        <w:t>ผลประโยชน์ดังกล่าวได้มีการคิดลดกระแสเงิน</w:t>
      </w:r>
      <w:r w:rsidRPr="005924A5">
        <w:rPr>
          <w:rFonts w:ascii="Angsana New" w:hAnsi="Angsana New" w:hint="cs"/>
          <w:i/>
          <w:sz w:val="30"/>
          <w:szCs w:val="30"/>
          <w:cs/>
        </w:rPr>
        <w:t>ส</w:t>
      </w:r>
      <w:r w:rsidRPr="005924A5">
        <w:rPr>
          <w:rFonts w:ascii="Angsana New" w:hAnsi="Angsana New"/>
          <w:i/>
          <w:sz w:val="30"/>
          <w:szCs w:val="30"/>
          <w:cs/>
        </w:rPr>
        <w:t>ดเพื่อให้เป็นมูลค่าปัจจุบัน</w:t>
      </w:r>
    </w:p>
    <w:p w14:paraId="3714B8ED" w14:textId="77777777" w:rsidR="005924A5" w:rsidRPr="00911C6C" w:rsidRDefault="005924A5" w:rsidP="00592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sz w:val="30"/>
          <w:szCs w:val="30"/>
        </w:rPr>
      </w:pPr>
    </w:p>
    <w:p w14:paraId="31072288" w14:textId="77777777" w:rsidR="005924A5" w:rsidRDefault="005924A5" w:rsidP="00592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sz w:val="30"/>
          <w:szCs w:val="30"/>
        </w:rPr>
      </w:pPr>
      <w:r w:rsidRPr="005924A5">
        <w:rPr>
          <w:rFonts w:ascii="Angsana New" w:hAnsi="Angsana New"/>
          <w:i/>
          <w:sz w:val="30"/>
          <w:szCs w:val="30"/>
          <w:cs/>
        </w:rPr>
        <w:t>การคำนวณ</w:t>
      </w:r>
      <w:r w:rsidRPr="005924A5">
        <w:rPr>
          <w:rFonts w:ascii="Angsana New" w:hAnsi="Angsana New" w:hint="cs"/>
          <w:i/>
          <w:sz w:val="30"/>
          <w:szCs w:val="30"/>
          <w:cs/>
        </w:rPr>
        <w:t>ภาระผูกพันของโครงการผลประโยชน์ที่กำหนดไว้</w:t>
      </w:r>
      <w:r w:rsidRPr="005924A5">
        <w:rPr>
          <w:rFonts w:ascii="Angsana New" w:hAnsi="Angsana New"/>
          <w:i/>
          <w:sz w:val="30"/>
          <w:szCs w:val="30"/>
          <w:cs/>
        </w:rPr>
        <w:t>นั้นจัดทำโดยนักคณิตศาสตร์ประกันภัยที่ได้รับอนุญาต โดยวิธีคิดลดแต่ละหน่วยที่ประมาณการไว้</w:t>
      </w:r>
      <w:r w:rsidRPr="005924A5">
        <w:rPr>
          <w:rFonts w:ascii="Angsana New" w:hAnsi="Angsana New" w:hint="cs"/>
          <w:i/>
          <w:sz w:val="30"/>
          <w:szCs w:val="30"/>
          <w:cs/>
        </w:rPr>
        <w:t xml:space="preserve">  </w:t>
      </w:r>
    </w:p>
    <w:p w14:paraId="79C48B5A" w14:textId="77777777" w:rsidR="002B473A" w:rsidRPr="00F14592" w:rsidRDefault="002B473A" w:rsidP="00F14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0422F4A2" w14:textId="4294221F" w:rsidR="008A71D0" w:rsidRDefault="005924A5" w:rsidP="005924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sz w:val="30"/>
          <w:szCs w:val="30"/>
          <w:cs/>
        </w:rPr>
      </w:pPr>
      <w:r w:rsidRPr="009A7A17">
        <w:rPr>
          <w:rFonts w:ascii="Angsana New" w:hAnsi="Angsana New" w:hint="cs"/>
          <w:i/>
          <w:sz w:val="30"/>
          <w:szCs w:val="30"/>
          <w:cs/>
        </w:rPr>
        <w:t>ใน</w:t>
      </w:r>
      <w:r w:rsidRPr="009A7A17">
        <w:rPr>
          <w:rFonts w:ascii="Angsana New" w:hAnsi="Angsana New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9A7A17">
        <w:rPr>
          <w:rFonts w:ascii="Angsana New" w:hAnsi="Angsana New"/>
          <w:i/>
          <w:sz w:val="30"/>
          <w:szCs w:val="30"/>
        </w:rPr>
        <w:t xml:space="preserve"> </w:t>
      </w:r>
      <w:r w:rsidRPr="009A7A17">
        <w:rPr>
          <w:rFonts w:ascii="Angsana New" w:hAnsi="Angsana New"/>
          <w:i/>
          <w:sz w:val="30"/>
          <w:szCs w:val="30"/>
          <w:cs/>
        </w:rPr>
        <w:t>กำไร</w:t>
      </w:r>
      <w:r w:rsidRPr="009A7A17">
        <w:rPr>
          <w:rFonts w:ascii="Angsana New" w:hAnsi="Angsana New" w:hint="cs"/>
          <w:i/>
          <w:sz w:val="30"/>
          <w:szCs w:val="30"/>
          <w:cs/>
        </w:rPr>
        <w:t>หรือ</w:t>
      </w:r>
      <w:r w:rsidRPr="009A7A17">
        <w:rPr>
          <w:rFonts w:ascii="Angsana New" w:hAnsi="Angsana New"/>
          <w:i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9A7A17">
        <w:rPr>
          <w:rFonts w:ascii="Angsana New" w:hAnsi="Angsana New" w:hint="cs"/>
          <w:i/>
          <w:sz w:val="30"/>
          <w:szCs w:val="30"/>
          <w:cs/>
        </w:rPr>
        <w:t>จะถูก</w:t>
      </w:r>
      <w:r w:rsidRPr="009A7A17">
        <w:rPr>
          <w:rFonts w:ascii="Angsana New" w:hAnsi="Angsana New"/>
          <w:i/>
          <w:sz w:val="30"/>
          <w:szCs w:val="30"/>
          <w:cs/>
        </w:rPr>
        <w:t>รับรู้รายการในกำไรขาดทุนเบ็ดเสร็จอื่น</w:t>
      </w:r>
      <w:r w:rsidRPr="009A7A17">
        <w:rPr>
          <w:rFonts w:ascii="Angsana New" w:hAnsi="Angsana New" w:hint="cs"/>
          <w:i/>
          <w:sz w:val="30"/>
          <w:szCs w:val="30"/>
          <w:cs/>
        </w:rPr>
        <w:t>ทันที</w:t>
      </w:r>
      <w:r w:rsidRPr="009A7A17">
        <w:rPr>
          <w:rFonts w:ascii="Angsana New" w:hAnsi="Angsana New"/>
          <w:i/>
          <w:sz w:val="30"/>
          <w:szCs w:val="30"/>
        </w:rPr>
        <w:t xml:space="preserve"> </w:t>
      </w:r>
      <w:r w:rsidRPr="009A7A17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9A7A17">
        <w:rPr>
          <w:rFonts w:ascii="Angsana New" w:hAnsi="Angsana New"/>
          <w:i/>
          <w:sz w:val="30"/>
          <w:szCs w:val="30"/>
          <w:cs/>
        </w:rPr>
        <w:t>กำหนดดอกเบี้ยจ่าย</w:t>
      </w:r>
      <w:r w:rsidRPr="009A7A17">
        <w:rPr>
          <w:rFonts w:ascii="Angsana New" w:hAnsi="Angsana New" w:hint="cs"/>
          <w:i/>
          <w:sz w:val="30"/>
          <w:szCs w:val="30"/>
          <w:cs/>
        </w:rPr>
        <w:t>ของ</w:t>
      </w:r>
      <w:r w:rsidRPr="009A7A17">
        <w:rPr>
          <w:rFonts w:ascii="Angsana New" w:hAnsi="Angsana New"/>
          <w:i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="00FB5D95" w:rsidRPr="00FB5D95">
        <w:rPr>
          <w:rFonts w:ascii="Angsana New" w:hAnsi="Angsana New"/>
          <w:iCs/>
          <w:sz w:val="30"/>
          <w:szCs w:val="30"/>
        </w:rPr>
        <w:t xml:space="preserve"> </w:t>
      </w:r>
      <w:r w:rsidR="00FC2522">
        <w:rPr>
          <w:rFonts w:ascii="Angsana New" w:hAnsi="Angsana New"/>
          <w:i/>
          <w:sz w:val="30"/>
          <w:szCs w:val="30"/>
          <w:cs/>
        </w:rPr>
        <w:t>ณ</w:t>
      </w:r>
      <w:r w:rsidR="00FC2522" w:rsidRPr="00FB5D95">
        <w:rPr>
          <w:rFonts w:ascii="Angsana New" w:hAnsi="Angsana New"/>
          <w:iCs/>
          <w:sz w:val="30"/>
          <w:szCs w:val="30"/>
        </w:rPr>
        <w:t xml:space="preserve"> </w:t>
      </w:r>
      <w:r w:rsidR="005357A7">
        <w:rPr>
          <w:rFonts w:ascii="Angsana New" w:hAnsi="Angsana New"/>
          <w:iCs/>
          <w:sz w:val="30"/>
          <w:szCs w:val="30"/>
        </w:rPr>
        <w:t xml:space="preserve">    </w:t>
      </w:r>
      <w:r w:rsidRPr="009A7A17">
        <w:rPr>
          <w:rFonts w:ascii="Angsana New" w:hAnsi="Angsana New"/>
          <w:i/>
          <w:sz w:val="30"/>
          <w:szCs w:val="30"/>
          <w:cs/>
        </w:rPr>
        <w:t>ต้นปี โดยคำนึงถึงการเปลี่ยนแปลงใดๆ</w:t>
      </w:r>
      <w:r w:rsidRPr="009A7A17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9A7A17">
        <w:rPr>
          <w:rFonts w:ascii="Angsana New" w:hAnsi="Angsana New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</w:t>
      </w:r>
      <w:r w:rsidR="00FC2522">
        <w:rPr>
          <w:rFonts w:ascii="Angsana New" w:hAnsi="Angsana New"/>
          <w:i/>
          <w:sz w:val="30"/>
          <w:szCs w:val="30"/>
        </w:rPr>
        <w:t xml:space="preserve"> </w:t>
      </w:r>
      <w:r w:rsidRPr="00FC2522">
        <w:rPr>
          <w:rFonts w:ascii="Angsana New" w:hAnsi="Angsana New"/>
          <w:i/>
          <w:spacing w:val="-6"/>
          <w:sz w:val="30"/>
          <w:szCs w:val="30"/>
          <w:cs/>
        </w:rPr>
        <w:t>และการจ่ายชำระผลประโยชน์ ดอกเบี้ยจ่ายสุทธิและค่าใช้จ่ายอื่นๆ</w:t>
      </w:r>
      <w:r w:rsidRPr="00FC2522">
        <w:rPr>
          <w:rFonts w:ascii="Angsana New" w:hAnsi="Angsana New" w:hint="cs"/>
          <w:i/>
          <w:spacing w:val="-6"/>
          <w:sz w:val="30"/>
          <w:szCs w:val="30"/>
          <w:cs/>
        </w:rPr>
        <w:t xml:space="preserve"> </w:t>
      </w:r>
      <w:r w:rsidRPr="00FC2522">
        <w:rPr>
          <w:rFonts w:ascii="Angsana New" w:hAnsi="Angsana New"/>
          <w:i/>
          <w:spacing w:val="-6"/>
          <w:sz w:val="30"/>
          <w:szCs w:val="30"/>
          <w:cs/>
        </w:rPr>
        <w:t>ที่เกี่ยวข้องกับโครงการผลประโยชน์รับรู้รายการ</w:t>
      </w:r>
      <w:r w:rsidRPr="009A7A17">
        <w:rPr>
          <w:rFonts w:ascii="Angsana New" w:hAnsi="Angsana New"/>
          <w:i/>
          <w:sz w:val="30"/>
          <w:szCs w:val="30"/>
          <w:cs/>
        </w:rPr>
        <w:t>ในกำไรหรือขาดทุน</w:t>
      </w:r>
      <w:r w:rsidR="00436037">
        <w:rPr>
          <w:rFonts w:ascii="Angsana New" w:hAnsi="Angsana New" w:hint="cs"/>
          <w:i/>
          <w:sz w:val="30"/>
          <w:szCs w:val="30"/>
          <w:cs/>
        </w:rPr>
        <w:t xml:space="preserve"> </w:t>
      </w:r>
    </w:p>
    <w:p w14:paraId="068DB852" w14:textId="77777777" w:rsidR="00F14592" w:rsidRPr="00F14592" w:rsidRDefault="00F14592" w:rsidP="00F14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4C0FA4EC" w14:textId="77777777" w:rsidR="005924A5" w:rsidRPr="00EE19E2" w:rsidRDefault="00E47307" w:rsidP="005924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spacing w:val="-4"/>
          <w:sz w:val="30"/>
          <w:szCs w:val="30"/>
        </w:rPr>
      </w:pPr>
      <w:r w:rsidRPr="00EE19E2">
        <w:rPr>
          <w:rFonts w:ascii="Angsana New" w:hAnsi="Angsana New"/>
          <w:i/>
          <w:spacing w:val="-4"/>
          <w:sz w:val="30"/>
          <w:szCs w:val="30"/>
          <w:cs/>
        </w:rPr>
        <w:t xml:space="preserve">เมื่อมีการลดขนาดโครงการ กำไรหรือขาดทุนจากการลดขนาดโครงการต้องรับรู้ในกำไรหรือขาดทุนทันที </w:t>
      </w:r>
      <w:r w:rsidR="00436037" w:rsidRPr="00EE19E2">
        <w:rPr>
          <w:rFonts w:ascii="Angsana New" w:hAnsi="Angsana New" w:hint="cs"/>
          <w:i/>
          <w:spacing w:val="-4"/>
          <w:sz w:val="30"/>
          <w:szCs w:val="30"/>
          <w:cs/>
        </w:rPr>
        <w:t>กลุ่มบริษัทรับรู้กำไรและขาดทุนจากการจ่ายชำระผลประโยชน์พนักงานเมื่อเกิดขึ้น</w:t>
      </w:r>
    </w:p>
    <w:p w14:paraId="0F36C2CF" w14:textId="77777777" w:rsidR="00935716" w:rsidRPr="00F14592" w:rsidRDefault="00935716" w:rsidP="00F14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42DC4735" w14:textId="77777777" w:rsidR="00935716" w:rsidRPr="00866987" w:rsidRDefault="00935716" w:rsidP="00935716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866987">
        <w:rPr>
          <w:rFonts w:ascii="Angsana New" w:hAnsi="Angsana New"/>
          <w:iCs/>
          <w:sz w:val="30"/>
          <w:szCs w:val="30"/>
          <w:cs/>
        </w:rPr>
        <w:t xml:space="preserve">ผลประโยชน์เมื่อเลิกจ้าง </w:t>
      </w:r>
    </w:p>
    <w:p w14:paraId="17A48516" w14:textId="77777777" w:rsidR="00935716" w:rsidRPr="008F0AF6" w:rsidRDefault="00935716" w:rsidP="00935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1D9265C0" w14:textId="77777777" w:rsidR="00935716" w:rsidRPr="00EE19E2" w:rsidRDefault="00935716" w:rsidP="0093571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spacing w:val="-4"/>
          <w:sz w:val="30"/>
          <w:szCs w:val="30"/>
        </w:rPr>
      </w:pPr>
      <w:r w:rsidRPr="00EE19E2">
        <w:rPr>
          <w:rFonts w:ascii="Angsana New" w:hAnsi="Angsana New" w:hint="cs"/>
          <w:i/>
          <w:spacing w:val="-4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EE19E2">
        <w:rPr>
          <w:rFonts w:ascii="Angsana New" w:hAnsi="Angsana New" w:hint="cs"/>
          <w:spacing w:val="-4"/>
          <w:sz w:val="30"/>
          <w:szCs w:val="30"/>
          <w:cs/>
        </w:rPr>
        <w:t>กลุ่มบริษัท</w:t>
      </w:r>
      <w:r w:rsidRPr="00EE19E2">
        <w:rPr>
          <w:rFonts w:ascii="Angsana New" w:hAnsi="Angsana New" w:hint="cs"/>
          <w:i/>
          <w:spacing w:val="-4"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</w:t>
      </w:r>
      <w:r w:rsidRPr="00EE19E2">
        <w:rPr>
          <w:rFonts w:ascii="Angsana New" w:hAnsi="Angsana New"/>
          <w:i/>
          <w:spacing w:val="-4"/>
          <w:sz w:val="30"/>
          <w:szCs w:val="30"/>
          <w:cs/>
        </w:rPr>
        <w:t xml:space="preserve"> </w:t>
      </w:r>
      <w:r w:rsidRPr="00EE19E2">
        <w:rPr>
          <w:rFonts w:ascii="Angsana New" w:hAnsi="Angsana New" w:hint="cs"/>
          <w:i/>
          <w:spacing w:val="-4"/>
          <w:sz w:val="30"/>
          <w:szCs w:val="30"/>
          <w:cs/>
        </w:rPr>
        <w:t>หรือเมื่อ</w:t>
      </w:r>
      <w:r w:rsidRPr="00EE19E2">
        <w:rPr>
          <w:rFonts w:ascii="Angsana New" w:hAnsi="Angsana New" w:hint="cs"/>
          <w:spacing w:val="-4"/>
          <w:sz w:val="30"/>
          <w:szCs w:val="30"/>
          <w:cs/>
        </w:rPr>
        <w:t>กลุ่มบริษัท</w:t>
      </w:r>
      <w:r w:rsidRPr="00EE19E2">
        <w:rPr>
          <w:rFonts w:ascii="Angsana New" w:hAnsi="Angsana New" w:hint="cs"/>
          <w:i/>
          <w:spacing w:val="-4"/>
          <w:sz w:val="30"/>
          <w:szCs w:val="30"/>
          <w:cs/>
        </w:rPr>
        <w:t>รับรู้ต้นทุนสำหรับการปรับโครงสร้าง</w:t>
      </w:r>
    </w:p>
    <w:p w14:paraId="1456388A" w14:textId="77777777" w:rsidR="008F0AF6" w:rsidRPr="008F0AF6" w:rsidRDefault="008F0AF6" w:rsidP="008F0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</w:p>
    <w:p w14:paraId="4AC3CC0A" w14:textId="77777777" w:rsidR="005924A5" w:rsidRPr="009A7A17" w:rsidRDefault="005924A5" w:rsidP="00592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9A7A17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54778787" w14:textId="77777777" w:rsidR="005924A5" w:rsidRPr="008F0AF6" w:rsidRDefault="005924A5" w:rsidP="00592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sz w:val="30"/>
          <w:szCs w:val="30"/>
        </w:rPr>
      </w:pPr>
    </w:p>
    <w:p w14:paraId="08973577" w14:textId="77777777" w:rsidR="005924A5" w:rsidRPr="00EE19E2" w:rsidRDefault="005924A5" w:rsidP="00592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EE19E2">
        <w:rPr>
          <w:rFonts w:ascii="Angsana New" w:hAnsi="Angsana New"/>
          <w:i/>
          <w:spacing w:val="-4"/>
          <w:sz w:val="30"/>
          <w:szCs w:val="30"/>
          <w:cs/>
        </w:rPr>
        <w:t>ผลประโยชน์ระยะสั้นของพนักงาน</w:t>
      </w:r>
      <w:r w:rsidRPr="00EE19E2">
        <w:rPr>
          <w:rFonts w:ascii="Angsana New" w:hAnsi="Angsana New" w:hint="cs"/>
          <w:i/>
          <w:spacing w:val="-4"/>
          <w:sz w:val="30"/>
          <w:szCs w:val="30"/>
          <w:cs/>
        </w:rPr>
        <w:t>รับรู้</w:t>
      </w:r>
      <w:r w:rsidRPr="00EE19E2">
        <w:rPr>
          <w:rFonts w:ascii="Angsana New" w:hAnsi="Angsana New"/>
          <w:i/>
          <w:spacing w:val="-4"/>
          <w:sz w:val="30"/>
          <w:szCs w:val="30"/>
          <w:cs/>
        </w:rPr>
        <w:t>เป็นค่าใช้จ่ายเมื่อพนักงานทำงานให้</w:t>
      </w:r>
      <w:r w:rsidRPr="00EE19E2">
        <w:rPr>
          <w:rFonts w:ascii="Angsana New" w:hAnsi="Angsana New"/>
          <w:i/>
          <w:spacing w:val="-4"/>
          <w:sz w:val="30"/>
          <w:szCs w:val="30"/>
        </w:rPr>
        <w:t xml:space="preserve"> </w:t>
      </w:r>
      <w:r w:rsidRPr="00EE19E2">
        <w:rPr>
          <w:rFonts w:ascii="Angsana New" w:hAnsi="Angsana New"/>
          <w:i/>
          <w:spacing w:val="-4"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Pr="00EE19E2">
        <w:rPr>
          <w:rFonts w:ascii="Angsana New" w:hAnsi="Angsana New" w:hint="cs"/>
          <w:i/>
          <w:spacing w:val="-4"/>
          <w:sz w:val="30"/>
          <w:szCs w:val="30"/>
          <w:cs/>
        </w:rPr>
        <w:t>กลุ่มบริษัท</w:t>
      </w:r>
      <w:r w:rsidRPr="00EE19E2">
        <w:rPr>
          <w:rFonts w:ascii="Angsana New" w:hAnsi="Angsana New"/>
          <w:i/>
          <w:spacing w:val="-4"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2BEACD87" w14:textId="77777777" w:rsidR="00FB5D95" w:rsidRPr="009A7A17" w:rsidRDefault="00FB5D95" w:rsidP="00592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  <w:bookmarkStart w:id="0" w:name="OLE_LINK6"/>
    </w:p>
    <w:bookmarkEnd w:id="0"/>
    <w:p w14:paraId="1602DCE8" w14:textId="77777777" w:rsidR="00F14592" w:rsidRDefault="00F14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x-none" w:eastAsia="x-none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9DB8FD4" w14:textId="637B8DFC" w:rsidR="005924A5" w:rsidRPr="00434856" w:rsidRDefault="008F5CC4" w:rsidP="00434856">
      <w:pPr>
        <w:pStyle w:val="Heading8"/>
        <w:spacing w:line="240" w:lineRule="auto"/>
        <w:ind w:left="567" w:right="0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Pr="0043485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ฑ</w:t>
      </w:r>
      <w:r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18037C"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5924A5"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>การจ่ายโดยใช้หุ้นเป็นเกณฑ์</w:t>
      </w:r>
    </w:p>
    <w:p w14:paraId="2729A56A" w14:textId="77777777" w:rsidR="005924A5" w:rsidRPr="00F14592" w:rsidRDefault="005924A5" w:rsidP="00F145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p w14:paraId="03BB8E7B" w14:textId="62FE5776" w:rsidR="00CF38DB" w:rsidRPr="00EE19E2" w:rsidRDefault="005924A5" w:rsidP="00592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EE19E2">
        <w:rPr>
          <w:rFonts w:ascii="Angsana New" w:hAnsi="Angsana New"/>
          <w:spacing w:val="-4"/>
          <w:sz w:val="30"/>
          <w:szCs w:val="30"/>
          <w:cs/>
        </w:rPr>
        <w:t>มูลค่ายุติธรรมของสิทธิซื้อหุ้น ณ วันที่ให้สิทธิแก่พนักงาน</w:t>
      </w:r>
      <w:r w:rsidRPr="00EE19E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E19E2">
        <w:rPr>
          <w:rFonts w:ascii="Angsana New" w:hAnsi="Angsana New"/>
          <w:spacing w:val="-4"/>
          <w:sz w:val="30"/>
          <w:szCs w:val="30"/>
        </w:rPr>
        <w:t>(</w:t>
      </w:r>
      <w:r w:rsidRPr="00EE19E2">
        <w:rPr>
          <w:rFonts w:ascii="Angsana New" w:hAnsi="Angsana New"/>
          <w:spacing w:val="-4"/>
          <w:sz w:val="30"/>
          <w:szCs w:val="30"/>
          <w:cs/>
        </w:rPr>
        <w:t>ชำระด้วยตราสารทุน)</w:t>
      </w:r>
      <w:r w:rsidRPr="00EE19E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C014A1" w:rsidRPr="00EE19E2">
        <w:rPr>
          <w:rFonts w:ascii="Angsana New" w:hAnsi="Angsana New"/>
          <w:spacing w:val="-4"/>
          <w:sz w:val="30"/>
          <w:szCs w:val="30"/>
          <w:cs/>
        </w:rPr>
        <w:t>รับรู้เป็นค่าใช้จ่ายพร้อม</w:t>
      </w:r>
      <w:r w:rsidRPr="00EE19E2">
        <w:rPr>
          <w:rFonts w:ascii="Angsana New" w:hAnsi="Angsana New"/>
          <w:spacing w:val="-4"/>
          <w:sz w:val="30"/>
          <w:szCs w:val="30"/>
          <w:cs/>
        </w:rPr>
        <w:t>ๆ ไปกับการเพิ่มขึ้นในส่วนของผู้ถือหุ้น ตลอดระยะเวลาที่พนักงานสามารถเข้</w:t>
      </w:r>
      <w:r w:rsidR="00FC2522" w:rsidRPr="00EE19E2">
        <w:rPr>
          <w:rFonts w:ascii="Angsana New" w:hAnsi="Angsana New"/>
          <w:spacing w:val="-4"/>
          <w:sz w:val="30"/>
          <w:szCs w:val="30"/>
          <w:cs/>
        </w:rPr>
        <w:t xml:space="preserve">าใช้สิทธิได้อย่างไม่มีเงื่อนไข </w:t>
      </w:r>
      <w:r w:rsidRPr="00EE19E2">
        <w:rPr>
          <w:rFonts w:ascii="Angsana New" w:hAnsi="Angsana New"/>
          <w:spacing w:val="-4"/>
          <w:sz w:val="30"/>
          <w:szCs w:val="30"/>
          <w:cs/>
        </w:rPr>
        <w:t>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</w:t>
      </w:r>
      <w:r w:rsidR="00C014A1" w:rsidRPr="00EE19E2">
        <w:rPr>
          <w:rFonts w:ascii="Angsana New" w:hAnsi="Angsana New"/>
          <w:spacing w:val="-4"/>
          <w:sz w:val="30"/>
          <w:szCs w:val="30"/>
          <w:cs/>
        </w:rPr>
        <w:t xml:space="preserve">ิที่ไม่ใช่เงื่อนไขเรื่องตลาดทุน </w:t>
      </w:r>
      <w:r w:rsidRPr="00EE19E2">
        <w:rPr>
          <w:rFonts w:ascii="Angsana New" w:hAnsi="Angsana New"/>
          <w:spacing w:val="-4"/>
          <w:sz w:val="30"/>
          <w:szCs w:val="30"/>
          <w:cs/>
        </w:rPr>
        <w:t>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</w:t>
      </w:r>
      <w:r w:rsidR="00F14592">
        <w:rPr>
          <w:rFonts w:ascii="Angsana New" w:hAnsi="Angsana New"/>
          <w:spacing w:val="-4"/>
          <w:sz w:val="30"/>
          <w:szCs w:val="30"/>
          <w:cs/>
        </w:rPr>
        <w:t xml:space="preserve">่องตลาดทุน ณ วันที่ได้รับสิทธิ </w:t>
      </w:r>
      <w:r w:rsidRPr="00EE19E2">
        <w:rPr>
          <w:rFonts w:ascii="Angsana New" w:hAnsi="Angsana New"/>
          <w:spacing w:val="-4"/>
          <w:sz w:val="30"/>
          <w:szCs w:val="30"/>
          <w:cs/>
        </w:rPr>
        <w:t>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4D55B649" w14:textId="77777777" w:rsidR="00A13E24" w:rsidRPr="00F14592" w:rsidRDefault="00A13E24" w:rsidP="00F145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p w14:paraId="6C3EF1CC" w14:textId="77777777" w:rsidR="00A13E24" w:rsidRPr="00434856" w:rsidRDefault="00713600" w:rsidP="00434856">
      <w:pPr>
        <w:pStyle w:val="Heading8"/>
        <w:spacing w:line="240" w:lineRule="auto"/>
        <w:ind w:left="567" w:right="0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8F5CC4" w:rsidRPr="0043485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ฒ</w:t>
      </w:r>
      <w:r w:rsidR="00A13E24"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A13E24" w:rsidRPr="00434856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A13E24"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45CF12CC" w14:textId="77777777" w:rsidR="00A13E24" w:rsidRPr="00F14592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p w14:paraId="34110755" w14:textId="77777777" w:rsidR="00A13E24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EE19E2">
        <w:rPr>
          <w:rFonts w:ascii="Angsana New" w:hAnsi="Angsana New"/>
          <w:spacing w:val="-4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="00795A30" w:rsidRPr="00EE19E2">
        <w:rPr>
          <w:rFonts w:ascii="Angsana New" w:hAnsi="Angsana New" w:hint="cs"/>
          <w:spacing w:val="-4"/>
          <w:sz w:val="30"/>
          <w:szCs w:val="30"/>
          <w:cs/>
        </w:rPr>
        <w:t>ผูกพัน</w:t>
      </w:r>
      <w:r w:rsidRPr="00EE19E2">
        <w:rPr>
          <w:rFonts w:ascii="Angsana New" w:hAnsi="Angsana New"/>
          <w:spacing w:val="-4"/>
          <w:sz w:val="30"/>
          <w:szCs w:val="30"/>
          <w:cs/>
        </w:rPr>
        <w:t>ตามกฎหมาย</w:t>
      </w:r>
      <w:r w:rsidR="008F0AF6" w:rsidRPr="00EE19E2">
        <w:rPr>
          <w:rFonts w:ascii="Angsana New" w:hAnsi="Angsana New"/>
          <w:spacing w:val="-4"/>
          <w:sz w:val="30"/>
          <w:szCs w:val="30"/>
          <w:cs/>
        </w:rPr>
        <w:t>หรือภาระผูกพันจากการอนุมาน</w:t>
      </w:r>
      <w:r w:rsidRPr="00EE19E2">
        <w:rPr>
          <w:rFonts w:ascii="Angsana New" w:hAnsi="Angsana New"/>
          <w:spacing w:val="-4"/>
          <w:sz w:val="30"/>
          <w:szCs w:val="30"/>
          <w:cs/>
        </w:rPr>
        <w:t>ที่เกิ</w:t>
      </w:r>
      <w:r w:rsidR="008F0AF6" w:rsidRPr="00EE19E2">
        <w:rPr>
          <w:rFonts w:ascii="Angsana New" w:hAnsi="Angsana New"/>
          <w:spacing w:val="-4"/>
          <w:sz w:val="30"/>
          <w:szCs w:val="30"/>
          <w:cs/>
        </w:rPr>
        <w:t>ดขึ้นในปัจจุบัน</w:t>
      </w:r>
      <w:r w:rsidR="006802C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E19E2">
        <w:rPr>
          <w:rFonts w:ascii="Angsana New" w:hAnsi="Angsana New"/>
          <w:spacing w:val="-4"/>
          <w:sz w:val="30"/>
          <w:szCs w:val="30"/>
          <w:cs/>
        </w:rPr>
        <w:t>อันเป็นผลมาจากเหตุการณ์ในอดีต</w:t>
      </w:r>
      <w:r w:rsidR="008F0AF6" w:rsidRPr="00EE19E2">
        <w:rPr>
          <w:rFonts w:ascii="Angsana New" w:hAnsi="Angsana New" w:hint="cs"/>
          <w:spacing w:val="-4"/>
          <w:sz w:val="30"/>
          <w:szCs w:val="30"/>
          <w:cs/>
        </w:rPr>
        <w:t>อัน</w:t>
      </w:r>
      <w:r w:rsidR="008F0AF6" w:rsidRPr="00EE19E2">
        <w:rPr>
          <w:rFonts w:ascii="Angsana New" w:hAnsi="Angsana New"/>
          <w:spacing w:val="-4"/>
          <w:sz w:val="30"/>
          <w:szCs w:val="30"/>
          <w:cs/>
        </w:rPr>
        <w:t>เป็นผลมาจากเหตุการณ์ในอดีตซึ่งสามารถประมาณจำนวนของภาระผูกพันได้อย่างน่าเชื่อถือ</w:t>
      </w:r>
      <w:r w:rsidRPr="00EE19E2">
        <w:rPr>
          <w:rFonts w:ascii="Angsana New" w:hAnsi="Angsana New"/>
          <w:spacing w:val="-4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</w:t>
      </w:r>
      <w:r w:rsidR="00C014A1" w:rsidRPr="00EE19E2">
        <w:rPr>
          <w:rFonts w:ascii="Angsana New" w:hAnsi="Angsana New"/>
          <w:spacing w:val="-4"/>
          <w:sz w:val="30"/>
          <w:szCs w:val="30"/>
          <w:cs/>
        </w:rPr>
        <w:t>ยไปเพื่อชำระภาระ</w:t>
      </w:r>
      <w:r w:rsidR="00795A30" w:rsidRPr="00EE19E2">
        <w:rPr>
          <w:rFonts w:ascii="Angsana New" w:hAnsi="Angsana New" w:hint="cs"/>
          <w:spacing w:val="-4"/>
          <w:sz w:val="30"/>
          <w:szCs w:val="30"/>
          <w:cs/>
        </w:rPr>
        <w:t>ผูกพัน</w:t>
      </w:r>
      <w:r w:rsidR="00C014A1" w:rsidRPr="00EE19E2">
        <w:rPr>
          <w:rFonts w:ascii="Angsana New" w:hAnsi="Angsana New"/>
          <w:spacing w:val="-4"/>
          <w:sz w:val="30"/>
          <w:szCs w:val="30"/>
          <w:cs/>
        </w:rPr>
        <w:t>ดังกล่าว</w:t>
      </w:r>
      <w:r w:rsidRPr="00EE19E2">
        <w:rPr>
          <w:rFonts w:ascii="Angsana New" w:hAnsi="Angsana New"/>
          <w:spacing w:val="-4"/>
          <w:sz w:val="30"/>
          <w:szCs w:val="30"/>
          <w:cs/>
        </w:rPr>
        <w:t xml:space="preserve"> ประมาณการหนี้สินพิจารณาจากการคิดลดกระแสเงินสดที่จะจ่ายในอนาคต</w:t>
      </w:r>
      <w:r w:rsidR="006802C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E19E2">
        <w:rPr>
          <w:rFonts w:ascii="Angsana New" w:hAnsi="Angsana New"/>
          <w:spacing w:val="-4"/>
          <w:sz w:val="30"/>
          <w:szCs w:val="30"/>
          <w:cs/>
        </w:rPr>
        <w:t>โดยใช้อัตราคิดลดในตลาด</w:t>
      </w:r>
      <w:r w:rsidR="00C014A1" w:rsidRPr="00EE19E2">
        <w:rPr>
          <w:rFonts w:ascii="Angsana New" w:hAnsi="Angsana New"/>
          <w:spacing w:val="-4"/>
          <w:sz w:val="30"/>
          <w:szCs w:val="30"/>
          <w:cs/>
        </w:rPr>
        <w:t>ปัจจุบันก่อนคำนึงถึงภาษีเงินได้</w:t>
      </w:r>
      <w:r w:rsidRPr="00EE19E2">
        <w:rPr>
          <w:rFonts w:ascii="Angsana New" w:hAnsi="Angsana New"/>
          <w:spacing w:val="-4"/>
          <w:sz w:val="30"/>
          <w:szCs w:val="30"/>
          <w:cs/>
        </w:rPr>
        <w:t xml:space="preserve"> เพื่อให้สะท้อนจำนวนที่อาจประเมินได้ในตลาดปัจจุบัน</w:t>
      </w:r>
      <w:r w:rsidR="00EE19E2" w:rsidRPr="00EE19E2">
        <w:rPr>
          <w:rFonts w:ascii="Angsana New" w:hAnsi="Angsana New"/>
          <w:spacing w:val="-4"/>
          <w:sz w:val="30"/>
          <w:szCs w:val="30"/>
        </w:rPr>
        <w:t xml:space="preserve"> </w:t>
      </w:r>
      <w:r w:rsidRPr="00EE19E2">
        <w:rPr>
          <w:rFonts w:ascii="Angsana New" w:hAnsi="Angsana New"/>
          <w:spacing w:val="-4"/>
          <w:sz w:val="30"/>
          <w:szCs w:val="30"/>
          <w:cs/>
        </w:rPr>
        <w:t>ซึ่งแปรไปตามเ</w:t>
      </w:r>
      <w:r w:rsidR="00C014A1" w:rsidRPr="00EE19E2">
        <w:rPr>
          <w:rFonts w:ascii="Angsana New" w:hAnsi="Angsana New"/>
          <w:spacing w:val="-4"/>
          <w:sz w:val="30"/>
          <w:szCs w:val="30"/>
          <w:cs/>
        </w:rPr>
        <w:t>วลาและความเสี่ยงที่มีต่อหนี้สิน</w:t>
      </w:r>
      <w:r w:rsidRPr="00EE19E2">
        <w:rPr>
          <w:rFonts w:ascii="Angsana New" w:hAnsi="Angsana New"/>
          <w:spacing w:val="-4"/>
          <w:sz w:val="30"/>
          <w:szCs w:val="30"/>
          <w:cs/>
        </w:rPr>
        <w:t xml:space="preserve">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60B8510E" w14:textId="77777777" w:rsidR="00F14592" w:rsidRPr="00F14592" w:rsidRDefault="00F14592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p w14:paraId="0C531EF3" w14:textId="77777777" w:rsidR="00A13E24" w:rsidRPr="00317161" w:rsidRDefault="00A13E24" w:rsidP="00434856">
      <w:pPr>
        <w:pStyle w:val="Heading8"/>
        <w:spacing w:line="240" w:lineRule="auto"/>
        <w:ind w:left="567" w:right="0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8F5CC4" w:rsidRPr="0043485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ณ</w:t>
      </w:r>
      <w:r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434856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</w:p>
    <w:p w14:paraId="6BD7064C" w14:textId="77777777" w:rsidR="00A13E24" w:rsidRPr="00F14592" w:rsidRDefault="00A13E24" w:rsidP="00F145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p w14:paraId="33199064" w14:textId="77777777" w:rsidR="00A13E24" w:rsidRPr="002A4A3B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A4A3B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A4A3B">
        <w:rPr>
          <w:rFonts w:ascii="Angsana New" w:hAnsi="Angsana New"/>
          <w:sz w:val="30"/>
          <w:szCs w:val="30"/>
          <w:cs/>
        </w:rPr>
        <w:t>และแสดงสุทธิจากส่วนลด</w:t>
      </w:r>
      <w:r w:rsidR="005669B9">
        <w:rPr>
          <w:rFonts w:ascii="Angsana New" w:hAnsi="Angsana New"/>
          <w:sz w:val="30"/>
          <w:szCs w:val="30"/>
          <w:cs/>
        </w:rPr>
        <w:t>การค้า</w:t>
      </w:r>
      <w:r w:rsidR="00DA1694">
        <w:rPr>
          <w:rFonts w:ascii="Angsana New" w:hAnsi="Angsana New" w:hint="cs"/>
          <w:sz w:val="30"/>
          <w:szCs w:val="30"/>
          <w:cs/>
        </w:rPr>
        <w:t>และส่วนลดตามปริมาณ</w:t>
      </w:r>
    </w:p>
    <w:p w14:paraId="76C50CB0" w14:textId="77777777" w:rsidR="009A7A17" w:rsidRPr="00F14592" w:rsidRDefault="009A7A17" w:rsidP="00F145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8"/>
          <w:szCs w:val="28"/>
          <w:cs/>
        </w:rPr>
      </w:pPr>
    </w:p>
    <w:p w14:paraId="0084BD45" w14:textId="77777777" w:rsidR="006802C1" w:rsidRPr="00DC23F6" w:rsidRDefault="00DC23F6" w:rsidP="006802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การขายสินค้า</w:t>
      </w:r>
      <w:r w:rsidR="006802C1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6802C1" w:rsidRPr="00DC23F6">
        <w:rPr>
          <w:rFonts w:ascii="Angsana New" w:hAnsi="Angsana New"/>
          <w:iCs/>
          <w:sz w:val="30"/>
          <w:szCs w:val="30"/>
          <w:cs/>
        </w:rPr>
        <w:t>การให้บริการ</w:t>
      </w:r>
    </w:p>
    <w:p w14:paraId="7F5DA0F5" w14:textId="77777777" w:rsidR="00A75DE2" w:rsidRPr="00F14592" w:rsidRDefault="00A75DE2" w:rsidP="00A75D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p w14:paraId="45F4CD3E" w14:textId="77777777" w:rsidR="006802C1" w:rsidRPr="00DC23F6" w:rsidRDefault="00A75DE2" w:rsidP="006802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รายได้</w:t>
      </w:r>
      <w:r w:rsidRPr="002A4A3B">
        <w:rPr>
          <w:rFonts w:ascii="Angsana New" w:hAnsi="Angsana New"/>
          <w:sz w:val="30"/>
          <w:szCs w:val="30"/>
          <w:cs/>
        </w:rPr>
        <w:t>รับรู้ในกำไรหรือขาดทุนเมื่อได้โอนความเสี่ยงและผลตอบแทนของความเป็นเจ้าของสินค้าที่มีนัยสำคัญ</w:t>
      </w:r>
      <w:r>
        <w:rPr>
          <w:rFonts w:ascii="Angsana New" w:hAnsi="Angsana New" w:hint="cs"/>
          <w:sz w:val="30"/>
          <w:szCs w:val="30"/>
          <w:cs/>
        </w:rPr>
        <w:t xml:space="preserve">      </w:t>
      </w:r>
      <w:r>
        <w:rPr>
          <w:rFonts w:ascii="Angsana New" w:hAnsi="Angsana New"/>
          <w:sz w:val="30"/>
          <w:szCs w:val="30"/>
          <w:cs/>
        </w:rPr>
        <w:t>ไปให้กับผู้ซื้อแล้ว</w:t>
      </w:r>
      <w:r w:rsidRPr="002A4A3B">
        <w:rPr>
          <w:rFonts w:ascii="Angsana New" w:hAnsi="Angsana New"/>
          <w:sz w:val="30"/>
          <w:szCs w:val="30"/>
          <w:cs/>
        </w:rPr>
        <w:t xml:space="preserve"> และจะไม่รับรู้รายได้ถ้าฝ่ายบริหารยังมีการควบคุมหรือบริหารสินค้าที่ขายไปแล้วนั้นหรือมี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Pr="002A4A3B">
        <w:rPr>
          <w:rFonts w:ascii="Angsana New" w:hAnsi="Angsana New"/>
          <w:sz w:val="30"/>
          <w:szCs w:val="30"/>
          <w:cs/>
        </w:rPr>
        <w:t>ความไม่แน่นอนที่มีนัยสำคัญในการได้รับประโยชน์เชิงเศรษฐกิจจากการขายสินค้าหรือให้บริการนั้น ไม่อาจ</w:t>
      </w:r>
      <w:r>
        <w:rPr>
          <w:rFonts w:ascii="Angsana New" w:hAnsi="Angsana New"/>
          <w:sz w:val="30"/>
          <w:szCs w:val="30"/>
        </w:rPr>
        <w:t xml:space="preserve">             </w:t>
      </w:r>
      <w:r w:rsidRPr="002A4A3B">
        <w:rPr>
          <w:rFonts w:ascii="Angsana New" w:hAnsi="Angsana New"/>
          <w:sz w:val="30"/>
          <w:szCs w:val="30"/>
          <w:cs/>
        </w:rPr>
        <w:t>วัดมูลค่าของจำนวนรายได้และต้นทุนที่เกิดขึ้นได้อย่างน่าเชื่อถือ หรือมีความเป็นไปได้ค่อนข</w:t>
      </w:r>
      <w:r>
        <w:rPr>
          <w:rFonts w:ascii="Angsana New" w:hAnsi="Angsana New"/>
          <w:sz w:val="30"/>
          <w:szCs w:val="30"/>
          <w:cs/>
        </w:rPr>
        <w:t>้างแน่นอนที่จะต้อง</w:t>
      </w:r>
      <w:r>
        <w:rPr>
          <w:rFonts w:ascii="Angsana New" w:hAnsi="Angsana New"/>
          <w:sz w:val="30"/>
          <w:szCs w:val="30"/>
        </w:rPr>
        <w:t xml:space="preserve">    </w:t>
      </w:r>
      <w:r w:rsidR="00DC23F6">
        <w:rPr>
          <w:rFonts w:ascii="Angsana New" w:hAnsi="Angsana New"/>
          <w:sz w:val="30"/>
          <w:szCs w:val="30"/>
          <w:cs/>
        </w:rPr>
        <w:t>รับคืนสินค้า</w:t>
      </w:r>
      <w:r w:rsidR="005D7580">
        <w:rPr>
          <w:rFonts w:ascii="Angsana New" w:hAnsi="Angsana New"/>
          <w:sz w:val="30"/>
          <w:szCs w:val="30"/>
        </w:rPr>
        <w:t xml:space="preserve"> </w:t>
      </w:r>
      <w:r w:rsidR="006802C1">
        <w:rPr>
          <w:rFonts w:ascii="Angsana New" w:hAnsi="Angsana New"/>
          <w:sz w:val="30"/>
          <w:szCs w:val="30"/>
          <w:cs/>
        </w:rPr>
        <w:t>รายได้จากการ</w:t>
      </w:r>
      <w:r w:rsidR="006802C1">
        <w:rPr>
          <w:rFonts w:ascii="Angsana New" w:hAnsi="Angsana New" w:hint="cs"/>
          <w:sz w:val="30"/>
          <w:szCs w:val="30"/>
          <w:cs/>
        </w:rPr>
        <w:t>ให้</w:t>
      </w:r>
      <w:r w:rsidR="006802C1" w:rsidRPr="00DC23F6">
        <w:rPr>
          <w:rFonts w:ascii="Angsana New" w:hAnsi="Angsana New"/>
          <w:sz w:val="30"/>
          <w:szCs w:val="30"/>
          <w:cs/>
        </w:rPr>
        <w:t>บริการ</w:t>
      </w:r>
      <w:r w:rsidR="006802C1">
        <w:rPr>
          <w:rFonts w:ascii="Angsana New" w:hAnsi="Angsana New" w:hint="cs"/>
          <w:sz w:val="30"/>
          <w:szCs w:val="30"/>
          <w:cs/>
        </w:rPr>
        <w:t>รับรู้เมื่อมีการให้บริการ</w:t>
      </w:r>
    </w:p>
    <w:p w14:paraId="5B729AAA" w14:textId="77777777" w:rsidR="00686D98" w:rsidRPr="00F14592" w:rsidRDefault="00686D98" w:rsidP="00686D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p w14:paraId="4B237CD2" w14:textId="77777777" w:rsidR="00F14592" w:rsidRDefault="00F14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241052C" w14:textId="38771312" w:rsidR="00F14592" w:rsidRDefault="00F14592" w:rsidP="00686D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F14592">
        <w:rPr>
          <w:rFonts w:ascii="Angsana New" w:hAnsi="Angsana New" w:hint="cs"/>
          <w:i/>
          <w:iCs/>
          <w:sz w:val="30"/>
          <w:szCs w:val="30"/>
          <w:cs/>
        </w:rPr>
        <w:lastRenderedPageBreak/>
        <w:t>รายได้ค่าโฆษณา</w:t>
      </w:r>
    </w:p>
    <w:p w14:paraId="4D24BADD" w14:textId="77777777" w:rsidR="00F14592" w:rsidRPr="00B54B7F" w:rsidRDefault="00F14592" w:rsidP="00686D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61D3AFEF" w14:textId="0CCB8508" w:rsidR="00F14592" w:rsidRPr="004A7C2B" w:rsidRDefault="00F14592" w:rsidP="00686D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A7C2B">
        <w:rPr>
          <w:rFonts w:ascii="Angsana New" w:hAnsi="Angsana New" w:hint="cs"/>
          <w:sz w:val="30"/>
          <w:szCs w:val="30"/>
          <w:cs/>
        </w:rPr>
        <w:t>รายได้ค่าโฆษณารับรู้เมื่อมีการให้บริการ</w:t>
      </w:r>
      <w:r w:rsidR="00AD5862" w:rsidRPr="004A7C2B">
        <w:rPr>
          <w:rFonts w:ascii="Angsana New" w:hAnsi="Angsana New" w:hint="cs"/>
          <w:sz w:val="30"/>
          <w:szCs w:val="30"/>
          <w:cs/>
        </w:rPr>
        <w:t>โฆษณา</w:t>
      </w:r>
      <w:r w:rsidR="000C0A6A">
        <w:rPr>
          <w:rFonts w:ascii="Angsana New" w:hAnsi="Angsana New" w:hint="cs"/>
          <w:sz w:val="30"/>
          <w:szCs w:val="30"/>
          <w:cs/>
        </w:rPr>
        <w:t>ทางหนังสือพิมพ์ โทรทัศน์</w:t>
      </w:r>
      <w:r w:rsidRPr="004A7C2B">
        <w:rPr>
          <w:rFonts w:ascii="Angsana New" w:hAnsi="Angsana New" w:hint="cs"/>
          <w:sz w:val="30"/>
          <w:szCs w:val="30"/>
          <w:cs/>
        </w:rPr>
        <w:t>และสื่อต่างๆแล้ว</w:t>
      </w:r>
    </w:p>
    <w:p w14:paraId="152181BC" w14:textId="77777777" w:rsidR="00F14592" w:rsidRPr="00B54B7F" w:rsidRDefault="00F14592" w:rsidP="00686D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  <w:cs/>
        </w:rPr>
      </w:pPr>
    </w:p>
    <w:p w14:paraId="56A44F1D" w14:textId="06E17A64" w:rsidR="00DC23F6" w:rsidRDefault="00DC23F6" w:rsidP="00DC23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รายได้ค่าสมาชิกหนังสือพิมพ์</w:t>
      </w:r>
    </w:p>
    <w:p w14:paraId="787BDFD4" w14:textId="77777777" w:rsidR="00DC23F6" w:rsidRPr="00B54B7F" w:rsidRDefault="00DC23F6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4346AF1E" w14:textId="77777777" w:rsidR="00A13E24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A4A3B">
        <w:rPr>
          <w:rFonts w:ascii="Angsana New" w:hAnsi="Angsana New"/>
          <w:sz w:val="30"/>
          <w:szCs w:val="30"/>
          <w:cs/>
        </w:rPr>
        <w:t xml:space="preserve">รายได้ค่าสมาชิกหนังสือพิมพ์รับรู้โดยวิธีเส้นตรงตามอายุการเป็นสมาชิก </w:t>
      </w:r>
    </w:p>
    <w:p w14:paraId="09B8E958" w14:textId="77777777" w:rsidR="00E47307" w:rsidRPr="00B54B7F" w:rsidRDefault="00E47307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15DC8779" w14:textId="77777777" w:rsidR="00EA33D2" w:rsidRDefault="00EA33D2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รายได้จากการพิมพ์</w:t>
      </w:r>
    </w:p>
    <w:p w14:paraId="4845F0C4" w14:textId="77777777" w:rsidR="00EA33D2" w:rsidRPr="00B54B7F" w:rsidRDefault="00EA33D2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3E3277CE" w14:textId="77777777" w:rsidR="00EA33D2" w:rsidRPr="00EA33D2" w:rsidRDefault="00EA33D2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EA33D2">
        <w:rPr>
          <w:rFonts w:ascii="Angsana New" w:hAnsi="Angsana New" w:hint="cs"/>
          <w:sz w:val="30"/>
          <w:szCs w:val="30"/>
          <w:cs/>
        </w:rPr>
        <w:t>รายได้จากการพิมพ์รับรู้เมื่อการให้บริการเสร็จสิ้นแล้ว</w:t>
      </w:r>
    </w:p>
    <w:p w14:paraId="312AE331" w14:textId="77777777" w:rsidR="00EA33D2" w:rsidRPr="00B54B7F" w:rsidRDefault="00EA33D2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555AA1F8" w14:textId="77777777" w:rsidR="00A13E24" w:rsidRPr="002A4A3B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2A4A3B">
        <w:rPr>
          <w:rFonts w:ascii="Angsana New" w:hAnsi="Angsana New"/>
          <w:i/>
          <w:iCs/>
          <w:sz w:val="30"/>
          <w:szCs w:val="30"/>
          <w:cs/>
        </w:rPr>
        <w:t>ค่านายหน้า</w:t>
      </w:r>
    </w:p>
    <w:p w14:paraId="110498C3" w14:textId="77777777" w:rsidR="00A13E24" w:rsidRPr="00B54B7F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7865395E" w14:textId="77777777" w:rsidR="00CF38DB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2A4A3B">
        <w:rPr>
          <w:rFonts w:ascii="Angsana New" w:hAnsi="Angsana New"/>
          <w:sz w:val="30"/>
          <w:szCs w:val="30"/>
          <w:cs/>
        </w:rPr>
        <w:t>สำหรับรายการค้าที่กลุ่มบริษัทเข้าลักษณะการ</w:t>
      </w:r>
      <w:r>
        <w:rPr>
          <w:rFonts w:ascii="Angsana New" w:hAnsi="Angsana New"/>
          <w:sz w:val="30"/>
          <w:szCs w:val="30"/>
          <w:cs/>
        </w:rPr>
        <w:t xml:space="preserve">เป็นตัวแทนมากกว่าการเป็นตัวการ </w:t>
      </w:r>
      <w:r w:rsidRPr="002A4A3B">
        <w:rPr>
          <w:rFonts w:ascii="Angsana New" w:hAnsi="Angsana New"/>
          <w:sz w:val="30"/>
          <w:szCs w:val="30"/>
          <w:cs/>
        </w:rPr>
        <w:t>กลุ่มบริษัทจะรับรู้รายได้ด้วยจำนวนเงินสุทธิเป็นค่านายหน้า</w:t>
      </w:r>
    </w:p>
    <w:p w14:paraId="5E56C4C1" w14:textId="77777777" w:rsidR="00EB3936" w:rsidRPr="00B54B7F" w:rsidRDefault="00EB3936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41C718D3" w14:textId="77777777" w:rsidR="00A13E24" w:rsidRPr="002A4A3B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2A4A3B">
        <w:rPr>
          <w:rFonts w:ascii="Angsana New" w:hAnsi="Angsana New"/>
          <w:i/>
          <w:iCs/>
          <w:sz w:val="30"/>
          <w:szCs w:val="30"/>
          <w:cs/>
        </w:rPr>
        <w:t>รายได้ค่าเช่า</w:t>
      </w:r>
    </w:p>
    <w:p w14:paraId="0E102209" w14:textId="77777777" w:rsidR="00A13E24" w:rsidRPr="00B54B7F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1BF65C68" w14:textId="77777777" w:rsidR="00A13E24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A4A3B">
        <w:rPr>
          <w:rFonts w:ascii="Angsana New" w:hAnsi="Angsana New"/>
          <w:sz w:val="30"/>
          <w:szCs w:val="30"/>
          <w:cs/>
        </w:rPr>
        <w:t>รายได้ค่าเช่ารับรู้ในกำไรหรือขาดทุนโดยวิธีเส้นตรงตลอดอายุสัญญาเช่า</w:t>
      </w:r>
    </w:p>
    <w:p w14:paraId="5543D0E8" w14:textId="77777777" w:rsidR="00EF7500" w:rsidRPr="00B54B7F" w:rsidRDefault="00EF7500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3E8C3959" w14:textId="77777777" w:rsidR="00A13E24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2A4A3B">
        <w:rPr>
          <w:rFonts w:ascii="Angsana New" w:hAnsi="Angsana New"/>
          <w:i/>
          <w:iCs/>
          <w:sz w:val="30"/>
          <w:szCs w:val="30"/>
          <w:cs/>
        </w:rPr>
        <w:t>รายได้ค่าเล่าเรียน</w:t>
      </w:r>
    </w:p>
    <w:p w14:paraId="2480F0B6" w14:textId="77777777" w:rsidR="00725EF6" w:rsidRPr="00B54B7F" w:rsidRDefault="00725EF6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019F46BF" w14:textId="77777777" w:rsidR="00A13E24" w:rsidRDefault="00B34093" w:rsidP="00725E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รายได้ค่าเล่าเรียนรับรู้</w:t>
      </w:r>
      <w:r w:rsidRPr="00B34093">
        <w:rPr>
          <w:rFonts w:ascii="Angsana New" w:hAnsi="Angsana New"/>
          <w:sz w:val="30"/>
          <w:szCs w:val="30"/>
          <w:cs/>
        </w:rPr>
        <w:t>ในงบรายได้ค่าใช้จ่ายตามระยะเวลาของการเรียนการสอนแต่ละปีการศึกษา รายได้ค่าเล่าเรียนที่รับมาล่วงหน้าสำหรับภาคเรียนการศึกษาถัดไปแสดงเป็น</w:t>
      </w:r>
      <w:r w:rsidRPr="00B34093">
        <w:rPr>
          <w:rFonts w:ascii="Angsana New" w:hAnsi="Angsana New"/>
          <w:sz w:val="30"/>
          <w:szCs w:val="30"/>
        </w:rPr>
        <w:t> “</w:t>
      </w:r>
      <w:r w:rsidRPr="00B34093">
        <w:rPr>
          <w:rFonts w:ascii="Angsana New" w:hAnsi="Angsana New"/>
          <w:sz w:val="30"/>
          <w:szCs w:val="30"/>
          <w:cs/>
        </w:rPr>
        <w:t>รายได้รับล่วงหน้า”</w:t>
      </w:r>
      <w:r w:rsidRPr="00B34093">
        <w:rPr>
          <w:rFonts w:ascii="Angsana New" w:hAnsi="Angsana New"/>
          <w:sz w:val="30"/>
          <w:szCs w:val="30"/>
        </w:rPr>
        <w:t> </w:t>
      </w:r>
      <w:r w:rsidRPr="00B34093">
        <w:rPr>
          <w:rFonts w:ascii="Angsana New" w:hAnsi="Angsana New"/>
          <w:sz w:val="30"/>
          <w:szCs w:val="30"/>
          <w:cs/>
        </w:rPr>
        <w:t>ภายใต้หนี้สินหมุนเวียนในงบแสดงฐานะการเงิน</w:t>
      </w:r>
    </w:p>
    <w:p w14:paraId="5669AB95" w14:textId="77777777" w:rsidR="00136DB5" w:rsidRPr="00B54B7F" w:rsidRDefault="00136DB5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2EE854B0" w14:textId="77777777" w:rsidR="00A13E24" w:rsidRPr="002A4A3B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2A4A3B">
        <w:rPr>
          <w:rFonts w:ascii="Angsana New" w:hAnsi="Angsana New"/>
          <w:i/>
          <w:iCs/>
          <w:sz w:val="30"/>
          <w:szCs w:val="30"/>
          <w:cs/>
        </w:rPr>
        <w:t>การลงทุน</w:t>
      </w:r>
    </w:p>
    <w:p w14:paraId="2205B5E9" w14:textId="77777777" w:rsidR="00A13E24" w:rsidRPr="00B54B7F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50207A8B" w14:textId="77777777" w:rsidR="00A13E24" w:rsidRPr="002A4A3B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A4A3B">
        <w:rPr>
          <w:rFonts w:ascii="Angsana New" w:hAnsi="Angsana New"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</w:t>
      </w:r>
    </w:p>
    <w:p w14:paraId="090A0A9B" w14:textId="77777777" w:rsidR="00E47307" w:rsidRPr="00B54B7F" w:rsidRDefault="00E47307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61458332" w14:textId="680A278F" w:rsidR="00A13E24" w:rsidRPr="002A4A3B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2A4A3B">
        <w:rPr>
          <w:rFonts w:ascii="Angsana New" w:hAnsi="Angsana New"/>
          <w:i/>
          <w:iCs/>
          <w:sz w:val="30"/>
          <w:szCs w:val="30"/>
          <w:cs/>
        </w:rPr>
        <w:t>เงินปันผลรับ</w:t>
      </w:r>
    </w:p>
    <w:p w14:paraId="42C6F96B" w14:textId="77777777" w:rsidR="00A13E24" w:rsidRPr="00B54B7F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665B590F" w14:textId="77777777" w:rsidR="00A13E24" w:rsidRPr="002A4A3B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2A4A3B">
        <w:rPr>
          <w:rFonts w:ascii="Angsana New" w:hAnsi="Angsana New"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</w:t>
      </w:r>
    </w:p>
    <w:p w14:paraId="63A68E68" w14:textId="77777777" w:rsidR="00B54B7F" w:rsidRPr="00B54B7F" w:rsidRDefault="00B54B7F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1990DD92" w14:textId="77777777" w:rsidR="00B54B7F" w:rsidRDefault="00B5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30B3ACD" w14:textId="05012FBB" w:rsidR="00A13E24" w:rsidRPr="002A4A3B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2A4A3B">
        <w:rPr>
          <w:rFonts w:ascii="Angsana New" w:hAnsi="Angsana New"/>
          <w:i/>
          <w:iCs/>
          <w:sz w:val="30"/>
          <w:szCs w:val="30"/>
          <w:cs/>
        </w:rPr>
        <w:lastRenderedPageBreak/>
        <w:t>ดอกเบี้ยรับ</w:t>
      </w:r>
    </w:p>
    <w:p w14:paraId="40DBC5CE" w14:textId="77777777" w:rsidR="00A13E24" w:rsidRPr="00B54B7F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4A4048ED" w14:textId="77777777" w:rsidR="00A13E24" w:rsidRDefault="00A13E24" w:rsidP="004D1C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A4A3B">
        <w:rPr>
          <w:rFonts w:ascii="Angsana New" w:hAnsi="Angsana New"/>
          <w:sz w:val="30"/>
          <w:szCs w:val="30"/>
          <w:cs/>
        </w:rPr>
        <w:t xml:space="preserve">ดอกเบี้ยรับบันทึกในกำไรหรือขาดทุนตามเกณฑ์คงค้าง  </w:t>
      </w:r>
    </w:p>
    <w:p w14:paraId="1F3A84D1" w14:textId="0E6AEFF8" w:rsidR="008E66CD" w:rsidRPr="00B54B7F" w:rsidRDefault="008E66CD" w:rsidP="004D1C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2305FBCD" w14:textId="77777777" w:rsidR="00A13E24" w:rsidRPr="00434856" w:rsidRDefault="00A13E24" w:rsidP="00434856">
      <w:pPr>
        <w:pStyle w:val="Heading8"/>
        <w:spacing w:line="240" w:lineRule="auto"/>
        <w:ind w:left="567" w:right="0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8F5CC4" w:rsidRPr="0043485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</w:t>
      </w:r>
      <w:r w:rsidR="00F322C3"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F322C3"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>ต้นทุนทางการเงิน</w:t>
      </w:r>
    </w:p>
    <w:p w14:paraId="3799B1F4" w14:textId="77777777" w:rsidR="00A13E24" w:rsidRPr="00B54B7F" w:rsidRDefault="00A13E24" w:rsidP="00317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1E4CA640" w14:textId="77777777" w:rsidR="00EF7500" w:rsidRDefault="000A0C6C" w:rsidP="000A0C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0A0C6C">
        <w:rPr>
          <w:rFonts w:ascii="Angsana New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</w:t>
      </w:r>
      <w:r w:rsidRPr="000A0C6C">
        <w:rPr>
          <w:rFonts w:ascii="Angsana New" w:hAnsi="Angsana New" w:hint="cs"/>
          <w:sz w:val="30"/>
          <w:szCs w:val="30"/>
          <w:cs/>
        </w:rPr>
        <w:t>หรือ</w:t>
      </w:r>
      <w:r w:rsidRPr="000A0C6C">
        <w:rPr>
          <w:rFonts w:ascii="Angsana New" w:hAnsi="Angsana New"/>
          <w:sz w:val="30"/>
          <w:szCs w:val="30"/>
          <w:cs/>
        </w:rPr>
        <w:t xml:space="preserve">ขาดทุนในงวดที่ค่าใช้จ่ายดังกล่าวเกิดขึ้น </w:t>
      </w:r>
    </w:p>
    <w:p w14:paraId="7D929919" w14:textId="77777777" w:rsidR="00AE0F3A" w:rsidRPr="00B54B7F" w:rsidRDefault="00AE0F3A" w:rsidP="000A0C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C084898" w14:textId="77777777" w:rsidR="00A13E24" w:rsidRPr="00434856" w:rsidRDefault="00A13E24" w:rsidP="00434856">
      <w:pPr>
        <w:pStyle w:val="Heading8"/>
        <w:spacing w:line="240" w:lineRule="auto"/>
        <w:ind w:left="567" w:right="0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8F5CC4" w:rsidRPr="0043485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</w:t>
      </w:r>
      <w:r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434856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สัญญาเช่าดำเนินงาน</w:t>
      </w:r>
    </w:p>
    <w:p w14:paraId="64D5DA70" w14:textId="77777777" w:rsidR="00A13E24" w:rsidRPr="00B54B7F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7B29F830" w14:textId="77777777" w:rsidR="00A13E24" w:rsidRPr="002A4A3B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A4A3B">
        <w:rPr>
          <w:rFonts w:ascii="Angsana New" w:hAnsi="Angsana New"/>
          <w:sz w:val="30"/>
          <w:szCs w:val="30"/>
          <w:cs/>
        </w:rPr>
        <w:t xml:space="preserve">รายจ่ายภายใต้สัญญาเช่าดำเนินงานบันทึกในกำไรหรือขาดทุนโดยวิธีเส้นตรงตลอดอายุสัญญาเช่า </w:t>
      </w:r>
      <w:r w:rsidRPr="002A4A3B">
        <w:rPr>
          <w:rFonts w:ascii="Angsana New" w:hAnsi="Angsana New"/>
          <w:sz w:val="30"/>
          <w:szCs w:val="30"/>
        </w:rPr>
        <w:t xml:space="preserve"> </w:t>
      </w:r>
    </w:p>
    <w:p w14:paraId="14235329" w14:textId="77777777" w:rsidR="00A13E24" w:rsidRPr="00B54B7F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2A39F9FA" w14:textId="77777777" w:rsidR="00A13E24" w:rsidRPr="002A4A3B" w:rsidRDefault="00A13E24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A4A3B">
        <w:rPr>
          <w:rFonts w:ascii="Angsana New" w:hAnsi="Angsana New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</w:t>
      </w:r>
      <w:r w:rsidR="00FB5D95">
        <w:rPr>
          <w:rFonts w:ascii="Angsana New" w:hAnsi="Angsana New"/>
          <w:sz w:val="30"/>
          <w:szCs w:val="30"/>
        </w:rPr>
        <w:br/>
      </w:r>
      <w:r w:rsidRPr="002A4A3B">
        <w:rPr>
          <w:rFonts w:ascii="Angsana New" w:hAnsi="Angsana New"/>
          <w:sz w:val="30"/>
          <w:szCs w:val="30"/>
          <w:cs/>
        </w:rPr>
        <w:t>เมื่อได้รับการยืนยันการปรับค่าเช่า</w:t>
      </w:r>
    </w:p>
    <w:p w14:paraId="0D37BA80" w14:textId="77777777" w:rsidR="006C6B14" w:rsidRPr="00B54B7F" w:rsidRDefault="006C6B14" w:rsidP="009D36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AA7E1DA" w14:textId="77777777" w:rsidR="00A13E24" w:rsidRPr="00434856" w:rsidRDefault="003C74BC" w:rsidP="00287CE3">
      <w:pPr>
        <w:pStyle w:val="Heading8"/>
        <w:spacing w:line="240" w:lineRule="auto"/>
        <w:ind w:left="567" w:right="0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A13E24"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8F5CC4" w:rsidRPr="0043485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ถ</w:t>
      </w:r>
      <w:r w:rsidR="00A13E24"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A13E24"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ภาษีเงินได้</w:t>
      </w:r>
    </w:p>
    <w:p w14:paraId="159071B1" w14:textId="77777777" w:rsidR="00A13E24" w:rsidRPr="00B54B7F" w:rsidRDefault="00A13E24" w:rsidP="00317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616652C3" w14:textId="77777777" w:rsidR="00A13E24" w:rsidRDefault="00A13E24" w:rsidP="00317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A38F6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</w:t>
      </w:r>
      <w:r w:rsidR="00B95377">
        <w:rPr>
          <w:rFonts w:ascii="Angsana New" w:hAnsi="Angsana New"/>
          <w:sz w:val="30"/>
          <w:szCs w:val="30"/>
          <w:cs/>
        </w:rPr>
        <w:t>งวด</w:t>
      </w:r>
      <w:r w:rsidRPr="008A38F6">
        <w:rPr>
          <w:rFonts w:ascii="Angsana New" w:hAnsi="Angsana New"/>
          <w:sz w:val="30"/>
          <w:szCs w:val="30"/>
          <w:cs/>
        </w:rPr>
        <w:t>ปัจจุบันและภาษีเงินได้รอการตัดบัญชี</w:t>
      </w:r>
      <w:r w:rsidRPr="008A38F6">
        <w:rPr>
          <w:rFonts w:ascii="Angsana New" w:hAnsi="Angsana New"/>
          <w:sz w:val="30"/>
          <w:szCs w:val="30"/>
        </w:rPr>
        <w:t xml:space="preserve"> </w:t>
      </w:r>
      <w:r w:rsidRPr="008A38F6">
        <w:rPr>
          <w:rFonts w:ascii="Angsana New" w:hAnsi="Angsana New"/>
          <w:sz w:val="30"/>
          <w:szCs w:val="30"/>
          <w:cs/>
        </w:rPr>
        <w:t>ภาษีเงินได้ของ</w:t>
      </w:r>
      <w:r w:rsidR="00C86095">
        <w:rPr>
          <w:rFonts w:ascii="Angsana New" w:hAnsi="Angsana New" w:hint="cs"/>
          <w:sz w:val="30"/>
          <w:szCs w:val="30"/>
          <w:cs/>
        </w:rPr>
        <w:t>งวด</w:t>
      </w:r>
      <w:r w:rsidRPr="008A38F6">
        <w:rPr>
          <w:rFonts w:ascii="Angsana New" w:hAnsi="Angsana New"/>
          <w:sz w:val="30"/>
          <w:szCs w:val="30"/>
          <w:cs/>
        </w:rPr>
        <w:t>ปัจจุบันและภาษีเงินได้รอการตัดบัญชีรับรู้ในกำไรหรือขาดทุนเว้นแต่</w:t>
      </w:r>
      <w:r w:rsidR="00F322C3">
        <w:rPr>
          <w:rFonts w:ascii="Angsana New" w:hAnsi="Angsana New" w:hint="cs"/>
          <w:sz w:val="30"/>
          <w:szCs w:val="30"/>
          <w:cs/>
        </w:rPr>
        <w:t>ในส่วนที่เกี่ยวกับ</w:t>
      </w:r>
      <w:r w:rsidR="00D528CA">
        <w:rPr>
          <w:rFonts w:ascii="Angsana New" w:hAnsi="Angsana New" w:hint="cs"/>
          <w:sz w:val="30"/>
          <w:szCs w:val="30"/>
          <w:cs/>
        </w:rPr>
        <w:t>รายการที่เกี่ยวข้องในการรวมธุรกิจ</w:t>
      </w:r>
      <w:r w:rsidR="00F322C3">
        <w:rPr>
          <w:rFonts w:ascii="Angsana New" w:hAnsi="Angsana New"/>
          <w:sz w:val="30"/>
          <w:szCs w:val="30"/>
        </w:rPr>
        <w:t xml:space="preserve"> </w:t>
      </w:r>
      <w:r w:rsidR="00D528CA">
        <w:rPr>
          <w:rFonts w:ascii="Angsana New" w:hAnsi="Angsana New" w:hint="cs"/>
          <w:sz w:val="30"/>
          <w:szCs w:val="30"/>
          <w:cs/>
        </w:rPr>
        <w:t>หรือ</w:t>
      </w:r>
      <w:r w:rsidRPr="008A38F6">
        <w:rPr>
          <w:rFonts w:ascii="Angsana New" w:hAnsi="Angsana New"/>
          <w:sz w:val="30"/>
          <w:szCs w:val="30"/>
          <w:cs/>
        </w:rPr>
        <w:t>รายการที่รับรู้โดยตรงในส่วนของผู้ถือหุ้นหรือกำไรขาดทุนเบ็ดเสร็จอื่น</w:t>
      </w:r>
    </w:p>
    <w:p w14:paraId="2D81FD46" w14:textId="77777777" w:rsidR="005B4AD3" w:rsidRPr="00B54B7F" w:rsidRDefault="005B4AD3" w:rsidP="00317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6EDE38A0" w14:textId="77777777" w:rsidR="00A13E24" w:rsidRPr="008A38F6" w:rsidRDefault="00A13E24" w:rsidP="00317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8A38F6">
        <w:rPr>
          <w:rFonts w:ascii="Angsana New" w:hAnsi="Angsana New"/>
          <w:sz w:val="30"/>
          <w:szCs w:val="30"/>
          <w:cs/>
        </w:rPr>
        <w:t>ภาษีเงินได้ของ</w:t>
      </w:r>
      <w:r w:rsidR="00C86095">
        <w:rPr>
          <w:rFonts w:ascii="Angsana New" w:hAnsi="Angsana New"/>
          <w:sz w:val="30"/>
          <w:szCs w:val="30"/>
          <w:cs/>
        </w:rPr>
        <w:t>งวด</w:t>
      </w:r>
      <w:r w:rsidRPr="008A38F6">
        <w:rPr>
          <w:rFonts w:ascii="Angsana New" w:hAnsi="Angsana New"/>
          <w:sz w:val="30"/>
          <w:szCs w:val="30"/>
          <w:cs/>
        </w:rPr>
        <w:t>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5E2F35EE" w14:textId="77777777" w:rsidR="00A13E24" w:rsidRPr="00B54B7F" w:rsidRDefault="00A13E24" w:rsidP="00A374B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5434C333" w14:textId="77777777" w:rsidR="00FA570D" w:rsidRDefault="00A13E24" w:rsidP="00A374B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8A38F6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>
        <w:rPr>
          <w:rFonts w:ascii="Angsana New" w:hAnsi="Angsana New"/>
          <w:sz w:val="30"/>
          <w:szCs w:val="30"/>
          <w:cs/>
        </w:rPr>
        <w:t xml:space="preserve">ที่ใช้เพื่อความมุ่งหมายทางภาษี </w:t>
      </w:r>
      <w:r w:rsidRPr="008A38F6">
        <w:rPr>
          <w:rFonts w:ascii="Angsana New" w:hAnsi="Angsana New"/>
          <w:sz w:val="30"/>
          <w:szCs w:val="30"/>
          <w:cs/>
        </w:rPr>
        <w:t>ภาษีเงินได้รอการตัดบัญชีจะไม่ถูกรับรู้เมื่อเกิดจาก</w:t>
      </w:r>
      <w:r w:rsidR="00FB5D95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>ผลแตกต่างชั่วคราวต่อไปนี้</w:t>
      </w:r>
      <w:r w:rsidRPr="008A38F6">
        <w:rPr>
          <w:rFonts w:ascii="Angsana New" w:hAnsi="Angsana New"/>
          <w:sz w:val="30"/>
          <w:szCs w:val="30"/>
          <w:cs/>
        </w:rPr>
        <w:t xml:space="preserve">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</w:t>
      </w:r>
      <w:r w:rsidR="00FB5D95">
        <w:rPr>
          <w:rFonts w:ascii="Angsana New" w:hAnsi="Angsana New"/>
          <w:sz w:val="30"/>
          <w:szCs w:val="30"/>
        </w:rPr>
        <w:br/>
      </w:r>
      <w:r w:rsidR="006D6B6D">
        <w:rPr>
          <w:rFonts w:ascii="Angsana New" w:hAnsi="Angsana New"/>
          <w:sz w:val="30"/>
          <w:szCs w:val="30"/>
          <w:cs/>
        </w:rPr>
        <w:t>ใน</w:t>
      </w:r>
      <w:r w:rsidRPr="008A38F6">
        <w:rPr>
          <w:rFonts w:ascii="Angsana New" w:hAnsi="Angsana New"/>
          <w:sz w:val="30"/>
          <w:szCs w:val="30"/>
          <w:cs/>
        </w:rPr>
        <w:t xml:space="preserve">บริษัทย่อยหากเป็นไปได้ว่าจะไม่มีการกลับรายการในอนาคตอันใกล้  </w:t>
      </w:r>
    </w:p>
    <w:p w14:paraId="07317045" w14:textId="77777777" w:rsidR="00FA3ECC" w:rsidRPr="00B54B7F" w:rsidRDefault="00FA3ECC" w:rsidP="00A374B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0EACBA65" w14:textId="77777777" w:rsidR="00E47307" w:rsidRDefault="00A13E24" w:rsidP="00A374B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8A38F6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</w:t>
      </w:r>
      <w:r w:rsidR="00FB5D95">
        <w:rPr>
          <w:rFonts w:ascii="Angsana New" w:hAnsi="Angsana New"/>
          <w:sz w:val="30"/>
          <w:szCs w:val="30"/>
        </w:rPr>
        <w:br/>
      </w:r>
      <w:r w:rsidR="006D6B6D">
        <w:rPr>
          <w:rFonts w:ascii="Angsana New" w:hAnsi="Angsana New"/>
          <w:sz w:val="30"/>
          <w:szCs w:val="30"/>
          <w:cs/>
        </w:rPr>
        <w:t>ที่</w:t>
      </w:r>
      <w:r w:rsidRPr="008A38F6">
        <w:rPr>
          <w:rFonts w:ascii="Angsana New" w:hAnsi="Angsana New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1377786E" w14:textId="77777777" w:rsidR="002C05DD" w:rsidRPr="00B54B7F" w:rsidRDefault="002C05DD" w:rsidP="00A374B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6953CF3A" w14:textId="77777777" w:rsidR="00A13E24" w:rsidRPr="008A38F6" w:rsidRDefault="00A13E24" w:rsidP="00A374B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A38F6">
        <w:rPr>
          <w:rFonts w:ascii="Angsana New" w:hAnsi="Angsana New"/>
          <w:sz w:val="30"/>
          <w:szCs w:val="30"/>
          <w:cs/>
        </w:rPr>
        <w:lastRenderedPageBreak/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   โดยใช้อัตราภาษีที่ประกาศใช้หรือที่คาดว่ามีผลบังคับใช้ ณ วันที่รายงาน</w:t>
      </w:r>
    </w:p>
    <w:p w14:paraId="4F41D7E9" w14:textId="77777777" w:rsidR="00725AB7" w:rsidRPr="00B54B7F" w:rsidRDefault="00725AB7" w:rsidP="00A374B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2C04D871" w14:textId="77777777" w:rsidR="00FA3ECC" w:rsidRDefault="00A13E24" w:rsidP="00A374B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8A38F6">
        <w:rPr>
          <w:rFonts w:ascii="Angsana New" w:hAnsi="Angsana New"/>
          <w:sz w:val="30"/>
          <w:szCs w:val="30"/>
          <w:cs/>
        </w:rPr>
        <w:t>ในการกำหนดมูลค่าของภาษีเงินได้ของ</w:t>
      </w:r>
      <w:r w:rsidR="00C86095">
        <w:rPr>
          <w:rFonts w:ascii="Angsana New" w:hAnsi="Angsana New"/>
          <w:sz w:val="30"/>
          <w:szCs w:val="30"/>
          <w:cs/>
        </w:rPr>
        <w:t>งวด</w:t>
      </w:r>
      <w:r w:rsidRPr="008A38F6">
        <w:rPr>
          <w:rFonts w:ascii="Angsana New" w:hAnsi="Angsana New"/>
          <w:sz w:val="30"/>
          <w:szCs w:val="30"/>
          <w:cs/>
        </w:rPr>
        <w:t>ปัจจ</w:t>
      </w:r>
      <w:r w:rsidR="00C014A1">
        <w:rPr>
          <w:rFonts w:ascii="Angsana New" w:hAnsi="Angsana New"/>
          <w:sz w:val="30"/>
          <w:szCs w:val="30"/>
          <w:cs/>
        </w:rPr>
        <w:t>ุบันและภาษีเงินได้รอการตัดบัญชี</w:t>
      </w:r>
      <w:r w:rsidR="006E7091">
        <w:rPr>
          <w:rFonts w:ascii="Angsana New" w:hAnsi="Angsana New"/>
          <w:sz w:val="30"/>
          <w:szCs w:val="30"/>
          <w:cs/>
        </w:rPr>
        <w:t xml:space="preserve"> กลุ่มบริษัท</w:t>
      </w:r>
      <w:r w:rsidRPr="008A38F6">
        <w:rPr>
          <w:rFonts w:ascii="Angsana New" w:hAnsi="Angsana New"/>
          <w:sz w:val="30"/>
          <w:szCs w:val="30"/>
          <w:cs/>
        </w:rPr>
        <w:t>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</w:t>
      </w:r>
      <w:r w:rsidR="00BE2BEB">
        <w:rPr>
          <w:rFonts w:ascii="Angsana New" w:hAnsi="Angsana New" w:hint="cs"/>
          <w:sz w:val="30"/>
          <w:szCs w:val="30"/>
          <w:cs/>
        </w:rPr>
        <w:t xml:space="preserve"> </w:t>
      </w:r>
      <w:r w:rsidRPr="008A38F6">
        <w:rPr>
          <w:rFonts w:ascii="Angsana New" w:hAnsi="Angsana New"/>
          <w:sz w:val="30"/>
          <w:szCs w:val="30"/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</w:t>
      </w:r>
      <w:r>
        <w:rPr>
          <w:rFonts w:ascii="Angsana New" w:hAnsi="Angsana New"/>
          <w:sz w:val="30"/>
          <w:szCs w:val="30"/>
          <w:cs/>
        </w:rPr>
        <w:t>หลายปัจจัย รวมถึง การตีความทางก</w:t>
      </w:r>
      <w:r>
        <w:rPr>
          <w:rFonts w:ascii="Angsana New" w:hAnsi="Angsana New" w:hint="cs"/>
          <w:sz w:val="30"/>
          <w:szCs w:val="30"/>
          <w:cs/>
        </w:rPr>
        <w:t>ฎ</w:t>
      </w:r>
      <w:r w:rsidRPr="008A38F6">
        <w:rPr>
          <w:rFonts w:ascii="Angsana New" w:hAnsi="Angsana New"/>
          <w:sz w:val="30"/>
          <w:szCs w:val="30"/>
          <w:cs/>
        </w:rPr>
        <w:t>ห</w:t>
      </w:r>
      <w:r w:rsidR="00C014A1">
        <w:rPr>
          <w:rFonts w:ascii="Angsana New" w:hAnsi="Angsana New"/>
          <w:sz w:val="30"/>
          <w:szCs w:val="30"/>
          <w:cs/>
        </w:rPr>
        <w:t xml:space="preserve">มายภาษี และจากประสบการณ์ในอดีต </w:t>
      </w:r>
      <w:r w:rsidRPr="008A38F6">
        <w:rPr>
          <w:rFonts w:ascii="Angsana New" w:hAnsi="Angsana New"/>
          <w:sz w:val="30"/>
          <w:szCs w:val="30"/>
          <w:cs/>
        </w:rPr>
        <w:t>การประเมินนี้อยู่บนพื้นฐานการประมาณการและข้อ</w:t>
      </w:r>
      <w:r w:rsidR="000173B0">
        <w:rPr>
          <w:rFonts w:ascii="Angsana New" w:hAnsi="Angsana New"/>
          <w:sz w:val="30"/>
          <w:szCs w:val="30"/>
          <w:cs/>
        </w:rPr>
        <w:t>สมมติ</w:t>
      </w:r>
      <w:r w:rsidRPr="008A38F6">
        <w:rPr>
          <w:rFonts w:ascii="Angsana New" w:hAnsi="Angsana New"/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</w:t>
      </w:r>
      <w:r w:rsidR="00FB5D95">
        <w:rPr>
          <w:rFonts w:ascii="Angsana New" w:hAnsi="Angsana New"/>
          <w:sz w:val="30"/>
          <w:szCs w:val="30"/>
        </w:rPr>
        <w:br/>
      </w:r>
      <w:r w:rsidRPr="008A38F6">
        <w:rPr>
          <w:rFonts w:ascii="Angsana New" w:hAnsi="Angsana New"/>
          <w:sz w:val="30"/>
          <w:szCs w:val="30"/>
          <w:cs/>
        </w:rPr>
        <w:t>ข้อมูลใหม่ๆ</w:t>
      </w:r>
      <w:r>
        <w:rPr>
          <w:rFonts w:ascii="Angsana New" w:hAnsi="Angsana New"/>
          <w:sz w:val="30"/>
          <w:szCs w:val="30"/>
        </w:rPr>
        <w:t xml:space="preserve"> </w:t>
      </w:r>
      <w:r w:rsidRPr="008A38F6">
        <w:rPr>
          <w:rFonts w:ascii="Angsana New" w:hAnsi="Angsana New"/>
          <w:sz w:val="30"/>
          <w:szCs w:val="30"/>
          <w:cs/>
        </w:rPr>
        <w:t>อาจจะทำให้กลุ่มบริษัทเปลี่ยนการตัดสินใจโดยขึ้นอยู่กับความเพียงพอข</w:t>
      </w:r>
      <w:r>
        <w:rPr>
          <w:rFonts w:ascii="Angsana New" w:hAnsi="Angsana New"/>
          <w:sz w:val="30"/>
          <w:szCs w:val="30"/>
          <w:cs/>
        </w:rPr>
        <w:t xml:space="preserve">องภาษีเงินได้ค้างจ่ายที่มีอยู่ </w:t>
      </w:r>
      <w:r w:rsidRPr="008A38F6">
        <w:rPr>
          <w:rFonts w:ascii="Angsana New" w:hAnsi="Angsana New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</w:t>
      </w:r>
      <w:r w:rsidR="00C014A1">
        <w:rPr>
          <w:rFonts w:ascii="Angsana New" w:hAnsi="Angsana New" w:hint="cs"/>
          <w:sz w:val="30"/>
          <w:szCs w:val="30"/>
          <w:cs/>
        </w:rPr>
        <w:t>งวด</w:t>
      </w:r>
      <w:r w:rsidRPr="008A38F6">
        <w:rPr>
          <w:rFonts w:ascii="Angsana New" w:hAnsi="Angsana New"/>
          <w:sz w:val="30"/>
          <w:szCs w:val="30"/>
          <w:cs/>
        </w:rPr>
        <w:t>ที่เกิดการเปลี่ยนแปลง</w:t>
      </w:r>
    </w:p>
    <w:p w14:paraId="50F035E0" w14:textId="73EADC30" w:rsidR="00FA3ECC" w:rsidRPr="00B54B7F" w:rsidRDefault="00FA3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2A4FAF83" w14:textId="77777777" w:rsidR="00A13E24" w:rsidRPr="00EF7500" w:rsidRDefault="00A13E24" w:rsidP="00A374B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EB3936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</w:t>
      </w:r>
      <w:r w:rsidR="00D46C2B">
        <w:rPr>
          <w:rFonts w:ascii="Angsana New" w:hAnsi="Angsana New"/>
          <w:sz w:val="30"/>
          <w:szCs w:val="30"/>
          <w:cs/>
        </w:rPr>
        <w:t>งวด</w:t>
      </w:r>
      <w:r w:rsidRPr="00EB3936">
        <w:rPr>
          <w:rFonts w:ascii="Angsana New" w:hAnsi="Angsana New"/>
          <w:sz w:val="30"/>
          <w:szCs w:val="30"/>
          <w:cs/>
        </w:rPr>
        <w:t>ปัจจุบันมาหักกลบกับหนี้สินภาษีเงินได้ของ</w:t>
      </w:r>
      <w:r w:rsidR="00D46C2B">
        <w:rPr>
          <w:rFonts w:ascii="Angsana New" w:hAnsi="Angsana New"/>
          <w:sz w:val="30"/>
          <w:szCs w:val="30"/>
          <w:cs/>
        </w:rPr>
        <w:t>งวด</w:t>
      </w:r>
      <w:r w:rsidRPr="00EB3936">
        <w:rPr>
          <w:rFonts w:ascii="Angsana New" w:hAnsi="Angsana New"/>
          <w:sz w:val="30"/>
          <w:szCs w:val="30"/>
          <w:cs/>
        </w:rPr>
        <w:t>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</w:t>
      </w:r>
      <w:r w:rsidR="00B95377">
        <w:rPr>
          <w:rFonts w:ascii="Angsana New" w:hAnsi="Angsana New"/>
          <w:sz w:val="30"/>
          <w:szCs w:val="30"/>
          <w:cs/>
        </w:rPr>
        <w:t>งวด</w:t>
      </w:r>
      <w:r w:rsidRPr="00EB3936">
        <w:rPr>
          <w:rFonts w:ascii="Angsana New" w:hAnsi="Angsana New"/>
          <w:sz w:val="30"/>
          <w:szCs w:val="30"/>
          <w:cs/>
        </w:rPr>
        <w:t>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4E0D05F6" w14:textId="77777777" w:rsidR="00A374B3" w:rsidRPr="00B54B7F" w:rsidRDefault="00A374B3" w:rsidP="00A374B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64AA923F" w14:textId="77777777" w:rsidR="006B0CEB" w:rsidRPr="00EB3936" w:rsidRDefault="00A13E24" w:rsidP="00A374B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B3936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 สินทรัพย์ภาษีเงินได้รอการ</w:t>
      </w:r>
      <w:r w:rsidR="00FB5D95">
        <w:rPr>
          <w:rFonts w:ascii="Angsana New" w:hAnsi="Angsana New"/>
          <w:sz w:val="30"/>
          <w:szCs w:val="30"/>
        </w:rPr>
        <w:br/>
      </w:r>
      <w:r w:rsidRPr="00EB3936">
        <w:rPr>
          <w:rFonts w:ascii="Angsana New" w:hAnsi="Angsana New"/>
          <w:sz w:val="30"/>
          <w:szCs w:val="30"/>
          <w:cs/>
        </w:rPr>
        <w:t>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EB95998" w14:textId="77777777" w:rsidR="008A71D0" w:rsidRPr="00B54B7F" w:rsidRDefault="008A71D0" w:rsidP="00317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</w:p>
    <w:p w14:paraId="27AF0CD6" w14:textId="77777777" w:rsidR="00A13E24" w:rsidRPr="00434856" w:rsidRDefault="00A13E24" w:rsidP="00434856">
      <w:pPr>
        <w:pStyle w:val="Heading8"/>
        <w:spacing w:line="240" w:lineRule="auto"/>
        <w:ind w:left="567" w:right="0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8F5CC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</w:t>
      </w:r>
      <w:r w:rsidR="00AA18D5"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AA18D5"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E47307" w:rsidRPr="0043485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ขาดทุน</w:t>
      </w:r>
      <w:r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>ต่อหุ้น</w:t>
      </w:r>
    </w:p>
    <w:p w14:paraId="018C47E3" w14:textId="77777777" w:rsidR="00A13E24" w:rsidRPr="00B54B7F" w:rsidRDefault="00A13E24" w:rsidP="003C74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14:paraId="7DAE7048" w14:textId="77777777" w:rsidR="00FA570D" w:rsidRDefault="00AA18D5" w:rsidP="00A374B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  <w:cs/>
        </w:rPr>
        <w:t>กลุ่มบริษัทแสดง</w:t>
      </w:r>
      <w:r>
        <w:rPr>
          <w:rFonts w:ascii="Angsana New" w:hAnsi="Angsana New" w:hint="cs"/>
          <w:b/>
          <w:sz w:val="30"/>
          <w:szCs w:val="30"/>
          <w:cs/>
        </w:rPr>
        <w:t>ขาดทุน</w:t>
      </w:r>
      <w:r w:rsidR="00A13E24" w:rsidRPr="002A4A3B">
        <w:rPr>
          <w:rFonts w:ascii="Angsana New" w:hAnsi="Angsana New"/>
          <w:b/>
          <w:sz w:val="30"/>
          <w:szCs w:val="30"/>
          <w:cs/>
        </w:rPr>
        <w:t>ต่อหุ้นขั้นพื้นฐานและ</w:t>
      </w:r>
      <w:r>
        <w:rPr>
          <w:rFonts w:ascii="Angsana New" w:hAnsi="Angsana New" w:hint="cs"/>
          <w:b/>
          <w:sz w:val="30"/>
          <w:szCs w:val="30"/>
          <w:cs/>
        </w:rPr>
        <w:t>ขาดทุน</w:t>
      </w:r>
      <w:r w:rsidR="00A13E24" w:rsidRPr="002A4A3B">
        <w:rPr>
          <w:rFonts w:ascii="Angsana New" w:hAnsi="Angsana New"/>
          <w:b/>
          <w:sz w:val="30"/>
          <w:szCs w:val="30"/>
          <w:cs/>
        </w:rPr>
        <w:t>ต่อหุ้นปรับลดสำหรับหุ้นสามัญ</w:t>
      </w:r>
      <w:r w:rsidR="00A13E24" w:rsidRPr="002A4A3B">
        <w:rPr>
          <w:rFonts w:ascii="Angsana New" w:hAnsi="Angsana New"/>
          <w:b/>
          <w:sz w:val="30"/>
          <w:szCs w:val="30"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>ขาดทุน</w:t>
      </w:r>
      <w:r w:rsidR="00A13E24" w:rsidRPr="002A4A3B">
        <w:rPr>
          <w:rFonts w:ascii="Angsana New" w:hAnsi="Angsana New"/>
          <w:b/>
          <w:sz w:val="30"/>
          <w:szCs w:val="30"/>
          <w:cs/>
        </w:rPr>
        <w:t>ต่อหุ้นขั้นพื้นฐานคำนว</w:t>
      </w:r>
      <w:r w:rsidR="006802C1">
        <w:rPr>
          <w:rFonts w:ascii="Angsana New" w:hAnsi="Angsana New"/>
          <w:b/>
          <w:sz w:val="30"/>
          <w:szCs w:val="30"/>
          <w:cs/>
        </w:rPr>
        <w:t>ณ</w:t>
      </w:r>
      <w:r w:rsidR="006802C1">
        <w:rPr>
          <w:rFonts w:ascii="Angsana New" w:hAnsi="Angsana New"/>
          <w:b/>
          <w:spacing w:val="-6"/>
          <w:sz w:val="30"/>
          <w:szCs w:val="30"/>
          <w:cs/>
        </w:rPr>
        <w:t>โดยการหาร</w:t>
      </w:r>
      <w:r w:rsidR="00A13E24" w:rsidRPr="003C74BC">
        <w:rPr>
          <w:rFonts w:ascii="Angsana New" w:hAnsi="Angsana New"/>
          <w:b/>
          <w:spacing w:val="-6"/>
          <w:sz w:val="30"/>
          <w:szCs w:val="30"/>
          <w:cs/>
        </w:rPr>
        <w:t>ขาดทุนของผู้ถือหุ้นสามัญของบริษัท</w:t>
      </w:r>
      <w:r w:rsidR="003C74BC" w:rsidRPr="003C74BC">
        <w:rPr>
          <w:rFonts w:ascii="Angsana New" w:hAnsi="Angsana New" w:hint="cs"/>
          <w:b/>
          <w:spacing w:val="-6"/>
          <w:sz w:val="30"/>
          <w:szCs w:val="30"/>
          <w:cs/>
        </w:rPr>
        <w:t xml:space="preserve"> </w:t>
      </w:r>
      <w:r w:rsidR="00A13E24" w:rsidRPr="003C74BC">
        <w:rPr>
          <w:rFonts w:ascii="Angsana New" w:hAnsi="Angsana New"/>
          <w:b/>
          <w:spacing w:val="-6"/>
          <w:sz w:val="30"/>
          <w:szCs w:val="30"/>
          <w:cs/>
        </w:rPr>
        <w:t>ด้วยจำนวนหุ้นสามัญถัวเฉลี่ยถ่วงน้ำหนักที่</w:t>
      </w:r>
      <w:r w:rsidR="00A13E24" w:rsidRPr="002A4A3B">
        <w:rPr>
          <w:rFonts w:ascii="Angsana New" w:hAnsi="Angsana New"/>
          <w:b/>
          <w:sz w:val="30"/>
          <w:szCs w:val="30"/>
          <w:cs/>
        </w:rPr>
        <w:t xml:space="preserve">ออกจำหน่ายระหว่างปี </w:t>
      </w:r>
      <w:r>
        <w:rPr>
          <w:rFonts w:ascii="Angsana New" w:hAnsi="Angsana New" w:hint="cs"/>
          <w:b/>
          <w:sz w:val="30"/>
          <w:szCs w:val="30"/>
          <w:cs/>
        </w:rPr>
        <w:t>ขาดทุน</w:t>
      </w:r>
      <w:r w:rsidR="00A13E24" w:rsidRPr="002A4A3B">
        <w:rPr>
          <w:rFonts w:ascii="Angsana New" w:hAnsi="Angsana New"/>
          <w:b/>
          <w:sz w:val="30"/>
          <w:szCs w:val="30"/>
          <w:cs/>
        </w:rPr>
        <w:t>ต่อ</w:t>
      </w:r>
      <w:r w:rsidR="006802C1">
        <w:rPr>
          <w:rFonts w:ascii="Angsana New" w:hAnsi="Angsana New"/>
          <w:b/>
          <w:sz w:val="30"/>
          <w:szCs w:val="30"/>
          <w:cs/>
        </w:rPr>
        <w:t>หุ้นปรับลดคำนวณโดยการหาร</w:t>
      </w:r>
      <w:r w:rsidR="00A13E24" w:rsidRPr="002A4A3B">
        <w:rPr>
          <w:rFonts w:ascii="Angsana New" w:hAnsi="Angsana New"/>
          <w:b/>
          <w:sz w:val="30"/>
          <w:szCs w:val="30"/>
          <w:cs/>
        </w:rPr>
        <w:t>ขาดทุนของผู้ถือหุ้นสามัญที่ปรับปรุงด้วยจำนวนหุ้นสามัญ</w:t>
      </w:r>
      <w:r w:rsidR="006802C1">
        <w:rPr>
          <w:rFonts w:ascii="Angsana New" w:hAnsi="Angsana New" w:hint="cs"/>
          <w:b/>
          <w:sz w:val="30"/>
          <w:szCs w:val="30"/>
          <w:cs/>
        </w:rPr>
        <w:t xml:space="preserve">     </w:t>
      </w:r>
      <w:r w:rsidR="00A13E24" w:rsidRPr="002A4A3B">
        <w:rPr>
          <w:rFonts w:ascii="Angsana New" w:hAnsi="Angsana New"/>
          <w:b/>
          <w:sz w:val="30"/>
          <w:szCs w:val="30"/>
          <w:cs/>
        </w:rPr>
        <w:t>ถัวเฉลี่ยถ่วงน้ำหนักที่ออกจำหน่าย และ</w:t>
      </w:r>
      <w:r w:rsidR="000847B5" w:rsidRPr="00B43307">
        <w:rPr>
          <w:rFonts w:ascii="Angsana New" w:hAnsi="Angsana New"/>
          <w:b/>
          <w:sz w:val="30"/>
          <w:szCs w:val="30"/>
          <w:cs/>
        </w:rPr>
        <w:t>ผลกระทบของตราสารที่อาจเปลี่ยนเป็นหุ้นสามัญปรับลดทั้งหมดและ</w:t>
      </w:r>
      <w:r w:rsidR="00A13E24" w:rsidRPr="002A4A3B">
        <w:rPr>
          <w:rFonts w:ascii="Angsana New" w:hAnsi="Angsana New"/>
          <w:b/>
          <w:sz w:val="30"/>
          <w:szCs w:val="30"/>
          <w:cs/>
        </w:rPr>
        <w:t>สิทธิซื้อหุ้นของพนักงาน</w:t>
      </w:r>
    </w:p>
    <w:p w14:paraId="2816696D" w14:textId="77777777" w:rsidR="00FA3ECC" w:rsidRPr="00B54B7F" w:rsidRDefault="00FA3ECC" w:rsidP="00FA57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630" w:hanging="630"/>
        <w:jc w:val="thaiDistribute"/>
        <w:rPr>
          <w:rFonts w:ascii="Angsana New" w:hAnsi="Angsana New"/>
          <w:sz w:val="24"/>
          <w:szCs w:val="24"/>
        </w:rPr>
      </w:pPr>
    </w:p>
    <w:p w14:paraId="7ED755EF" w14:textId="77777777" w:rsidR="00A13E24" w:rsidRPr="002A4A3B" w:rsidRDefault="00A13E24" w:rsidP="001A3A94">
      <w:pPr>
        <w:pStyle w:val="Heading8"/>
        <w:spacing w:line="240" w:lineRule="auto"/>
        <w:ind w:left="567" w:right="0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8F5CC4" w:rsidRPr="0043485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ธ</w:t>
      </w:r>
      <w:r w:rsidR="00FA570D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FA570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434856">
        <w:rPr>
          <w:rFonts w:ascii="Angsana New" w:hAnsi="Angsana New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26089BC6" w14:textId="77777777" w:rsidR="00A13E24" w:rsidRPr="00B54B7F" w:rsidRDefault="00A13E24" w:rsidP="00A37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  <w:highlight w:val="cyan"/>
          <w:cs/>
          <w:lang w:val="th-TH"/>
        </w:rPr>
      </w:pPr>
    </w:p>
    <w:p w14:paraId="3A5E27CA" w14:textId="492931DF" w:rsidR="00B54B7F" w:rsidRDefault="00A13E24" w:rsidP="00B5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  <w:cs/>
        </w:rPr>
      </w:pPr>
      <w:r w:rsidRPr="004005E8">
        <w:rPr>
          <w:rFonts w:ascii="Angsana New" w:hAnsi="Angsana New"/>
          <w:b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   ด้านการดำเนินงาน) จะแสดงถึงรายการที่เกิดขึ้นจากส่วนงานดำเนินงานนั้นโดยตรงรวมถึงรายการที่ได้รับ</w:t>
      </w:r>
      <w:r w:rsidR="009A33CD" w:rsidRPr="004005E8">
        <w:rPr>
          <w:rFonts w:ascii="Angsana New" w:hAnsi="Angsana New" w:hint="cs"/>
          <w:b/>
          <w:sz w:val="30"/>
          <w:szCs w:val="30"/>
          <w:cs/>
        </w:rPr>
        <w:t xml:space="preserve">          </w:t>
      </w:r>
      <w:r w:rsidR="00662160" w:rsidRPr="004005E8">
        <w:rPr>
          <w:rFonts w:ascii="Angsana New" w:hAnsi="Angsana New"/>
          <w:b/>
          <w:sz w:val="30"/>
          <w:szCs w:val="30"/>
          <w:cs/>
        </w:rPr>
        <w:t>การปันส่วนอย่างสมเหตุสมผล</w:t>
      </w:r>
      <w:r w:rsidR="00B54B7F">
        <w:rPr>
          <w:rFonts w:ascii="Angsana New" w:hAnsi="Angsana New"/>
          <w:b/>
          <w:sz w:val="30"/>
          <w:szCs w:val="30"/>
          <w:cs/>
        </w:rPr>
        <w:br w:type="page"/>
      </w:r>
    </w:p>
    <w:p w14:paraId="7836F54B" w14:textId="77777777" w:rsidR="00010005" w:rsidRPr="004005E8" w:rsidRDefault="00FB5D95" w:rsidP="0032590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</w:rPr>
        <w:lastRenderedPageBreak/>
        <w:t>6</w:t>
      </w:r>
      <w:r w:rsidR="00010005" w:rsidRPr="004005E8">
        <w:rPr>
          <w:rFonts w:ascii="Angsana New" w:hAnsi="Angsana New"/>
          <w:sz w:val="30"/>
          <w:szCs w:val="30"/>
          <w:u w:val="none"/>
          <w:cs/>
        </w:rPr>
        <w:tab/>
      </w:r>
      <w:r w:rsidR="00F96975" w:rsidRPr="004005E8">
        <w:rPr>
          <w:rFonts w:ascii="Angsana New" w:hAnsi="Angsana New" w:hint="cs"/>
          <w:sz w:val="30"/>
          <w:szCs w:val="30"/>
          <w:u w:val="none"/>
          <w:cs/>
        </w:rPr>
        <w:t>การ</w:t>
      </w:r>
      <w:r w:rsidR="002D33F2">
        <w:rPr>
          <w:rFonts w:ascii="Angsana New" w:hAnsi="Angsana New" w:hint="cs"/>
          <w:sz w:val="30"/>
          <w:szCs w:val="30"/>
          <w:u w:val="none"/>
          <w:cs/>
          <w:lang w:val="en-US"/>
        </w:rPr>
        <w:t>นำเสนอ</w:t>
      </w:r>
      <w:r w:rsidR="00FC3158" w:rsidRPr="004005E8">
        <w:rPr>
          <w:rFonts w:ascii="Angsana New" w:hAnsi="Angsana New" w:hint="cs"/>
          <w:sz w:val="30"/>
          <w:szCs w:val="30"/>
          <w:u w:val="none"/>
          <w:cs/>
          <w:lang w:val="en-US"/>
        </w:rPr>
        <w:t>การ</w:t>
      </w:r>
      <w:r w:rsidR="00136DB5" w:rsidRPr="004005E8">
        <w:rPr>
          <w:rFonts w:ascii="Angsana New" w:hAnsi="Angsana New" w:hint="cs"/>
          <w:sz w:val="30"/>
          <w:szCs w:val="30"/>
          <w:u w:val="none"/>
          <w:cs/>
        </w:rPr>
        <w:t>เข้าทำรายการ</w:t>
      </w:r>
      <w:r w:rsidR="007E39D5" w:rsidRPr="004005E8">
        <w:rPr>
          <w:rFonts w:ascii="Angsana New" w:hAnsi="Angsana New" w:hint="cs"/>
          <w:sz w:val="30"/>
          <w:szCs w:val="30"/>
          <w:u w:val="none"/>
          <w:cs/>
        </w:rPr>
        <w:t>จำหน่าย</w:t>
      </w:r>
      <w:r w:rsidR="00136DB5" w:rsidRPr="004005E8">
        <w:rPr>
          <w:rFonts w:ascii="Angsana New" w:hAnsi="Angsana New" w:hint="cs"/>
          <w:sz w:val="30"/>
          <w:szCs w:val="30"/>
          <w:u w:val="none"/>
          <w:cs/>
        </w:rPr>
        <w:t>ทรัพย์สินเพื่อปรับโครงสร้างธุรกิจ</w:t>
      </w:r>
    </w:p>
    <w:p w14:paraId="6F6D3B39" w14:textId="77777777" w:rsidR="00010005" w:rsidRPr="00B54B7F" w:rsidRDefault="00010005" w:rsidP="00351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28"/>
          <w:szCs w:val="28"/>
        </w:rPr>
      </w:pPr>
    </w:p>
    <w:p w14:paraId="4C85F902" w14:textId="77777777" w:rsidR="00296AFD" w:rsidRPr="004005E8" w:rsidRDefault="00296AFD" w:rsidP="00351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005E8">
        <w:rPr>
          <w:rFonts w:ascii="Angsana New" w:hAnsi="Angsana New"/>
          <w:sz w:val="30"/>
          <w:szCs w:val="30"/>
          <w:cs/>
        </w:rPr>
        <w:t>ในการประชุมคณะกรรม</w:t>
      </w:r>
      <w:r w:rsidRPr="004005E8">
        <w:rPr>
          <w:rFonts w:ascii="Angsana New" w:hAnsi="Angsana New" w:hint="cs"/>
          <w:sz w:val="30"/>
          <w:szCs w:val="30"/>
          <w:cs/>
        </w:rPr>
        <w:t>การของ</w:t>
      </w:r>
      <w:r w:rsidRPr="004005E8">
        <w:rPr>
          <w:rFonts w:ascii="Angsana New" w:hAnsi="Angsana New"/>
          <w:sz w:val="30"/>
          <w:szCs w:val="30"/>
          <w:cs/>
        </w:rPr>
        <w:t>บริษัท</w:t>
      </w:r>
      <w:r w:rsidRPr="004005E8">
        <w:rPr>
          <w:rFonts w:ascii="Angsana New" w:hAnsi="Angsana New" w:hint="cs"/>
          <w:sz w:val="30"/>
          <w:szCs w:val="30"/>
          <w:cs/>
        </w:rPr>
        <w:t xml:space="preserve"> </w:t>
      </w:r>
      <w:r w:rsidRPr="004005E8">
        <w:rPr>
          <w:rFonts w:ascii="Angsana New" w:hAnsi="Angsana New"/>
          <w:sz w:val="30"/>
          <w:szCs w:val="30"/>
          <w:cs/>
        </w:rPr>
        <w:t>เมื่อวันที่ 19 ธันวาคม 2560</w:t>
      </w:r>
      <w:r w:rsidRPr="004005E8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Pr="004005E8">
        <w:rPr>
          <w:rFonts w:ascii="Angsana New" w:hAnsi="Angsana New"/>
          <w:sz w:val="30"/>
          <w:szCs w:val="30"/>
        </w:rPr>
        <w:t xml:space="preserve">16 </w:t>
      </w:r>
      <w:r w:rsidRPr="004005E8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4005E8">
        <w:rPr>
          <w:rFonts w:ascii="Angsana New" w:hAnsi="Angsana New"/>
          <w:sz w:val="30"/>
          <w:szCs w:val="30"/>
        </w:rPr>
        <w:t>2561</w:t>
      </w:r>
      <w:r w:rsidRPr="004005E8">
        <w:rPr>
          <w:rFonts w:ascii="Angsana New" w:hAnsi="Angsana New"/>
          <w:sz w:val="30"/>
          <w:szCs w:val="30"/>
          <w:cs/>
        </w:rPr>
        <w:t xml:space="preserve"> </w:t>
      </w:r>
      <w:r w:rsidRPr="004005E8">
        <w:rPr>
          <w:rFonts w:ascii="Angsana New" w:hAnsi="Angsana New" w:hint="cs"/>
          <w:sz w:val="30"/>
          <w:szCs w:val="30"/>
          <w:cs/>
        </w:rPr>
        <w:t>คณะกรรมการ</w:t>
      </w:r>
      <w:r w:rsidRPr="004005E8">
        <w:rPr>
          <w:rFonts w:ascii="Angsana New" w:hAnsi="Angsana New"/>
          <w:sz w:val="30"/>
          <w:szCs w:val="30"/>
          <w:cs/>
        </w:rPr>
        <w:t>มีมติเห็นชอบให้</w:t>
      </w:r>
      <w:r w:rsidRPr="004005E8">
        <w:rPr>
          <w:rFonts w:ascii="Angsana New" w:hAnsi="Angsana New" w:hint="cs"/>
          <w:sz w:val="30"/>
          <w:szCs w:val="30"/>
          <w:cs/>
        </w:rPr>
        <w:t>นำ</w:t>
      </w:r>
      <w:r w:rsidRPr="004005E8">
        <w:rPr>
          <w:rFonts w:ascii="Angsana New" w:hAnsi="Angsana New"/>
          <w:sz w:val="30"/>
          <w:szCs w:val="30"/>
          <w:cs/>
        </w:rPr>
        <w:t>เสนอ</w:t>
      </w:r>
      <w:r w:rsidR="00D570E3" w:rsidRPr="004005E8">
        <w:rPr>
          <w:rFonts w:ascii="Angsana New" w:hAnsi="Angsana New" w:hint="cs"/>
          <w:sz w:val="30"/>
          <w:szCs w:val="30"/>
          <w:cs/>
        </w:rPr>
        <w:t>ต่อ</w:t>
      </w:r>
      <w:r w:rsidRPr="004005E8">
        <w:rPr>
          <w:rFonts w:ascii="Angsana New" w:hAnsi="Angsana New"/>
          <w:sz w:val="30"/>
          <w:szCs w:val="30"/>
          <w:cs/>
        </w:rPr>
        <w:t>ที่ประชุมผู้ถือหุ้นเพื่อพิจารณาอนุมัติการเข้าทำรายการจำหน่ายทรัพย์สินเพื่อปรับโครงสร้างธุรกิจของกลุ่มบริษัท</w:t>
      </w:r>
      <w:r w:rsidRPr="004005E8">
        <w:rPr>
          <w:rFonts w:ascii="Angsana New" w:hAnsi="Angsana New" w:hint="cs"/>
          <w:sz w:val="30"/>
          <w:szCs w:val="30"/>
          <w:cs/>
        </w:rPr>
        <w:t xml:space="preserve"> ซึ่งประกอบด้วยเงินลงทุนในบริษัทย่อย </w:t>
      </w:r>
      <w:r w:rsidRPr="004005E8">
        <w:rPr>
          <w:rFonts w:ascii="Angsana New" w:hAnsi="Angsana New"/>
          <w:sz w:val="30"/>
          <w:szCs w:val="30"/>
        </w:rPr>
        <w:t xml:space="preserve">4 </w:t>
      </w:r>
      <w:r w:rsidRPr="004005E8">
        <w:rPr>
          <w:rFonts w:ascii="Angsana New" w:hAnsi="Angsana New" w:hint="cs"/>
          <w:sz w:val="30"/>
          <w:szCs w:val="30"/>
          <w:cs/>
        </w:rPr>
        <w:t xml:space="preserve">บริษัท ได้แก่ </w:t>
      </w:r>
      <w:r w:rsidRPr="004005E8">
        <w:rPr>
          <w:rFonts w:ascii="Angsana New" w:hAnsi="Angsana New"/>
          <w:sz w:val="30"/>
          <w:szCs w:val="30"/>
          <w:cs/>
        </w:rPr>
        <w:t>บริษัท เนชั่น ยู จำกัด</w:t>
      </w:r>
      <w:r w:rsidRPr="004005E8">
        <w:rPr>
          <w:rFonts w:ascii="Angsana New" w:hAnsi="Angsana New"/>
          <w:sz w:val="30"/>
          <w:szCs w:val="30"/>
        </w:rPr>
        <w:t xml:space="preserve"> </w:t>
      </w:r>
      <w:r w:rsidRPr="004005E8">
        <w:rPr>
          <w:rFonts w:ascii="Angsana New" w:hAnsi="Angsana New"/>
          <w:sz w:val="30"/>
          <w:szCs w:val="30"/>
          <w:cs/>
        </w:rPr>
        <w:t>บริษัท แบงคอก บิสสิเนส</w:t>
      </w:r>
      <w:r w:rsidRPr="004005E8">
        <w:rPr>
          <w:rFonts w:ascii="Angsana New" w:hAnsi="Angsana New"/>
          <w:sz w:val="30"/>
          <w:szCs w:val="30"/>
        </w:rPr>
        <w:t xml:space="preserve"> </w:t>
      </w:r>
      <w:r w:rsidRPr="004005E8">
        <w:rPr>
          <w:rFonts w:ascii="Angsana New" w:hAnsi="Angsana New"/>
          <w:sz w:val="30"/>
          <w:szCs w:val="30"/>
          <w:cs/>
        </w:rPr>
        <w:t>บรอดแคสติ้ง จำกัด</w:t>
      </w:r>
      <w:r w:rsidR="00325908" w:rsidRPr="004005E8">
        <w:rPr>
          <w:rFonts w:ascii="Angsana New" w:hAnsi="Angsana New" w:hint="cs"/>
          <w:sz w:val="30"/>
          <w:szCs w:val="30"/>
          <w:cs/>
        </w:rPr>
        <w:t xml:space="preserve"> </w:t>
      </w:r>
      <w:r w:rsidRPr="004005E8">
        <w:rPr>
          <w:rFonts w:ascii="Angsana New" w:hAnsi="Angsana New"/>
          <w:sz w:val="30"/>
          <w:szCs w:val="30"/>
          <w:cs/>
        </w:rPr>
        <w:t>บริษัท ดับบลิวพีเอส</w:t>
      </w:r>
      <w:r w:rsidRPr="004005E8">
        <w:rPr>
          <w:rFonts w:ascii="Angsana New" w:hAnsi="Angsana New"/>
          <w:sz w:val="30"/>
          <w:szCs w:val="30"/>
        </w:rPr>
        <w:t xml:space="preserve"> (</w:t>
      </w:r>
      <w:r w:rsidRPr="004005E8">
        <w:rPr>
          <w:rFonts w:ascii="Angsana New" w:hAnsi="Angsana New" w:hint="cs"/>
          <w:sz w:val="30"/>
          <w:szCs w:val="30"/>
          <w:cs/>
        </w:rPr>
        <w:t>ประเทศไทย</w:t>
      </w:r>
      <w:r w:rsidRPr="004005E8">
        <w:rPr>
          <w:rFonts w:ascii="Angsana New" w:hAnsi="Angsana New"/>
          <w:sz w:val="30"/>
          <w:szCs w:val="30"/>
        </w:rPr>
        <w:t>)</w:t>
      </w:r>
      <w:r w:rsidRPr="004005E8">
        <w:rPr>
          <w:rFonts w:ascii="Angsana New" w:hAnsi="Angsana New" w:hint="cs"/>
          <w:sz w:val="30"/>
          <w:szCs w:val="30"/>
          <w:cs/>
        </w:rPr>
        <w:t xml:space="preserve"> จำกัด และบริษัท </w:t>
      </w:r>
      <w:r w:rsidRPr="004005E8">
        <w:rPr>
          <w:rFonts w:ascii="Angsana New" w:hAnsi="Angsana New"/>
          <w:sz w:val="30"/>
          <w:szCs w:val="30"/>
          <w:cs/>
        </w:rPr>
        <w:t>บริษัท เอ็นเอ็มแอล จำกัด</w:t>
      </w:r>
      <w:r w:rsidRPr="004005E8">
        <w:rPr>
          <w:rFonts w:ascii="Angsana New" w:hAnsi="Angsana New" w:hint="cs"/>
          <w:sz w:val="30"/>
          <w:szCs w:val="30"/>
          <w:cs/>
        </w:rPr>
        <w:t xml:space="preserve"> </w:t>
      </w:r>
      <w:r w:rsidR="00325908" w:rsidRPr="004005E8">
        <w:rPr>
          <w:rFonts w:ascii="Angsana New" w:hAnsi="Angsana New" w:hint="cs"/>
          <w:sz w:val="30"/>
          <w:szCs w:val="30"/>
          <w:cs/>
        </w:rPr>
        <w:t>รวมถึง</w:t>
      </w:r>
      <w:r w:rsidRPr="004005E8">
        <w:rPr>
          <w:rFonts w:ascii="Angsana New" w:hAnsi="Angsana New" w:hint="cs"/>
          <w:sz w:val="30"/>
          <w:szCs w:val="30"/>
          <w:cs/>
        </w:rPr>
        <w:t>ที่ดินและสิ่งปลูกสร้างของบริษัท</w:t>
      </w:r>
    </w:p>
    <w:p w14:paraId="4AAEB2F1" w14:textId="77777777" w:rsidR="00296AFD" w:rsidRPr="00FB5D95" w:rsidRDefault="00296AFD" w:rsidP="00351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B13B300" w14:textId="77777777" w:rsidR="004005E8" w:rsidRPr="00A90D64" w:rsidRDefault="00296AFD" w:rsidP="00351F24">
      <w:pPr>
        <w:pStyle w:val="NoSpacing"/>
        <w:ind w:left="540"/>
        <w:jc w:val="thaiDistribute"/>
        <w:rPr>
          <w:rFonts w:ascii="Angsana New" w:hAnsi="Angsana New"/>
          <w:sz w:val="30"/>
          <w:szCs w:val="30"/>
        </w:rPr>
      </w:pPr>
      <w:r w:rsidRPr="00A90D64">
        <w:rPr>
          <w:rFonts w:ascii="Angsana New" w:hAnsi="Angsana New"/>
          <w:sz w:val="30"/>
          <w:szCs w:val="30"/>
          <w:cs/>
        </w:rPr>
        <w:t>การจำหน่ายทรัพย์สินดังกล่าวจะดำเนินการโดยวิธีประกวดราคา (</w:t>
      </w:r>
      <w:r w:rsidRPr="00A90D64">
        <w:rPr>
          <w:rFonts w:ascii="Angsana New" w:hAnsi="Angsana New"/>
          <w:sz w:val="30"/>
          <w:szCs w:val="30"/>
        </w:rPr>
        <w:t xml:space="preserve">Bidding) </w:t>
      </w:r>
      <w:r w:rsidRPr="00A90D64">
        <w:rPr>
          <w:rFonts w:ascii="Angsana New" w:hAnsi="Angsana New" w:hint="cs"/>
          <w:sz w:val="30"/>
          <w:szCs w:val="30"/>
          <w:cs/>
        </w:rPr>
        <w:t>และ</w:t>
      </w:r>
      <w:r w:rsidRPr="00A90D64">
        <w:rPr>
          <w:rFonts w:ascii="Angsana New" w:hAnsi="Angsana New"/>
          <w:sz w:val="30"/>
          <w:szCs w:val="30"/>
          <w:cs/>
        </w:rPr>
        <w:t xml:space="preserve">จะจำหน่ายทรัพย์สินให้แก่ผู้ที่เสนอราคาสูงสุด </w:t>
      </w:r>
      <w:r w:rsidR="00FA570D" w:rsidRPr="00A90D64">
        <w:rPr>
          <w:rFonts w:ascii="Angsana New" w:hAnsi="Angsana New" w:hint="cs"/>
          <w:sz w:val="30"/>
          <w:szCs w:val="30"/>
          <w:cs/>
        </w:rPr>
        <w:t>โดยอยู่ภายใต้เงื่อนไขว่าราคาของทรัพย์สินแต่ละรายการจะต้อง</w:t>
      </w:r>
      <w:r w:rsidRPr="00A90D64">
        <w:rPr>
          <w:rFonts w:ascii="Angsana New" w:hAnsi="Angsana New"/>
          <w:sz w:val="30"/>
          <w:szCs w:val="30"/>
          <w:cs/>
        </w:rPr>
        <w:t>ไม่ต่ำกว่าราคาพื้นฐา</w:t>
      </w:r>
      <w:r w:rsidR="00FA570D" w:rsidRPr="00A90D64">
        <w:rPr>
          <w:rFonts w:ascii="Angsana New" w:hAnsi="Angsana New" w:hint="cs"/>
          <w:sz w:val="30"/>
          <w:szCs w:val="30"/>
          <w:cs/>
        </w:rPr>
        <w:t>นตามที่ได้รับอนุมัติจากที่ประชุมผู้ถือหุ้น</w:t>
      </w:r>
      <w:r w:rsidR="00325908" w:rsidRPr="00A90D64">
        <w:rPr>
          <w:rFonts w:ascii="Angsana New" w:hAnsi="Angsana New" w:hint="cs"/>
          <w:sz w:val="30"/>
          <w:szCs w:val="30"/>
          <w:cs/>
        </w:rPr>
        <w:t xml:space="preserve"> </w:t>
      </w:r>
      <w:r w:rsidRPr="00A90D64">
        <w:rPr>
          <w:rFonts w:ascii="Angsana New" w:hAnsi="Angsana New" w:hint="cs"/>
          <w:sz w:val="30"/>
          <w:szCs w:val="30"/>
          <w:cs/>
        </w:rPr>
        <w:t>โดย</w:t>
      </w:r>
      <w:r w:rsidR="00FA570D" w:rsidRPr="00A90D64">
        <w:rPr>
          <w:rFonts w:ascii="Angsana New" w:hAnsi="Angsana New" w:hint="cs"/>
          <w:sz w:val="30"/>
          <w:szCs w:val="30"/>
          <w:cs/>
        </w:rPr>
        <w:t>กำหนดราคาพื้นฐานของ</w:t>
      </w:r>
      <w:r w:rsidRPr="00A90D64">
        <w:rPr>
          <w:rFonts w:ascii="Angsana New" w:hAnsi="Angsana New"/>
          <w:sz w:val="30"/>
          <w:szCs w:val="30"/>
          <w:cs/>
        </w:rPr>
        <w:t>การจำหน่ายเงินลงทุนในบริษัทย่อยแต่ละแห่ง</w:t>
      </w:r>
      <w:r w:rsidRPr="00A90D64">
        <w:rPr>
          <w:rFonts w:ascii="Angsana New" w:hAnsi="Angsana New" w:hint="cs"/>
          <w:sz w:val="30"/>
          <w:szCs w:val="30"/>
          <w:cs/>
        </w:rPr>
        <w:t>เท่ากับ</w:t>
      </w:r>
      <w:r w:rsidRPr="00A90D64">
        <w:rPr>
          <w:rFonts w:ascii="Angsana New" w:hAnsi="Angsana New"/>
          <w:sz w:val="30"/>
          <w:szCs w:val="30"/>
          <w:cs/>
        </w:rPr>
        <w:t>ราคาที่มีส่วนลดไม่เกินร้อยละ 10 ของราคาตามมูลค่าที่ประเมินโดยที่ปรึกษาทางการเงิน</w:t>
      </w:r>
      <w:r w:rsidRPr="00A90D64">
        <w:rPr>
          <w:rFonts w:ascii="Angsana New" w:hAnsi="Angsana New" w:hint="cs"/>
          <w:sz w:val="30"/>
          <w:szCs w:val="30"/>
          <w:cs/>
        </w:rPr>
        <w:t>และ</w:t>
      </w:r>
      <w:r w:rsidRPr="00A90D64">
        <w:rPr>
          <w:rFonts w:ascii="Angsana New" w:hAnsi="Angsana New"/>
          <w:sz w:val="30"/>
          <w:szCs w:val="30"/>
          <w:cs/>
        </w:rPr>
        <w:t xml:space="preserve">ผู้ประเมินราคาทรัพย์สิน </w:t>
      </w:r>
      <w:r w:rsidRPr="00A90D64">
        <w:rPr>
          <w:rFonts w:ascii="Angsana New" w:hAnsi="Angsana New" w:hint="cs"/>
          <w:sz w:val="30"/>
          <w:szCs w:val="30"/>
          <w:cs/>
        </w:rPr>
        <w:t>และ</w:t>
      </w:r>
      <w:r w:rsidR="00FA570D" w:rsidRPr="00A90D64">
        <w:rPr>
          <w:rFonts w:ascii="Angsana New" w:hAnsi="Angsana New" w:hint="cs"/>
          <w:sz w:val="30"/>
          <w:szCs w:val="30"/>
          <w:cs/>
        </w:rPr>
        <w:t>กำหนดราคาพื้นฐานของ</w:t>
      </w:r>
      <w:r w:rsidR="00325908" w:rsidRPr="00A90D64">
        <w:rPr>
          <w:rFonts w:ascii="Angsana New" w:hAnsi="Angsana New" w:hint="cs"/>
          <w:sz w:val="30"/>
          <w:szCs w:val="30"/>
          <w:cs/>
        </w:rPr>
        <w:t>ที่ดินและสิ่งปลูกสร้าง</w:t>
      </w:r>
      <w:r w:rsidRPr="00A90D64">
        <w:rPr>
          <w:rFonts w:ascii="Angsana New" w:hAnsi="Angsana New" w:hint="cs"/>
          <w:sz w:val="30"/>
          <w:szCs w:val="30"/>
          <w:cs/>
        </w:rPr>
        <w:t>ในราคาเดียวกันกับราคาประเมินตามความเห็นของผู้ประเมินราคาทรัพย์สิน</w:t>
      </w:r>
      <w:r w:rsidRPr="00A90D64">
        <w:rPr>
          <w:rFonts w:ascii="Angsana New" w:hAnsi="Angsana New"/>
          <w:sz w:val="30"/>
          <w:szCs w:val="30"/>
        </w:rPr>
        <w:t xml:space="preserve"> </w:t>
      </w:r>
      <w:r w:rsidRPr="00A90D64">
        <w:rPr>
          <w:rFonts w:ascii="Angsana New" w:hAnsi="Angsana New" w:hint="cs"/>
          <w:sz w:val="30"/>
          <w:szCs w:val="30"/>
          <w:cs/>
        </w:rPr>
        <w:t>ซึ่งสรุปรายละเอียดได้ดังนี้</w:t>
      </w:r>
    </w:p>
    <w:p w14:paraId="2DC6CC9C" w14:textId="77777777" w:rsidR="00A90D64" w:rsidRDefault="00A90D64" w:rsidP="00351F24">
      <w:pPr>
        <w:pStyle w:val="NoSpacing"/>
        <w:ind w:left="540"/>
      </w:pPr>
    </w:p>
    <w:p w14:paraId="3EA44CB2" w14:textId="77777777" w:rsidR="00B56460" w:rsidRPr="00CF7FEF" w:rsidRDefault="00B56460" w:rsidP="00351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"/>
          <w:szCs w:val="2"/>
        </w:rPr>
      </w:pPr>
    </w:p>
    <w:tbl>
      <w:tblPr>
        <w:tblpPr w:leftFromText="180" w:rightFromText="180" w:vertAnchor="text" w:horzAnchor="margin" w:tblpX="486" w:tblpY="181"/>
        <w:tblW w:w="9108" w:type="dxa"/>
        <w:tblLayout w:type="fixed"/>
        <w:tblLook w:val="0000" w:firstRow="0" w:lastRow="0" w:firstColumn="0" w:lastColumn="0" w:noHBand="0" w:noVBand="0"/>
      </w:tblPr>
      <w:tblGrid>
        <w:gridCol w:w="3078"/>
        <w:gridCol w:w="1170"/>
        <w:gridCol w:w="270"/>
        <w:gridCol w:w="1170"/>
        <w:gridCol w:w="270"/>
        <w:gridCol w:w="1350"/>
        <w:gridCol w:w="270"/>
        <w:gridCol w:w="1530"/>
      </w:tblGrid>
      <w:tr w:rsidR="0085483F" w:rsidRPr="006C32A0" w14:paraId="4DF66098" w14:textId="77777777" w:rsidTr="00351F24">
        <w:trPr>
          <w:trHeight w:val="268"/>
          <w:tblHeader/>
        </w:trPr>
        <w:tc>
          <w:tcPr>
            <w:tcW w:w="3078" w:type="dxa"/>
            <w:vAlign w:val="bottom"/>
          </w:tcPr>
          <w:p w14:paraId="401F2234" w14:textId="77777777" w:rsidR="0085483F" w:rsidRPr="00D93A66" w:rsidRDefault="0085483F" w:rsidP="00351F24">
            <w:pPr>
              <w:spacing w:line="240" w:lineRule="auto"/>
              <w:ind w:left="562" w:hanging="562"/>
              <w:rPr>
                <w:rFonts w:ascii="Angsana New" w:hAnsi="Angsana New"/>
                <w:sz w:val="30"/>
                <w:szCs w:val="30"/>
              </w:rPr>
            </w:pPr>
            <w:r w:rsidRPr="00D93A66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170" w:type="dxa"/>
          </w:tcPr>
          <w:p w14:paraId="0570010E" w14:textId="7057F0A3" w:rsidR="0085483F" w:rsidRPr="00BE2B72" w:rsidRDefault="0085483F" w:rsidP="00351F24">
            <w:pPr>
              <w:pStyle w:val="NoSpacing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4E53999" w14:textId="77777777" w:rsidR="0085483F" w:rsidRPr="00B56460" w:rsidRDefault="0085483F" w:rsidP="00351F2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DF6F4F" w14:textId="77777777" w:rsidR="0085483F" w:rsidRPr="00BE2B72" w:rsidRDefault="0085483F" w:rsidP="00351F24">
            <w:pPr>
              <w:pStyle w:val="NoSpacing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EBE038B" w14:textId="77777777" w:rsidR="0085483F" w:rsidRPr="00BE2B72" w:rsidRDefault="0085483F" w:rsidP="00351F24">
            <w:pPr>
              <w:pStyle w:val="NoSpacing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2B72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มูลค่าทางบัญชีสุทธิ ณ วันที่ </w:t>
            </w:r>
            <w:r w:rsidRPr="00BE2B72">
              <w:rPr>
                <w:rFonts w:ascii="Angsana New" w:hAnsi="Angsana New"/>
                <w:sz w:val="30"/>
                <w:szCs w:val="30"/>
              </w:rPr>
              <w:t>31</w:t>
            </w:r>
            <w:r w:rsidRPr="00BE2B7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BE2B72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bottom"/>
          </w:tcPr>
          <w:p w14:paraId="2A9A96CE" w14:textId="77777777" w:rsidR="0085483F" w:rsidRPr="00BE2B72" w:rsidRDefault="0085483F" w:rsidP="00351F24">
            <w:pPr>
              <w:pStyle w:val="NoSpacing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98363B" w14:textId="6D3FB58C" w:rsidR="0085483F" w:rsidRPr="00BE2B72" w:rsidRDefault="0085483F" w:rsidP="00351F24">
            <w:pPr>
              <w:pStyle w:val="NoSpacing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2B72">
              <w:rPr>
                <w:rFonts w:ascii="Angsana New" w:hAnsi="Angsana New" w:hint="cs"/>
                <w:sz w:val="30"/>
                <w:szCs w:val="30"/>
                <w:cs/>
              </w:rPr>
              <w:t>มูลค่าที่ประเมินโดยที่ปรึกษาทางการเงินและ</w:t>
            </w:r>
            <w:r w:rsidRPr="00BE2B72">
              <w:rPr>
                <w:rFonts w:ascii="Angsana New" w:hAnsi="Angsana New"/>
                <w:sz w:val="30"/>
                <w:szCs w:val="30"/>
              </w:rPr>
              <w:t>/</w:t>
            </w:r>
            <w:r w:rsidRPr="00BE2B72">
              <w:rPr>
                <w:rFonts w:ascii="Angsana New" w:hAnsi="Angsana New" w:hint="cs"/>
                <w:sz w:val="30"/>
                <w:szCs w:val="30"/>
                <w:cs/>
              </w:rPr>
              <w:t>หรือผู้ประเมินราคา</w:t>
            </w:r>
            <w:r w:rsidR="00E0727D">
              <w:rPr>
                <w:rFonts w:ascii="Angsana New" w:hAnsi="Angsana New"/>
                <w:sz w:val="30"/>
                <w:szCs w:val="30"/>
                <w:vertAlign w:val="superscript"/>
              </w:rPr>
              <w:t>1</w:t>
            </w:r>
          </w:p>
        </w:tc>
        <w:tc>
          <w:tcPr>
            <w:tcW w:w="270" w:type="dxa"/>
            <w:vAlign w:val="bottom"/>
          </w:tcPr>
          <w:p w14:paraId="75651D4B" w14:textId="77777777" w:rsidR="0085483F" w:rsidRPr="00BE2B72" w:rsidRDefault="0085483F" w:rsidP="00351F24">
            <w:pPr>
              <w:pStyle w:val="NoSpacing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321B85D" w14:textId="77777777" w:rsidR="006C6B14" w:rsidRPr="006C6B14" w:rsidRDefault="0085483F" w:rsidP="00351F24">
            <w:pPr>
              <w:pStyle w:val="NoSpacing"/>
              <w:spacing w:line="360" w:lineRule="exact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6C6B14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ราคาพื้นฐานที่จะใช้เป็นเงื่อนไขใน</w:t>
            </w:r>
            <w:r w:rsidRPr="006C6B1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</w:t>
            </w:r>
            <w:r w:rsidRPr="006C6B14">
              <w:rPr>
                <w:rFonts w:ascii="Angsana New" w:hAnsi="Angsana New"/>
                <w:spacing w:val="-6"/>
                <w:sz w:val="30"/>
                <w:szCs w:val="30"/>
                <w:cs/>
              </w:rPr>
              <w:t>ประกวด</w:t>
            </w:r>
            <w:r w:rsidRPr="006C6B1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ราคา</w:t>
            </w:r>
            <w:r w:rsidR="006C6B14" w:rsidRPr="006C6B1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6C6B14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6C6B1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ปรับปรุง ณ</w:t>
            </w:r>
            <w:r w:rsidRPr="006C6B14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="006C6B14" w:rsidRPr="006C6B1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วั</w:t>
            </w:r>
            <w:r w:rsidRPr="006C6B1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นที่ </w:t>
            </w:r>
            <w:r w:rsidRPr="006C6B14">
              <w:rPr>
                <w:rFonts w:ascii="Angsana New" w:hAnsi="Angsana New"/>
                <w:spacing w:val="-6"/>
                <w:sz w:val="30"/>
                <w:szCs w:val="30"/>
              </w:rPr>
              <w:t xml:space="preserve">16 </w:t>
            </w:r>
          </w:p>
          <w:p w14:paraId="7FAA93D5" w14:textId="77777777" w:rsidR="0085483F" w:rsidRPr="006C6B14" w:rsidRDefault="0085483F" w:rsidP="00351F24">
            <w:pPr>
              <w:pStyle w:val="NoSpacing"/>
              <w:spacing w:line="360" w:lineRule="exact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6C6B1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มกราคม</w:t>
            </w:r>
            <w:r w:rsidRPr="006C6B14">
              <w:rPr>
                <w:rFonts w:ascii="Angsana New" w:hAnsi="Angsana New"/>
                <w:spacing w:val="-6"/>
                <w:sz w:val="30"/>
                <w:szCs w:val="30"/>
              </w:rPr>
              <w:t xml:space="preserve"> 2561)</w:t>
            </w:r>
          </w:p>
        </w:tc>
      </w:tr>
      <w:tr w:rsidR="00C23005" w:rsidRPr="006C32A0" w14:paraId="3781494A" w14:textId="77777777" w:rsidTr="00351F24">
        <w:trPr>
          <w:trHeight w:val="268"/>
        </w:trPr>
        <w:tc>
          <w:tcPr>
            <w:tcW w:w="3078" w:type="dxa"/>
          </w:tcPr>
          <w:p w14:paraId="7396A9F1" w14:textId="77777777" w:rsidR="00C23005" w:rsidRPr="00B25946" w:rsidRDefault="00C23005" w:rsidP="00351F2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6027C28" w14:textId="77777777" w:rsidR="00C23005" w:rsidRPr="00D93A66" w:rsidRDefault="00C23005" w:rsidP="00351F24">
            <w:pPr>
              <w:spacing w:line="240" w:lineRule="auto"/>
              <w:ind w:left="284" w:hanging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62033D" w14:textId="77777777" w:rsidR="00C23005" w:rsidRPr="00B56460" w:rsidRDefault="00C23005" w:rsidP="00351F24">
            <w:pPr>
              <w:spacing w:line="240" w:lineRule="auto"/>
              <w:ind w:left="284" w:hanging="28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590" w:type="dxa"/>
            <w:gridSpan w:val="5"/>
          </w:tcPr>
          <w:p w14:paraId="43232CFA" w14:textId="0E160825" w:rsidR="00C23005" w:rsidRPr="00D93A66" w:rsidRDefault="00C23005" w:rsidP="00C23005">
            <w:pPr>
              <w:spacing w:line="240" w:lineRule="auto"/>
              <w:ind w:left="284" w:hanging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5646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564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B5646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5483F" w:rsidRPr="006C32A0" w14:paraId="05D7FF5B" w14:textId="77777777" w:rsidTr="00351F24">
        <w:trPr>
          <w:trHeight w:val="268"/>
        </w:trPr>
        <w:tc>
          <w:tcPr>
            <w:tcW w:w="3078" w:type="dxa"/>
          </w:tcPr>
          <w:p w14:paraId="54E35F91" w14:textId="77777777" w:rsidR="0085483F" w:rsidRPr="00B25946" w:rsidRDefault="0085483F" w:rsidP="00351F2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59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170" w:type="dxa"/>
          </w:tcPr>
          <w:p w14:paraId="31D616D7" w14:textId="77777777" w:rsidR="0085483F" w:rsidRPr="00D93A66" w:rsidRDefault="0085483F" w:rsidP="00351F24">
            <w:pPr>
              <w:spacing w:line="240" w:lineRule="auto"/>
              <w:ind w:left="284" w:hanging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3715C9" w14:textId="77777777" w:rsidR="0085483F" w:rsidRPr="00B56460" w:rsidRDefault="0085483F" w:rsidP="00351F24">
            <w:pPr>
              <w:spacing w:line="240" w:lineRule="auto"/>
              <w:ind w:left="284" w:hanging="28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590" w:type="dxa"/>
            <w:gridSpan w:val="5"/>
          </w:tcPr>
          <w:p w14:paraId="454BBE80" w14:textId="77777777" w:rsidR="0085483F" w:rsidRPr="00D93A66" w:rsidRDefault="0085483F" w:rsidP="00351F24">
            <w:pPr>
              <w:spacing w:line="240" w:lineRule="auto"/>
              <w:ind w:left="284" w:hanging="2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5483F" w:rsidRPr="006C32A0" w14:paraId="0B663E27" w14:textId="77777777" w:rsidTr="00351F24">
        <w:trPr>
          <w:trHeight w:val="268"/>
        </w:trPr>
        <w:tc>
          <w:tcPr>
            <w:tcW w:w="3078" w:type="dxa"/>
          </w:tcPr>
          <w:p w14:paraId="4A6C0B24" w14:textId="77777777" w:rsidR="0085483F" w:rsidRPr="00B25946" w:rsidRDefault="0085483F" w:rsidP="00351F2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5946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ยู จำกัด</w:t>
            </w:r>
          </w:p>
        </w:tc>
        <w:tc>
          <w:tcPr>
            <w:tcW w:w="1170" w:type="dxa"/>
          </w:tcPr>
          <w:p w14:paraId="2DF4500D" w14:textId="78B78477" w:rsidR="0085483F" w:rsidRPr="00D93A66" w:rsidRDefault="0085483F" w:rsidP="00351F24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AFD2C0" w14:textId="77777777" w:rsidR="0085483F" w:rsidRPr="00B56460" w:rsidRDefault="0085483F" w:rsidP="00351F24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34C2ED" w14:textId="5C79E058" w:rsidR="0085483F" w:rsidRPr="00D93A66" w:rsidRDefault="0032677F" w:rsidP="00351F24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256,5</w:t>
            </w:r>
            <w:r w:rsidR="008040B5">
              <w:rPr>
                <w:rFonts w:ascii="Angsana New" w:hAnsi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3726DA43" w14:textId="77777777" w:rsidR="0085483F" w:rsidRPr="00D93A66" w:rsidRDefault="0085483F" w:rsidP="00351F24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8FFFD9" w14:textId="77777777" w:rsidR="0085483F" w:rsidRPr="00D93A66" w:rsidRDefault="0085483F" w:rsidP="00351F24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3A66">
              <w:rPr>
                <w:rFonts w:ascii="Angsana New" w:hAnsi="Angsana New"/>
                <w:color w:val="000000"/>
                <w:sz w:val="30"/>
                <w:szCs w:val="30"/>
              </w:rPr>
              <w:t>353,180</w:t>
            </w:r>
          </w:p>
        </w:tc>
        <w:tc>
          <w:tcPr>
            <w:tcW w:w="270" w:type="dxa"/>
          </w:tcPr>
          <w:p w14:paraId="77571AEB" w14:textId="77777777" w:rsidR="0085483F" w:rsidRPr="00D93A66" w:rsidRDefault="0085483F" w:rsidP="00351F24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3B0A992" w14:textId="77777777" w:rsidR="0085483F" w:rsidRPr="00D93A66" w:rsidRDefault="0085483F" w:rsidP="00351F24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3A66">
              <w:rPr>
                <w:rFonts w:ascii="Angsana New" w:hAnsi="Angsana New"/>
                <w:color w:val="000000"/>
                <w:sz w:val="30"/>
                <w:szCs w:val="30"/>
              </w:rPr>
              <w:t>317,860</w:t>
            </w:r>
          </w:p>
        </w:tc>
      </w:tr>
      <w:tr w:rsidR="00434048" w:rsidRPr="006C32A0" w14:paraId="1B59BE51" w14:textId="77777777" w:rsidTr="00351F24">
        <w:trPr>
          <w:trHeight w:val="268"/>
        </w:trPr>
        <w:tc>
          <w:tcPr>
            <w:tcW w:w="3078" w:type="dxa"/>
          </w:tcPr>
          <w:p w14:paraId="6C6B1829" w14:textId="77777777" w:rsidR="00434048" w:rsidRDefault="00434048" w:rsidP="00351F2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5483F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แบงคอก บิสสิเนส </w:t>
            </w:r>
          </w:p>
          <w:p w14:paraId="638ACD5C" w14:textId="77777777" w:rsidR="00434048" w:rsidRPr="0085483F" w:rsidRDefault="00434048" w:rsidP="00351F2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5483F">
              <w:rPr>
                <w:rFonts w:ascii="Angsana New" w:hAnsi="Angsana New" w:hint="cs"/>
                <w:sz w:val="30"/>
                <w:szCs w:val="30"/>
                <w:cs/>
              </w:rPr>
              <w:t>บรอดแคสติ้ง</w:t>
            </w:r>
            <w:r w:rsidRPr="00B25946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</w:tcPr>
          <w:p w14:paraId="7FFE9D55" w14:textId="3361AEC2" w:rsidR="00434048" w:rsidRPr="00D93A66" w:rsidRDefault="00434048" w:rsidP="00351F24">
            <w:pPr>
              <w:spacing w:line="240" w:lineRule="auto"/>
              <w:ind w:left="567" w:right="-78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E6B465" w14:textId="77777777" w:rsidR="00434048" w:rsidRPr="00B56460" w:rsidRDefault="00434048" w:rsidP="00351F24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FD1C0E" w14:textId="77777777" w:rsidR="00434048" w:rsidRDefault="00434048" w:rsidP="00351F2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234"/>
              </w:tabs>
              <w:spacing w:line="240" w:lineRule="auto"/>
              <w:ind w:left="102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  <w:p w14:paraId="4207D609" w14:textId="776273B0" w:rsidR="00434048" w:rsidRPr="00434048" w:rsidRDefault="00434048" w:rsidP="00351F24">
            <w:pPr>
              <w:pStyle w:val="ListParagraph"/>
              <w:numPr>
                <w:ilvl w:val="2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234"/>
                <w:tab w:val="left" w:pos="324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AAFC0C" w14:textId="77777777" w:rsidR="00434048" w:rsidRPr="00D93A66" w:rsidRDefault="00434048" w:rsidP="00351F24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7943DF6" w14:textId="77777777" w:rsidR="00434048" w:rsidRPr="00D93A66" w:rsidRDefault="00434048" w:rsidP="00351F24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D19EBE5" w14:textId="77777777" w:rsidR="00434048" w:rsidRPr="00D93A66" w:rsidRDefault="00434048" w:rsidP="00351F24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3A66">
              <w:rPr>
                <w:rFonts w:ascii="Angsana New" w:hAnsi="Angsana New"/>
                <w:color w:val="000000"/>
                <w:sz w:val="30"/>
                <w:szCs w:val="30"/>
              </w:rPr>
              <w:t>65,670</w:t>
            </w:r>
          </w:p>
        </w:tc>
        <w:tc>
          <w:tcPr>
            <w:tcW w:w="270" w:type="dxa"/>
          </w:tcPr>
          <w:p w14:paraId="167B8EC1" w14:textId="77777777" w:rsidR="00434048" w:rsidRPr="00D93A66" w:rsidRDefault="00434048" w:rsidP="00351F24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D203E95" w14:textId="77777777" w:rsidR="00434048" w:rsidRPr="00D93A66" w:rsidRDefault="00434048" w:rsidP="00351F24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90DA401" w14:textId="5BD10940" w:rsidR="00434048" w:rsidRPr="00D93A66" w:rsidRDefault="00434048" w:rsidP="00351F24">
            <w:pPr>
              <w:spacing w:line="240" w:lineRule="auto"/>
              <w:ind w:left="567" w:right="-54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3A66">
              <w:rPr>
                <w:rFonts w:ascii="Angsana New" w:hAnsi="Angsana New"/>
                <w:color w:val="000000"/>
                <w:sz w:val="30"/>
                <w:szCs w:val="30"/>
              </w:rPr>
              <w:t>59,100</w:t>
            </w:r>
            <w:r w:rsidR="00E0727D">
              <w:rPr>
                <w:rFonts w:ascii="Angsana New" w:hAnsi="Angsana New"/>
                <w:color w:val="000000"/>
                <w:sz w:val="30"/>
                <w:szCs w:val="30"/>
                <w:vertAlign w:val="superscript"/>
              </w:rPr>
              <w:t>2</w:t>
            </w:r>
          </w:p>
        </w:tc>
      </w:tr>
      <w:tr w:rsidR="00FA3ECC" w:rsidRPr="006C32A0" w14:paraId="22FA5B32" w14:textId="77777777" w:rsidTr="00351F24">
        <w:trPr>
          <w:trHeight w:val="268"/>
        </w:trPr>
        <w:tc>
          <w:tcPr>
            <w:tcW w:w="3078" w:type="dxa"/>
          </w:tcPr>
          <w:p w14:paraId="5CE6D7F4" w14:textId="77777777" w:rsidR="00FA3ECC" w:rsidRPr="004005E8" w:rsidRDefault="00FA3ECC" w:rsidP="00351F2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4005E8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บริษัท</w:t>
            </w:r>
            <w:r w:rsidRPr="004005E8">
              <w:rPr>
                <w:rFonts w:ascii="Angsana New" w:hAnsi="Angsana New"/>
                <w:spacing w:val="-8"/>
                <w:sz w:val="30"/>
                <w:szCs w:val="30"/>
              </w:rPr>
              <w:t xml:space="preserve"> </w:t>
            </w:r>
            <w:r w:rsidRPr="004005E8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ดับบลิวพีเอส</w:t>
            </w:r>
            <w:r w:rsidRPr="004005E8">
              <w:rPr>
                <w:rFonts w:ascii="Angsana New" w:hAnsi="Angsana New"/>
                <w:spacing w:val="-8"/>
                <w:sz w:val="30"/>
                <w:szCs w:val="30"/>
              </w:rPr>
              <w:t xml:space="preserve"> (</w:t>
            </w:r>
            <w:r w:rsidRPr="004005E8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ประเทศไทย</w:t>
            </w:r>
            <w:r w:rsidRPr="004005E8">
              <w:rPr>
                <w:rFonts w:ascii="Angsana New" w:hAnsi="Angsana New"/>
                <w:spacing w:val="-8"/>
                <w:sz w:val="30"/>
                <w:szCs w:val="30"/>
              </w:rPr>
              <w:t xml:space="preserve">) </w:t>
            </w:r>
          </w:p>
        </w:tc>
        <w:tc>
          <w:tcPr>
            <w:tcW w:w="1170" w:type="dxa"/>
          </w:tcPr>
          <w:p w14:paraId="1EF7A421" w14:textId="77777777" w:rsidR="00FA3ECC" w:rsidRDefault="00FA3ECC" w:rsidP="00351F24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603C77" w14:textId="77777777" w:rsidR="00FA3ECC" w:rsidRPr="00B56460" w:rsidRDefault="00FA3ECC" w:rsidP="00351F24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FC56BC" w14:textId="77777777" w:rsidR="00FA3ECC" w:rsidRDefault="00FA3ECC" w:rsidP="00351F24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9811EF" w14:textId="77777777" w:rsidR="00FA3ECC" w:rsidRPr="00D93A66" w:rsidRDefault="00FA3ECC" w:rsidP="00351F24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F4DB0A" w14:textId="77777777" w:rsidR="00FA3ECC" w:rsidRDefault="00FA3ECC" w:rsidP="00351F24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83C09C" w14:textId="77777777" w:rsidR="00FA3ECC" w:rsidRPr="00D93A66" w:rsidRDefault="00FA3ECC" w:rsidP="00351F24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F81006E" w14:textId="77777777" w:rsidR="00FA3ECC" w:rsidRPr="00D93A66" w:rsidRDefault="00FA3ECC" w:rsidP="00351F24">
            <w:pPr>
              <w:spacing w:line="240" w:lineRule="auto"/>
              <w:ind w:left="567" w:right="-54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A3ECC" w:rsidRPr="006C32A0" w14:paraId="24C13429" w14:textId="77777777" w:rsidTr="00C23005">
        <w:trPr>
          <w:trHeight w:val="268"/>
        </w:trPr>
        <w:tc>
          <w:tcPr>
            <w:tcW w:w="3078" w:type="dxa"/>
          </w:tcPr>
          <w:p w14:paraId="798961D4" w14:textId="77777777" w:rsidR="00FA3ECC" w:rsidRPr="004005E8" w:rsidRDefault="00FA3ECC" w:rsidP="00351F2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  </w:t>
            </w:r>
            <w:r w:rsidRPr="004005E8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267B0BF6" w14:textId="457A271C" w:rsidR="00FA3ECC" w:rsidRPr="00D93A66" w:rsidRDefault="00FA3ECC" w:rsidP="00351F24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869F47" w14:textId="77777777" w:rsidR="00FA3ECC" w:rsidRPr="00B56460" w:rsidRDefault="00FA3ECC" w:rsidP="00351F24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994880" w14:textId="77777777" w:rsidR="00FA3ECC" w:rsidRPr="00D93A66" w:rsidRDefault="00FA3ECC" w:rsidP="00351F24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3A66">
              <w:rPr>
                <w:rFonts w:ascii="Angsana New" w:hAnsi="Angsana New"/>
                <w:color w:val="000000"/>
                <w:sz w:val="30"/>
                <w:szCs w:val="30"/>
              </w:rPr>
              <w:t>422,500</w:t>
            </w:r>
          </w:p>
        </w:tc>
        <w:tc>
          <w:tcPr>
            <w:tcW w:w="270" w:type="dxa"/>
          </w:tcPr>
          <w:p w14:paraId="3F7F2AF2" w14:textId="77777777" w:rsidR="00FA3ECC" w:rsidRPr="00D93A66" w:rsidRDefault="00FA3ECC" w:rsidP="00351F24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9F5498" w14:textId="77777777" w:rsidR="00FA3ECC" w:rsidRPr="00D93A66" w:rsidRDefault="00FA3ECC" w:rsidP="00351F24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3A66">
              <w:rPr>
                <w:rFonts w:ascii="Angsana New" w:hAnsi="Angsana New"/>
                <w:color w:val="000000"/>
                <w:sz w:val="30"/>
                <w:szCs w:val="30"/>
              </w:rPr>
              <w:t>505,520</w:t>
            </w:r>
          </w:p>
        </w:tc>
        <w:tc>
          <w:tcPr>
            <w:tcW w:w="270" w:type="dxa"/>
          </w:tcPr>
          <w:p w14:paraId="577CF40E" w14:textId="77777777" w:rsidR="00FA3ECC" w:rsidRPr="00D93A66" w:rsidRDefault="00FA3ECC" w:rsidP="00351F24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FAB96B3" w14:textId="22ABE276" w:rsidR="00FA3ECC" w:rsidRPr="00D93A66" w:rsidRDefault="00FA3ECC" w:rsidP="00351F24">
            <w:pPr>
              <w:spacing w:line="240" w:lineRule="auto"/>
              <w:ind w:left="567" w:right="-54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3A66">
              <w:rPr>
                <w:rFonts w:ascii="Angsana New" w:hAnsi="Angsana New"/>
                <w:color w:val="000000"/>
                <w:sz w:val="30"/>
                <w:szCs w:val="30"/>
              </w:rPr>
              <w:t>593,320</w:t>
            </w:r>
            <w:r w:rsidR="00E0727D">
              <w:rPr>
                <w:rFonts w:ascii="Angsana New" w:hAnsi="Angsana New"/>
                <w:color w:val="000000"/>
                <w:sz w:val="30"/>
                <w:szCs w:val="30"/>
                <w:vertAlign w:val="superscript"/>
              </w:rPr>
              <w:t>3</w:t>
            </w:r>
          </w:p>
        </w:tc>
      </w:tr>
      <w:tr w:rsidR="00FA3ECC" w:rsidRPr="006C32A0" w14:paraId="34C203D3" w14:textId="77777777" w:rsidTr="00C23005">
        <w:trPr>
          <w:trHeight w:val="268"/>
        </w:trPr>
        <w:tc>
          <w:tcPr>
            <w:tcW w:w="3078" w:type="dxa"/>
          </w:tcPr>
          <w:p w14:paraId="22FAC85C" w14:textId="77777777" w:rsidR="00FA3ECC" w:rsidRPr="00B25946" w:rsidRDefault="00FA3ECC" w:rsidP="00351F2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5946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เอ็มเอ็นแอล จำกัด</w:t>
            </w:r>
          </w:p>
        </w:tc>
        <w:tc>
          <w:tcPr>
            <w:tcW w:w="1170" w:type="dxa"/>
          </w:tcPr>
          <w:p w14:paraId="09E5457F" w14:textId="7A3B46D1" w:rsidR="00FA3ECC" w:rsidRPr="00D93A66" w:rsidRDefault="00FA3ECC" w:rsidP="00351F24">
            <w:pPr>
              <w:spacing w:line="240" w:lineRule="auto"/>
              <w:ind w:left="567" w:right="-78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A7C4F8" w14:textId="77777777" w:rsidR="00FA3ECC" w:rsidRPr="00B56460" w:rsidRDefault="00FA3ECC" w:rsidP="00351F24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3C41E6" w14:textId="1C82BFEC" w:rsidR="00FA3ECC" w:rsidRPr="00D93A66" w:rsidRDefault="008040B5" w:rsidP="00351F24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10,000</w:t>
            </w:r>
          </w:p>
        </w:tc>
        <w:tc>
          <w:tcPr>
            <w:tcW w:w="270" w:type="dxa"/>
          </w:tcPr>
          <w:p w14:paraId="58B8EC4B" w14:textId="77777777" w:rsidR="00FA3ECC" w:rsidRPr="00D93A66" w:rsidRDefault="00FA3ECC" w:rsidP="00351F24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94DEDFC" w14:textId="77777777" w:rsidR="00FA3ECC" w:rsidRPr="00D93A66" w:rsidRDefault="00FA3ECC" w:rsidP="00351F24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3A66">
              <w:rPr>
                <w:rFonts w:ascii="Angsana New" w:hAnsi="Angsana New"/>
                <w:color w:val="000000"/>
                <w:sz w:val="30"/>
                <w:szCs w:val="30"/>
              </w:rPr>
              <w:t>44,150</w:t>
            </w:r>
          </w:p>
        </w:tc>
        <w:tc>
          <w:tcPr>
            <w:tcW w:w="270" w:type="dxa"/>
          </w:tcPr>
          <w:p w14:paraId="4DAFB63C" w14:textId="77777777" w:rsidR="00FA3ECC" w:rsidRPr="00D93A66" w:rsidRDefault="00FA3ECC" w:rsidP="00351F24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8EF05E5" w14:textId="77777777" w:rsidR="00FA3ECC" w:rsidRPr="00D93A66" w:rsidRDefault="00FA3ECC" w:rsidP="00351F24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3A66">
              <w:rPr>
                <w:rFonts w:ascii="Angsana New" w:hAnsi="Angsana New"/>
                <w:color w:val="000000"/>
                <w:sz w:val="30"/>
                <w:szCs w:val="30"/>
              </w:rPr>
              <w:t>39,740</w:t>
            </w:r>
          </w:p>
        </w:tc>
      </w:tr>
      <w:tr w:rsidR="00FA3ECC" w:rsidRPr="006C32A0" w14:paraId="521E3606" w14:textId="77777777" w:rsidTr="00C23005">
        <w:trPr>
          <w:trHeight w:val="268"/>
        </w:trPr>
        <w:tc>
          <w:tcPr>
            <w:tcW w:w="3078" w:type="dxa"/>
            <w:vAlign w:val="bottom"/>
          </w:tcPr>
          <w:p w14:paraId="12198322" w14:textId="77777777" w:rsidR="00FA3ECC" w:rsidRPr="00D93A66" w:rsidRDefault="00FA3ECC" w:rsidP="00351F24">
            <w:pPr>
              <w:spacing w:line="240" w:lineRule="auto"/>
              <w:ind w:left="284" w:right="-57" w:hanging="2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C85BC8" w14:textId="4F18C479" w:rsidR="00FA3ECC" w:rsidRPr="00D93A66" w:rsidRDefault="00FA3ECC" w:rsidP="00351F24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75FCD8" w14:textId="77777777" w:rsidR="00FA3ECC" w:rsidRPr="00D93A66" w:rsidRDefault="00FA3ECC" w:rsidP="00351F24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571C79B" w14:textId="04BEB3B0" w:rsidR="00FA3ECC" w:rsidRPr="00D93A66" w:rsidRDefault="0032677F" w:rsidP="00351F24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689,0</w:t>
            </w:r>
            <w:r w:rsidR="008040B5">
              <w:rPr>
                <w:rFonts w:ascii="Angsana New" w:hAnsi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690356AE" w14:textId="77777777" w:rsidR="00FA3ECC" w:rsidRPr="00D93A66" w:rsidRDefault="00FA3ECC" w:rsidP="00351F24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0213517" w14:textId="77777777" w:rsidR="00FA3ECC" w:rsidRPr="00D93A66" w:rsidRDefault="00FA3ECC" w:rsidP="00351F24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3A66">
              <w:rPr>
                <w:rFonts w:ascii="Angsana New" w:hAnsi="Angsana New"/>
                <w:color w:val="000000"/>
                <w:sz w:val="30"/>
                <w:szCs w:val="30"/>
              </w:rPr>
              <w:t>968,520</w:t>
            </w:r>
          </w:p>
        </w:tc>
        <w:tc>
          <w:tcPr>
            <w:tcW w:w="270" w:type="dxa"/>
          </w:tcPr>
          <w:p w14:paraId="54FE9210" w14:textId="77777777" w:rsidR="00FA3ECC" w:rsidRPr="00D93A66" w:rsidRDefault="00FA3ECC" w:rsidP="00351F24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536606E" w14:textId="77777777" w:rsidR="00FA3ECC" w:rsidRPr="00D93A66" w:rsidRDefault="00FA3ECC" w:rsidP="00351F24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3A66">
              <w:rPr>
                <w:rFonts w:ascii="Angsana New" w:hAnsi="Angsana New"/>
                <w:color w:val="000000"/>
                <w:sz w:val="30"/>
                <w:szCs w:val="30"/>
              </w:rPr>
              <w:t>1,010,020</w:t>
            </w:r>
          </w:p>
        </w:tc>
      </w:tr>
    </w:tbl>
    <w:p w14:paraId="0434FB15" w14:textId="77777777" w:rsidR="0032677F" w:rsidRDefault="0032677F">
      <w:r>
        <w:br w:type="page"/>
      </w:r>
    </w:p>
    <w:tbl>
      <w:tblPr>
        <w:tblpPr w:leftFromText="180" w:rightFromText="180" w:vertAnchor="text" w:horzAnchor="margin" w:tblpX="576" w:tblpY="181"/>
        <w:tblW w:w="9108" w:type="dxa"/>
        <w:tblLayout w:type="fixed"/>
        <w:tblLook w:val="0000" w:firstRow="0" w:lastRow="0" w:firstColumn="0" w:lastColumn="0" w:noHBand="0" w:noVBand="0"/>
      </w:tblPr>
      <w:tblGrid>
        <w:gridCol w:w="3078"/>
        <w:gridCol w:w="1170"/>
        <w:gridCol w:w="270"/>
        <w:gridCol w:w="1170"/>
        <w:gridCol w:w="270"/>
        <w:gridCol w:w="1350"/>
        <w:gridCol w:w="270"/>
        <w:gridCol w:w="1530"/>
      </w:tblGrid>
      <w:tr w:rsidR="0032677F" w:rsidRPr="006C6B14" w14:paraId="55660E51" w14:textId="77777777" w:rsidTr="00762AA4">
        <w:trPr>
          <w:trHeight w:val="268"/>
          <w:tblHeader/>
        </w:trPr>
        <w:tc>
          <w:tcPr>
            <w:tcW w:w="3078" w:type="dxa"/>
            <w:vAlign w:val="bottom"/>
          </w:tcPr>
          <w:p w14:paraId="22BD055F" w14:textId="47402E17" w:rsidR="0032677F" w:rsidRPr="00D93A66" w:rsidRDefault="0032677F" w:rsidP="0032677F">
            <w:pPr>
              <w:spacing w:line="240" w:lineRule="auto"/>
              <w:ind w:left="562" w:hanging="562"/>
              <w:rPr>
                <w:rFonts w:ascii="Angsana New" w:hAnsi="Angsana New"/>
                <w:sz w:val="30"/>
                <w:szCs w:val="30"/>
              </w:rPr>
            </w:pPr>
            <w:r w:rsidRPr="00D93A66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170" w:type="dxa"/>
          </w:tcPr>
          <w:p w14:paraId="4883DB83" w14:textId="72386F0F" w:rsidR="0032677F" w:rsidRPr="00BE2B72" w:rsidRDefault="0032677F" w:rsidP="0032677F">
            <w:pPr>
              <w:pStyle w:val="NoSpacing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5890DCE" w14:textId="77777777" w:rsidR="0032677F" w:rsidRPr="00B56460" w:rsidRDefault="0032677F" w:rsidP="0032677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939053" w14:textId="6A6BCF73" w:rsidR="0032677F" w:rsidRPr="00BE2B72" w:rsidRDefault="0032677F" w:rsidP="00C56C45">
            <w:pPr>
              <w:pStyle w:val="NoSpacing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2B72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  <w:r w:rsidR="00C56C45">
              <w:rPr>
                <w:rFonts w:ascii="Angsana New" w:hAnsi="Angsana New" w:hint="cs"/>
                <w:sz w:val="30"/>
                <w:szCs w:val="30"/>
                <w:cs/>
              </w:rPr>
              <w:t>ตามราคาทุน</w:t>
            </w:r>
            <w:r w:rsidRPr="00BE2B72">
              <w:rPr>
                <w:rFonts w:ascii="Angsana New" w:hAnsi="Angsana New" w:hint="cs"/>
                <w:sz w:val="30"/>
                <w:szCs w:val="30"/>
                <w:cs/>
              </w:rPr>
              <w:t xml:space="preserve">สุทธิ ณ วันที่ </w:t>
            </w:r>
            <w:r w:rsidRPr="00BE2B72">
              <w:rPr>
                <w:rFonts w:ascii="Angsana New" w:hAnsi="Angsana New"/>
                <w:sz w:val="30"/>
                <w:szCs w:val="30"/>
              </w:rPr>
              <w:t>31</w:t>
            </w:r>
            <w:r w:rsidRPr="00BE2B7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BE2B72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bottom"/>
          </w:tcPr>
          <w:p w14:paraId="57147906" w14:textId="77777777" w:rsidR="0032677F" w:rsidRPr="00BE2B72" w:rsidRDefault="0032677F" w:rsidP="0032677F">
            <w:pPr>
              <w:pStyle w:val="NoSpacing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73AFD9" w14:textId="23F36B27" w:rsidR="0032677F" w:rsidRPr="00BE2B72" w:rsidRDefault="0032677F" w:rsidP="0032677F">
            <w:pPr>
              <w:pStyle w:val="NoSpacing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2B72">
              <w:rPr>
                <w:rFonts w:ascii="Angsana New" w:hAnsi="Angsana New" w:hint="cs"/>
                <w:sz w:val="30"/>
                <w:szCs w:val="30"/>
                <w:cs/>
              </w:rPr>
              <w:t>มูลค่าที่ประเมินโดยที่ปรึกษาทางการเงินและ</w:t>
            </w:r>
            <w:r w:rsidRPr="00BE2B72">
              <w:rPr>
                <w:rFonts w:ascii="Angsana New" w:hAnsi="Angsana New"/>
                <w:sz w:val="30"/>
                <w:szCs w:val="30"/>
              </w:rPr>
              <w:t>/</w:t>
            </w:r>
            <w:r w:rsidRPr="00BE2B72">
              <w:rPr>
                <w:rFonts w:ascii="Angsana New" w:hAnsi="Angsana New" w:hint="cs"/>
                <w:sz w:val="30"/>
                <w:szCs w:val="30"/>
                <w:cs/>
              </w:rPr>
              <w:t>หรือผู้ประเมินราคา</w:t>
            </w:r>
            <w:r w:rsidR="00815A0C">
              <w:rPr>
                <w:rFonts w:ascii="Angsana New" w:hAnsi="Angsana New"/>
                <w:sz w:val="30"/>
                <w:szCs w:val="30"/>
                <w:vertAlign w:val="superscript"/>
              </w:rPr>
              <w:t>1</w:t>
            </w:r>
          </w:p>
        </w:tc>
        <w:tc>
          <w:tcPr>
            <w:tcW w:w="270" w:type="dxa"/>
            <w:vAlign w:val="bottom"/>
          </w:tcPr>
          <w:p w14:paraId="3C2DFB6A" w14:textId="77777777" w:rsidR="0032677F" w:rsidRPr="00BE2B72" w:rsidRDefault="0032677F" w:rsidP="0032677F">
            <w:pPr>
              <w:pStyle w:val="NoSpacing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B12D458" w14:textId="77777777" w:rsidR="0032677F" w:rsidRPr="006C6B14" w:rsidRDefault="0032677F" w:rsidP="0032677F">
            <w:pPr>
              <w:pStyle w:val="NoSpacing"/>
              <w:spacing w:line="360" w:lineRule="exact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6C6B14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ราคาพื้นฐานที่จะใช้เป็นเงื่อนไขใน</w:t>
            </w:r>
            <w:r w:rsidRPr="006C6B1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</w:t>
            </w:r>
            <w:r w:rsidRPr="006C6B14">
              <w:rPr>
                <w:rFonts w:ascii="Angsana New" w:hAnsi="Angsana New"/>
                <w:spacing w:val="-6"/>
                <w:sz w:val="30"/>
                <w:szCs w:val="30"/>
                <w:cs/>
              </w:rPr>
              <w:t>ประกวด</w:t>
            </w:r>
            <w:r w:rsidRPr="006C6B1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ราคา </w:t>
            </w:r>
            <w:r w:rsidRPr="006C6B14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6C6B1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ปรับปรุง ณ</w:t>
            </w:r>
            <w:r w:rsidRPr="006C6B14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6C6B1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วันที่ </w:t>
            </w:r>
            <w:r w:rsidRPr="006C6B14">
              <w:rPr>
                <w:rFonts w:ascii="Angsana New" w:hAnsi="Angsana New"/>
                <w:spacing w:val="-6"/>
                <w:sz w:val="30"/>
                <w:szCs w:val="30"/>
              </w:rPr>
              <w:t xml:space="preserve">16 </w:t>
            </w:r>
          </w:p>
          <w:p w14:paraId="2C690EB5" w14:textId="77777777" w:rsidR="0032677F" w:rsidRPr="006C6B14" w:rsidRDefault="0032677F" w:rsidP="0032677F">
            <w:pPr>
              <w:pStyle w:val="NoSpacing"/>
              <w:spacing w:line="360" w:lineRule="exact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6C6B1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มกราคม</w:t>
            </w:r>
            <w:r w:rsidRPr="006C6B14">
              <w:rPr>
                <w:rFonts w:ascii="Angsana New" w:hAnsi="Angsana New"/>
                <w:spacing w:val="-6"/>
                <w:sz w:val="30"/>
                <w:szCs w:val="30"/>
              </w:rPr>
              <w:t xml:space="preserve"> 2561)</w:t>
            </w:r>
          </w:p>
        </w:tc>
      </w:tr>
      <w:tr w:rsidR="00616783" w:rsidRPr="006C32A0" w14:paraId="31CCB024" w14:textId="77777777" w:rsidTr="00303829">
        <w:trPr>
          <w:trHeight w:val="268"/>
        </w:trPr>
        <w:tc>
          <w:tcPr>
            <w:tcW w:w="3078" w:type="dxa"/>
            <w:vAlign w:val="bottom"/>
          </w:tcPr>
          <w:p w14:paraId="18B167D5" w14:textId="7A3D2D76" w:rsidR="00616783" w:rsidRPr="0085483F" w:rsidRDefault="00616783" w:rsidP="00FA3ECC">
            <w:pPr>
              <w:spacing w:line="240" w:lineRule="auto"/>
              <w:ind w:right="-57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E90535" w14:textId="77777777" w:rsidR="00616783" w:rsidRPr="00D93A66" w:rsidRDefault="00616783" w:rsidP="00FA3ECC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79B040" w14:textId="77777777" w:rsidR="00616783" w:rsidRPr="00D93A66" w:rsidRDefault="00616783" w:rsidP="00FA3ECC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590" w:type="dxa"/>
            <w:gridSpan w:val="5"/>
          </w:tcPr>
          <w:p w14:paraId="1657650F" w14:textId="5DD4896D" w:rsidR="00616783" w:rsidRPr="00D93A66" w:rsidRDefault="00616783" w:rsidP="00E93FD2">
            <w:pPr>
              <w:spacing w:line="240" w:lineRule="auto"/>
              <w:ind w:left="567" w:hanging="56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5646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564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B5646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16783" w:rsidRPr="006C32A0" w14:paraId="300C943D" w14:textId="77777777" w:rsidTr="00B953A7">
        <w:trPr>
          <w:trHeight w:val="268"/>
        </w:trPr>
        <w:tc>
          <w:tcPr>
            <w:tcW w:w="3078" w:type="dxa"/>
            <w:vAlign w:val="bottom"/>
          </w:tcPr>
          <w:p w14:paraId="702C7582" w14:textId="21AF1088" w:rsidR="00616783" w:rsidRPr="0085483F" w:rsidRDefault="00616783" w:rsidP="00FA3ECC">
            <w:pPr>
              <w:spacing w:line="240" w:lineRule="auto"/>
              <w:ind w:right="-5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5483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</w:tcPr>
          <w:p w14:paraId="74A4E86C" w14:textId="77777777" w:rsidR="00616783" w:rsidRPr="00D93A66" w:rsidRDefault="00616783" w:rsidP="00FA3ECC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755C29" w14:textId="77777777" w:rsidR="00616783" w:rsidRPr="00D93A66" w:rsidRDefault="00616783" w:rsidP="00FA3ECC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5D8483" w14:textId="77777777" w:rsidR="00616783" w:rsidRPr="00D93A66" w:rsidRDefault="00616783" w:rsidP="00FA3ECC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B1538E" w14:textId="77777777" w:rsidR="00616783" w:rsidRPr="00D93A66" w:rsidRDefault="00616783" w:rsidP="00FA3ECC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5DF50BE" w14:textId="77777777" w:rsidR="00616783" w:rsidRPr="00D93A66" w:rsidRDefault="00616783" w:rsidP="00FA3ECC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2960E9" w14:textId="77777777" w:rsidR="00616783" w:rsidRPr="00D93A66" w:rsidRDefault="00616783" w:rsidP="00FA3ECC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577CD53" w14:textId="77777777" w:rsidR="00616783" w:rsidRPr="00D93A66" w:rsidRDefault="00616783" w:rsidP="00FA3ECC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A3ECC" w:rsidRPr="006C32A0" w14:paraId="387C026B" w14:textId="77777777" w:rsidTr="00B953A7">
        <w:trPr>
          <w:trHeight w:val="268"/>
        </w:trPr>
        <w:tc>
          <w:tcPr>
            <w:tcW w:w="3078" w:type="dxa"/>
          </w:tcPr>
          <w:p w14:paraId="148E17B1" w14:textId="77777777" w:rsidR="00FA3ECC" w:rsidRPr="00B25946" w:rsidRDefault="00FA3ECC" w:rsidP="00FA3EC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jc w:val="thaiDistribute"/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  <w:cs/>
              </w:rPr>
            </w:pPr>
            <w:r w:rsidRPr="00B2594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ที่ดินและอาคารบริเวณ</w:t>
            </w:r>
          </w:p>
        </w:tc>
        <w:tc>
          <w:tcPr>
            <w:tcW w:w="1170" w:type="dxa"/>
          </w:tcPr>
          <w:p w14:paraId="2A2FA723" w14:textId="77777777" w:rsidR="00FA3ECC" w:rsidRPr="00D93A66" w:rsidRDefault="00FA3ECC" w:rsidP="00FA3ECC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2BA849" w14:textId="77777777" w:rsidR="00FA3ECC" w:rsidRPr="00D93A66" w:rsidRDefault="00FA3ECC" w:rsidP="00FA3ECC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E39F56" w14:textId="77777777" w:rsidR="00FA3ECC" w:rsidRPr="00D93A66" w:rsidRDefault="00FA3ECC" w:rsidP="00FA3ECC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645D2A" w14:textId="77777777" w:rsidR="00FA3ECC" w:rsidRPr="00D93A66" w:rsidRDefault="00FA3ECC" w:rsidP="00FA3ECC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256FF11" w14:textId="77777777" w:rsidR="00FA3ECC" w:rsidRPr="00D93A66" w:rsidRDefault="00FA3ECC" w:rsidP="00FA3ECC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840292" w14:textId="77777777" w:rsidR="00FA3ECC" w:rsidRPr="00D93A66" w:rsidRDefault="00FA3ECC" w:rsidP="00FA3ECC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9637B3F" w14:textId="77777777" w:rsidR="00B953A7" w:rsidRPr="00D93A66" w:rsidRDefault="00B953A7" w:rsidP="00FA3ECC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A3ECC" w:rsidRPr="006C32A0" w14:paraId="7D4AC588" w14:textId="77777777" w:rsidTr="00B953A7">
        <w:trPr>
          <w:trHeight w:val="268"/>
        </w:trPr>
        <w:tc>
          <w:tcPr>
            <w:tcW w:w="3078" w:type="dxa"/>
          </w:tcPr>
          <w:p w14:paraId="0875973E" w14:textId="77777777" w:rsidR="00FA3ECC" w:rsidRPr="00455F39" w:rsidRDefault="00FA3ECC" w:rsidP="00FA3ECC">
            <w:pPr>
              <w:spacing w:line="240" w:lineRule="auto"/>
              <w:jc w:val="thaiDistribute"/>
              <w:rPr>
                <w:rFonts w:ascii="Angsana New" w:hAnsi="Angsana New" w:cs="Times New Roman"/>
                <w:color w:val="000000"/>
                <w:spacing w:val="-4"/>
                <w:sz w:val="30"/>
                <w:szCs w:val="30"/>
                <w:cs/>
              </w:rPr>
            </w:pPr>
            <w:r w:rsidRPr="00B2594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455F39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ถนนบางนา-ตราด กม. 29.5</w:t>
            </w:r>
          </w:p>
        </w:tc>
        <w:tc>
          <w:tcPr>
            <w:tcW w:w="1170" w:type="dxa"/>
          </w:tcPr>
          <w:p w14:paraId="2237ED3B" w14:textId="77777777" w:rsidR="00FA3ECC" w:rsidRPr="00D93A66" w:rsidRDefault="00FA3ECC" w:rsidP="00FA3ECC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94C3C1" w14:textId="77777777" w:rsidR="00FA3ECC" w:rsidRPr="00D93A66" w:rsidRDefault="00FA3ECC" w:rsidP="00FA3ECC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269C5B" w14:textId="77777777" w:rsidR="00FA3ECC" w:rsidRPr="00D93A66" w:rsidRDefault="00FA3ECC" w:rsidP="00FA3ECC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3A66">
              <w:rPr>
                <w:rFonts w:ascii="Angsana New" w:hAnsi="Angsana New"/>
                <w:color w:val="000000"/>
                <w:sz w:val="30"/>
                <w:szCs w:val="30"/>
              </w:rPr>
              <w:t>287,839</w:t>
            </w:r>
          </w:p>
        </w:tc>
        <w:tc>
          <w:tcPr>
            <w:tcW w:w="270" w:type="dxa"/>
          </w:tcPr>
          <w:p w14:paraId="78490F58" w14:textId="77777777" w:rsidR="00FA3ECC" w:rsidRPr="00D93A66" w:rsidRDefault="00FA3ECC" w:rsidP="00FA3ECC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5DE9D54" w14:textId="77777777" w:rsidR="00FA3ECC" w:rsidRPr="00D93A66" w:rsidRDefault="00FA3ECC" w:rsidP="00FA3ECC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3A66">
              <w:rPr>
                <w:rFonts w:ascii="Angsana New" w:hAnsi="Angsana New"/>
                <w:color w:val="000000"/>
                <w:sz w:val="30"/>
                <w:szCs w:val="30"/>
              </w:rPr>
              <w:t>288,040</w:t>
            </w:r>
          </w:p>
        </w:tc>
        <w:tc>
          <w:tcPr>
            <w:tcW w:w="270" w:type="dxa"/>
          </w:tcPr>
          <w:p w14:paraId="68466AD1" w14:textId="77777777" w:rsidR="00FA3ECC" w:rsidRPr="00D93A66" w:rsidRDefault="00FA3ECC" w:rsidP="00FA3ECC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07CC2D1" w14:textId="77777777" w:rsidR="00FA3ECC" w:rsidRPr="00D93A66" w:rsidRDefault="00FA3ECC" w:rsidP="00FA3ECC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3A66">
              <w:rPr>
                <w:rFonts w:ascii="Angsana New" w:hAnsi="Angsana New"/>
                <w:color w:val="000000"/>
                <w:sz w:val="30"/>
                <w:szCs w:val="30"/>
              </w:rPr>
              <w:t>288,040</w:t>
            </w:r>
          </w:p>
        </w:tc>
      </w:tr>
      <w:tr w:rsidR="00FA3ECC" w:rsidRPr="006C32A0" w14:paraId="1CAD677D" w14:textId="77777777" w:rsidTr="00B953A7">
        <w:trPr>
          <w:trHeight w:val="268"/>
        </w:trPr>
        <w:tc>
          <w:tcPr>
            <w:tcW w:w="3078" w:type="dxa"/>
          </w:tcPr>
          <w:p w14:paraId="3888EB1E" w14:textId="77777777" w:rsidR="00FA3ECC" w:rsidRPr="0085483F" w:rsidRDefault="00FA3ECC" w:rsidP="00FA3ECC">
            <w:pPr>
              <w:spacing w:line="240" w:lineRule="auto"/>
              <w:jc w:val="thaiDistribute"/>
              <w:rPr>
                <w:rFonts w:ascii="Angsana New" w:hAnsi="Angsana New" w:cs="Cordia New"/>
                <w:color w:val="000000"/>
                <w:sz w:val="30"/>
                <w:szCs w:val="30"/>
              </w:rPr>
            </w:pPr>
            <w:r w:rsidRPr="00B259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ที่ดินและอาคารจังหวัดเชียงใหม่</w:t>
            </w:r>
          </w:p>
        </w:tc>
        <w:tc>
          <w:tcPr>
            <w:tcW w:w="1170" w:type="dxa"/>
          </w:tcPr>
          <w:p w14:paraId="77B0A959" w14:textId="77777777" w:rsidR="00FA3ECC" w:rsidRPr="00D93A66" w:rsidRDefault="00FA3ECC" w:rsidP="00FA3ECC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5DB829" w14:textId="77777777" w:rsidR="00FA3ECC" w:rsidRPr="00D93A66" w:rsidRDefault="00FA3ECC" w:rsidP="00FA3ECC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6EEE69" w14:textId="77777777" w:rsidR="00FA3ECC" w:rsidRPr="00D93A66" w:rsidRDefault="00FA3ECC" w:rsidP="00FA3ECC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3A66">
              <w:rPr>
                <w:rFonts w:ascii="Angsana New" w:hAnsi="Angsana New"/>
                <w:color w:val="000000"/>
                <w:sz w:val="30"/>
                <w:szCs w:val="30"/>
              </w:rPr>
              <w:t>20,463</w:t>
            </w:r>
          </w:p>
        </w:tc>
        <w:tc>
          <w:tcPr>
            <w:tcW w:w="270" w:type="dxa"/>
          </w:tcPr>
          <w:p w14:paraId="0FBD131B" w14:textId="77777777" w:rsidR="00FA3ECC" w:rsidRPr="00D93A66" w:rsidRDefault="00FA3ECC" w:rsidP="00FA3ECC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392A7EE" w14:textId="77777777" w:rsidR="00FA3ECC" w:rsidRPr="00D93A66" w:rsidRDefault="00FA3ECC" w:rsidP="00FA3ECC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3A66">
              <w:rPr>
                <w:rFonts w:ascii="Angsana New" w:hAnsi="Angsana New"/>
                <w:color w:val="000000"/>
                <w:sz w:val="30"/>
                <w:szCs w:val="30"/>
              </w:rPr>
              <w:t>51,590</w:t>
            </w:r>
          </w:p>
        </w:tc>
        <w:tc>
          <w:tcPr>
            <w:tcW w:w="270" w:type="dxa"/>
          </w:tcPr>
          <w:p w14:paraId="0C414D5A" w14:textId="77777777" w:rsidR="00FA3ECC" w:rsidRPr="00D93A66" w:rsidRDefault="00FA3ECC" w:rsidP="00FA3ECC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0411AC9" w14:textId="77777777" w:rsidR="00FA3ECC" w:rsidRPr="00D93A66" w:rsidRDefault="00FA3ECC" w:rsidP="00FA3ECC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3A66">
              <w:rPr>
                <w:rFonts w:ascii="Angsana New" w:hAnsi="Angsana New"/>
                <w:color w:val="000000"/>
                <w:sz w:val="30"/>
                <w:szCs w:val="30"/>
              </w:rPr>
              <w:t>51,590</w:t>
            </w:r>
          </w:p>
        </w:tc>
      </w:tr>
      <w:tr w:rsidR="00FA3ECC" w:rsidRPr="006C32A0" w14:paraId="110F30B5" w14:textId="77777777" w:rsidTr="00B953A7">
        <w:trPr>
          <w:trHeight w:val="268"/>
        </w:trPr>
        <w:tc>
          <w:tcPr>
            <w:tcW w:w="3078" w:type="dxa"/>
          </w:tcPr>
          <w:p w14:paraId="4367F16A" w14:textId="77777777" w:rsidR="00FA3ECC" w:rsidRPr="0085483F" w:rsidRDefault="00FA3ECC" w:rsidP="00FA3ECC">
            <w:pPr>
              <w:spacing w:line="240" w:lineRule="auto"/>
              <w:jc w:val="thaiDistribute"/>
              <w:rPr>
                <w:rFonts w:ascii="Angsana New" w:hAnsi="Angsana New" w:cs="Cordia New"/>
                <w:color w:val="000000"/>
                <w:sz w:val="30"/>
                <w:szCs w:val="30"/>
                <w:cs/>
              </w:rPr>
            </w:pPr>
            <w:r w:rsidRPr="00B259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ที่ดินและอาคารจังหวัดขอนแก่น</w:t>
            </w:r>
          </w:p>
        </w:tc>
        <w:tc>
          <w:tcPr>
            <w:tcW w:w="1170" w:type="dxa"/>
          </w:tcPr>
          <w:p w14:paraId="05A54288" w14:textId="77777777" w:rsidR="00FA3ECC" w:rsidRPr="00D93A66" w:rsidRDefault="00FA3ECC" w:rsidP="00FA3ECC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F618C6" w14:textId="77777777" w:rsidR="00FA3ECC" w:rsidRPr="00D93A66" w:rsidRDefault="00FA3ECC" w:rsidP="00FA3ECC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2134B5" w14:textId="77777777" w:rsidR="00FA3ECC" w:rsidRPr="00D93A66" w:rsidRDefault="00FA3ECC" w:rsidP="00FA3ECC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3A66">
              <w:rPr>
                <w:rFonts w:ascii="Angsana New" w:hAnsi="Angsana New"/>
                <w:color w:val="000000"/>
                <w:sz w:val="30"/>
                <w:szCs w:val="30"/>
              </w:rPr>
              <w:t>2,504</w:t>
            </w:r>
          </w:p>
        </w:tc>
        <w:tc>
          <w:tcPr>
            <w:tcW w:w="270" w:type="dxa"/>
          </w:tcPr>
          <w:p w14:paraId="07EFAFE4" w14:textId="77777777" w:rsidR="00FA3ECC" w:rsidRPr="00D93A66" w:rsidRDefault="00FA3ECC" w:rsidP="00FA3ECC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13B70C8" w14:textId="77777777" w:rsidR="00FA3ECC" w:rsidRPr="00D93A66" w:rsidRDefault="00FA3ECC" w:rsidP="00FA3ECC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3A66">
              <w:rPr>
                <w:rFonts w:ascii="Angsana New" w:hAnsi="Angsana New"/>
                <w:color w:val="000000"/>
                <w:sz w:val="30"/>
                <w:szCs w:val="30"/>
              </w:rPr>
              <w:t>14,840</w:t>
            </w:r>
          </w:p>
        </w:tc>
        <w:tc>
          <w:tcPr>
            <w:tcW w:w="270" w:type="dxa"/>
          </w:tcPr>
          <w:p w14:paraId="30626FEA" w14:textId="77777777" w:rsidR="00FA3ECC" w:rsidRPr="00D93A66" w:rsidRDefault="00FA3ECC" w:rsidP="00FA3ECC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B6C33E2" w14:textId="77777777" w:rsidR="00FA3ECC" w:rsidRPr="00D93A66" w:rsidRDefault="00FA3ECC" w:rsidP="00FA3ECC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3A66">
              <w:rPr>
                <w:rFonts w:ascii="Angsana New" w:hAnsi="Angsana New"/>
                <w:color w:val="000000"/>
                <w:sz w:val="30"/>
                <w:szCs w:val="30"/>
              </w:rPr>
              <w:t>14,840</w:t>
            </w:r>
          </w:p>
        </w:tc>
      </w:tr>
      <w:tr w:rsidR="00FA3ECC" w:rsidRPr="006C32A0" w14:paraId="04E86607" w14:textId="77777777" w:rsidTr="00B953A7">
        <w:trPr>
          <w:trHeight w:val="268"/>
        </w:trPr>
        <w:tc>
          <w:tcPr>
            <w:tcW w:w="3078" w:type="dxa"/>
          </w:tcPr>
          <w:p w14:paraId="0ECC4DCC" w14:textId="77777777" w:rsidR="00FA3ECC" w:rsidRPr="0085483F" w:rsidRDefault="00FA3ECC" w:rsidP="00FA3ECC">
            <w:pPr>
              <w:spacing w:line="240" w:lineRule="auto"/>
              <w:jc w:val="thaiDistribute"/>
              <w:rPr>
                <w:rFonts w:ascii="Angsana New" w:hAnsi="Angsana New" w:cs="Cordia New"/>
                <w:color w:val="000000"/>
                <w:sz w:val="30"/>
                <w:szCs w:val="30"/>
                <w:cs/>
              </w:rPr>
            </w:pPr>
            <w:r w:rsidRPr="00B259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ที่ดินและอาคารจังหวัดสงขลา</w:t>
            </w:r>
          </w:p>
        </w:tc>
        <w:tc>
          <w:tcPr>
            <w:tcW w:w="1170" w:type="dxa"/>
          </w:tcPr>
          <w:p w14:paraId="4ED14DDF" w14:textId="77777777" w:rsidR="00FA3ECC" w:rsidRPr="00D93A66" w:rsidRDefault="00FA3ECC" w:rsidP="00FA3ECC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A537C8" w14:textId="77777777" w:rsidR="00FA3ECC" w:rsidRPr="00D93A66" w:rsidRDefault="00FA3ECC" w:rsidP="00FA3ECC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359D058" w14:textId="77777777" w:rsidR="00FA3ECC" w:rsidRPr="00D93A66" w:rsidRDefault="00FA3ECC" w:rsidP="00FA3ECC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3A66">
              <w:rPr>
                <w:rFonts w:ascii="Angsana New" w:hAnsi="Angsana New"/>
                <w:color w:val="000000"/>
                <w:sz w:val="30"/>
                <w:szCs w:val="30"/>
              </w:rPr>
              <w:t>3,700</w:t>
            </w:r>
          </w:p>
        </w:tc>
        <w:tc>
          <w:tcPr>
            <w:tcW w:w="270" w:type="dxa"/>
          </w:tcPr>
          <w:p w14:paraId="179A8DE6" w14:textId="77777777" w:rsidR="00FA3ECC" w:rsidRPr="00D93A66" w:rsidRDefault="00FA3ECC" w:rsidP="00FA3ECC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F426070" w14:textId="77777777" w:rsidR="00FA3ECC" w:rsidRPr="00D93A66" w:rsidRDefault="00FA3ECC" w:rsidP="00FA3ECC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3A66">
              <w:rPr>
                <w:rFonts w:ascii="Angsana New" w:hAnsi="Angsana New"/>
                <w:color w:val="000000"/>
                <w:sz w:val="30"/>
                <w:szCs w:val="30"/>
              </w:rPr>
              <w:t>6,080</w:t>
            </w:r>
          </w:p>
        </w:tc>
        <w:tc>
          <w:tcPr>
            <w:tcW w:w="270" w:type="dxa"/>
          </w:tcPr>
          <w:p w14:paraId="507A5EC9" w14:textId="77777777" w:rsidR="00FA3ECC" w:rsidRPr="00D93A66" w:rsidRDefault="00FA3ECC" w:rsidP="00FA3ECC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1932468" w14:textId="77777777" w:rsidR="00FA3ECC" w:rsidRPr="00D93A66" w:rsidRDefault="00FA3ECC" w:rsidP="00FA3ECC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3A66">
              <w:rPr>
                <w:rFonts w:ascii="Angsana New" w:hAnsi="Angsana New"/>
                <w:color w:val="000000"/>
                <w:sz w:val="30"/>
                <w:szCs w:val="30"/>
              </w:rPr>
              <w:t>6,080</w:t>
            </w:r>
          </w:p>
        </w:tc>
      </w:tr>
      <w:tr w:rsidR="00FA3ECC" w:rsidRPr="006C32A0" w14:paraId="5C2AC149" w14:textId="77777777" w:rsidTr="00B953A7">
        <w:trPr>
          <w:trHeight w:val="268"/>
        </w:trPr>
        <w:tc>
          <w:tcPr>
            <w:tcW w:w="3078" w:type="dxa"/>
          </w:tcPr>
          <w:p w14:paraId="629ECF84" w14:textId="77777777" w:rsidR="00FA3ECC" w:rsidRPr="00B25946" w:rsidRDefault="00FA3ECC" w:rsidP="00FA3ECC">
            <w:pPr>
              <w:spacing w:line="240" w:lineRule="auto"/>
              <w:jc w:val="thaiDistribute"/>
              <w:rPr>
                <w:rFonts w:ascii="Angsana New" w:hAnsi="Angsana New" w:cs="Times New Roman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18BF067" w14:textId="77777777" w:rsidR="00FA3ECC" w:rsidRPr="00D93A66" w:rsidRDefault="00FA3ECC" w:rsidP="00FA3ECC">
            <w:pPr>
              <w:spacing w:line="240" w:lineRule="auto"/>
              <w:ind w:left="567" w:hanging="56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9253CA" w14:textId="77777777" w:rsidR="00FA3ECC" w:rsidRPr="00D93A66" w:rsidRDefault="00FA3ECC" w:rsidP="00FA3ECC">
            <w:pPr>
              <w:spacing w:line="240" w:lineRule="auto"/>
              <w:ind w:left="567" w:hanging="56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8A56B50" w14:textId="77777777" w:rsidR="00FA3ECC" w:rsidRPr="00D93A66" w:rsidRDefault="00FA3ECC" w:rsidP="00FA3ECC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3A66">
              <w:rPr>
                <w:rFonts w:ascii="Angsana New" w:hAnsi="Angsana New"/>
                <w:color w:val="000000"/>
                <w:sz w:val="30"/>
                <w:szCs w:val="30"/>
              </w:rPr>
              <w:t>314,506</w:t>
            </w:r>
          </w:p>
        </w:tc>
        <w:tc>
          <w:tcPr>
            <w:tcW w:w="270" w:type="dxa"/>
          </w:tcPr>
          <w:p w14:paraId="3D12B5E7" w14:textId="77777777" w:rsidR="00FA3ECC" w:rsidRPr="00D93A66" w:rsidRDefault="00FA3ECC" w:rsidP="00FA3ECC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1D93098" w14:textId="77777777" w:rsidR="00FA3ECC" w:rsidRPr="00D93A66" w:rsidRDefault="00FA3ECC" w:rsidP="00FA3ECC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3A66">
              <w:rPr>
                <w:rFonts w:ascii="Angsana New" w:hAnsi="Angsana New"/>
                <w:color w:val="000000"/>
                <w:sz w:val="30"/>
                <w:szCs w:val="30"/>
              </w:rPr>
              <w:t>360,550</w:t>
            </w:r>
          </w:p>
        </w:tc>
        <w:tc>
          <w:tcPr>
            <w:tcW w:w="270" w:type="dxa"/>
          </w:tcPr>
          <w:p w14:paraId="5429EA3E" w14:textId="77777777" w:rsidR="00FA3ECC" w:rsidRPr="00D93A66" w:rsidRDefault="00FA3ECC" w:rsidP="00FA3ECC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70C411C" w14:textId="77777777" w:rsidR="00FA3ECC" w:rsidRPr="00D93A66" w:rsidRDefault="00FA3ECC" w:rsidP="00FA3ECC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3A66">
              <w:rPr>
                <w:rFonts w:ascii="Angsana New" w:hAnsi="Angsana New"/>
                <w:color w:val="000000"/>
                <w:sz w:val="30"/>
                <w:szCs w:val="30"/>
              </w:rPr>
              <w:t>360,550</w:t>
            </w:r>
          </w:p>
        </w:tc>
      </w:tr>
      <w:tr w:rsidR="00B54B7F" w:rsidRPr="006C32A0" w14:paraId="5957703C" w14:textId="77777777" w:rsidTr="0032677F">
        <w:trPr>
          <w:trHeight w:val="268"/>
        </w:trPr>
        <w:tc>
          <w:tcPr>
            <w:tcW w:w="3078" w:type="dxa"/>
          </w:tcPr>
          <w:p w14:paraId="6F45FFDC" w14:textId="70ED79D0" w:rsidR="00B54B7F" w:rsidRPr="0085483F" w:rsidRDefault="00B54B7F" w:rsidP="00B54B7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55F39">
              <w:rPr>
                <w:rFonts w:ascii="Angsana New" w:hAnsi="Angsana New" w:hint="cs"/>
                <w:b/>
                <w:bCs/>
                <w:spacing w:val="-12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</w:tcPr>
          <w:p w14:paraId="6B757BCD" w14:textId="77777777" w:rsidR="00B54B7F" w:rsidRPr="00D93A66" w:rsidRDefault="00B54B7F" w:rsidP="00B54B7F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1B626F" w14:textId="77777777" w:rsidR="00B54B7F" w:rsidRPr="00B56460" w:rsidRDefault="00B54B7F" w:rsidP="00B54B7F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69BF2A5" w14:textId="77777777" w:rsidR="00B54B7F" w:rsidRPr="00D93A66" w:rsidRDefault="00B54B7F" w:rsidP="00B54B7F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B8983B" w14:textId="77777777" w:rsidR="00B54B7F" w:rsidRPr="00D93A66" w:rsidRDefault="00B54B7F" w:rsidP="00B54B7F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B4E5AD" w14:textId="77777777" w:rsidR="00B54B7F" w:rsidRPr="00D93A66" w:rsidRDefault="00B54B7F" w:rsidP="00B54B7F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DBFA50" w14:textId="77777777" w:rsidR="00B54B7F" w:rsidRPr="00D93A66" w:rsidRDefault="00B54B7F" w:rsidP="00B54B7F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71E8816" w14:textId="77777777" w:rsidR="00B54B7F" w:rsidRPr="00D93A66" w:rsidRDefault="00B54B7F" w:rsidP="00B54B7F">
            <w:pPr>
              <w:spacing w:line="240" w:lineRule="auto"/>
              <w:ind w:left="567" w:right="-54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54B7F" w:rsidRPr="006C32A0" w14:paraId="2343909E" w14:textId="77777777" w:rsidTr="0032677F">
        <w:trPr>
          <w:trHeight w:val="268"/>
        </w:trPr>
        <w:tc>
          <w:tcPr>
            <w:tcW w:w="3078" w:type="dxa"/>
          </w:tcPr>
          <w:p w14:paraId="0A798923" w14:textId="6167154D" w:rsidR="00B54B7F" w:rsidRPr="0085483F" w:rsidRDefault="00B54B7F" w:rsidP="00B54B7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55F3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ที่ดินบริเวณถนนบางนา</w:t>
            </w:r>
            <w:r w:rsidRPr="00455F3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Pr="00455F3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ตราด กม</w:t>
            </w:r>
            <w:r w:rsidRPr="00455F39">
              <w:rPr>
                <w:rFonts w:ascii="Angsana New" w:hAnsi="Angsana New"/>
                <w:color w:val="000000"/>
                <w:sz w:val="30"/>
                <w:szCs w:val="30"/>
              </w:rPr>
              <w:t>.5</w:t>
            </w:r>
          </w:p>
        </w:tc>
        <w:tc>
          <w:tcPr>
            <w:tcW w:w="1170" w:type="dxa"/>
          </w:tcPr>
          <w:p w14:paraId="738EC74C" w14:textId="77777777" w:rsidR="00B54B7F" w:rsidRPr="00D93A66" w:rsidRDefault="00B54B7F" w:rsidP="00B54B7F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80A8AB" w14:textId="77777777" w:rsidR="00B54B7F" w:rsidRPr="00B56460" w:rsidRDefault="00B54B7F" w:rsidP="00B54B7F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D37DEA" w14:textId="4AA904D0" w:rsidR="00B54B7F" w:rsidRPr="00D93A66" w:rsidRDefault="00B54B7F" w:rsidP="00B54B7F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7CE3">
              <w:rPr>
                <w:rFonts w:ascii="Angsana New" w:hAnsi="Angsana New"/>
                <w:color w:val="000000"/>
                <w:sz w:val="30"/>
                <w:szCs w:val="30"/>
              </w:rPr>
              <w:t>44,678</w:t>
            </w:r>
          </w:p>
        </w:tc>
        <w:tc>
          <w:tcPr>
            <w:tcW w:w="270" w:type="dxa"/>
          </w:tcPr>
          <w:p w14:paraId="25925306" w14:textId="77777777" w:rsidR="00B54B7F" w:rsidRPr="00D93A66" w:rsidRDefault="00B54B7F" w:rsidP="00B54B7F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987DEEC" w14:textId="512A713C" w:rsidR="00B54B7F" w:rsidRPr="00D93A66" w:rsidRDefault="00B54B7F" w:rsidP="00B54B7F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7CE3">
              <w:rPr>
                <w:rFonts w:ascii="Angsana New" w:hAnsi="Angsana New"/>
                <w:color w:val="000000"/>
                <w:sz w:val="30"/>
                <w:szCs w:val="30"/>
              </w:rPr>
              <w:t>52,850</w:t>
            </w:r>
          </w:p>
        </w:tc>
        <w:tc>
          <w:tcPr>
            <w:tcW w:w="270" w:type="dxa"/>
          </w:tcPr>
          <w:p w14:paraId="6C800A74" w14:textId="77777777" w:rsidR="00B54B7F" w:rsidRPr="00D93A66" w:rsidRDefault="00B54B7F" w:rsidP="00B54B7F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71DF4C3" w14:textId="6446E42F" w:rsidR="00B54B7F" w:rsidRPr="00D93A66" w:rsidRDefault="00B54B7F" w:rsidP="00B54B7F">
            <w:pPr>
              <w:spacing w:line="240" w:lineRule="auto"/>
              <w:ind w:left="567" w:right="-54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7CE3">
              <w:rPr>
                <w:rFonts w:ascii="Angsana New" w:hAnsi="Angsana New"/>
                <w:color w:val="000000"/>
                <w:sz w:val="30"/>
                <w:szCs w:val="30"/>
              </w:rPr>
              <w:t>52,850</w:t>
            </w:r>
          </w:p>
        </w:tc>
      </w:tr>
      <w:tr w:rsidR="00B54B7F" w:rsidRPr="006C32A0" w14:paraId="0ADCE64E" w14:textId="77777777" w:rsidTr="0032677F">
        <w:trPr>
          <w:trHeight w:val="268"/>
        </w:trPr>
        <w:tc>
          <w:tcPr>
            <w:tcW w:w="3078" w:type="dxa"/>
          </w:tcPr>
          <w:p w14:paraId="720FC494" w14:textId="77777777" w:rsidR="00B54B7F" w:rsidRPr="0085483F" w:rsidRDefault="00B54B7F" w:rsidP="00B54B7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1F55108" w14:textId="77777777" w:rsidR="00B54B7F" w:rsidRPr="00D93A66" w:rsidRDefault="00B54B7F" w:rsidP="00B54B7F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329612" w14:textId="77777777" w:rsidR="00B54B7F" w:rsidRPr="00B56460" w:rsidRDefault="00B54B7F" w:rsidP="00B54B7F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EB3F52B" w14:textId="0EACD3AA" w:rsidR="00B54B7F" w:rsidRPr="00D93A66" w:rsidRDefault="00B54B7F" w:rsidP="00B54B7F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7CE3">
              <w:rPr>
                <w:rFonts w:ascii="Angsana New" w:hAnsi="Angsana New"/>
                <w:color w:val="000000"/>
                <w:sz w:val="30"/>
                <w:szCs w:val="30"/>
              </w:rPr>
              <w:t>44,678</w:t>
            </w:r>
          </w:p>
        </w:tc>
        <w:tc>
          <w:tcPr>
            <w:tcW w:w="270" w:type="dxa"/>
          </w:tcPr>
          <w:p w14:paraId="58D18182" w14:textId="77777777" w:rsidR="00B54B7F" w:rsidRPr="00D93A66" w:rsidRDefault="00B54B7F" w:rsidP="00B54B7F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862410C" w14:textId="1740EC83" w:rsidR="00B54B7F" w:rsidRPr="00D93A66" w:rsidRDefault="00B54B7F" w:rsidP="00B54B7F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7CE3">
              <w:rPr>
                <w:rFonts w:ascii="Angsana New" w:hAnsi="Angsana New"/>
                <w:color w:val="000000"/>
                <w:sz w:val="30"/>
                <w:szCs w:val="30"/>
              </w:rPr>
              <w:t>52,850</w:t>
            </w:r>
          </w:p>
        </w:tc>
        <w:tc>
          <w:tcPr>
            <w:tcW w:w="270" w:type="dxa"/>
          </w:tcPr>
          <w:p w14:paraId="6C666DFB" w14:textId="77777777" w:rsidR="00B54B7F" w:rsidRPr="00D93A66" w:rsidRDefault="00B54B7F" w:rsidP="00B54B7F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0962381" w14:textId="30BE2992" w:rsidR="00B54B7F" w:rsidRPr="00D93A66" w:rsidRDefault="00B54B7F" w:rsidP="00B54B7F">
            <w:pPr>
              <w:spacing w:line="240" w:lineRule="auto"/>
              <w:ind w:left="567" w:right="-54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7CE3">
              <w:rPr>
                <w:rFonts w:ascii="Angsana New" w:hAnsi="Angsana New"/>
                <w:color w:val="000000"/>
                <w:sz w:val="30"/>
                <w:szCs w:val="30"/>
              </w:rPr>
              <w:t>52,850</w:t>
            </w:r>
          </w:p>
        </w:tc>
      </w:tr>
      <w:tr w:rsidR="00B54B7F" w:rsidRPr="006C32A0" w14:paraId="5769A742" w14:textId="77777777" w:rsidTr="00B953A7">
        <w:trPr>
          <w:trHeight w:val="73"/>
        </w:trPr>
        <w:tc>
          <w:tcPr>
            <w:tcW w:w="3078" w:type="dxa"/>
          </w:tcPr>
          <w:p w14:paraId="744ED14E" w14:textId="77777777" w:rsidR="00B54B7F" w:rsidRPr="00B54B7F" w:rsidRDefault="00B54B7F" w:rsidP="00B54B7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70" w:type="dxa"/>
          </w:tcPr>
          <w:p w14:paraId="0EC088B6" w14:textId="77777777" w:rsidR="00B54B7F" w:rsidRPr="00B54B7F" w:rsidRDefault="00B54B7F" w:rsidP="00B54B7F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</w:tcPr>
          <w:p w14:paraId="0B496CD6" w14:textId="77777777" w:rsidR="00B54B7F" w:rsidRPr="00B54B7F" w:rsidRDefault="00B54B7F" w:rsidP="00B54B7F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</w:tcPr>
          <w:p w14:paraId="1AE1027F" w14:textId="77777777" w:rsidR="00B54B7F" w:rsidRPr="00B54B7F" w:rsidRDefault="00B54B7F" w:rsidP="00B54B7F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</w:tcPr>
          <w:p w14:paraId="452970D1" w14:textId="77777777" w:rsidR="00B54B7F" w:rsidRPr="00B54B7F" w:rsidRDefault="00B54B7F" w:rsidP="00B54B7F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</w:tcPr>
          <w:p w14:paraId="61D9E1FB" w14:textId="77777777" w:rsidR="00B54B7F" w:rsidRPr="00B54B7F" w:rsidRDefault="00B54B7F" w:rsidP="00B54B7F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</w:tcPr>
          <w:p w14:paraId="7EBF5523" w14:textId="77777777" w:rsidR="00B54B7F" w:rsidRPr="00B54B7F" w:rsidRDefault="00B54B7F" w:rsidP="00B54B7F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14:paraId="0D3222B1" w14:textId="77777777" w:rsidR="00B54B7F" w:rsidRPr="00B54B7F" w:rsidRDefault="00B54B7F" w:rsidP="00B54B7F">
            <w:pPr>
              <w:spacing w:line="240" w:lineRule="auto"/>
              <w:ind w:left="567" w:right="-54" w:hanging="56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B54B7F" w:rsidRPr="006C32A0" w14:paraId="49792F31" w14:textId="77777777" w:rsidTr="0032677F">
        <w:trPr>
          <w:trHeight w:val="268"/>
        </w:trPr>
        <w:tc>
          <w:tcPr>
            <w:tcW w:w="3078" w:type="dxa"/>
            <w:tcBorders>
              <w:bottom w:val="nil"/>
            </w:tcBorders>
          </w:tcPr>
          <w:p w14:paraId="6E0E3F79" w14:textId="49143F78" w:rsidR="00B54B7F" w:rsidRPr="0085483F" w:rsidRDefault="00B54B7F" w:rsidP="00B54B7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5483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</w:tcPr>
          <w:p w14:paraId="33A5E983" w14:textId="77777777" w:rsidR="00B54B7F" w:rsidRPr="00D93A66" w:rsidRDefault="00B54B7F" w:rsidP="00B54B7F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EFC176F" w14:textId="77777777" w:rsidR="00B54B7F" w:rsidRPr="00B56460" w:rsidRDefault="00B54B7F" w:rsidP="00B54B7F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81BFD27" w14:textId="28D3C22D" w:rsidR="00B54B7F" w:rsidRPr="00287CE3" w:rsidRDefault="00B54B7F" w:rsidP="00B54B7F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1,186,524</w:t>
            </w:r>
          </w:p>
        </w:tc>
        <w:tc>
          <w:tcPr>
            <w:tcW w:w="270" w:type="dxa"/>
          </w:tcPr>
          <w:p w14:paraId="54CB9683" w14:textId="77777777" w:rsidR="00B54B7F" w:rsidRPr="00D93A66" w:rsidRDefault="00B54B7F" w:rsidP="00B54B7F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159F529" w14:textId="5ECCFB2F" w:rsidR="00B54B7F" w:rsidRPr="00287CE3" w:rsidRDefault="00B54B7F" w:rsidP="00B54B7F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1,381,920</w:t>
            </w:r>
          </w:p>
        </w:tc>
        <w:tc>
          <w:tcPr>
            <w:tcW w:w="270" w:type="dxa"/>
          </w:tcPr>
          <w:p w14:paraId="131EEA02" w14:textId="77777777" w:rsidR="00B54B7F" w:rsidRPr="00D93A66" w:rsidRDefault="00B54B7F" w:rsidP="00B54B7F">
            <w:pPr>
              <w:spacing w:line="240" w:lineRule="auto"/>
              <w:ind w:left="567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2404067A" w14:textId="78CD14CF" w:rsidR="00B54B7F" w:rsidRPr="00287CE3" w:rsidRDefault="00B54B7F" w:rsidP="00B54B7F">
            <w:pPr>
              <w:spacing w:line="240" w:lineRule="auto"/>
              <w:ind w:left="567" w:right="-54" w:hanging="5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1,423,420</w:t>
            </w:r>
          </w:p>
        </w:tc>
      </w:tr>
    </w:tbl>
    <w:p w14:paraId="686DBDEF" w14:textId="77777777" w:rsidR="0032677F" w:rsidRPr="0032677F" w:rsidRDefault="0032677F" w:rsidP="0032677F">
      <w:pPr>
        <w:rPr>
          <w:rFonts w:asciiTheme="majorBidi" w:hAnsiTheme="majorBidi" w:cstheme="majorBidi"/>
          <w:sz w:val="30"/>
          <w:szCs w:val="30"/>
        </w:rPr>
      </w:pPr>
    </w:p>
    <w:p w14:paraId="6F9BC865" w14:textId="77122891" w:rsidR="00A65C98" w:rsidRPr="00A65C98" w:rsidRDefault="00815A0C" w:rsidP="00A65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vertAlign w:val="superscript"/>
        </w:rPr>
        <w:t>1</w:t>
      </w:r>
      <w:r w:rsidR="00A65C98" w:rsidRPr="00A65C98">
        <w:rPr>
          <w:rFonts w:ascii="Angsana New" w:hAnsi="Angsana New"/>
          <w:sz w:val="30"/>
          <w:szCs w:val="30"/>
          <w:vertAlign w:val="superscript"/>
          <w:cs/>
        </w:rPr>
        <w:t xml:space="preserve"> </w:t>
      </w:r>
      <w:r w:rsidR="00A65C98" w:rsidRPr="00A65C98">
        <w:rPr>
          <w:rFonts w:ascii="Angsana New" w:hAnsi="Angsana New"/>
          <w:sz w:val="30"/>
          <w:szCs w:val="30"/>
          <w:cs/>
        </w:rPr>
        <w:t>มูลค่ากิจการของเงินลงทุนในบริษัทย่อย ที่แสดงไว้ในตารางข้างต้นเป็นมูลค่าที่คำนวณตามสัดส่วนการถือหุ้นของบริษัทในแต่ละบริษัทย่อย</w:t>
      </w:r>
    </w:p>
    <w:p w14:paraId="4663B76A" w14:textId="77777777" w:rsidR="00A65C98" w:rsidRPr="002D33F2" w:rsidRDefault="00A65C98" w:rsidP="00A65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p w14:paraId="7A80268F" w14:textId="5A0970BB" w:rsidR="00A65C98" w:rsidRPr="00A65C98" w:rsidRDefault="00815A0C" w:rsidP="00A65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vertAlign w:val="superscript"/>
        </w:rPr>
        <w:t>2</w:t>
      </w:r>
      <w:r w:rsidR="00A65C98" w:rsidRPr="00A65C98">
        <w:rPr>
          <w:rFonts w:ascii="Angsana New" w:hAnsi="Angsana New"/>
          <w:sz w:val="30"/>
          <w:szCs w:val="30"/>
          <w:cs/>
        </w:rPr>
        <w:t xml:space="preserve"> ราคาพื้นฐานของเงินลงทุนในบริษัท แบงคอก บิสสิเนส บอรดแคสติ้ง จำกัด</w:t>
      </w:r>
      <w:r w:rsidR="00864AF2">
        <w:rPr>
          <w:rFonts w:ascii="Angsana New" w:hAnsi="Angsana New" w:hint="cs"/>
          <w:sz w:val="30"/>
          <w:szCs w:val="30"/>
          <w:cs/>
        </w:rPr>
        <w:t xml:space="preserve"> ที่แสดงไว้ในตาราง</w:t>
      </w:r>
      <w:r w:rsidR="00A65C98" w:rsidRPr="00A65C98">
        <w:rPr>
          <w:rFonts w:ascii="Angsana New" w:hAnsi="Angsana New"/>
          <w:sz w:val="30"/>
          <w:szCs w:val="30"/>
          <w:cs/>
        </w:rPr>
        <w:t>ข้างต้นไม่รวมภาระหนี้สินระหว่างกัน</w:t>
      </w:r>
      <w:r w:rsidR="00864AF2">
        <w:rPr>
          <w:rFonts w:ascii="Angsana New" w:hAnsi="Angsana New" w:hint="cs"/>
          <w:sz w:val="30"/>
          <w:szCs w:val="30"/>
          <w:cs/>
        </w:rPr>
        <w:t xml:space="preserve"> </w:t>
      </w:r>
      <w:r w:rsidR="00A65C98" w:rsidRPr="00A65C98">
        <w:rPr>
          <w:rFonts w:ascii="Angsana New" w:hAnsi="Angsana New"/>
          <w:sz w:val="30"/>
          <w:szCs w:val="30"/>
          <w:cs/>
        </w:rPr>
        <w:t>ซึ่งบริษัทย่อยดังกล่าวค้างชำระแก่บริษัท ซี่งบริษัทจะกำหนดเป็นเงื่อนไขให้ผู้ชนะการประกวดราคาต้องดำเนินการให้</w:t>
      </w:r>
      <w:r w:rsidR="00864AF2">
        <w:rPr>
          <w:rFonts w:ascii="Angsana New" w:hAnsi="Angsana New" w:hint="cs"/>
          <w:sz w:val="30"/>
          <w:szCs w:val="30"/>
          <w:cs/>
        </w:rPr>
        <w:t>บริษัทย่อยดังกล่าว</w:t>
      </w:r>
      <w:r w:rsidR="00A65C98" w:rsidRPr="00A65C98">
        <w:rPr>
          <w:rFonts w:ascii="Angsana New" w:hAnsi="Angsana New"/>
          <w:sz w:val="30"/>
          <w:szCs w:val="30"/>
          <w:cs/>
        </w:rPr>
        <w:t>ชำระคืนภาระหนี้ระหว่างกันดังกล่าวให้แก่บริษัทเต็มจำนวน</w:t>
      </w:r>
    </w:p>
    <w:p w14:paraId="21543FFA" w14:textId="77777777" w:rsidR="00A65C98" w:rsidRPr="0042679A" w:rsidRDefault="00A65C98" w:rsidP="00A65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8B6AE7C" w14:textId="1F2BBD4C" w:rsidR="00296AFD" w:rsidRDefault="00815A0C" w:rsidP="0035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vertAlign w:val="superscript"/>
        </w:rPr>
        <w:t>3</w:t>
      </w:r>
      <w:r w:rsidR="00A65C98" w:rsidRPr="00A65C98">
        <w:rPr>
          <w:rFonts w:ascii="Angsana New" w:hAnsi="Angsana New"/>
          <w:sz w:val="30"/>
          <w:szCs w:val="30"/>
          <w:vertAlign w:val="superscript"/>
          <w:cs/>
        </w:rPr>
        <w:t xml:space="preserve"> </w:t>
      </w:r>
      <w:r w:rsidR="00864AF2">
        <w:rPr>
          <w:rFonts w:ascii="Angsana New" w:hAnsi="Angsana New" w:hint="cs"/>
          <w:sz w:val="30"/>
          <w:szCs w:val="30"/>
          <w:cs/>
        </w:rPr>
        <w:t>ราคาพื้นฐานของเงินลงทุนใน</w:t>
      </w:r>
      <w:r w:rsidR="00A65C98" w:rsidRPr="00A65C98">
        <w:rPr>
          <w:rFonts w:ascii="Angsana New" w:hAnsi="Angsana New"/>
          <w:sz w:val="30"/>
          <w:szCs w:val="30"/>
          <w:cs/>
        </w:rPr>
        <w:t xml:space="preserve">บริษัท ดับบลิวพีเอส (ประเทศไทย) จำกัด </w:t>
      </w:r>
      <w:r w:rsidR="00864AF2">
        <w:rPr>
          <w:rFonts w:ascii="Angsana New" w:hAnsi="Angsana New" w:hint="cs"/>
          <w:sz w:val="30"/>
          <w:szCs w:val="30"/>
          <w:cs/>
        </w:rPr>
        <w:t>ที่แสดงในตารางข้างต้นเป็น</w:t>
      </w:r>
      <w:r w:rsidR="00A65C98" w:rsidRPr="00A65C98">
        <w:rPr>
          <w:rFonts w:ascii="Angsana New" w:hAnsi="Angsana New"/>
          <w:sz w:val="30"/>
          <w:szCs w:val="30"/>
          <w:cs/>
        </w:rPr>
        <w:t>มูลค่า</w:t>
      </w:r>
      <w:r w:rsidR="00864AF2">
        <w:rPr>
          <w:rFonts w:ascii="Angsana New" w:hAnsi="Angsana New"/>
          <w:sz w:val="30"/>
          <w:szCs w:val="30"/>
          <w:cs/>
        </w:rPr>
        <w:t>กิจการ</w:t>
      </w:r>
      <w:r w:rsidR="0042679A" w:rsidRPr="0042679A">
        <w:rPr>
          <w:rFonts w:ascii="Angsana New" w:hAnsi="Angsana New" w:hint="cs"/>
          <w:spacing w:val="-4"/>
          <w:sz w:val="30"/>
          <w:szCs w:val="30"/>
          <w:cs/>
        </w:rPr>
        <w:t>ที่ประเมิน</w:t>
      </w:r>
      <w:r w:rsidR="00864AF2" w:rsidRPr="0042679A">
        <w:rPr>
          <w:rFonts w:ascii="Angsana New" w:hAnsi="Angsana New"/>
          <w:spacing w:val="-4"/>
          <w:sz w:val="30"/>
          <w:szCs w:val="30"/>
          <w:cs/>
        </w:rPr>
        <w:t>โดย</w:t>
      </w:r>
      <w:r w:rsidR="00A65C98" w:rsidRPr="0042679A">
        <w:rPr>
          <w:rFonts w:ascii="Angsana New" w:hAnsi="Angsana New"/>
          <w:spacing w:val="-4"/>
          <w:sz w:val="30"/>
          <w:szCs w:val="30"/>
          <w:cs/>
        </w:rPr>
        <w:t>ที่ปรึกษ</w:t>
      </w:r>
      <w:r w:rsidR="00864AF2" w:rsidRPr="0042679A">
        <w:rPr>
          <w:rFonts w:ascii="Angsana New" w:hAnsi="Angsana New"/>
          <w:spacing w:val="-4"/>
          <w:sz w:val="30"/>
          <w:szCs w:val="30"/>
          <w:cs/>
        </w:rPr>
        <w:t>าทางการเงิน และ</w:t>
      </w:r>
      <w:r w:rsidR="0042679A" w:rsidRPr="0042679A">
        <w:rPr>
          <w:rFonts w:ascii="Angsana New" w:hAnsi="Angsana New" w:hint="cs"/>
          <w:spacing w:val="-4"/>
          <w:sz w:val="30"/>
          <w:szCs w:val="30"/>
          <w:cs/>
        </w:rPr>
        <w:t>มูล</w:t>
      </w:r>
      <w:r w:rsidR="0042679A" w:rsidRPr="0042679A">
        <w:rPr>
          <w:rFonts w:ascii="Angsana New" w:hAnsi="Angsana New"/>
          <w:spacing w:val="-4"/>
          <w:sz w:val="30"/>
          <w:szCs w:val="30"/>
          <w:cs/>
        </w:rPr>
        <w:t>ค่าเฉลี่ยของราคาประเมินทรัพย์สินจากผู้ประเมินราคา</w:t>
      </w:r>
      <w:r w:rsidR="00864AF2" w:rsidRPr="0042679A">
        <w:rPr>
          <w:rFonts w:ascii="Angsana New" w:hAnsi="Angsana New"/>
          <w:spacing w:val="-4"/>
          <w:sz w:val="30"/>
          <w:szCs w:val="30"/>
          <w:cs/>
        </w:rPr>
        <w:t>ในส่วนลดร้อยละ 10</w:t>
      </w:r>
      <w:r w:rsidR="00296AFD">
        <w:rPr>
          <w:rFonts w:ascii="Angsana New" w:hAnsi="Angsana New" w:hint="cs"/>
          <w:sz w:val="30"/>
          <w:szCs w:val="30"/>
          <w:cs/>
        </w:rPr>
        <w:t>ที่ปรึกษาทางการเงินได้ประเมินมูลค่ายุติธรรมของแต่ละกิจการดังกล่าวโดย</w:t>
      </w:r>
      <w:r w:rsidR="00864AF2">
        <w:rPr>
          <w:rFonts w:ascii="Angsana New" w:hAnsi="Angsana New" w:hint="cs"/>
          <w:sz w:val="30"/>
          <w:szCs w:val="30"/>
          <w:cs/>
        </w:rPr>
        <w:t>ใช้วิธีประมาณการ</w:t>
      </w:r>
      <w:r w:rsidR="00296AFD">
        <w:rPr>
          <w:rFonts w:ascii="Angsana New" w:hAnsi="Angsana New" w:hint="cs"/>
          <w:sz w:val="30"/>
          <w:szCs w:val="30"/>
          <w:cs/>
        </w:rPr>
        <w:t>กระแสเงินสด</w:t>
      </w:r>
      <w:r w:rsidR="001B6C6F">
        <w:rPr>
          <w:rFonts w:ascii="Angsana New" w:hAnsi="Angsana New" w:hint="cs"/>
          <w:sz w:val="30"/>
          <w:szCs w:val="30"/>
          <w:cs/>
        </w:rPr>
        <w:t xml:space="preserve">คิดลด </w:t>
      </w:r>
      <w:r w:rsidR="00296AFD">
        <w:rPr>
          <w:rFonts w:ascii="Angsana New" w:hAnsi="Angsana New" w:hint="cs"/>
          <w:sz w:val="30"/>
          <w:szCs w:val="30"/>
          <w:cs/>
        </w:rPr>
        <w:t>โดยพิจารณาและวิเคราะห์ถึงผลการดำเนินงานในอดีต และคำนึงถึงผลการดำเนินงานในอนาคต</w:t>
      </w:r>
      <w:r w:rsidR="001B6C6F">
        <w:rPr>
          <w:rFonts w:ascii="Angsana New" w:hAnsi="Angsana New" w:hint="cs"/>
          <w:sz w:val="30"/>
          <w:szCs w:val="30"/>
          <w:cs/>
        </w:rPr>
        <w:t xml:space="preserve"> </w:t>
      </w:r>
      <w:r w:rsidR="00296AFD">
        <w:rPr>
          <w:rFonts w:ascii="Angsana New" w:hAnsi="Angsana New" w:hint="cs"/>
          <w:sz w:val="30"/>
          <w:szCs w:val="30"/>
          <w:cs/>
        </w:rPr>
        <w:t>และแนวโน้มทิศทางของธุรกิจ อุตสาหกร</w:t>
      </w:r>
      <w:r w:rsidR="003E134E">
        <w:rPr>
          <w:rFonts w:ascii="Angsana New" w:hAnsi="Angsana New" w:hint="cs"/>
          <w:sz w:val="30"/>
          <w:szCs w:val="30"/>
          <w:cs/>
        </w:rPr>
        <w:t>รม และภาวะเศรษฐกิจ โดยมูลค่า</w:t>
      </w:r>
      <w:r w:rsidR="001B6C6F">
        <w:rPr>
          <w:rFonts w:ascii="Angsana New" w:hAnsi="Angsana New" w:hint="cs"/>
          <w:sz w:val="30"/>
          <w:szCs w:val="30"/>
          <w:cs/>
        </w:rPr>
        <w:t>กิจการของเงินลงทุนใน</w:t>
      </w:r>
      <w:r w:rsidR="0042679A">
        <w:rPr>
          <w:rFonts w:ascii="Angsana New" w:hAnsi="Angsana New" w:hint="cs"/>
          <w:sz w:val="30"/>
          <w:szCs w:val="30"/>
          <w:cs/>
        </w:rPr>
        <w:t>บริษัทย่อยที่คาดว่าจะได้รับเป็น</w:t>
      </w:r>
      <w:r w:rsidR="00296AFD">
        <w:rPr>
          <w:rFonts w:ascii="Angsana New" w:hAnsi="Angsana New" w:hint="cs"/>
          <w:sz w:val="30"/>
          <w:szCs w:val="30"/>
          <w:cs/>
        </w:rPr>
        <w:t>มูลค่าที่ประเมินจาก</w:t>
      </w:r>
      <w:r w:rsidR="001B6C6F">
        <w:rPr>
          <w:rFonts w:ascii="Angsana New" w:hAnsi="Angsana New" w:hint="cs"/>
          <w:sz w:val="30"/>
          <w:szCs w:val="30"/>
          <w:cs/>
        </w:rPr>
        <w:t>ประมาณการ</w:t>
      </w:r>
      <w:r w:rsidR="00296AFD">
        <w:rPr>
          <w:rFonts w:ascii="Angsana New" w:hAnsi="Angsana New" w:hint="cs"/>
          <w:sz w:val="30"/>
          <w:szCs w:val="30"/>
          <w:cs/>
        </w:rPr>
        <w:t>กระแสเงินสด</w:t>
      </w:r>
      <w:r w:rsidR="001B6C6F">
        <w:rPr>
          <w:rFonts w:ascii="Angsana New" w:hAnsi="Angsana New" w:hint="cs"/>
          <w:sz w:val="30"/>
          <w:szCs w:val="30"/>
          <w:cs/>
        </w:rPr>
        <w:t>คิดลด</w:t>
      </w:r>
      <w:r w:rsidR="00296AFD">
        <w:rPr>
          <w:rFonts w:ascii="Angsana New" w:hAnsi="Angsana New" w:hint="cs"/>
          <w:sz w:val="30"/>
          <w:szCs w:val="30"/>
          <w:cs/>
        </w:rPr>
        <w:t>ตามสัดส่วนการถือหุ้นของบริษัทในแต่ละบริษัทย่อย</w:t>
      </w:r>
    </w:p>
    <w:p w14:paraId="57A74C13" w14:textId="75858784" w:rsidR="00296AFD" w:rsidRPr="002D4A76" w:rsidRDefault="00296AFD" w:rsidP="00351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D4A76">
        <w:rPr>
          <w:rFonts w:ascii="Angsana New" w:hAnsi="Angsana New" w:hint="cs"/>
          <w:sz w:val="30"/>
          <w:szCs w:val="30"/>
          <w:cs/>
        </w:rPr>
        <w:lastRenderedPageBreak/>
        <w:t>ผู้ประเมินราคา</w:t>
      </w:r>
      <w:r w:rsidR="00BF1DEE">
        <w:rPr>
          <w:rFonts w:ascii="Angsana New" w:hAnsi="Angsana New" w:hint="cs"/>
          <w:sz w:val="30"/>
          <w:szCs w:val="30"/>
          <w:cs/>
        </w:rPr>
        <w:t>ทรัพย์สิน</w:t>
      </w:r>
      <w:r w:rsidRPr="002D4A76">
        <w:rPr>
          <w:rFonts w:ascii="Angsana New" w:hAnsi="Angsana New" w:hint="cs"/>
          <w:sz w:val="30"/>
          <w:szCs w:val="30"/>
          <w:cs/>
        </w:rPr>
        <w:t>ประเมินมูลค่ายุติธรรมของที่ดินและสิ่งปลูกสร้างของบริษัท</w:t>
      </w:r>
      <w:r w:rsidR="001B6C6F">
        <w:rPr>
          <w:rFonts w:ascii="Angsana New" w:hAnsi="Angsana New" w:hint="cs"/>
          <w:sz w:val="30"/>
          <w:szCs w:val="30"/>
          <w:cs/>
        </w:rPr>
        <w:t xml:space="preserve"> ซึ่งคำนวณตามเกณฑ์มูลค่า</w:t>
      </w:r>
      <w:r w:rsidR="009E64CE">
        <w:rPr>
          <w:rFonts w:ascii="Angsana New" w:hAnsi="Angsana New" w:hint="cs"/>
          <w:sz w:val="30"/>
          <w:szCs w:val="30"/>
          <w:cs/>
        </w:rPr>
        <w:t xml:space="preserve">   </w:t>
      </w:r>
      <w:r w:rsidR="001B6C6F">
        <w:rPr>
          <w:rFonts w:ascii="Angsana New" w:hAnsi="Angsana New" w:hint="cs"/>
          <w:sz w:val="30"/>
          <w:szCs w:val="30"/>
          <w:cs/>
        </w:rPr>
        <w:t>สิ่งตอบแทน</w:t>
      </w:r>
      <w:r w:rsidRPr="002D4A76">
        <w:rPr>
          <w:rFonts w:ascii="Angsana New" w:hAnsi="Angsana New" w:hint="cs"/>
          <w:sz w:val="30"/>
          <w:szCs w:val="30"/>
          <w:cs/>
        </w:rPr>
        <w:t>โดยใช้วิธีเปรียบเทียบ</w:t>
      </w:r>
      <w:r w:rsidR="009E64CE">
        <w:rPr>
          <w:rFonts w:ascii="Angsana New" w:hAnsi="Angsana New" w:hint="cs"/>
          <w:sz w:val="30"/>
          <w:szCs w:val="30"/>
          <w:cs/>
        </w:rPr>
        <w:t>ราคา</w:t>
      </w:r>
      <w:r w:rsidRPr="002D4A76">
        <w:rPr>
          <w:rFonts w:ascii="Angsana New" w:hAnsi="Angsana New" w:hint="cs"/>
          <w:sz w:val="30"/>
          <w:szCs w:val="30"/>
          <w:cs/>
        </w:rPr>
        <w:t xml:space="preserve">ตลาด </w:t>
      </w:r>
      <w:r w:rsidR="009E64CE">
        <w:rPr>
          <w:rFonts w:ascii="Angsana New" w:hAnsi="Angsana New" w:hint="cs"/>
          <w:sz w:val="30"/>
          <w:szCs w:val="30"/>
          <w:cs/>
        </w:rPr>
        <w:t>โดยพิจารณา</w:t>
      </w:r>
      <w:r w:rsidRPr="002D4A76">
        <w:rPr>
          <w:rFonts w:ascii="Angsana New" w:hAnsi="Angsana New" w:hint="cs"/>
          <w:sz w:val="30"/>
          <w:szCs w:val="30"/>
          <w:cs/>
        </w:rPr>
        <w:t>ราคาตลาดที่</w:t>
      </w:r>
      <w:r w:rsidR="009E64CE">
        <w:rPr>
          <w:rFonts w:ascii="Angsana New" w:hAnsi="Angsana New" w:hint="cs"/>
          <w:sz w:val="30"/>
          <w:szCs w:val="30"/>
          <w:cs/>
        </w:rPr>
        <w:t>มีการซื้อขายหรือ</w:t>
      </w:r>
      <w:r w:rsidRPr="002D4A76">
        <w:rPr>
          <w:rFonts w:ascii="Angsana New" w:hAnsi="Angsana New" w:hint="cs"/>
          <w:sz w:val="30"/>
          <w:szCs w:val="30"/>
          <w:cs/>
        </w:rPr>
        <w:t>เสนอขายของที่ดินและ</w:t>
      </w:r>
      <w:r w:rsidR="009E64CE">
        <w:rPr>
          <w:rFonts w:ascii="Angsana New" w:hAnsi="Angsana New" w:hint="cs"/>
          <w:sz w:val="30"/>
          <w:szCs w:val="30"/>
          <w:cs/>
        </w:rPr>
        <w:t xml:space="preserve">    </w:t>
      </w:r>
      <w:r w:rsidRPr="002D4A76">
        <w:rPr>
          <w:rFonts w:ascii="Angsana New" w:hAnsi="Angsana New" w:hint="cs"/>
          <w:sz w:val="30"/>
          <w:szCs w:val="30"/>
          <w:cs/>
        </w:rPr>
        <w:t>สิ่งปลูกสร้างที่คล้ายคลึงกันอยู่ในบริเวณใกล้เคียงกัน และเป็นข้อมูลที่อยู่ในช่วงเวลาเดียวกับการประเมินราคา</w:t>
      </w:r>
    </w:p>
    <w:p w14:paraId="481E65BF" w14:textId="77777777" w:rsidR="00FC3158" w:rsidRDefault="00FC3158" w:rsidP="00351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3A59CF2" w14:textId="77777777" w:rsidR="0032677F" w:rsidRDefault="00296AFD" w:rsidP="00351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ทั้งนี้</w:t>
      </w:r>
      <w:r w:rsidR="0032590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บริษัทจะเริ่มดำเนินการประกวดราคาภายหลังจากที่ประชุมวิสามัญผู้ถือหุ้นของบริษัทมีมติอน</w:t>
      </w:r>
      <w:r w:rsidR="003E134E">
        <w:rPr>
          <w:rFonts w:ascii="Angsana New" w:hAnsi="Angsana New" w:hint="cs"/>
          <w:sz w:val="30"/>
          <w:szCs w:val="30"/>
          <w:cs/>
        </w:rPr>
        <w:t>ุมัติให้บริษัทจำหน่ายทรัพย์สินดังกล่าว</w:t>
      </w:r>
      <w:r>
        <w:rPr>
          <w:rFonts w:ascii="Angsana New" w:hAnsi="Angsana New" w:hint="cs"/>
          <w:sz w:val="30"/>
          <w:szCs w:val="30"/>
          <w:cs/>
        </w:rPr>
        <w:t xml:space="preserve">เป็นที่เรียบร้อยแล้ว โดยบริษัทจะดำเนินการให้แล้วเสร็จภายในระยะเวลา </w:t>
      </w:r>
      <w:r>
        <w:rPr>
          <w:rFonts w:ascii="Angsana New" w:hAnsi="Angsana New"/>
          <w:sz w:val="30"/>
          <w:szCs w:val="30"/>
        </w:rPr>
        <w:t xml:space="preserve">6 </w:t>
      </w:r>
      <w:r>
        <w:rPr>
          <w:rFonts w:ascii="Angsana New" w:hAnsi="Angsana New" w:hint="cs"/>
          <w:sz w:val="30"/>
          <w:szCs w:val="30"/>
          <w:cs/>
        </w:rPr>
        <w:t>เดือนหลังจากที่ได้รับ</w:t>
      </w:r>
      <w:r w:rsidR="003E134E">
        <w:rPr>
          <w:rFonts w:ascii="Angsana New" w:hAnsi="Angsana New" w:hint="cs"/>
          <w:sz w:val="30"/>
          <w:szCs w:val="30"/>
          <w:cs/>
        </w:rPr>
        <w:t>การ</w:t>
      </w:r>
      <w:r>
        <w:rPr>
          <w:rFonts w:ascii="Angsana New" w:hAnsi="Angsana New" w:hint="cs"/>
          <w:sz w:val="30"/>
          <w:szCs w:val="30"/>
          <w:cs/>
        </w:rPr>
        <w:t xml:space="preserve">อนุมัติ </w:t>
      </w:r>
    </w:p>
    <w:p w14:paraId="58B4231E" w14:textId="77777777" w:rsidR="0032677F" w:rsidRDefault="0032677F" w:rsidP="00351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9A17F22" w14:textId="3FBD8310" w:rsidR="004149DF" w:rsidRDefault="009E64CE" w:rsidP="00351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D228E">
        <w:rPr>
          <w:rFonts w:ascii="Angsana New" w:hAnsi="Angsana New"/>
          <w:sz w:val="30"/>
          <w:szCs w:val="30"/>
          <w:cs/>
        </w:rPr>
        <w:t>ในการป</w:t>
      </w:r>
      <w:r w:rsidR="001058A3">
        <w:rPr>
          <w:rFonts w:ascii="Angsana New" w:hAnsi="Angsana New"/>
          <w:sz w:val="30"/>
          <w:szCs w:val="30"/>
          <w:cs/>
        </w:rPr>
        <w:t>ระชุมวิสามัญผู้ถือหุ้นของบริษัท</w:t>
      </w:r>
      <w:r w:rsidRPr="006D228E">
        <w:rPr>
          <w:rFonts w:ascii="Angsana New" w:hAnsi="Angsana New"/>
          <w:sz w:val="30"/>
          <w:szCs w:val="30"/>
          <w:cs/>
        </w:rPr>
        <w:t>เมื่อวันที่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28 กุมภาพันธ์ 2561 ผู้ถือหุ้น</w:t>
      </w:r>
      <w:r>
        <w:rPr>
          <w:rFonts w:ascii="Angsana New" w:hAnsi="Angsana New" w:hint="cs"/>
          <w:sz w:val="30"/>
          <w:szCs w:val="30"/>
          <w:cs/>
        </w:rPr>
        <w:t>มี</w:t>
      </w:r>
      <w:r w:rsidRPr="006D228E">
        <w:rPr>
          <w:rFonts w:ascii="Angsana New" w:hAnsi="Angsana New"/>
          <w:sz w:val="30"/>
          <w:szCs w:val="30"/>
          <w:cs/>
        </w:rPr>
        <w:t>มติอนุมัติ</w:t>
      </w:r>
      <w:r>
        <w:rPr>
          <w:rFonts w:ascii="Angsana New" w:hAnsi="Angsana New" w:hint="cs"/>
          <w:sz w:val="30"/>
          <w:szCs w:val="30"/>
          <w:cs/>
        </w:rPr>
        <w:t>การ</w:t>
      </w:r>
      <w:r w:rsidRPr="006D228E">
        <w:rPr>
          <w:rFonts w:ascii="Angsana New" w:hAnsi="Angsana New"/>
          <w:sz w:val="30"/>
          <w:szCs w:val="30"/>
          <w:cs/>
        </w:rPr>
        <w:t>จำหน่ายทรัพย์สินเพื่อปรับโครงสร้างธุรกิจของกลุ่มบริษัท</w:t>
      </w:r>
      <w:r>
        <w:rPr>
          <w:rFonts w:ascii="Angsana New" w:hAnsi="Angsana New"/>
          <w:sz w:val="30"/>
          <w:szCs w:val="30"/>
          <w:cs/>
        </w:rPr>
        <w:t xml:space="preserve"> ได้แก่ เงินลงทุนในบริษัท</w:t>
      </w:r>
      <w:r w:rsidRPr="006D228E">
        <w:rPr>
          <w:rFonts w:ascii="Angsana New" w:hAnsi="Angsana New"/>
          <w:sz w:val="30"/>
          <w:szCs w:val="30"/>
          <w:cs/>
        </w:rPr>
        <w:t xml:space="preserve"> เนชั่น ยู จำกัด บริษัท ดับบลิวพีเอส (ป</w:t>
      </w:r>
      <w:r>
        <w:rPr>
          <w:rFonts w:ascii="Angsana New" w:hAnsi="Angsana New"/>
          <w:sz w:val="30"/>
          <w:szCs w:val="30"/>
          <w:cs/>
        </w:rPr>
        <w:t>ระเทศไทย) จำกัด และบริษัท</w:t>
      </w:r>
      <w:r w:rsidRPr="006D228E">
        <w:rPr>
          <w:rFonts w:ascii="Angsana New" w:hAnsi="Angsana New"/>
          <w:sz w:val="30"/>
          <w:szCs w:val="30"/>
          <w:cs/>
        </w:rPr>
        <w:t xml:space="preserve"> เอ็นเอ็มแอล จำกัด รวมถึงที่ดินและสิ่งปลูกสร้างของบริษัททุกรายการ อย่างไรก็ตาม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F833FA">
        <w:rPr>
          <w:rFonts w:ascii="Angsana New" w:hAnsi="Angsana New" w:hint="cs"/>
          <w:sz w:val="30"/>
          <w:szCs w:val="30"/>
          <w:cs/>
        </w:rPr>
        <w:t xml:space="preserve">     </w:t>
      </w:r>
      <w:r w:rsidR="001058A3">
        <w:rPr>
          <w:rFonts w:ascii="Angsana New" w:hAnsi="Angsana New"/>
          <w:sz w:val="30"/>
          <w:szCs w:val="30"/>
        </w:rPr>
        <w:t xml:space="preserve">               </w:t>
      </w:r>
      <w:r w:rsidR="00F833FA">
        <w:rPr>
          <w:rFonts w:ascii="Angsana New" w:hAnsi="Angsana New" w:hint="cs"/>
          <w:sz w:val="30"/>
          <w:szCs w:val="30"/>
          <w:cs/>
        </w:rPr>
        <w:t xml:space="preserve">        </w:t>
      </w:r>
      <w:r w:rsidRPr="006D228E">
        <w:rPr>
          <w:rFonts w:ascii="Angsana New" w:hAnsi="Angsana New"/>
          <w:sz w:val="30"/>
          <w:szCs w:val="30"/>
          <w:cs/>
        </w:rPr>
        <w:t>ผู้ถือหุ้นมีมติไม่อนุมัติการจำหน่ายเงินลงทุนในบริษัท แบงคอก บิสสิเนส บรอดแคสติ้ง จำกัด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 w:rsidR="008040B5">
        <w:rPr>
          <w:rFonts w:ascii="Angsana New" w:hAnsi="Angsana New" w:hint="cs"/>
          <w:sz w:val="30"/>
          <w:szCs w:val="30"/>
          <w:cs/>
        </w:rPr>
        <w:t>ในการประชุมวิสามัญ</w:t>
      </w:r>
      <w:r w:rsidRPr="006D228E">
        <w:rPr>
          <w:rFonts w:ascii="Angsana New" w:hAnsi="Angsana New"/>
          <w:sz w:val="30"/>
          <w:szCs w:val="30"/>
          <w:cs/>
        </w:rPr>
        <w:t>ผู้ถือหุ้น</w:t>
      </w:r>
      <w:r w:rsidR="008040B5">
        <w:rPr>
          <w:rFonts w:ascii="Angsana New" w:hAnsi="Angsana New" w:hint="cs"/>
          <w:sz w:val="30"/>
          <w:szCs w:val="30"/>
          <w:cs/>
        </w:rPr>
        <w:t xml:space="preserve">ของบริษัทเมื่อวันที่ </w:t>
      </w:r>
      <w:r w:rsidR="008040B5">
        <w:rPr>
          <w:rFonts w:ascii="Angsana New" w:hAnsi="Angsana New"/>
          <w:sz w:val="30"/>
          <w:szCs w:val="30"/>
        </w:rPr>
        <w:t xml:space="preserve">19 </w:t>
      </w:r>
      <w:r w:rsidR="008040B5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8040B5">
        <w:rPr>
          <w:rFonts w:ascii="Angsana New" w:hAnsi="Angsana New"/>
          <w:sz w:val="30"/>
          <w:szCs w:val="30"/>
        </w:rPr>
        <w:t xml:space="preserve">2561 </w:t>
      </w:r>
      <w:r w:rsidR="008040B5">
        <w:rPr>
          <w:rFonts w:ascii="Angsana New" w:hAnsi="Angsana New" w:hint="cs"/>
          <w:sz w:val="30"/>
          <w:szCs w:val="30"/>
          <w:cs/>
        </w:rPr>
        <w:t>ผู้ถือหุ้น</w:t>
      </w:r>
      <w:r w:rsidR="004149DF" w:rsidRPr="004149DF">
        <w:rPr>
          <w:rFonts w:ascii="Angsana New" w:hAnsi="Angsana New"/>
          <w:sz w:val="30"/>
          <w:szCs w:val="30"/>
          <w:cs/>
        </w:rPr>
        <w:t>มีมติอนุมัติยกเลิกการอนุมัติการจำหน่ายทรัพย์สิน</w:t>
      </w:r>
      <w:r w:rsidR="001058A3">
        <w:rPr>
          <w:rFonts w:ascii="Angsana New" w:hAnsi="Angsana New" w:hint="cs"/>
          <w:sz w:val="30"/>
          <w:szCs w:val="30"/>
          <w:cs/>
        </w:rPr>
        <w:t xml:space="preserve">ตามมติการประชุมวิสามัญผู้ถือหุ้นของบริษัทเมื่อวันที่ </w:t>
      </w:r>
      <w:r w:rsidR="001058A3">
        <w:rPr>
          <w:rFonts w:ascii="Angsana New" w:hAnsi="Angsana New"/>
          <w:sz w:val="30"/>
          <w:szCs w:val="30"/>
        </w:rPr>
        <w:t xml:space="preserve">28 </w:t>
      </w:r>
      <w:r w:rsidR="001058A3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1058A3">
        <w:rPr>
          <w:rFonts w:ascii="Angsana New" w:hAnsi="Angsana New"/>
          <w:sz w:val="30"/>
          <w:szCs w:val="30"/>
          <w:cs/>
        </w:rPr>
        <w:t>2561</w:t>
      </w:r>
      <w:r w:rsidR="004149DF">
        <w:rPr>
          <w:rFonts w:ascii="Angsana New" w:hAnsi="Angsana New" w:hint="cs"/>
          <w:sz w:val="30"/>
          <w:szCs w:val="30"/>
          <w:cs/>
        </w:rPr>
        <w:t xml:space="preserve"> </w:t>
      </w:r>
      <w:r w:rsidR="00296AFD">
        <w:rPr>
          <w:rFonts w:ascii="Angsana New" w:hAnsi="Angsana New"/>
          <w:sz w:val="30"/>
          <w:szCs w:val="30"/>
        </w:rPr>
        <w:t>(</w:t>
      </w:r>
      <w:r w:rsidR="00296AFD">
        <w:rPr>
          <w:rFonts w:ascii="Angsana New" w:hAnsi="Angsana New" w:hint="cs"/>
          <w:sz w:val="30"/>
          <w:szCs w:val="30"/>
          <w:cs/>
        </w:rPr>
        <w:t>ดูหมายเหตุ</w:t>
      </w:r>
      <w:r w:rsidR="001B6C6F">
        <w:rPr>
          <w:rFonts w:ascii="Angsana New" w:hAnsi="Angsana New" w:hint="cs"/>
          <w:sz w:val="30"/>
          <w:szCs w:val="30"/>
          <w:cs/>
        </w:rPr>
        <w:t>ข้อ</w:t>
      </w:r>
      <w:r w:rsidR="00296AFD">
        <w:rPr>
          <w:rFonts w:ascii="Angsana New" w:hAnsi="Angsana New" w:hint="cs"/>
          <w:sz w:val="30"/>
          <w:szCs w:val="30"/>
          <w:cs/>
        </w:rPr>
        <w:t xml:space="preserve"> </w:t>
      </w:r>
      <w:r w:rsidR="001446EE">
        <w:rPr>
          <w:rFonts w:ascii="Angsana New" w:hAnsi="Angsana New"/>
          <w:sz w:val="30"/>
          <w:szCs w:val="30"/>
        </w:rPr>
        <w:t>16</w:t>
      </w:r>
      <w:r w:rsidR="00296AFD">
        <w:rPr>
          <w:rFonts w:ascii="Angsana New" w:hAnsi="Angsana New"/>
          <w:sz w:val="30"/>
          <w:szCs w:val="30"/>
        </w:rPr>
        <w:t xml:space="preserve"> </w:t>
      </w:r>
      <w:r w:rsidR="00296AFD">
        <w:rPr>
          <w:rFonts w:ascii="Angsana New" w:hAnsi="Angsana New" w:hint="cs"/>
          <w:sz w:val="30"/>
          <w:szCs w:val="30"/>
          <w:cs/>
        </w:rPr>
        <w:t xml:space="preserve">และ </w:t>
      </w:r>
      <w:r w:rsidR="001446EE">
        <w:rPr>
          <w:rFonts w:ascii="Angsana New" w:hAnsi="Angsana New"/>
          <w:sz w:val="30"/>
          <w:szCs w:val="30"/>
        </w:rPr>
        <w:t>46</w:t>
      </w:r>
      <w:r w:rsidR="00296AFD">
        <w:rPr>
          <w:rFonts w:ascii="Angsana New" w:hAnsi="Angsana New"/>
          <w:sz w:val="30"/>
          <w:szCs w:val="30"/>
        </w:rPr>
        <w:t>)</w:t>
      </w:r>
    </w:p>
    <w:p w14:paraId="033FBCEA" w14:textId="77777777" w:rsidR="00F03D17" w:rsidRDefault="00F03D17" w:rsidP="00351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F3F1761" w14:textId="6DB72C41" w:rsidR="00F03D17" w:rsidRDefault="00F03D17" w:rsidP="00351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03D17">
        <w:rPr>
          <w:rFonts w:ascii="Angsana New" w:hAnsi="Angsana New"/>
          <w:sz w:val="30"/>
          <w:szCs w:val="30"/>
          <w:cs/>
        </w:rPr>
        <w:t xml:space="preserve">นอกจากนี้ เงินลงทุนในบริษัทย่อยและที่ดินและสิ่งปลูกสร้างของบริษัทดังกล่าวข้างต้น บางส่วนใช้เป็นหลักประกันเงินกู้ยืม (ดูหมายเหตุข้อ </w:t>
      </w:r>
      <w:r w:rsidRPr="00F03D17">
        <w:rPr>
          <w:rFonts w:ascii="Angsana New" w:hAnsi="Angsana New"/>
          <w:sz w:val="30"/>
          <w:szCs w:val="30"/>
        </w:rPr>
        <w:t xml:space="preserve">16 </w:t>
      </w:r>
      <w:r w:rsidRPr="00F03D17">
        <w:rPr>
          <w:rFonts w:ascii="Angsana New" w:hAnsi="Angsana New"/>
          <w:sz w:val="30"/>
          <w:szCs w:val="30"/>
          <w:cs/>
        </w:rPr>
        <w:t xml:space="preserve">และ </w:t>
      </w:r>
      <w:r w:rsidRPr="00F03D17">
        <w:rPr>
          <w:rFonts w:ascii="Angsana New" w:hAnsi="Angsana New"/>
          <w:sz w:val="30"/>
          <w:szCs w:val="30"/>
        </w:rPr>
        <w:t xml:space="preserve">24) </w:t>
      </w:r>
      <w:r w:rsidRPr="00F03D17">
        <w:rPr>
          <w:rFonts w:ascii="Angsana New" w:hAnsi="Angsana New"/>
          <w:sz w:val="30"/>
          <w:szCs w:val="30"/>
          <w:cs/>
        </w:rPr>
        <w:t>บริษัทจึงมีภาระผูกพันที่จะต้องนำเงินที่ได้รับจากการจำหน่ายทรัพย์สินดังกล่าวมาจ่ายชำระคืนหนี้สินส่วนที่มีหลักประกัน</w:t>
      </w:r>
      <w:r w:rsidR="000F0944">
        <w:rPr>
          <w:rFonts w:ascii="Angsana New" w:hAnsi="Angsana New" w:hint="cs"/>
          <w:sz w:val="30"/>
          <w:szCs w:val="30"/>
          <w:cs/>
        </w:rPr>
        <w:t>ซึ่งเป็น</w:t>
      </w:r>
      <w:r w:rsidRPr="00F03D17">
        <w:rPr>
          <w:rFonts w:ascii="Angsana New" w:hAnsi="Angsana New"/>
          <w:sz w:val="30"/>
          <w:szCs w:val="30"/>
          <w:cs/>
        </w:rPr>
        <w:t>ทรัพย์สินดังกล่าว</w:t>
      </w:r>
    </w:p>
    <w:p w14:paraId="67FA0CF8" w14:textId="77777777" w:rsidR="00F03D17" w:rsidRDefault="00F03D17" w:rsidP="00351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  <w:sectPr w:rsidR="00F03D17" w:rsidSect="00351F24">
          <w:headerReference w:type="default" r:id="rId9"/>
          <w:footerReference w:type="default" r:id="rId10"/>
          <w:pgSz w:w="11907" w:h="16840" w:code="9"/>
          <w:pgMar w:top="691" w:right="1152" w:bottom="576" w:left="1152" w:header="720" w:footer="720" w:gutter="0"/>
          <w:pgNumType w:start="22"/>
          <w:cols w:space="708"/>
          <w:docGrid w:linePitch="360"/>
        </w:sectPr>
      </w:pPr>
    </w:p>
    <w:p w14:paraId="79049F2D" w14:textId="77777777" w:rsidR="00E66B73" w:rsidRPr="00325908" w:rsidRDefault="00FB5D95" w:rsidP="0032590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lastRenderedPageBreak/>
        <w:t>7</w:t>
      </w:r>
      <w:r w:rsidR="00613542" w:rsidRPr="00325908">
        <w:rPr>
          <w:rFonts w:ascii="Angsana New" w:hAnsi="Angsana New"/>
          <w:sz w:val="30"/>
          <w:szCs w:val="30"/>
          <w:u w:val="none"/>
          <w:cs/>
        </w:rPr>
        <w:tab/>
      </w:r>
      <w:r w:rsidR="00F96459" w:rsidRPr="00325908">
        <w:rPr>
          <w:rFonts w:ascii="Angsana New" w:hAnsi="Angsana New"/>
          <w:sz w:val="30"/>
          <w:szCs w:val="30"/>
          <w:u w:val="none"/>
          <w:cs/>
        </w:rPr>
        <w:t>บุคคลหรือกิจการที่เกี่ยวข้องกัน</w:t>
      </w:r>
    </w:p>
    <w:p w14:paraId="415B8838" w14:textId="77777777" w:rsidR="00C61BCB" w:rsidRPr="00BB04B8" w:rsidRDefault="00C61BCB" w:rsidP="003171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28"/>
          <w:szCs w:val="28"/>
        </w:rPr>
      </w:pPr>
    </w:p>
    <w:p w14:paraId="6F85A462" w14:textId="77777777" w:rsidR="00613542" w:rsidRPr="00537579" w:rsidRDefault="00066DA8" w:rsidP="00317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  <w:cs/>
        </w:rPr>
      </w:pPr>
      <w:r w:rsidRPr="00537579">
        <w:rPr>
          <w:rFonts w:ascii="Angsana New" w:hAnsi="Angsana New"/>
          <w:b/>
          <w:sz w:val="30"/>
          <w:szCs w:val="30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</w:t>
      </w:r>
      <w:r w:rsidR="00C90965" w:rsidRPr="00537579">
        <w:rPr>
          <w:rFonts w:ascii="Angsana New" w:hAnsi="Angsana New"/>
          <w:b/>
          <w:sz w:val="30"/>
          <w:szCs w:val="30"/>
          <w:cs/>
        </w:rPr>
        <w:t xml:space="preserve">      </w:t>
      </w:r>
      <w:r w:rsidRPr="00537579">
        <w:rPr>
          <w:rFonts w:ascii="Angsana New" w:hAnsi="Angsana New"/>
          <w:b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 w:rsidR="00635EC3">
        <w:rPr>
          <w:rFonts w:ascii="Angsana New" w:hAnsi="Angsana New" w:hint="cs"/>
          <w:b/>
          <w:sz w:val="30"/>
          <w:szCs w:val="30"/>
          <w:cs/>
        </w:rPr>
        <w:t>นัย</w:t>
      </w:r>
      <w:r w:rsidR="00240ECE" w:rsidRPr="00537579">
        <w:rPr>
          <w:rFonts w:ascii="Angsana New" w:hAnsi="Angsana New"/>
          <w:b/>
          <w:sz w:val="30"/>
          <w:szCs w:val="30"/>
          <w:cs/>
        </w:rPr>
        <w:t>สำคัญ</w:t>
      </w:r>
      <w:r w:rsidRPr="00537579">
        <w:rPr>
          <w:rFonts w:ascii="Angsana New" w:hAnsi="Angsana New"/>
          <w:b/>
          <w:sz w:val="30"/>
          <w:szCs w:val="30"/>
          <w:cs/>
        </w:rPr>
        <w:t>ต่อบุคคลหรือกิจการในการตัดสินใจทางการเงินและการบริหารหรือในทางก</w:t>
      </w:r>
      <w:r w:rsidR="00D73BE6">
        <w:rPr>
          <w:rFonts w:ascii="Angsana New" w:hAnsi="Angsana New"/>
          <w:b/>
          <w:sz w:val="30"/>
          <w:szCs w:val="30"/>
          <w:cs/>
        </w:rPr>
        <w:t xml:space="preserve">ลับกัน </w:t>
      </w:r>
      <w:r w:rsidR="009A5EE7">
        <w:rPr>
          <w:rFonts w:ascii="Angsana New" w:hAnsi="Angsana New" w:hint="cs"/>
          <w:b/>
          <w:sz w:val="30"/>
          <w:szCs w:val="30"/>
          <w:cs/>
        </w:rPr>
        <w:t>หรือกลุ่มบริษัท</w:t>
      </w:r>
      <w:r w:rsidR="00141C2A">
        <w:rPr>
          <w:rFonts w:ascii="Angsana New" w:hAnsi="Angsana New" w:hint="cs"/>
          <w:b/>
          <w:sz w:val="30"/>
          <w:szCs w:val="30"/>
          <w:cs/>
        </w:rPr>
        <w:t>อยู่</w:t>
      </w:r>
      <w:r w:rsidR="009A5EE7">
        <w:rPr>
          <w:rFonts w:ascii="Angsana New" w:hAnsi="Angsana New" w:hint="cs"/>
          <w:b/>
          <w:sz w:val="30"/>
          <w:szCs w:val="30"/>
          <w:cs/>
        </w:rPr>
        <w:t xml:space="preserve">ภายใต้การควบคุมเดียวกันหรืออยู่ภายใต้อิทธิพลอย่างมีนัยสำคัญเดียวกันกับบุคคลหรือกิจการนั้น </w:t>
      </w:r>
      <w:r w:rsidRPr="00537579">
        <w:rPr>
          <w:rFonts w:ascii="Angsana New" w:hAnsi="Angsana New"/>
          <w:b/>
          <w:sz w:val="30"/>
          <w:szCs w:val="30"/>
          <w:cs/>
        </w:rPr>
        <w:t>การเกี่ยวข้องกันนี้อาจเป็นรายบุคคลหรือเป็นกิจการ</w:t>
      </w:r>
    </w:p>
    <w:p w14:paraId="75002DD9" w14:textId="77777777" w:rsidR="008904FB" w:rsidRPr="00BB04B8" w:rsidRDefault="008904FB" w:rsidP="00317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14:paraId="22EBCD8D" w14:textId="77777777" w:rsidR="00F96F3A" w:rsidRPr="00537579" w:rsidRDefault="00240ECE" w:rsidP="00317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397D5C">
        <w:rPr>
          <w:rFonts w:ascii="Angsana New" w:hAnsi="Angsana New"/>
          <w:b/>
          <w:spacing w:val="4"/>
          <w:sz w:val="30"/>
          <w:szCs w:val="30"/>
          <w:cs/>
        </w:rPr>
        <w:t>ความสัมพันธ์ที่มีกับ</w:t>
      </w:r>
      <w:r w:rsidR="00AE0F3A">
        <w:rPr>
          <w:rFonts w:ascii="Angsana New" w:hAnsi="Angsana New"/>
          <w:b/>
          <w:spacing w:val="4"/>
          <w:sz w:val="30"/>
          <w:szCs w:val="30"/>
          <w:cs/>
        </w:rPr>
        <w:t>บริษัทร่วม</w:t>
      </w:r>
      <w:r w:rsidR="001F78AD" w:rsidRPr="00397D5C">
        <w:rPr>
          <w:rFonts w:ascii="Angsana New" w:hAnsi="Angsana New"/>
          <w:b/>
          <w:spacing w:val="4"/>
          <w:sz w:val="30"/>
          <w:szCs w:val="30"/>
          <w:cs/>
        </w:rPr>
        <w:t>และ</w:t>
      </w:r>
      <w:r w:rsidR="00AE0F3A">
        <w:rPr>
          <w:rFonts w:ascii="Angsana New" w:hAnsi="Angsana New"/>
          <w:b/>
          <w:spacing w:val="4"/>
          <w:sz w:val="30"/>
          <w:szCs w:val="30"/>
          <w:cs/>
        </w:rPr>
        <w:t>บริษัทย่อย</w:t>
      </w:r>
      <w:r w:rsidR="003F61B9" w:rsidRPr="00397D5C">
        <w:rPr>
          <w:rFonts w:ascii="Angsana New" w:hAnsi="Angsana New"/>
          <w:b/>
          <w:spacing w:val="4"/>
          <w:sz w:val="30"/>
          <w:szCs w:val="30"/>
          <w:cs/>
        </w:rPr>
        <w:t>ได้เปิดเผยในหมายเหตุข้อ</w:t>
      </w:r>
      <w:r w:rsidR="003F61B9" w:rsidRPr="00397D5C">
        <w:rPr>
          <w:rFonts w:ascii="Angsana New" w:hAnsi="Angsana New"/>
          <w:bCs/>
          <w:spacing w:val="4"/>
          <w:sz w:val="30"/>
          <w:szCs w:val="30"/>
        </w:rPr>
        <w:t xml:space="preserve"> </w:t>
      </w:r>
      <w:r w:rsidR="00EA5FF7">
        <w:rPr>
          <w:rFonts w:ascii="Angsana New" w:hAnsi="Angsana New"/>
          <w:bCs/>
          <w:spacing w:val="4"/>
          <w:sz w:val="30"/>
          <w:szCs w:val="30"/>
        </w:rPr>
        <w:t>1</w:t>
      </w:r>
      <w:r w:rsidR="001446EE">
        <w:rPr>
          <w:rFonts w:ascii="Angsana New" w:hAnsi="Angsana New"/>
          <w:bCs/>
          <w:spacing w:val="4"/>
          <w:sz w:val="30"/>
          <w:szCs w:val="30"/>
        </w:rPr>
        <w:t>5</w:t>
      </w:r>
      <w:r w:rsidR="00241F34" w:rsidRPr="00397D5C">
        <w:rPr>
          <w:rFonts w:ascii="Angsana New" w:hAnsi="Angsana New"/>
          <w:b/>
          <w:spacing w:val="4"/>
          <w:sz w:val="30"/>
          <w:szCs w:val="30"/>
          <w:cs/>
        </w:rPr>
        <w:t xml:space="preserve"> </w:t>
      </w:r>
      <w:r w:rsidR="003F61B9" w:rsidRPr="00397D5C">
        <w:rPr>
          <w:rFonts w:ascii="Angsana New" w:hAnsi="Angsana New"/>
          <w:b/>
          <w:spacing w:val="4"/>
          <w:sz w:val="30"/>
          <w:szCs w:val="30"/>
          <w:cs/>
        </w:rPr>
        <w:t>และ</w:t>
      </w:r>
      <w:r w:rsidR="003F61B9" w:rsidRPr="00397D5C">
        <w:rPr>
          <w:rFonts w:ascii="Angsana New" w:hAnsi="Angsana New"/>
          <w:bCs/>
          <w:spacing w:val="4"/>
          <w:sz w:val="30"/>
          <w:szCs w:val="30"/>
          <w:cs/>
        </w:rPr>
        <w:t xml:space="preserve"> </w:t>
      </w:r>
      <w:r w:rsidR="00EA5FF7">
        <w:rPr>
          <w:rFonts w:ascii="Angsana New" w:hAnsi="Angsana New" w:hint="cs"/>
          <w:b/>
          <w:spacing w:val="4"/>
          <w:sz w:val="30"/>
          <w:szCs w:val="30"/>
          <w:cs/>
        </w:rPr>
        <w:t>1</w:t>
      </w:r>
      <w:r w:rsidR="001446EE">
        <w:rPr>
          <w:rFonts w:ascii="Angsana New" w:hAnsi="Angsana New"/>
          <w:bCs/>
          <w:spacing w:val="4"/>
          <w:sz w:val="30"/>
          <w:szCs w:val="30"/>
        </w:rPr>
        <w:t>6</w:t>
      </w:r>
      <w:r w:rsidR="003F61B9" w:rsidRPr="00397D5C">
        <w:rPr>
          <w:rFonts w:ascii="Angsana New" w:hAnsi="Angsana New"/>
          <w:b/>
          <w:spacing w:val="4"/>
          <w:sz w:val="30"/>
          <w:szCs w:val="30"/>
        </w:rPr>
        <w:t xml:space="preserve"> </w:t>
      </w:r>
      <w:r w:rsidR="003F61B9" w:rsidRPr="00397D5C">
        <w:rPr>
          <w:rFonts w:ascii="Angsana New" w:hAnsi="Angsana New"/>
          <w:b/>
          <w:spacing w:val="4"/>
          <w:sz w:val="30"/>
          <w:szCs w:val="30"/>
          <w:cs/>
        </w:rPr>
        <w:t>สำหรับ</w:t>
      </w:r>
      <w:r w:rsidR="003F61B9" w:rsidRPr="00537579">
        <w:rPr>
          <w:rFonts w:ascii="Angsana New" w:hAnsi="Angsana New"/>
          <w:b/>
          <w:sz w:val="30"/>
          <w:szCs w:val="30"/>
          <w:cs/>
        </w:rPr>
        <w:t>ความสัมพันธ์กับ</w:t>
      </w:r>
      <w:r w:rsidR="00082352" w:rsidRPr="00537579">
        <w:rPr>
          <w:rFonts w:ascii="Angsana New" w:hAnsi="Angsana New"/>
          <w:b/>
          <w:sz w:val="30"/>
          <w:szCs w:val="30"/>
          <w:cs/>
        </w:rPr>
        <w:t>ผู้บริหารสำคัญ</w:t>
      </w:r>
      <w:r w:rsidR="00FE3933">
        <w:rPr>
          <w:rFonts w:ascii="Angsana New" w:hAnsi="Angsana New"/>
          <w:b/>
          <w:sz w:val="30"/>
          <w:szCs w:val="30"/>
        </w:rPr>
        <w:t xml:space="preserve"> </w:t>
      </w:r>
      <w:r w:rsidR="001D6335">
        <w:rPr>
          <w:rFonts w:ascii="Angsana New" w:hAnsi="Angsana New" w:hint="cs"/>
          <w:b/>
          <w:sz w:val="30"/>
          <w:szCs w:val="30"/>
          <w:cs/>
        </w:rPr>
        <w:t>บริษัทย่อยทางอ้อม</w:t>
      </w:r>
      <w:r w:rsidR="000D21B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5B310E" w:rsidRPr="00537579">
        <w:rPr>
          <w:rFonts w:ascii="Angsana New" w:hAnsi="Angsana New"/>
          <w:b/>
          <w:sz w:val="30"/>
          <w:szCs w:val="30"/>
          <w:cs/>
        </w:rPr>
        <w:t>และ</w:t>
      </w:r>
      <w:r w:rsidR="00A77D84">
        <w:rPr>
          <w:rFonts w:ascii="Angsana New" w:hAnsi="Angsana New" w:hint="cs"/>
          <w:b/>
          <w:sz w:val="30"/>
          <w:szCs w:val="30"/>
          <w:cs/>
        </w:rPr>
        <w:t>บุคคลหรือ</w:t>
      </w:r>
      <w:r w:rsidRPr="00537579">
        <w:rPr>
          <w:rFonts w:ascii="Angsana New" w:hAnsi="Angsana New"/>
          <w:b/>
          <w:sz w:val="30"/>
          <w:szCs w:val="30"/>
          <w:cs/>
        </w:rPr>
        <w:t>กิจการที่เกี่ยวข้องกันอื่</w:t>
      </w:r>
      <w:r w:rsidR="00F217DB" w:rsidRPr="00537579">
        <w:rPr>
          <w:rFonts w:ascii="Angsana New" w:hAnsi="Angsana New"/>
          <w:b/>
          <w:sz w:val="30"/>
          <w:szCs w:val="30"/>
          <w:cs/>
        </w:rPr>
        <w:t>น</w:t>
      </w:r>
      <w:r w:rsidR="007C6E11" w:rsidRPr="00537579">
        <w:rPr>
          <w:rFonts w:ascii="Angsana New" w:hAnsi="Angsana New"/>
          <w:b/>
          <w:sz w:val="30"/>
          <w:szCs w:val="30"/>
        </w:rPr>
        <w:t xml:space="preserve"> </w:t>
      </w:r>
      <w:r w:rsidRPr="00537579">
        <w:rPr>
          <w:rFonts w:ascii="Angsana New" w:hAnsi="Angsana New"/>
          <w:b/>
          <w:sz w:val="30"/>
          <w:szCs w:val="30"/>
          <w:cs/>
        </w:rPr>
        <w:t>มีดังนี้</w:t>
      </w:r>
    </w:p>
    <w:p w14:paraId="1E4DFB98" w14:textId="713F1CEB" w:rsidR="00FA3ECC" w:rsidRPr="00BB04B8" w:rsidRDefault="00FA3ECC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1"/>
        <w:gridCol w:w="1417"/>
        <w:gridCol w:w="4050"/>
      </w:tblGrid>
      <w:tr w:rsidR="00434048" w:rsidRPr="00B45847" w14:paraId="2FA92515" w14:textId="77777777" w:rsidTr="00351F24">
        <w:trPr>
          <w:trHeight w:val="20"/>
        </w:trPr>
        <w:tc>
          <w:tcPr>
            <w:tcW w:w="3911" w:type="dxa"/>
            <w:shd w:val="clear" w:color="auto" w:fill="auto"/>
            <w:vAlign w:val="bottom"/>
          </w:tcPr>
          <w:p w14:paraId="58D599AD" w14:textId="7A4C8718" w:rsidR="00434048" w:rsidRPr="00434048" w:rsidRDefault="00434048" w:rsidP="0043404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34048">
              <w:rPr>
                <w:rFonts w:ascii="Angsana New" w:hAnsi="Angsana New"/>
                <w:bCs/>
                <w:sz w:val="30"/>
                <w:szCs w:val="30"/>
              </w:rPr>
              <w:br w:type="page"/>
            </w:r>
            <w:r w:rsidRPr="00434048">
              <w:rPr>
                <w:rFonts w:ascii="Angsana New" w:hAnsi="Angsana New"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17" w:type="dxa"/>
            <w:shd w:val="clear" w:color="auto" w:fill="auto"/>
          </w:tcPr>
          <w:p w14:paraId="157565F4" w14:textId="64E78DBE" w:rsidR="00434048" w:rsidRPr="00434048" w:rsidRDefault="00434048" w:rsidP="00434048">
            <w:pPr>
              <w:tabs>
                <w:tab w:val="left" w:pos="540"/>
              </w:tabs>
              <w:spacing w:line="240" w:lineRule="auto"/>
              <w:ind w:left="-149" w:right="-9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34048">
              <w:rPr>
                <w:rFonts w:ascii="Angsana New" w:hAnsi="Angsana New"/>
                <w:bCs/>
                <w:sz w:val="30"/>
                <w:szCs w:val="30"/>
                <w:cs/>
              </w:rPr>
              <w:t>ประเทศที่จัดตั้ง</w:t>
            </w:r>
            <w:r w:rsidRPr="0043404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434048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4050" w:type="dxa"/>
            <w:shd w:val="clear" w:color="auto" w:fill="auto"/>
            <w:vAlign w:val="bottom"/>
          </w:tcPr>
          <w:p w14:paraId="53D50EE4" w14:textId="22358CC4" w:rsidR="00434048" w:rsidRPr="00434048" w:rsidRDefault="00434048" w:rsidP="0043404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34048">
              <w:rPr>
                <w:rFonts w:ascii="Angsana New" w:hAnsi="Angsana New"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434048" w:rsidRPr="00B45847" w14:paraId="1B9B2310" w14:textId="77777777" w:rsidTr="00351F24">
        <w:trPr>
          <w:trHeight w:val="20"/>
        </w:trPr>
        <w:tc>
          <w:tcPr>
            <w:tcW w:w="3911" w:type="dxa"/>
            <w:shd w:val="clear" w:color="auto" w:fill="auto"/>
            <w:vAlign w:val="bottom"/>
          </w:tcPr>
          <w:p w14:paraId="53FC69F2" w14:textId="77777777" w:rsidR="00434048" w:rsidRPr="00434048" w:rsidRDefault="00434048" w:rsidP="0043404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157954D0" w14:textId="7B65ED67" w:rsidR="00434048" w:rsidRPr="00434048" w:rsidRDefault="00434048" w:rsidP="0043404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34048">
              <w:rPr>
                <w:rFonts w:ascii="Angsana New" w:hAnsi="Angsana New"/>
                <w:bCs/>
                <w:sz w:val="30"/>
                <w:szCs w:val="30"/>
              </w:rPr>
              <w:t>/</w:t>
            </w:r>
            <w:r w:rsidRPr="00434048">
              <w:rPr>
                <w:rFonts w:ascii="Angsana New" w:hAnsi="Angsana New"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50" w:type="dxa"/>
            <w:shd w:val="clear" w:color="auto" w:fill="auto"/>
            <w:vAlign w:val="bottom"/>
          </w:tcPr>
          <w:p w14:paraId="6AB7789E" w14:textId="77777777" w:rsidR="00434048" w:rsidRPr="00434048" w:rsidRDefault="00434048" w:rsidP="0043404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434048" w:rsidRPr="00B45847" w14:paraId="6C0D06BE" w14:textId="77777777" w:rsidTr="00351F24">
        <w:trPr>
          <w:trHeight w:val="20"/>
        </w:trPr>
        <w:tc>
          <w:tcPr>
            <w:tcW w:w="3911" w:type="dxa"/>
            <w:shd w:val="clear" w:color="auto" w:fill="auto"/>
          </w:tcPr>
          <w:p w14:paraId="5F52D198" w14:textId="10517D16" w:rsidR="00434048" w:rsidRPr="00434048" w:rsidRDefault="00434048" w:rsidP="0043404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34048">
              <w:rPr>
                <w:rFonts w:ascii="Angsana New" w:hAnsi="Angsana New" w:hint="cs"/>
                <w:b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17" w:type="dxa"/>
            <w:shd w:val="clear" w:color="auto" w:fill="auto"/>
          </w:tcPr>
          <w:p w14:paraId="073F8D50" w14:textId="2138616D" w:rsidR="00434048" w:rsidRPr="00434048" w:rsidRDefault="00434048" w:rsidP="0043404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34048">
              <w:rPr>
                <w:rFonts w:ascii="Angsana New" w:hAnsi="Angsana New" w:hint="cs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2C1CE86A" w14:textId="0AFE616D" w:rsidR="00434048" w:rsidRPr="00434048" w:rsidRDefault="00434048" w:rsidP="0043404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3404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บุคคลที่มีอำนาจและความรับผิดชอบการ    วางแผนสั่งการและควบคุมกิจกรรมต่างๆ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</w:t>
            </w:r>
            <w:r w:rsidRPr="00434048">
              <w:rPr>
                <w:rFonts w:ascii="Angsana New" w:hAnsi="Angsana New"/>
                <w:b/>
                <w:sz w:val="30"/>
                <w:szCs w:val="30"/>
              </w:rPr>
              <w:t>(</w:t>
            </w:r>
            <w:r w:rsidRPr="00434048">
              <w:rPr>
                <w:rFonts w:ascii="Angsana New" w:hAnsi="Angsana New" w:hint="cs"/>
                <w:b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Pr="00434048">
              <w:rPr>
                <w:rFonts w:ascii="Angsana New" w:hAnsi="Angsana New"/>
                <w:b/>
                <w:sz w:val="30"/>
                <w:szCs w:val="30"/>
              </w:rPr>
              <w:t>)</w:t>
            </w:r>
          </w:p>
        </w:tc>
      </w:tr>
      <w:tr w:rsidR="00434048" w:rsidRPr="00B45847" w14:paraId="7C57DF11" w14:textId="77777777" w:rsidTr="00351F24">
        <w:trPr>
          <w:trHeight w:val="20"/>
        </w:trPr>
        <w:tc>
          <w:tcPr>
            <w:tcW w:w="3911" w:type="dxa"/>
            <w:shd w:val="clear" w:color="auto" w:fill="auto"/>
          </w:tcPr>
          <w:p w14:paraId="7F2E19E5" w14:textId="77777777" w:rsidR="00434048" w:rsidRPr="00355DA8" w:rsidRDefault="00434048" w:rsidP="0043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26A47010" w14:textId="77777777" w:rsidR="00434048" w:rsidRPr="008B4666" w:rsidRDefault="00434048" w:rsidP="0043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50" w:type="dxa"/>
            <w:shd w:val="clear" w:color="auto" w:fill="auto"/>
          </w:tcPr>
          <w:p w14:paraId="0D6BD1AF" w14:textId="77777777" w:rsidR="00434048" w:rsidRPr="008B4666" w:rsidRDefault="00434048" w:rsidP="0043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34048" w:rsidRPr="00B45847" w14:paraId="01AD25A0" w14:textId="77777777" w:rsidTr="00351F24">
        <w:trPr>
          <w:trHeight w:val="20"/>
        </w:trPr>
        <w:tc>
          <w:tcPr>
            <w:tcW w:w="3911" w:type="dxa"/>
            <w:shd w:val="clear" w:color="auto" w:fill="auto"/>
          </w:tcPr>
          <w:p w14:paraId="763C0CB7" w14:textId="77777777" w:rsidR="00434048" w:rsidRPr="00355DA8" w:rsidRDefault="00434048" w:rsidP="0043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55DA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1417" w:type="dxa"/>
            <w:shd w:val="clear" w:color="auto" w:fill="auto"/>
          </w:tcPr>
          <w:p w14:paraId="78C0BD71" w14:textId="77777777" w:rsidR="00434048" w:rsidRPr="008B4666" w:rsidRDefault="00434048" w:rsidP="0043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50" w:type="dxa"/>
            <w:shd w:val="clear" w:color="auto" w:fill="auto"/>
          </w:tcPr>
          <w:p w14:paraId="153086B9" w14:textId="77777777" w:rsidR="00434048" w:rsidRPr="008B4666" w:rsidRDefault="00434048" w:rsidP="0043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34048" w:rsidRPr="00B45847" w14:paraId="04F0CCBE" w14:textId="77777777" w:rsidTr="00351F24">
        <w:trPr>
          <w:trHeight w:val="20"/>
        </w:trPr>
        <w:tc>
          <w:tcPr>
            <w:tcW w:w="3911" w:type="dxa"/>
            <w:shd w:val="clear" w:color="auto" w:fill="auto"/>
          </w:tcPr>
          <w:p w14:paraId="6A892A5D" w14:textId="77777777" w:rsidR="00434048" w:rsidRPr="008B4666" w:rsidRDefault="00434048" w:rsidP="0043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B4666">
              <w:rPr>
                <w:rFonts w:ascii="Angsana New" w:hAnsi="Angsana New"/>
                <w:sz w:val="30"/>
                <w:szCs w:val="30"/>
                <w:cs/>
              </w:rPr>
              <w:t>มหาวิทยาลัยเนชั่น</w:t>
            </w:r>
          </w:p>
        </w:tc>
        <w:tc>
          <w:tcPr>
            <w:tcW w:w="1417" w:type="dxa"/>
            <w:shd w:val="clear" w:color="auto" w:fill="auto"/>
          </w:tcPr>
          <w:p w14:paraId="2B2B1751" w14:textId="77777777" w:rsidR="00434048" w:rsidRPr="008B4666" w:rsidRDefault="00434048" w:rsidP="0043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66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2F2A4DA0" w14:textId="77777777" w:rsidR="00434048" w:rsidRPr="008B4666" w:rsidRDefault="00434048" w:rsidP="0043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B4666">
              <w:rPr>
                <w:rFonts w:ascii="Angsana New" w:hAnsi="Angsana New"/>
                <w:sz w:val="30"/>
                <w:szCs w:val="30"/>
                <w:cs/>
              </w:rPr>
              <w:t>เป็นมหาวิทยาลัยที่บริษัท เนชั่น ยู จำกัด รับโอนใบอนุญาต</w:t>
            </w:r>
          </w:p>
        </w:tc>
      </w:tr>
      <w:tr w:rsidR="00434048" w:rsidRPr="00B45847" w14:paraId="39E07F52" w14:textId="77777777" w:rsidTr="00351F24">
        <w:trPr>
          <w:trHeight w:val="20"/>
        </w:trPr>
        <w:tc>
          <w:tcPr>
            <w:tcW w:w="3911" w:type="dxa"/>
            <w:shd w:val="clear" w:color="auto" w:fill="auto"/>
          </w:tcPr>
          <w:p w14:paraId="24EB51CB" w14:textId="77777777" w:rsidR="00434048" w:rsidRPr="008B4666" w:rsidRDefault="00434048" w:rsidP="0043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เอ็นบีซี เน็กซ์ วิชั่น จำกัด</w:t>
            </w:r>
          </w:p>
        </w:tc>
        <w:tc>
          <w:tcPr>
            <w:tcW w:w="1417" w:type="dxa"/>
            <w:shd w:val="clear" w:color="auto" w:fill="auto"/>
          </w:tcPr>
          <w:p w14:paraId="72AD9822" w14:textId="77777777" w:rsidR="00434048" w:rsidRPr="008B4666" w:rsidRDefault="00434048" w:rsidP="0043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08B243D2" w14:textId="77777777" w:rsidR="00434048" w:rsidRPr="00317161" w:rsidRDefault="00434048" w:rsidP="0043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1716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เป็นบริษัทที่บริษัท เนชั่น บรอดแคสติ้ง</w:t>
            </w:r>
            <w:r w:rsidRPr="00317161">
              <w:rPr>
                <w:rFonts w:ascii="Angsana New" w:hAnsi="Angsana New"/>
                <w:spacing w:val="-6"/>
                <w:sz w:val="30"/>
                <w:szCs w:val="30"/>
              </w:rPr>
              <w:t xml:space="preserve">                        </w:t>
            </w:r>
            <w:r w:rsidRPr="0031716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คอร์ปอเรชั่น</w:t>
            </w:r>
            <w:r w:rsidRPr="00317161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 (มหาชน) ถือหุ้นร้อยละ 99.99 และมีกรรมการร่วมกัน</w:t>
            </w:r>
          </w:p>
        </w:tc>
      </w:tr>
      <w:tr w:rsidR="00434048" w:rsidRPr="00B45847" w14:paraId="635B58A6" w14:textId="77777777" w:rsidTr="00351F24">
        <w:trPr>
          <w:trHeight w:val="20"/>
        </w:trPr>
        <w:tc>
          <w:tcPr>
            <w:tcW w:w="3911" w:type="dxa"/>
            <w:shd w:val="clear" w:color="auto" w:fill="auto"/>
          </w:tcPr>
          <w:p w14:paraId="748130D2" w14:textId="77777777" w:rsidR="00434048" w:rsidRDefault="00434048" w:rsidP="0043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เนชั่น โกลบอล เอ็ดดูเทนเมนท์ จำกัด </w:t>
            </w:r>
          </w:p>
          <w:p w14:paraId="1B3AE5CC" w14:textId="77777777" w:rsidR="00434048" w:rsidRPr="008B4666" w:rsidRDefault="00434048" w:rsidP="0043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93" w:hanging="2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3D8E802D" w14:textId="77777777" w:rsidR="00434048" w:rsidRPr="008B4666" w:rsidRDefault="00434048" w:rsidP="0043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66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1ED8199D" w14:textId="77777777" w:rsidR="00434048" w:rsidRPr="00317161" w:rsidRDefault="00434048" w:rsidP="0043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17161">
              <w:rPr>
                <w:rFonts w:ascii="Angsana New" w:hAnsi="Angsana New" w:hint="cs"/>
                <w:sz w:val="30"/>
                <w:szCs w:val="30"/>
                <w:cs/>
              </w:rPr>
              <w:t>เป็นบริษัทที่บริษัท</w:t>
            </w:r>
            <w:r w:rsidRPr="007232F0">
              <w:rPr>
                <w:rFonts w:ascii="Angsana New" w:hAnsi="Angsana New"/>
                <w:color w:val="FFFFFF"/>
                <w:sz w:val="30"/>
                <w:szCs w:val="30"/>
              </w:rPr>
              <w:t>a</w:t>
            </w:r>
            <w:r w:rsidRPr="00317161">
              <w:rPr>
                <w:rFonts w:ascii="Angsana New" w:hAnsi="Angsana New" w:hint="cs"/>
                <w:sz w:val="30"/>
                <w:szCs w:val="30"/>
                <w:cs/>
              </w:rPr>
              <w:t xml:space="preserve">เนชั่น อินเตอร์เนชั่นแนล </w:t>
            </w:r>
            <w:r w:rsidRPr="00317161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317161">
              <w:rPr>
                <w:rFonts w:ascii="Angsana New" w:hAnsi="Angsana New" w:hint="cs"/>
                <w:sz w:val="30"/>
                <w:szCs w:val="30"/>
                <w:cs/>
              </w:rPr>
              <w:t xml:space="preserve">เอ็ดดูเทนเมนท์ จำกัด (มหาชน) ถือหุ้นร้อยละ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Pr="00317161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74</w:t>
            </w:r>
            <w:r w:rsidRPr="0031716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17161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434048" w:rsidRPr="00B45847" w14:paraId="1D6490AB" w14:textId="77777777" w:rsidTr="00351F24">
        <w:trPr>
          <w:trHeight w:val="20"/>
        </w:trPr>
        <w:tc>
          <w:tcPr>
            <w:tcW w:w="3911" w:type="dxa"/>
            <w:shd w:val="clear" w:color="auto" w:fill="auto"/>
          </w:tcPr>
          <w:p w14:paraId="4264D67C" w14:textId="77777777" w:rsidR="00434048" w:rsidRPr="00355DA8" w:rsidRDefault="00434048" w:rsidP="0043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บุคคลหรือ</w:t>
            </w:r>
            <w:r w:rsidRPr="00355DA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31852864" w14:textId="77777777" w:rsidR="00434048" w:rsidRDefault="00434048" w:rsidP="0043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50" w:type="dxa"/>
            <w:shd w:val="clear" w:color="auto" w:fill="auto"/>
          </w:tcPr>
          <w:p w14:paraId="5C6B59E5" w14:textId="77777777" w:rsidR="00434048" w:rsidRPr="00317161" w:rsidRDefault="00434048" w:rsidP="0043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34048" w:rsidRPr="00B45847" w14:paraId="135ED14D" w14:textId="77777777" w:rsidTr="00351F24">
        <w:trPr>
          <w:trHeight w:val="20"/>
        </w:trPr>
        <w:tc>
          <w:tcPr>
            <w:tcW w:w="3911" w:type="dxa"/>
            <w:shd w:val="clear" w:color="auto" w:fill="auto"/>
          </w:tcPr>
          <w:p w14:paraId="360EA7DE" w14:textId="77777777" w:rsidR="00434048" w:rsidRPr="008B4666" w:rsidRDefault="00434048" w:rsidP="0043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ไทย พอร์ทัล จำกัด </w:t>
            </w:r>
          </w:p>
        </w:tc>
        <w:tc>
          <w:tcPr>
            <w:tcW w:w="1417" w:type="dxa"/>
            <w:shd w:val="clear" w:color="auto" w:fill="auto"/>
          </w:tcPr>
          <w:p w14:paraId="6B4ACEE1" w14:textId="77777777" w:rsidR="00434048" w:rsidRPr="008B4666" w:rsidRDefault="00434048" w:rsidP="0043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2FEF88C6" w14:textId="77777777" w:rsidR="00434048" w:rsidRPr="00317161" w:rsidRDefault="00434048" w:rsidP="0043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17161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เป็นกิจการที่เกี่ยวข้องกัน โดยบริษัท คมชัดลึก มีเดีย จำกัด ถือหุ้นร้อยละ </w:t>
            </w:r>
            <w:r w:rsidRPr="00317161">
              <w:rPr>
                <w:rFonts w:ascii="Angsana New" w:hAnsi="Angsana New"/>
                <w:sz w:val="30"/>
                <w:szCs w:val="30"/>
              </w:rPr>
              <w:t>19.00</w:t>
            </w:r>
          </w:p>
        </w:tc>
      </w:tr>
      <w:tr w:rsidR="00434048" w:rsidRPr="00B45847" w14:paraId="5EDEFF4F" w14:textId="77777777" w:rsidTr="00351F24">
        <w:trPr>
          <w:trHeight w:val="20"/>
        </w:trPr>
        <w:tc>
          <w:tcPr>
            <w:tcW w:w="3911" w:type="dxa"/>
            <w:shd w:val="clear" w:color="auto" w:fill="auto"/>
          </w:tcPr>
          <w:p w14:paraId="37902162" w14:textId="77777777" w:rsidR="00434048" w:rsidRDefault="00434048" w:rsidP="0043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1417" w:type="dxa"/>
            <w:shd w:val="clear" w:color="auto" w:fill="auto"/>
          </w:tcPr>
          <w:p w14:paraId="2F5D7F19" w14:textId="77777777" w:rsidR="00434048" w:rsidRDefault="00434048" w:rsidP="0043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30E1BB66" w14:textId="77777777" w:rsidR="00434048" w:rsidRPr="00317161" w:rsidRDefault="00434048" w:rsidP="0043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ผู้ถือหุ้นของบริษัท</w:t>
            </w:r>
          </w:p>
        </w:tc>
      </w:tr>
    </w:tbl>
    <w:p w14:paraId="2BF56FF0" w14:textId="77777777" w:rsidR="004D27E4" w:rsidRPr="00687DF0" w:rsidRDefault="004D27E4" w:rsidP="00707087">
      <w:pPr>
        <w:tabs>
          <w:tab w:val="left" w:pos="540"/>
        </w:tabs>
        <w:spacing w:line="240" w:lineRule="auto"/>
        <w:rPr>
          <w:sz w:val="2"/>
          <w:szCs w:val="2"/>
        </w:rPr>
      </w:pPr>
    </w:p>
    <w:p w14:paraId="4054CAC9" w14:textId="6593723A" w:rsidR="00F96459" w:rsidRPr="003A011F" w:rsidRDefault="00F96459" w:rsidP="00654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  <w:r w:rsidRPr="003A011F">
        <w:rPr>
          <w:rFonts w:ascii="Angsana New" w:hAnsi="Angsana New"/>
          <w:b/>
          <w:sz w:val="30"/>
          <w:szCs w:val="30"/>
          <w:cs/>
        </w:rPr>
        <w:lastRenderedPageBreak/>
        <w:t>นโยบายการกำหนดราคาสำหรับ</w:t>
      </w:r>
      <w:r w:rsidR="00804420" w:rsidRPr="003A011F">
        <w:rPr>
          <w:rFonts w:ascii="Angsana New" w:hAnsi="Angsana New"/>
          <w:b/>
          <w:sz w:val="30"/>
          <w:szCs w:val="30"/>
          <w:cs/>
        </w:rPr>
        <w:t>รายการ</w:t>
      </w:r>
      <w:r w:rsidR="00FE3933" w:rsidRPr="003A011F">
        <w:rPr>
          <w:rFonts w:ascii="Angsana New" w:hAnsi="Angsana New" w:hint="cs"/>
          <w:b/>
          <w:sz w:val="30"/>
          <w:szCs w:val="30"/>
          <w:cs/>
        </w:rPr>
        <w:t>กับกิจการที่เกี่ยวข้องกัน</w:t>
      </w:r>
      <w:r w:rsidRPr="003A011F">
        <w:rPr>
          <w:rFonts w:ascii="Angsana New" w:hAnsi="Angsana New"/>
          <w:b/>
          <w:sz w:val="30"/>
          <w:szCs w:val="30"/>
          <w:cs/>
        </w:rPr>
        <w:t>อธิบายได้ดังต่อไปนี้</w:t>
      </w:r>
    </w:p>
    <w:p w14:paraId="0FF46A26" w14:textId="77777777" w:rsidR="00241F34" w:rsidRPr="00BB04B8" w:rsidRDefault="00241F34" w:rsidP="00BB0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30"/>
          <w:szCs w:val="30"/>
          <w:cs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68"/>
        <w:gridCol w:w="6300"/>
      </w:tblGrid>
      <w:tr w:rsidR="00F26DD6" w:rsidRPr="00712622" w14:paraId="1F83C7B2" w14:textId="77777777" w:rsidTr="00351F24">
        <w:tc>
          <w:tcPr>
            <w:tcW w:w="3168" w:type="dxa"/>
          </w:tcPr>
          <w:p w14:paraId="2E98F837" w14:textId="77777777" w:rsidR="00F26DD6" w:rsidRPr="00712622" w:rsidRDefault="000B687F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26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6300" w:type="dxa"/>
          </w:tcPr>
          <w:p w14:paraId="3D77299A" w14:textId="77777777" w:rsidR="00F26DD6" w:rsidRPr="00712622" w:rsidRDefault="00F26DD6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26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</w:t>
            </w:r>
            <w:r w:rsidR="00F96459" w:rsidRPr="007126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กำหนด</w:t>
            </w:r>
            <w:r w:rsidRPr="007126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</w:t>
            </w:r>
          </w:p>
        </w:tc>
      </w:tr>
      <w:tr w:rsidR="00015BCB" w:rsidRPr="00712622" w14:paraId="2FFA0385" w14:textId="77777777" w:rsidTr="00351F24">
        <w:tc>
          <w:tcPr>
            <w:tcW w:w="3168" w:type="dxa"/>
          </w:tcPr>
          <w:p w14:paraId="1D90CDD6" w14:textId="77777777" w:rsidR="00015BCB" w:rsidRPr="00712622" w:rsidRDefault="00EE7A35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2622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 w:rsidR="00CF3D56" w:rsidRPr="00712622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="00015BCB" w:rsidRPr="00712622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6300" w:type="dxa"/>
          </w:tcPr>
          <w:p w14:paraId="573539DF" w14:textId="77777777" w:rsidR="00015BCB" w:rsidRPr="002564DF" w:rsidRDefault="00705AF2" w:rsidP="002564DF">
            <w:pPr>
              <w:pStyle w:val="a4"/>
              <w:widowControl/>
              <w:tabs>
                <w:tab w:val="clear" w:pos="1080"/>
                <w:tab w:val="left" w:pos="540"/>
              </w:tabs>
              <w:ind w:left="176" w:hanging="176"/>
              <w:jc w:val="thaiDistribute"/>
              <w:rPr>
                <w:rFonts w:ascii="Angsana New" w:eastAsia="Times New Roman" w:hAnsi="Angsana New" w:cs="Angsana New"/>
                <w:snapToGrid/>
                <w:spacing w:val="-6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napToGrid/>
                <w:spacing w:val="-6"/>
                <w:cs/>
                <w:lang w:eastAsia="en-US"/>
              </w:rPr>
              <w:t>ราคาซื้อขายทางการค้าปกติ</w:t>
            </w:r>
            <w:r w:rsidR="00725644" w:rsidRPr="002564DF">
              <w:rPr>
                <w:rFonts w:ascii="Angsana New" w:eastAsia="Times New Roman" w:hAnsi="Angsana New" w:cs="Angsana New"/>
                <w:snapToGrid/>
                <w:spacing w:val="-6"/>
                <w:cs/>
                <w:lang w:eastAsia="en-US"/>
              </w:rPr>
              <w:t>และ</w:t>
            </w:r>
            <w:r w:rsidR="004B6B6A" w:rsidRPr="002564DF">
              <w:rPr>
                <w:rFonts w:ascii="Angsana New" w:hAnsi="Angsana New" w:cs="Angsana New"/>
                <w:spacing w:val="-6"/>
                <w:cs/>
              </w:rPr>
              <w:t>ตามอัตราที่ตกล</w:t>
            </w:r>
            <w:r w:rsidR="004B6B6A" w:rsidRPr="002564DF">
              <w:rPr>
                <w:rFonts w:ascii="Angsana New" w:hAnsi="Angsana New" w:cs="Angsana New" w:hint="cs"/>
                <w:spacing w:val="-6"/>
                <w:cs/>
              </w:rPr>
              <w:t>ง</w:t>
            </w:r>
            <w:r w:rsidR="00725644" w:rsidRPr="002564DF">
              <w:rPr>
                <w:rFonts w:ascii="Angsana New" w:hAnsi="Angsana New" w:cs="Angsana New"/>
                <w:spacing w:val="-6"/>
                <w:cs/>
              </w:rPr>
              <w:t>ร่วมกัน</w:t>
            </w:r>
          </w:p>
        </w:tc>
      </w:tr>
      <w:tr w:rsidR="00F73562" w:rsidRPr="00712622" w14:paraId="6163D703" w14:textId="77777777" w:rsidTr="00351F24">
        <w:tc>
          <w:tcPr>
            <w:tcW w:w="3168" w:type="dxa"/>
          </w:tcPr>
          <w:p w14:paraId="2565C130" w14:textId="77777777" w:rsidR="00F73562" w:rsidRPr="00712622" w:rsidRDefault="00145122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6300" w:type="dxa"/>
          </w:tcPr>
          <w:p w14:paraId="4BB106EF" w14:textId="77777777" w:rsidR="00F73562" w:rsidRPr="00712622" w:rsidRDefault="00F73562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12622">
              <w:rPr>
                <w:rFonts w:ascii="Angsana New" w:hAnsi="Angsana New"/>
                <w:sz w:val="30"/>
                <w:szCs w:val="30"/>
                <w:cs/>
              </w:rPr>
              <w:t>อัตราต้นทุนปันส่วนตามราคาทุนที่เกิดขึ้นจริงและตามอัตราที่ตกลงร่วมกัน</w:t>
            </w:r>
          </w:p>
        </w:tc>
      </w:tr>
      <w:tr w:rsidR="00F73562" w:rsidRPr="00712622" w14:paraId="01F46277" w14:textId="77777777" w:rsidTr="00351F24">
        <w:tc>
          <w:tcPr>
            <w:tcW w:w="3168" w:type="dxa"/>
          </w:tcPr>
          <w:p w14:paraId="4E3C8646" w14:textId="77777777" w:rsidR="00F73562" w:rsidRPr="00712622" w:rsidRDefault="00F73562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6300" w:type="dxa"/>
          </w:tcPr>
          <w:p w14:paraId="02F812C3" w14:textId="77777777" w:rsidR="00F73562" w:rsidRPr="00712622" w:rsidRDefault="00F73562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ราคาตามบัญชีบวกส่วนเพิ่ม</w:t>
            </w:r>
          </w:p>
        </w:tc>
      </w:tr>
      <w:tr w:rsidR="00F73562" w:rsidRPr="00712622" w14:paraId="469917C2" w14:textId="77777777" w:rsidTr="00351F24">
        <w:tc>
          <w:tcPr>
            <w:tcW w:w="3168" w:type="dxa"/>
          </w:tcPr>
          <w:p w14:paraId="17721560" w14:textId="77777777" w:rsidR="00F73562" w:rsidRPr="00712622" w:rsidRDefault="00F73562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6300" w:type="dxa"/>
          </w:tcPr>
          <w:p w14:paraId="0EAAB973" w14:textId="77777777" w:rsidR="00F73562" w:rsidRPr="00712622" w:rsidRDefault="00F73562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ราคาตามบัญชีบวกส่วนเพิ่ม</w:t>
            </w:r>
          </w:p>
        </w:tc>
      </w:tr>
      <w:tr w:rsidR="00F73562" w:rsidRPr="00712622" w14:paraId="431AC317" w14:textId="77777777" w:rsidTr="00351F24">
        <w:tc>
          <w:tcPr>
            <w:tcW w:w="3168" w:type="dxa"/>
          </w:tcPr>
          <w:p w14:paraId="7A3150D9" w14:textId="77777777" w:rsidR="00F73562" w:rsidRDefault="00F73562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00" w:type="dxa"/>
          </w:tcPr>
          <w:p w14:paraId="50F7879F" w14:textId="77777777" w:rsidR="00F73562" w:rsidRDefault="00701C6E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 w:rsidR="00F73562">
              <w:rPr>
                <w:rFonts w:ascii="Angsana New" w:hAnsi="Angsana New" w:hint="cs"/>
                <w:sz w:val="30"/>
                <w:szCs w:val="30"/>
                <w:cs/>
              </w:rPr>
              <w:t>ที่ประกาศจ่</w:t>
            </w:r>
            <w:r w:rsidR="00DA7897">
              <w:rPr>
                <w:rFonts w:ascii="Angsana New" w:hAnsi="Angsana New" w:hint="cs"/>
                <w:sz w:val="30"/>
                <w:szCs w:val="30"/>
                <w:cs/>
              </w:rPr>
              <w:t>ายในรายงานการประชุมผู้ถือหุ้น</w:t>
            </w:r>
          </w:p>
        </w:tc>
      </w:tr>
      <w:tr w:rsidR="00F73562" w:rsidRPr="00712622" w14:paraId="32950312" w14:textId="77777777" w:rsidTr="00351F24">
        <w:tc>
          <w:tcPr>
            <w:tcW w:w="3168" w:type="dxa"/>
          </w:tcPr>
          <w:p w14:paraId="74BB2B82" w14:textId="77777777" w:rsidR="00F73562" w:rsidRPr="00712622" w:rsidRDefault="00F73562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12622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00" w:type="dxa"/>
          </w:tcPr>
          <w:p w14:paraId="4B81187B" w14:textId="77777777" w:rsidR="00F73562" w:rsidRPr="00712622" w:rsidRDefault="00F73562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12622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ตามอัตราที่ตกลงร่วมกัน</w:t>
            </w:r>
          </w:p>
        </w:tc>
      </w:tr>
      <w:tr w:rsidR="00145122" w:rsidRPr="00712622" w14:paraId="244C40A5" w14:textId="77777777" w:rsidTr="00351F24">
        <w:tc>
          <w:tcPr>
            <w:tcW w:w="3168" w:type="dxa"/>
          </w:tcPr>
          <w:p w14:paraId="19A3A1F5" w14:textId="77777777" w:rsidR="00C51D2E" w:rsidRDefault="00C51D2E" w:rsidP="00C25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  <w:p w14:paraId="3588F45E" w14:textId="77777777" w:rsidR="00145122" w:rsidRPr="00712622" w:rsidRDefault="00C95AA7" w:rsidP="00C95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="00C51D2E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145122" w:rsidRPr="005A6DB6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="00C51D2E">
              <w:rPr>
                <w:rFonts w:ascii="Angsana New" w:hAnsi="Angsana New" w:hint="cs"/>
                <w:sz w:val="30"/>
                <w:szCs w:val="30"/>
                <w:cs/>
              </w:rPr>
              <w:t>ในการ</w:t>
            </w:r>
            <w:r w:rsidR="00145122">
              <w:rPr>
                <w:rFonts w:ascii="Angsana New" w:hAnsi="Angsana New" w:hint="cs"/>
                <w:sz w:val="30"/>
                <w:szCs w:val="30"/>
                <w:cs/>
              </w:rPr>
              <w:t>บริหาร</w:t>
            </w:r>
          </w:p>
        </w:tc>
        <w:tc>
          <w:tcPr>
            <w:tcW w:w="6300" w:type="dxa"/>
          </w:tcPr>
          <w:p w14:paraId="6213951C" w14:textId="77777777" w:rsidR="00145122" w:rsidRPr="00712622" w:rsidRDefault="00145122" w:rsidP="00C25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12622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ตามอัตราที่ตกลงร่วมกัน</w:t>
            </w:r>
          </w:p>
        </w:tc>
      </w:tr>
      <w:tr w:rsidR="00A77D84" w:rsidRPr="00712622" w14:paraId="2C6789C9" w14:textId="77777777" w:rsidTr="00351F24">
        <w:tc>
          <w:tcPr>
            <w:tcW w:w="3168" w:type="dxa"/>
          </w:tcPr>
          <w:p w14:paraId="1C58BBE1" w14:textId="77777777" w:rsidR="00A77D84" w:rsidRDefault="00A77D84" w:rsidP="00C25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300" w:type="dxa"/>
          </w:tcPr>
          <w:p w14:paraId="132C7A96" w14:textId="77777777" w:rsidR="00A77D84" w:rsidRPr="00712622" w:rsidRDefault="00A77D84" w:rsidP="00C25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อัตราที่ตกลงกันตามสัญญา</w:t>
            </w:r>
          </w:p>
        </w:tc>
      </w:tr>
    </w:tbl>
    <w:p w14:paraId="1B1DADD4" w14:textId="77777777" w:rsidR="00287CE3" w:rsidRPr="00B03148" w:rsidRDefault="00287CE3" w:rsidP="00B03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30"/>
          <w:szCs w:val="30"/>
        </w:rPr>
      </w:pPr>
    </w:p>
    <w:p w14:paraId="5CA24E45" w14:textId="77777777" w:rsidR="00F96459" w:rsidRPr="00B81BAE" w:rsidRDefault="00B23D90" w:rsidP="001B6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  <w:r w:rsidRPr="00D570E3">
        <w:rPr>
          <w:rFonts w:ascii="Angsana New" w:hAnsi="Angsana New"/>
          <w:b/>
          <w:sz w:val="30"/>
          <w:szCs w:val="30"/>
          <w:cs/>
        </w:rPr>
        <w:t>รายการที่สำคัญ</w:t>
      </w:r>
      <w:r w:rsidR="001C16AC" w:rsidRPr="00D570E3">
        <w:rPr>
          <w:rFonts w:ascii="Angsana New" w:hAnsi="Angsana New"/>
          <w:b/>
          <w:sz w:val="30"/>
          <w:szCs w:val="30"/>
          <w:cs/>
        </w:rPr>
        <w:t>กับ</w:t>
      </w:r>
      <w:r w:rsidR="00E7010C" w:rsidRPr="00D570E3">
        <w:rPr>
          <w:rFonts w:ascii="Angsana New" w:hAnsi="Angsana New"/>
          <w:b/>
          <w:sz w:val="30"/>
          <w:szCs w:val="30"/>
          <w:cs/>
        </w:rPr>
        <w:t>บุคคลหรือ</w:t>
      </w:r>
      <w:r w:rsidR="001C16AC" w:rsidRPr="00D570E3">
        <w:rPr>
          <w:rFonts w:ascii="Angsana New" w:hAnsi="Angsana New"/>
          <w:b/>
          <w:sz w:val="30"/>
          <w:szCs w:val="30"/>
          <w:cs/>
        </w:rPr>
        <w:t>กิจการที่เกี่ยวข้องกัน</w:t>
      </w:r>
      <w:r w:rsidR="00154A65" w:rsidRPr="00B81BAE">
        <w:rPr>
          <w:rFonts w:ascii="Angsana New" w:hAnsi="Angsana New"/>
          <w:b/>
          <w:sz w:val="30"/>
          <w:szCs w:val="30"/>
          <w:cs/>
        </w:rPr>
        <w:t>สำหรับ</w:t>
      </w:r>
      <w:r w:rsidR="00CF38DB" w:rsidRPr="00B81BAE">
        <w:rPr>
          <w:rFonts w:ascii="Angsana New" w:hAnsi="Angsana New" w:hint="cs"/>
          <w:b/>
          <w:sz w:val="30"/>
          <w:szCs w:val="30"/>
          <w:cs/>
        </w:rPr>
        <w:t>แต่ละ</w:t>
      </w:r>
      <w:r w:rsidR="006550C5" w:rsidRPr="00B81BAE">
        <w:rPr>
          <w:rFonts w:ascii="Angsana New" w:hAnsi="Angsana New" w:hint="cs"/>
          <w:b/>
          <w:sz w:val="30"/>
          <w:szCs w:val="30"/>
          <w:cs/>
        </w:rPr>
        <w:t>ปี</w:t>
      </w:r>
      <w:r w:rsidR="00F96459" w:rsidRPr="00B81BAE">
        <w:rPr>
          <w:rFonts w:ascii="Angsana New" w:hAnsi="Angsana New"/>
          <w:b/>
          <w:sz w:val="30"/>
          <w:szCs w:val="30"/>
          <w:cs/>
        </w:rPr>
        <w:t xml:space="preserve">สิ้นสุดวันที่ </w:t>
      </w:r>
      <w:r w:rsidR="006550C5" w:rsidRPr="00B81BAE">
        <w:rPr>
          <w:rFonts w:ascii="Angsana New" w:hAnsi="Angsana New" w:hint="cs"/>
          <w:b/>
          <w:sz w:val="30"/>
          <w:szCs w:val="30"/>
          <w:cs/>
        </w:rPr>
        <w:t xml:space="preserve">31 ธันวาคม </w:t>
      </w:r>
      <w:r w:rsidR="00F96459" w:rsidRPr="00B81BAE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59A18601" w14:textId="77777777" w:rsidR="00D60B8B" w:rsidRPr="00577C88" w:rsidRDefault="00D60B8B" w:rsidP="00317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30"/>
          <w:szCs w:val="30"/>
        </w:rPr>
      </w:pP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83"/>
        <w:gridCol w:w="276"/>
        <w:gridCol w:w="1078"/>
        <w:gridCol w:w="270"/>
        <w:gridCol w:w="1080"/>
        <w:gridCol w:w="270"/>
        <w:gridCol w:w="1080"/>
      </w:tblGrid>
      <w:tr w:rsidR="00D60B8B" w:rsidRPr="005A6DB6" w14:paraId="2BDD16E9" w14:textId="77777777" w:rsidTr="00351F24">
        <w:trPr>
          <w:tblHeader/>
        </w:trPr>
        <w:tc>
          <w:tcPr>
            <w:tcW w:w="4138" w:type="dxa"/>
          </w:tcPr>
          <w:p w14:paraId="249EC582" w14:textId="77777777" w:rsidR="00D60B8B" w:rsidRPr="005A6DB6" w:rsidRDefault="00D60B8B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A6DB6">
              <w:rPr>
                <w:rFonts w:ascii="Angsana New" w:hAnsi="Angsana New"/>
                <w:spacing w:val="2"/>
                <w:sz w:val="30"/>
                <w:szCs w:val="30"/>
              </w:rPr>
              <w:br w:type="page"/>
            </w:r>
          </w:p>
        </w:tc>
        <w:tc>
          <w:tcPr>
            <w:tcW w:w="2437" w:type="dxa"/>
            <w:gridSpan w:val="3"/>
          </w:tcPr>
          <w:p w14:paraId="7A0BCA57" w14:textId="77777777" w:rsidR="00D60B8B" w:rsidRPr="005A6DB6" w:rsidRDefault="00D60B8B" w:rsidP="0070708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15E5BB3" w14:textId="77777777" w:rsidR="00D60B8B" w:rsidRPr="005A6DB6" w:rsidRDefault="00D60B8B" w:rsidP="0070708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BF0B1AE" w14:textId="77777777" w:rsidR="00D60B8B" w:rsidRPr="005A6DB6" w:rsidRDefault="00D60B8B" w:rsidP="0070708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0B8B" w:rsidRPr="005A6DB6" w14:paraId="3C7E78CB" w14:textId="77777777" w:rsidTr="00351F24">
        <w:trPr>
          <w:tblHeader/>
        </w:trPr>
        <w:tc>
          <w:tcPr>
            <w:tcW w:w="4138" w:type="dxa"/>
          </w:tcPr>
          <w:p w14:paraId="5BC4B30C" w14:textId="77777777" w:rsidR="00D60B8B" w:rsidRPr="005A6DB6" w:rsidRDefault="00F3357F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="00D60B8B" w:rsidRPr="005A6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FB356B" w:rsidRPr="005A6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1 ธันวาคม</w:t>
            </w:r>
          </w:p>
        </w:tc>
        <w:tc>
          <w:tcPr>
            <w:tcW w:w="1083" w:type="dxa"/>
          </w:tcPr>
          <w:p w14:paraId="2415BB5D" w14:textId="77777777" w:rsidR="00D60B8B" w:rsidRPr="005A6DB6" w:rsidRDefault="008645A4" w:rsidP="00707087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6" w:type="dxa"/>
          </w:tcPr>
          <w:p w14:paraId="70C196C1" w14:textId="77777777" w:rsidR="00D60B8B" w:rsidRPr="005A6DB6" w:rsidRDefault="00D60B8B" w:rsidP="00707087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DC15E40" w14:textId="77777777" w:rsidR="00D60B8B" w:rsidRPr="005A6DB6" w:rsidRDefault="008645A4" w:rsidP="00707087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14:paraId="0E49AC13" w14:textId="77777777" w:rsidR="00D60B8B" w:rsidRPr="005A6DB6" w:rsidRDefault="00D60B8B" w:rsidP="00707087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5AFAD1" w14:textId="77777777" w:rsidR="00D60B8B" w:rsidRPr="005A6DB6" w:rsidRDefault="008645A4" w:rsidP="00707087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2C54FA52" w14:textId="77777777" w:rsidR="00D60B8B" w:rsidRPr="005A6DB6" w:rsidRDefault="00D60B8B" w:rsidP="00707087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13DFD3" w14:textId="77777777" w:rsidR="00D60B8B" w:rsidRPr="005A6DB6" w:rsidRDefault="008645A4" w:rsidP="00707087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D60B8B" w:rsidRPr="005A6DB6" w14:paraId="0F3ECDC4" w14:textId="77777777" w:rsidTr="00351F24">
        <w:trPr>
          <w:tblHeader/>
        </w:trPr>
        <w:tc>
          <w:tcPr>
            <w:tcW w:w="4138" w:type="dxa"/>
          </w:tcPr>
          <w:p w14:paraId="5AECE71A" w14:textId="77777777" w:rsidR="00D60B8B" w:rsidRPr="005A6DB6" w:rsidRDefault="00D60B8B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7" w:type="dxa"/>
            <w:gridSpan w:val="7"/>
          </w:tcPr>
          <w:p w14:paraId="4D6AA4BD" w14:textId="77777777" w:rsidR="00D60B8B" w:rsidRPr="005A6DB6" w:rsidRDefault="00D60B8B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94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6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0B8B" w:rsidRPr="005A6DB6" w14:paraId="207C98B1" w14:textId="77777777" w:rsidTr="00351F24">
        <w:tc>
          <w:tcPr>
            <w:tcW w:w="4138" w:type="dxa"/>
          </w:tcPr>
          <w:p w14:paraId="77688947" w14:textId="77777777" w:rsidR="00D60B8B" w:rsidRPr="005A6DB6" w:rsidRDefault="00D60B8B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  <w:r w:rsidR="00C075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83" w:type="dxa"/>
          </w:tcPr>
          <w:p w14:paraId="00676807" w14:textId="77777777" w:rsidR="00D60B8B" w:rsidRPr="005A6DB6" w:rsidRDefault="00D60B8B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1A0E7224" w14:textId="77777777" w:rsidR="00D60B8B" w:rsidRPr="005A6DB6" w:rsidRDefault="00D60B8B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73D9F41" w14:textId="77777777" w:rsidR="00D60B8B" w:rsidRPr="005A6DB6" w:rsidRDefault="00D60B8B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135018" w14:textId="77777777" w:rsidR="00D60B8B" w:rsidRPr="005A6DB6" w:rsidRDefault="00D60B8B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F47FB6" w14:textId="77777777" w:rsidR="00D60B8B" w:rsidRPr="005A6DB6" w:rsidRDefault="00D60B8B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D43E89" w14:textId="77777777" w:rsidR="00D60B8B" w:rsidRPr="005A6DB6" w:rsidRDefault="00D60B8B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6FEA4E" w14:textId="77777777" w:rsidR="00D60B8B" w:rsidRPr="005A6DB6" w:rsidRDefault="00D60B8B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45A4" w:rsidRPr="005A6DB6" w14:paraId="0F3AE20C" w14:textId="77777777" w:rsidTr="00351F24">
        <w:tc>
          <w:tcPr>
            <w:tcW w:w="4138" w:type="dxa"/>
          </w:tcPr>
          <w:p w14:paraId="66FA766C" w14:textId="77777777" w:rsidR="008645A4" w:rsidRPr="005A6DB6" w:rsidRDefault="008645A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14:paraId="319DE8F3" w14:textId="77777777" w:rsidR="008645A4" w:rsidRPr="006A4653" w:rsidRDefault="008645A4" w:rsidP="003E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11FE7258" w14:textId="77777777" w:rsidR="008645A4" w:rsidRPr="005A6DB6" w:rsidRDefault="008645A4" w:rsidP="00EA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975590E" w14:textId="77777777" w:rsidR="008645A4" w:rsidRPr="006A4653" w:rsidRDefault="008645A4" w:rsidP="003E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E66C0A" w14:textId="77777777" w:rsidR="008645A4" w:rsidRPr="005A6DB6" w:rsidRDefault="008645A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CBA270" w14:textId="0AEA23A2" w:rsidR="008645A4" w:rsidRPr="006A4653" w:rsidRDefault="00F240C9" w:rsidP="00CF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C56C4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="003B7C60">
              <w:rPr>
                <w:rFonts w:ascii="Angsana New" w:hAnsi="Angsana New"/>
                <w:sz w:val="30"/>
                <w:szCs w:val="30"/>
              </w:rPr>
              <w:t>8,532</w:t>
            </w:r>
          </w:p>
        </w:tc>
        <w:tc>
          <w:tcPr>
            <w:tcW w:w="270" w:type="dxa"/>
          </w:tcPr>
          <w:p w14:paraId="36235E42" w14:textId="77777777" w:rsidR="008645A4" w:rsidRPr="005A6DB6" w:rsidRDefault="008645A4" w:rsidP="00EA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E3CCF7" w14:textId="44EEA973" w:rsidR="008645A4" w:rsidRPr="006A4653" w:rsidRDefault="008645A4" w:rsidP="00166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C56C45">
              <w:rPr>
                <w:rFonts w:ascii="Angsana New" w:hAnsi="Angsana New"/>
                <w:sz w:val="30"/>
                <w:szCs w:val="30"/>
              </w:rPr>
              <w:t>2</w:t>
            </w:r>
            <w:r w:rsidR="003B7C60">
              <w:rPr>
                <w:rFonts w:ascii="Angsana New" w:hAnsi="Angsana New"/>
                <w:sz w:val="30"/>
                <w:szCs w:val="30"/>
              </w:rPr>
              <w:t>7,397</w:t>
            </w:r>
          </w:p>
        </w:tc>
      </w:tr>
      <w:tr w:rsidR="008645A4" w:rsidRPr="005A6DB6" w14:paraId="0F4613B0" w14:textId="77777777" w:rsidTr="00351F24">
        <w:tc>
          <w:tcPr>
            <w:tcW w:w="4138" w:type="dxa"/>
          </w:tcPr>
          <w:p w14:paraId="60FE9051" w14:textId="77777777" w:rsidR="008645A4" w:rsidRPr="005A6DB6" w:rsidRDefault="008645A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083" w:type="dxa"/>
          </w:tcPr>
          <w:p w14:paraId="20F368D7" w14:textId="77777777" w:rsidR="008645A4" w:rsidRPr="006A4653" w:rsidRDefault="008645A4" w:rsidP="003E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3509CBC9" w14:textId="77777777" w:rsidR="008645A4" w:rsidRPr="005A6DB6" w:rsidRDefault="008645A4" w:rsidP="00756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3DBA307" w14:textId="77777777" w:rsidR="008645A4" w:rsidRPr="006A4653" w:rsidRDefault="008645A4" w:rsidP="003E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0A288C" w14:textId="77777777" w:rsidR="008645A4" w:rsidRPr="005A6DB6" w:rsidRDefault="008645A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C25702" w14:textId="77777777" w:rsidR="008645A4" w:rsidRPr="006A4653" w:rsidRDefault="00F240C9" w:rsidP="00EA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39,859</w:t>
            </w:r>
          </w:p>
        </w:tc>
        <w:tc>
          <w:tcPr>
            <w:tcW w:w="270" w:type="dxa"/>
          </w:tcPr>
          <w:p w14:paraId="66909A87" w14:textId="77777777" w:rsidR="008645A4" w:rsidRPr="005A6DB6" w:rsidRDefault="008645A4" w:rsidP="00EA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850CBA" w14:textId="77777777" w:rsidR="008645A4" w:rsidRPr="006A4653" w:rsidRDefault="008645A4" w:rsidP="00166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35,666</w:t>
            </w:r>
          </w:p>
        </w:tc>
      </w:tr>
      <w:tr w:rsidR="008645A4" w:rsidRPr="005A6DB6" w14:paraId="65DD1237" w14:textId="77777777" w:rsidTr="00351F24">
        <w:tc>
          <w:tcPr>
            <w:tcW w:w="4138" w:type="dxa"/>
          </w:tcPr>
          <w:p w14:paraId="0E6E11CB" w14:textId="77777777" w:rsidR="008645A4" w:rsidRPr="005A6DB6" w:rsidRDefault="008645A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1083" w:type="dxa"/>
          </w:tcPr>
          <w:p w14:paraId="2FAD5DD5" w14:textId="77777777" w:rsidR="008645A4" w:rsidRPr="006A4653" w:rsidRDefault="008645A4" w:rsidP="003E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28F579FD" w14:textId="77777777" w:rsidR="008645A4" w:rsidRPr="005A6DB6" w:rsidRDefault="008645A4" w:rsidP="00EA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C55AEEE" w14:textId="77777777" w:rsidR="008645A4" w:rsidRPr="006A4653" w:rsidRDefault="008645A4" w:rsidP="003E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24E05D" w14:textId="77777777" w:rsidR="008645A4" w:rsidRPr="005A6DB6" w:rsidRDefault="008645A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C02C05" w14:textId="77777777" w:rsidR="008645A4" w:rsidRPr="006A4653" w:rsidRDefault="00F240C9" w:rsidP="00EA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="003668D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265ACAA" w14:textId="77777777" w:rsidR="008645A4" w:rsidRPr="005A6DB6" w:rsidRDefault="008645A4" w:rsidP="00EA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9D9801" w14:textId="77777777" w:rsidR="008645A4" w:rsidRPr="006A4653" w:rsidRDefault="008645A4" w:rsidP="00166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1,436</w:t>
            </w:r>
          </w:p>
        </w:tc>
      </w:tr>
      <w:tr w:rsidR="008645A4" w:rsidRPr="005A6DB6" w14:paraId="17EC0520" w14:textId="77777777" w:rsidTr="00351F24">
        <w:tc>
          <w:tcPr>
            <w:tcW w:w="4138" w:type="dxa"/>
          </w:tcPr>
          <w:p w14:paraId="6D10AD22" w14:textId="77777777" w:rsidR="008645A4" w:rsidRPr="005A6DB6" w:rsidRDefault="008645A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083" w:type="dxa"/>
          </w:tcPr>
          <w:p w14:paraId="33CED36F" w14:textId="77777777" w:rsidR="008645A4" w:rsidRPr="006A4653" w:rsidRDefault="008645A4" w:rsidP="003E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20921A53" w14:textId="77777777" w:rsidR="008645A4" w:rsidRPr="005A6DB6" w:rsidRDefault="008645A4" w:rsidP="00EA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008A331" w14:textId="77777777" w:rsidR="008645A4" w:rsidRPr="006A4653" w:rsidRDefault="008645A4" w:rsidP="003E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695BC2" w14:textId="77777777" w:rsidR="008645A4" w:rsidRPr="005A6DB6" w:rsidRDefault="008645A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F1C37F" w14:textId="77777777" w:rsidR="008645A4" w:rsidRPr="006A4653" w:rsidRDefault="00F240C9" w:rsidP="00EA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1,363</w:t>
            </w:r>
          </w:p>
        </w:tc>
        <w:tc>
          <w:tcPr>
            <w:tcW w:w="270" w:type="dxa"/>
          </w:tcPr>
          <w:p w14:paraId="5FE5A472" w14:textId="77777777" w:rsidR="008645A4" w:rsidRPr="005A6DB6" w:rsidRDefault="008645A4" w:rsidP="00EA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E283EE" w14:textId="77777777" w:rsidR="008645A4" w:rsidRPr="006A4653" w:rsidRDefault="008645A4" w:rsidP="00166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1,013</w:t>
            </w:r>
          </w:p>
        </w:tc>
      </w:tr>
      <w:tr w:rsidR="00F240C9" w:rsidRPr="005A6DB6" w14:paraId="6187F48D" w14:textId="77777777" w:rsidTr="00351F24">
        <w:tc>
          <w:tcPr>
            <w:tcW w:w="4138" w:type="dxa"/>
          </w:tcPr>
          <w:p w14:paraId="548D50ED" w14:textId="77777777" w:rsidR="00F240C9" w:rsidRPr="005A6DB6" w:rsidRDefault="00F240C9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3" w:type="dxa"/>
          </w:tcPr>
          <w:p w14:paraId="4C6665B2" w14:textId="77777777" w:rsidR="00F240C9" w:rsidRPr="006A4653" w:rsidRDefault="00F240C9" w:rsidP="003E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0F583017" w14:textId="77777777" w:rsidR="00F240C9" w:rsidRPr="005A6DB6" w:rsidRDefault="00F240C9" w:rsidP="00EA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5398E57" w14:textId="77777777" w:rsidR="00F240C9" w:rsidRPr="006A4653" w:rsidRDefault="00F240C9" w:rsidP="003E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166AFC" w14:textId="77777777" w:rsidR="00F240C9" w:rsidRPr="005A6DB6" w:rsidRDefault="00F240C9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13150D" w14:textId="77777777" w:rsidR="00F240C9" w:rsidRPr="006A4653" w:rsidRDefault="00F240C9" w:rsidP="00EA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,788</w:t>
            </w:r>
          </w:p>
        </w:tc>
        <w:tc>
          <w:tcPr>
            <w:tcW w:w="270" w:type="dxa"/>
          </w:tcPr>
          <w:p w14:paraId="5E1B3C7B" w14:textId="77777777" w:rsidR="00F240C9" w:rsidRPr="005A6DB6" w:rsidRDefault="00F240C9" w:rsidP="00EA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EC33B1" w14:textId="77777777" w:rsidR="00F240C9" w:rsidRPr="006A4653" w:rsidRDefault="00F240C9" w:rsidP="00166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103,341</w:t>
            </w:r>
          </w:p>
        </w:tc>
      </w:tr>
      <w:tr w:rsidR="00F240C9" w:rsidRPr="00250628" w14:paraId="587987DF" w14:textId="77777777" w:rsidTr="00351F24">
        <w:tc>
          <w:tcPr>
            <w:tcW w:w="4138" w:type="dxa"/>
          </w:tcPr>
          <w:p w14:paraId="37BDAA9A" w14:textId="77777777" w:rsidR="00F240C9" w:rsidRPr="005A6DB6" w:rsidRDefault="00F240C9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0246A692" w14:textId="77777777" w:rsidR="00F240C9" w:rsidRPr="006A4653" w:rsidRDefault="00F240C9" w:rsidP="003E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6B70F399" w14:textId="77777777" w:rsidR="00F240C9" w:rsidRPr="005A6DB6" w:rsidRDefault="00F240C9" w:rsidP="00EA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73E1624" w14:textId="77777777" w:rsidR="00F240C9" w:rsidRPr="006A4653" w:rsidRDefault="00F240C9" w:rsidP="003E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E440AA" w14:textId="77777777" w:rsidR="00F240C9" w:rsidRPr="005A6DB6" w:rsidRDefault="00F240C9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918E93" w14:textId="77777777" w:rsidR="00F240C9" w:rsidRPr="006A4653" w:rsidRDefault="00F240C9" w:rsidP="00EA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14,039</w:t>
            </w:r>
          </w:p>
        </w:tc>
        <w:tc>
          <w:tcPr>
            <w:tcW w:w="270" w:type="dxa"/>
          </w:tcPr>
          <w:p w14:paraId="49178EEB" w14:textId="77777777" w:rsidR="00F240C9" w:rsidRPr="005A6DB6" w:rsidRDefault="00F240C9" w:rsidP="00EA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D2AE68" w14:textId="77777777" w:rsidR="00F240C9" w:rsidRPr="006A4653" w:rsidRDefault="00F240C9" w:rsidP="00166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15,090</w:t>
            </w:r>
          </w:p>
        </w:tc>
      </w:tr>
      <w:tr w:rsidR="00F240C9" w:rsidRPr="005A6DB6" w14:paraId="6AF27BCB" w14:textId="77777777" w:rsidTr="00351F24">
        <w:tc>
          <w:tcPr>
            <w:tcW w:w="4138" w:type="dxa"/>
          </w:tcPr>
          <w:p w14:paraId="495E69C7" w14:textId="77777777" w:rsidR="00F240C9" w:rsidRDefault="00F240C9" w:rsidP="00C25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ต้นทุนในการจัดจำหน่ายและ</w:t>
            </w:r>
          </w:p>
          <w:p w14:paraId="460CC31F" w14:textId="77777777" w:rsidR="00F240C9" w:rsidRPr="005A6DB6" w:rsidRDefault="00F240C9" w:rsidP="00C25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5A6DB6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ในการบริหาร</w:t>
            </w:r>
          </w:p>
        </w:tc>
        <w:tc>
          <w:tcPr>
            <w:tcW w:w="1083" w:type="dxa"/>
          </w:tcPr>
          <w:p w14:paraId="72A64F34" w14:textId="77777777" w:rsidR="00F240C9" w:rsidRPr="006A4653" w:rsidRDefault="00F240C9" w:rsidP="003E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71398103" w14:textId="77777777" w:rsidR="00F240C9" w:rsidRPr="005A6DB6" w:rsidRDefault="00F240C9" w:rsidP="00C25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6174B7F" w14:textId="77777777" w:rsidR="00F240C9" w:rsidRPr="006A4653" w:rsidRDefault="00F240C9" w:rsidP="003E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B82746" w14:textId="77777777" w:rsidR="00F240C9" w:rsidRPr="005A6DB6" w:rsidRDefault="00F240C9" w:rsidP="00C25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C75DA1" w14:textId="77777777" w:rsidR="00F240C9" w:rsidRPr="006A4653" w:rsidRDefault="00F240C9" w:rsidP="00C25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11,902</w:t>
            </w:r>
          </w:p>
        </w:tc>
        <w:tc>
          <w:tcPr>
            <w:tcW w:w="270" w:type="dxa"/>
          </w:tcPr>
          <w:p w14:paraId="385FC1FB" w14:textId="77777777" w:rsidR="00F240C9" w:rsidRPr="005A6DB6" w:rsidRDefault="00F240C9" w:rsidP="00C25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A18184" w14:textId="77777777" w:rsidR="00F240C9" w:rsidRPr="006A4653" w:rsidRDefault="00F240C9" w:rsidP="00166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12,033 </w:t>
            </w:r>
          </w:p>
        </w:tc>
      </w:tr>
      <w:tr w:rsidR="00F240C9" w:rsidRPr="005A6DB6" w14:paraId="16A3ECC9" w14:textId="77777777" w:rsidTr="00351F24">
        <w:tc>
          <w:tcPr>
            <w:tcW w:w="4138" w:type="dxa"/>
          </w:tcPr>
          <w:p w14:paraId="73840897" w14:textId="77777777" w:rsidR="00F240C9" w:rsidRPr="00FA3ECC" w:rsidRDefault="00F240C9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2B4A6DC9" w14:textId="77777777" w:rsidR="00F240C9" w:rsidRPr="00FA3ECC" w:rsidRDefault="00F240C9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61628545" w14:textId="77777777" w:rsidR="00F240C9" w:rsidRPr="00FA3ECC" w:rsidRDefault="00F240C9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B9F8C53" w14:textId="77777777" w:rsidR="00F240C9" w:rsidRPr="00FA3ECC" w:rsidRDefault="00F240C9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D700FA" w14:textId="77777777" w:rsidR="00F240C9" w:rsidRPr="00FA3ECC" w:rsidRDefault="00F240C9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4D52D6" w14:textId="77777777" w:rsidR="00F240C9" w:rsidRPr="00FA3ECC" w:rsidRDefault="00F240C9" w:rsidP="00EA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6F9151" w14:textId="77777777" w:rsidR="00F240C9" w:rsidRPr="00FA3ECC" w:rsidRDefault="00F240C9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26A564" w14:textId="77777777" w:rsidR="00F240C9" w:rsidRPr="00FA3ECC" w:rsidRDefault="00F240C9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40C9" w:rsidRPr="005A6DB6" w14:paraId="4D741354" w14:textId="77777777" w:rsidTr="00351F24">
        <w:tc>
          <w:tcPr>
            <w:tcW w:w="4138" w:type="dxa"/>
          </w:tcPr>
          <w:p w14:paraId="29BF8D5F" w14:textId="77777777" w:rsidR="00F240C9" w:rsidRPr="005A6DB6" w:rsidRDefault="00F240C9" w:rsidP="00D60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3" w:type="dxa"/>
          </w:tcPr>
          <w:p w14:paraId="349F51C0" w14:textId="77777777" w:rsidR="00F240C9" w:rsidRPr="005A6DB6" w:rsidRDefault="00F240C9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5F0FFD3A" w14:textId="77777777" w:rsidR="00F240C9" w:rsidRPr="005A6DB6" w:rsidRDefault="00F240C9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372890B" w14:textId="77777777" w:rsidR="00F240C9" w:rsidRPr="005A6DB6" w:rsidRDefault="00F240C9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001ED8" w14:textId="77777777" w:rsidR="00F240C9" w:rsidRPr="005A6DB6" w:rsidRDefault="00F240C9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AC38FC" w14:textId="77777777" w:rsidR="00F240C9" w:rsidRPr="005A6DB6" w:rsidRDefault="00F240C9" w:rsidP="00EA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12E054" w14:textId="77777777" w:rsidR="00F240C9" w:rsidRPr="005A6DB6" w:rsidRDefault="00F240C9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34ECFB" w14:textId="77777777" w:rsidR="00F240C9" w:rsidRPr="005A6DB6" w:rsidRDefault="00F240C9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40C9" w:rsidRPr="005A6DB6" w14:paraId="7FE371D0" w14:textId="77777777" w:rsidTr="00351F24">
        <w:tc>
          <w:tcPr>
            <w:tcW w:w="4138" w:type="dxa"/>
          </w:tcPr>
          <w:p w14:paraId="7916558E" w14:textId="77777777" w:rsidR="00F240C9" w:rsidRPr="005A6DB6" w:rsidRDefault="00F240C9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5A6DB6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083" w:type="dxa"/>
          </w:tcPr>
          <w:p w14:paraId="68DD12D5" w14:textId="77777777" w:rsidR="00F240C9" w:rsidRPr="006A4653" w:rsidRDefault="00F240C9" w:rsidP="00EA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4,626</w:t>
            </w:r>
          </w:p>
        </w:tc>
        <w:tc>
          <w:tcPr>
            <w:tcW w:w="276" w:type="dxa"/>
          </w:tcPr>
          <w:p w14:paraId="0428651A" w14:textId="77777777" w:rsidR="00F240C9" w:rsidRPr="006A4653" w:rsidRDefault="00F240C9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CBB4341" w14:textId="77777777" w:rsidR="00F240C9" w:rsidRPr="006A4653" w:rsidRDefault="00F240C9" w:rsidP="00166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227</w:t>
            </w:r>
          </w:p>
        </w:tc>
        <w:tc>
          <w:tcPr>
            <w:tcW w:w="270" w:type="dxa"/>
          </w:tcPr>
          <w:p w14:paraId="570FDFEA" w14:textId="77777777" w:rsidR="00F240C9" w:rsidRPr="006A4653" w:rsidRDefault="00F240C9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0E02E8" w14:textId="77777777" w:rsidR="00F240C9" w:rsidRPr="006A4653" w:rsidRDefault="00F240C9" w:rsidP="00EA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270" w:type="dxa"/>
          </w:tcPr>
          <w:p w14:paraId="0F922B2B" w14:textId="77777777" w:rsidR="00F240C9" w:rsidRPr="005A6DB6" w:rsidRDefault="00F240C9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8EBC87" w14:textId="77777777" w:rsidR="00F240C9" w:rsidRPr="006A4653" w:rsidRDefault="00F240C9" w:rsidP="00166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122</w:t>
            </w:r>
          </w:p>
        </w:tc>
      </w:tr>
      <w:tr w:rsidR="00FA3ECC" w:rsidRPr="005A6DB6" w14:paraId="409E5315" w14:textId="77777777" w:rsidTr="00351F24">
        <w:tc>
          <w:tcPr>
            <w:tcW w:w="4138" w:type="dxa"/>
          </w:tcPr>
          <w:p w14:paraId="5392329F" w14:textId="77777777" w:rsidR="00FA3ECC" w:rsidRDefault="00FA3ECC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2AACD38E" w14:textId="77777777" w:rsidR="00FA3ECC" w:rsidRDefault="00FA3ECC" w:rsidP="00EA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433CC79A" w14:textId="77777777" w:rsidR="00FA3ECC" w:rsidRPr="006A4653" w:rsidRDefault="00FA3ECC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DC230B2" w14:textId="77777777" w:rsidR="00FA3ECC" w:rsidRDefault="00FA3ECC" w:rsidP="00166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DD2D6A8" w14:textId="77777777" w:rsidR="00FA3ECC" w:rsidRPr="006A4653" w:rsidRDefault="00FA3ECC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81DB80" w14:textId="77777777" w:rsidR="00FA3ECC" w:rsidRDefault="00FA3ECC" w:rsidP="00EA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CE89B4" w14:textId="77777777" w:rsidR="00FA3ECC" w:rsidRPr="005A6DB6" w:rsidRDefault="00FA3ECC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858DD1" w14:textId="77777777" w:rsidR="00FA3ECC" w:rsidRDefault="00FA3ECC" w:rsidP="00166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34048" w:rsidRPr="005A6DB6" w14:paraId="5F0EA43B" w14:textId="77777777" w:rsidTr="00351F24">
        <w:tc>
          <w:tcPr>
            <w:tcW w:w="4138" w:type="dxa"/>
          </w:tcPr>
          <w:p w14:paraId="68E8BACA" w14:textId="77777777" w:rsidR="00434048" w:rsidRDefault="00434048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4352C84D" w14:textId="77777777" w:rsidR="00434048" w:rsidRDefault="00434048" w:rsidP="00EA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59DB018C" w14:textId="77777777" w:rsidR="00434048" w:rsidRPr="006A4653" w:rsidRDefault="00434048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1D72DF4" w14:textId="77777777" w:rsidR="00434048" w:rsidRDefault="00434048" w:rsidP="00166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70AB82A" w14:textId="77777777" w:rsidR="00434048" w:rsidRPr="006A4653" w:rsidRDefault="00434048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480AE2" w14:textId="77777777" w:rsidR="00434048" w:rsidRDefault="00434048" w:rsidP="00EA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D66208" w14:textId="77777777" w:rsidR="00434048" w:rsidRPr="005A6DB6" w:rsidRDefault="00434048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7BB656" w14:textId="77777777" w:rsidR="00434048" w:rsidRDefault="00434048" w:rsidP="00166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A3ECC" w:rsidRPr="005A6DB6" w14:paraId="4415682F" w14:textId="77777777" w:rsidTr="00351F24">
        <w:tc>
          <w:tcPr>
            <w:tcW w:w="4138" w:type="dxa"/>
          </w:tcPr>
          <w:p w14:paraId="14E62366" w14:textId="77777777" w:rsidR="00FA3ECC" w:rsidRDefault="00FA3ECC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083" w:type="dxa"/>
          </w:tcPr>
          <w:p w14:paraId="5BE8C091" w14:textId="77777777" w:rsidR="00FA3ECC" w:rsidRDefault="00FA3ECC" w:rsidP="00EA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0B306394" w14:textId="77777777" w:rsidR="00FA3ECC" w:rsidRPr="006A4653" w:rsidRDefault="00FA3ECC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A68E3A1" w14:textId="77777777" w:rsidR="00FA3ECC" w:rsidRDefault="00FA3ECC" w:rsidP="00166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F1808B" w14:textId="77777777" w:rsidR="00FA3ECC" w:rsidRPr="006A4653" w:rsidRDefault="00FA3ECC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DCFAEF" w14:textId="77777777" w:rsidR="00FA3ECC" w:rsidRDefault="00FA3ECC" w:rsidP="00EA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9383A2" w14:textId="77777777" w:rsidR="00FA3ECC" w:rsidRPr="005A6DB6" w:rsidRDefault="00FA3ECC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2DAB68" w14:textId="77777777" w:rsidR="00FA3ECC" w:rsidRDefault="00FA3ECC" w:rsidP="00166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A3ECC" w:rsidRPr="005A6DB6" w14:paraId="5CF6805F" w14:textId="77777777" w:rsidTr="00351F24">
        <w:tc>
          <w:tcPr>
            <w:tcW w:w="4138" w:type="dxa"/>
          </w:tcPr>
          <w:p w14:paraId="044A9DC8" w14:textId="77777777" w:rsidR="00FA3ECC" w:rsidRPr="005A6DB6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3" w:type="dxa"/>
          </w:tcPr>
          <w:p w14:paraId="3D93B8CE" w14:textId="77777777" w:rsidR="00FA3ECC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672584AF" w14:textId="77777777" w:rsidR="00FA3ECC" w:rsidRPr="006A4653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5602337" w14:textId="77777777" w:rsidR="00FA3ECC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33AF32" w14:textId="77777777" w:rsidR="00FA3ECC" w:rsidRPr="006A4653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D51688" w14:textId="77777777" w:rsidR="00FA3ECC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CE6BE5" w14:textId="77777777" w:rsidR="00FA3ECC" w:rsidRPr="005A6DB6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0E2035" w14:textId="77777777" w:rsidR="00FA3ECC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A3ECC" w:rsidRPr="005A6DB6" w14:paraId="3318E052" w14:textId="77777777" w:rsidTr="00351F24">
        <w:tc>
          <w:tcPr>
            <w:tcW w:w="4138" w:type="dxa"/>
          </w:tcPr>
          <w:p w14:paraId="77A7A4BC" w14:textId="77777777" w:rsidR="00FA3ECC" w:rsidRPr="005A6DB6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A6DB6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083" w:type="dxa"/>
          </w:tcPr>
          <w:p w14:paraId="7567B389" w14:textId="77777777" w:rsidR="00FA3ECC" w:rsidRPr="004D5281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41,380</w:t>
            </w:r>
          </w:p>
        </w:tc>
        <w:tc>
          <w:tcPr>
            <w:tcW w:w="276" w:type="dxa"/>
          </w:tcPr>
          <w:p w14:paraId="265F76B2" w14:textId="77777777" w:rsidR="00FA3ECC" w:rsidRPr="005A6DB6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759621B" w14:textId="77777777" w:rsidR="00FA3ECC" w:rsidRPr="004D5281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67,781</w:t>
            </w:r>
          </w:p>
        </w:tc>
        <w:tc>
          <w:tcPr>
            <w:tcW w:w="270" w:type="dxa"/>
          </w:tcPr>
          <w:p w14:paraId="7B157EAC" w14:textId="77777777" w:rsidR="00FA3ECC" w:rsidRPr="005A6DB6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A976A9" w14:textId="77777777" w:rsidR="00FA3ECC" w:rsidRPr="004D5281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16,965</w:t>
            </w:r>
          </w:p>
        </w:tc>
        <w:tc>
          <w:tcPr>
            <w:tcW w:w="270" w:type="dxa"/>
          </w:tcPr>
          <w:p w14:paraId="3A39F3B5" w14:textId="77777777" w:rsidR="00FA3ECC" w:rsidRPr="005A6DB6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473714" w14:textId="77777777" w:rsidR="00FA3ECC" w:rsidRPr="004D5281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30,070</w:t>
            </w:r>
          </w:p>
        </w:tc>
      </w:tr>
      <w:tr w:rsidR="00FA3ECC" w:rsidRPr="005A6DB6" w14:paraId="75CBCE16" w14:textId="77777777" w:rsidTr="00351F24">
        <w:tc>
          <w:tcPr>
            <w:tcW w:w="4138" w:type="dxa"/>
          </w:tcPr>
          <w:p w14:paraId="5C626C66" w14:textId="77777777" w:rsidR="00FA3ECC" w:rsidRPr="005A6DB6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46E57140" w14:textId="77777777" w:rsidR="00FA3ECC" w:rsidRPr="004D5281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2,582</w:t>
            </w:r>
          </w:p>
        </w:tc>
        <w:tc>
          <w:tcPr>
            <w:tcW w:w="276" w:type="dxa"/>
          </w:tcPr>
          <w:p w14:paraId="6B36892D" w14:textId="77777777" w:rsidR="00FA3ECC" w:rsidRPr="005A6DB6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263976E4" w14:textId="77777777" w:rsidR="00FA3ECC" w:rsidRPr="004D5281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3,846</w:t>
            </w:r>
          </w:p>
        </w:tc>
        <w:tc>
          <w:tcPr>
            <w:tcW w:w="270" w:type="dxa"/>
          </w:tcPr>
          <w:p w14:paraId="0592BFE8" w14:textId="77777777" w:rsidR="00FA3ECC" w:rsidRPr="005A6DB6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D8C7CC" w14:textId="77777777" w:rsidR="00FA3ECC" w:rsidRPr="004D5281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864</w:t>
            </w:r>
          </w:p>
        </w:tc>
        <w:tc>
          <w:tcPr>
            <w:tcW w:w="270" w:type="dxa"/>
          </w:tcPr>
          <w:p w14:paraId="3C75D6DE" w14:textId="77777777" w:rsidR="00FA3ECC" w:rsidRPr="005A6DB6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C0E2DC" w14:textId="77777777" w:rsidR="00FA3ECC" w:rsidRPr="004D5281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1,079</w:t>
            </w:r>
          </w:p>
        </w:tc>
      </w:tr>
      <w:tr w:rsidR="00FA3ECC" w:rsidRPr="005A6DB6" w14:paraId="398CFFEE" w14:textId="77777777" w:rsidTr="00351F24">
        <w:tc>
          <w:tcPr>
            <w:tcW w:w="4138" w:type="dxa"/>
          </w:tcPr>
          <w:p w14:paraId="26AE1CBA" w14:textId="77777777" w:rsidR="00FA3ECC" w:rsidRPr="005A6DB6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A6DB6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0090D36E" w14:textId="77777777" w:rsidR="00FA3ECC" w:rsidRPr="004D5281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43,962</w:t>
            </w:r>
          </w:p>
        </w:tc>
        <w:tc>
          <w:tcPr>
            <w:tcW w:w="276" w:type="dxa"/>
          </w:tcPr>
          <w:p w14:paraId="4F0BDDDB" w14:textId="77777777" w:rsidR="00FA3ECC" w:rsidRPr="005A6DB6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54AEB8F" w14:textId="77777777" w:rsidR="00FA3ECC" w:rsidRPr="004D5281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71,627</w:t>
            </w:r>
          </w:p>
        </w:tc>
        <w:tc>
          <w:tcPr>
            <w:tcW w:w="270" w:type="dxa"/>
          </w:tcPr>
          <w:p w14:paraId="763B9973" w14:textId="77777777" w:rsidR="00FA3ECC" w:rsidRPr="005A6DB6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7ABC13" w14:textId="77777777" w:rsidR="00FA3ECC" w:rsidRPr="004D5281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17,829</w:t>
            </w:r>
          </w:p>
        </w:tc>
        <w:tc>
          <w:tcPr>
            <w:tcW w:w="270" w:type="dxa"/>
          </w:tcPr>
          <w:p w14:paraId="6A8E02EF" w14:textId="77777777" w:rsidR="00FA3ECC" w:rsidRPr="005A6DB6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5138973" w14:textId="77777777" w:rsidR="00FA3ECC" w:rsidRPr="004D5281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>,149</w:t>
            </w:r>
          </w:p>
        </w:tc>
      </w:tr>
      <w:tr w:rsidR="00FA3ECC" w:rsidRPr="005A6DB6" w14:paraId="2FA568BC" w14:textId="77777777" w:rsidTr="00351F24">
        <w:tc>
          <w:tcPr>
            <w:tcW w:w="4138" w:type="dxa"/>
          </w:tcPr>
          <w:p w14:paraId="714330AA" w14:textId="77777777" w:rsidR="00FA3ECC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39AED67B" w14:textId="77777777" w:rsidR="00FA3ECC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0366F5BE" w14:textId="77777777" w:rsidR="00FA3ECC" w:rsidRPr="006A4653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FEE3153" w14:textId="77777777" w:rsidR="00FA3ECC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FE6F294" w14:textId="77777777" w:rsidR="00FA3ECC" w:rsidRPr="006A4653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F4DECD" w14:textId="77777777" w:rsidR="00FA3ECC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141971" w14:textId="77777777" w:rsidR="00FA3ECC" w:rsidRPr="005A6DB6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20DC04" w14:textId="77777777" w:rsidR="00FA3ECC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A3ECC" w:rsidRPr="005A6DB6" w14:paraId="072EC882" w14:textId="77777777" w:rsidTr="00351F24">
        <w:tc>
          <w:tcPr>
            <w:tcW w:w="4138" w:type="dxa"/>
          </w:tcPr>
          <w:p w14:paraId="77AFC19F" w14:textId="77777777" w:rsidR="00FA3ECC" w:rsidRPr="008F1532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15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3" w:type="dxa"/>
          </w:tcPr>
          <w:p w14:paraId="2CA3DBFC" w14:textId="77777777" w:rsidR="00FA3ECC" w:rsidRPr="005A6DB6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253B29B1" w14:textId="77777777" w:rsidR="00FA3ECC" w:rsidRPr="005A6DB6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9BB284A" w14:textId="77777777" w:rsidR="00FA3ECC" w:rsidRPr="005A6DB6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05998A" w14:textId="77777777" w:rsidR="00FA3ECC" w:rsidRPr="005A6DB6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E02A3D" w14:textId="77777777" w:rsidR="00FA3ECC" w:rsidRPr="005A6DB6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C1173C" w14:textId="77777777" w:rsidR="00FA3ECC" w:rsidRPr="005A6DB6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A55806" w14:textId="77777777" w:rsidR="00FA3ECC" w:rsidRPr="005A6DB6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3ECC" w:rsidRPr="005A6DB6" w14:paraId="4DA4801D" w14:textId="77777777" w:rsidTr="00351F24">
        <w:tc>
          <w:tcPr>
            <w:tcW w:w="4138" w:type="dxa"/>
          </w:tcPr>
          <w:p w14:paraId="28CECD0A" w14:textId="77777777" w:rsidR="00FA3ECC" w:rsidRPr="001E10FF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3" w:type="dxa"/>
          </w:tcPr>
          <w:p w14:paraId="209CB9BF" w14:textId="77777777" w:rsidR="00FA3ECC" w:rsidRPr="005A6DB6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4,700</w:t>
            </w:r>
          </w:p>
        </w:tc>
        <w:tc>
          <w:tcPr>
            <w:tcW w:w="276" w:type="dxa"/>
          </w:tcPr>
          <w:p w14:paraId="378EA84F" w14:textId="77777777" w:rsidR="00FA3ECC" w:rsidRPr="005A6DB6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6DBA2F5" w14:textId="77777777" w:rsidR="00FA3ECC" w:rsidRPr="005A6DB6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077D0C" w14:textId="77777777" w:rsidR="00FA3ECC" w:rsidRPr="005A6DB6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5532DE" w14:textId="77777777" w:rsidR="00FA3ECC" w:rsidRPr="005A6DB6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4,700</w:t>
            </w:r>
          </w:p>
        </w:tc>
        <w:tc>
          <w:tcPr>
            <w:tcW w:w="270" w:type="dxa"/>
          </w:tcPr>
          <w:p w14:paraId="2C8D2BA4" w14:textId="77777777" w:rsidR="00FA3ECC" w:rsidRPr="005A6DB6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D006DF" w14:textId="77777777" w:rsidR="00FA3ECC" w:rsidRPr="005A6DB6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AD3AFFA" w14:textId="77777777" w:rsidR="00B81BAE" w:rsidRPr="00FA3ECC" w:rsidRDefault="00B81BAE" w:rsidP="000A0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D8F3DBF" w14:textId="77777777" w:rsidR="00355993" w:rsidRPr="00FA3ECC" w:rsidRDefault="00355993" w:rsidP="000A0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3A011F">
        <w:rPr>
          <w:rFonts w:ascii="Angsana New" w:hAnsi="Angsana New"/>
          <w:sz w:val="30"/>
          <w:szCs w:val="30"/>
          <w:cs/>
        </w:rPr>
        <w:t>ยอดคงเห</w:t>
      </w:r>
      <w:r w:rsidRPr="00FA3ECC">
        <w:rPr>
          <w:rFonts w:ascii="Angsana New" w:hAnsi="Angsana New"/>
          <w:sz w:val="30"/>
          <w:szCs w:val="30"/>
          <w:cs/>
        </w:rPr>
        <w:t>ลือ</w:t>
      </w:r>
      <w:r w:rsidR="001C16AC" w:rsidRPr="00FA3ECC">
        <w:rPr>
          <w:rFonts w:ascii="Angsana New" w:hAnsi="Angsana New"/>
          <w:sz w:val="30"/>
          <w:szCs w:val="30"/>
          <w:cs/>
        </w:rPr>
        <w:t>กับ</w:t>
      </w:r>
      <w:r w:rsidR="00602C34" w:rsidRPr="00FA3ECC">
        <w:rPr>
          <w:rFonts w:ascii="Angsana New" w:hAnsi="Angsana New" w:hint="cs"/>
          <w:sz w:val="30"/>
          <w:szCs w:val="30"/>
          <w:cs/>
        </w:rPr>
        <w:t>บุคคลหรือ</w:t>
      </w:r>
      <w:r w:rsidR="001C16AC" w:rsidRPr="00FA3ECC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FA3ECC">
        <w:rPr>
          <w:rFonts w:ascii="Angsana New" w:hAnsi="Angsana New"/>
          <w:sz w:val="30"/>
          <w:szCs w:val="30"/>
        </w:rPr>
        <w:t xml:space="preserve"> </w:t>
      </w:r>
      <w:r w:rsidRPr="00FA3EC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02EA2" w:rsidRPr="00FA3ECC">
        <w:rPr>
          <w:rFonts w:ascii="Angsana New" w:hAnsi="Angsana New" w:hint="cs"/>
          <w:sz w:val="30"/>
          <w:szCs w:val="30"/>
          <w:cs/>
        </w:rPr>
        <w:t xml:space="preserve">31 </w:t>
      </w:r>
      <w:r w:rsidR="00C22F29" w:rsidRPr="00FA3ECC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A3ECC">
        <w:rPr>
          <w:rFonts w:ascii="Angsana New" w:hAnsi="Angsana New"/>
          <w:sz w:val="30"/>
          <w:szCs w:val="30"/>
          <w:cs/>
        </w:rPr>
        <w:t>มีดังนี้</w:t>
      </w:r>
    </w:p>
    <w:p w14:paraId="7B40B0FC" w14:textId="77777777" w:rsidR="00F96459" w:rsidRPr="00FA3ECC" w:rsidRDefault="00F96459" w:rsidP="00707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060"/>
        <w:gridCol w:w="290"/>
        <w:gridCol w:w="1051"/>
        <w:gridCol w:w="9"/>
        <w:gridCol w:w="20"/>
        <w:gridCol w:w="270"/>
        <w:gridCol w:w="1051"/>
        <w:gridCol w:w="9"/>
        <w:gridCol w:w="20"/>
        <w:gridCol w:w="270"/>
        <w:gridCol w:w="1080"/>
      </w:tblGrid>
      <w:tr w:rsidR="00241F34" w:rsidRPr="00832FD4" w14:paraId="1504F35D" w14:textId="77777777" w:rsidTr="00351F24">
        <w:tc>
          <w:tcPr>
            <w:tcW w:w="4158" w:type="dxa"/>
          </w:tcPr>
          <w:p w14:paraId="7BD2A343" w14:textId="77777777" w:rsidR="00241F34" w:rsidRPr="00832FD4" w:rsidRDefault="007C4033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32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832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832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410" w:type="dxa"/>
            <w:gridSpan w:val="4"/>
          </w:tcPr>
          <w:p w14:paraId="5ACE3AF2" w14:textId="77777777" w:rsidR="00241F34" w:rsidRDefault="00241F3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  <w:gridSpan w:val="2"/>
          </w:tcPr>
          <w:p w14:paraId="34B84EA0" w14:textId="77777777" w:rsidR="00241F34" w:rsidRPr="00832FD4" w:rsidRDefault="00241F3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5"/>
          </w:tcPr>
          <w:p w14:paraId="1DAD1B81" w14:textId="77777777" w:rsidR="00241F34" w:rsidRDefault="00241F3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08A1" w:rsidRPr="00832FD4" w14:paraId="50859C1D" w14:textId="77777777" w:rsidTr="00351F24">
        <w:tc>
          <w:tcPr>
            <w:tcW w:w="4158" w:type="dxa"/>
          </w:tcPr>
          <w:p w14:paraId="79F905E8" w14:textId="77777777" w:rsidR="006808A1" w:rsidRPr="00832FD4" w:rsidRDefault="006808A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61648E4A" w14:textId="77777777" w:rsidR="006808A1" w:rsidRPr="00832FD4" w:rsidRDefault="008645A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90" w:type="dxa"/>
          </w:tcPr>
          <w:p w14:paraId="69B39435" w14:textId="77777777" w:rsidR="006808A1" w:rsidRPr="00832FD4" w:rsidRDefault="006808A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2949A19A" w14:textId="77777777" w:rsidR="006808A1" w:rsidRPr="00832FD4" w:rsidRDefault="00BC043C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8645A4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90" w:type="dxa"/>
            <w:gridSpan w:val="2"/>
          </w:tcPr>
          <w:p w14:paraId="08C95D73" w14:textId="77777777" w:rsidR="006808A1" w:rsidRPr="00832FD4" w:rsidRDefault="006808A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3012C9B6" w14:textId="77777777" w:rsidR="006808A1" w:rsidRPr="00832FD4" w:rsidRDefault="008645A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90" w:type="dxa"/>
            <w:gridSpan w:val="2"/>
          </w:tcPr>
          <w:p w14:paraId="5BD12927" w14:textId="77777777" w:rsidR="006808A1" w:rsidRPr="00832FD4" w:rsidRDefault="006808A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249570" w14:textId="77777777" w:rsidR="006808A1" w:rsidRPr="00832FD4" w:rsidRDefault="00BC043C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8645A4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6808A1" w:rsidRPr="00832FD4" w14:paraId="227632E1" w14:textId="77777777" w:rsidTr="00351F2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</w:tcPr>
          <w:p w14:paraId="30C2E7BE" w14:textId="77777777" w:rsidR="006808A1" w:rsidRPr="00832FD4" w:rsidRDefault="006808A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11"/>
            <w:vAlign w:val="bottom"/>
          </w:tcPr>
          <w:p w14:paraId="40414162" w14:textId="77777777" w:rsidR="006808A1" w:rsidRPr="00832FD4" w:rsidRDefault="006808A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FD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32F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645A4" w:rsidRPr="00832FD4" w14:paraId="1464A024" w14:textId="77777777" w:rsidTr="00351F2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</w:tcPr>
          <w:p w14:paraId="2B8AB942" w14:textId="77777777" w:rsidR="008645A4" w:rsidRPr="006F1352" w:rsidRDefault="008645A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135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60" w:type="dxa"/>
          </w:tcPr>
          <w:p w14:paraId="03F1D273" w14:textId="77777777" w:rsidR="008645A4" w:rsidRPr="00147251" w:rsidRDefault="008645A4" w:rsidP="00D4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4725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</w:tcPr>
          <w:p w14:paraId="6F234577" w14:textId="77777777" w:rsidR="008645A4" w:rsidRPr="00832FD4" w:rsidRDefault="008645A4" w:rsidP="00D1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372CCF35" w14:textId="77777777" w:rsidR="008645A4" w:rsidRPr="00832FD4" w:rsidRDefault="008645A4" w:rsidP="00D4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3"/>
          </w:tcPr>
          <w:p w14:paraId="4D15EA29" w14:textId="77777777" w:rsidR="008645A4" w:rsidRPr="00832FD4" w:rsidRDefault="008645A4" w:rsidP="00D1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5CC512CA" w14:textId="77777777" w:rsidR="008645A4" w:rsidRPr="00147251" w:rsidRDefault="003F1BE2" w:rsidP="004F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915,634</w:t>
            </w:r>
          </w:p>
        </w:tc>
        <w:tc>
          <w:tcPr>
            <w:tcW w:w="299" w:type="dxa"/>
            <w:gridSpan w:val="3"/>
          </w:tcPr>
          <w:p w14:paraId="0F6EBECE" w14:textId="77777777" w:rsidR="008645A4" w:rsidRPr="00147251" w:rsidRDefault="008645A4" w:rsidP="00D1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9A9C23" w14:textId="77777777" w:rsidR="008645A4" w:rsidRPr="00147251" w:rsidRDefault="008645A4" w:rsidP="00166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47251">
              <w:rPr>
                <w:rFonts w:ascii="Angsana New" w:hAnsi="Angsana New"/>
                <w:sz w:val="30"/>
                <w:szCs w:val="30"/>
              </w:rPr>
              <w:t>1,014,960</w:t>
            </w:r>
          </w:p>
        </w:tc>
      </w:tr>
      <w:tr w:rsidR="008645A4" w:rsidRPr="00C567C2" w14:paraId="5A6F2F1E" w14:textId="77777777" w:rsidTr="00351F24">
        <w:tc>
          <w:tcPr>
            <w:tcW w:w="4158" w:type="dxa"/>
          </w:tcPr>
          <w:p w14:paraId="73604C1B" w14:textId="77777777" w:rsidR="008645A4" w:rsidRPr="006F1352" w:rsidRDefault="008645A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1352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0" w:type="dxa"/>
            <w:vAlign w:val="bottom"/>
          </w:tcPr>
          <w:p w14:paraId="5054AF81" w14:textId="77777777" w:rsidR="008645A4" w:rsidRPr="00147251" w:rsidRDefault="000348C2" w:rsidP="004F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290" w:type="dxa"/>
            <w:vAlign w:val="bottom"/>
          </w:tcPr>
          <w:p w14:paraId="5BDDBFE7" w14:textId="77777777" w:rsidR="008645A4" w:rsidRPr="00C567C2" w:rsidRDefault="008645A4" w:rsidP="00D1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6517EB2A" w14:textId="77777777" w:rsidR="008645A4" w:rsidRPr="00147251" w:rsidRDefault="008645A4" w:rsidP="004F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7251"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299" w:type="dxa"/>
            <w:gridSpan w:val="3"/>
            <w:vAlign w:val="bottom"/>
          </w:tcPr>
          <w:p w14:paraId="61A599D3" w14:textId="77777777" w:rsidR="008645A4" w:rsidRPr="00C567C2" w:rsidRDefault="008645A4" w:rsidP="00D1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290B1F40" w14:textId="77777777" w:rsidR="008645A4" w:rsidRPr="00147251" w:rsidRDefault="003F1BE2" w:rsidP="004F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99" w:type="dxa"/>
            <w:gridSpan w:val="3"/>
            <w:vAlign w:val="bottom"/>
          </w:tcPr>
          <w:p w14:paraId="2ABAADCC" w14:textId="77777777" w:rsidR="008645A4" w:rsidRPr="00147251" w:rsidRDefault="008645A4" w:rsidP="00D1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AA32E4" w14:textId="77777777" w:rsidR="008645A4" w:rsidRPr="00147251" w:rsidRDefault="008645A4" w:rsidP="00166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47251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8645A4" w:rsidRPr="00C567C2" w14:paraId="42A9FD64" w14:textId="77777777" w:rsidTr="00351F2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766F6704" w14:textId="77777777" w:rsidR="008645A4" w:rsidRPr="006F1352" w:rsidRDefault="008645A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135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2ACFEB7B" w14:textId="77777777" w:rsidR="008645A4" w:rsidRPr="00147251" w:rsidRDefault="000348C2" w:rsidP="004F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05899E3C" w14:textId="77777777" w:rsidR="008645A4" w:rsidRPr="00C567C2" w:rsidRDefault="008645A4" w:rsidP="00D1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0B882164" w14:textId="77777777" w:rsidR="008645A4" w:rsidRPr="00147251" w:rsidRDefault="008645A4" w:rsidP="004F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7251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75B8A6" w14:textId="77777777" w:rsidR="008645A4" w:rsidRPr="00C567C2" w:rsidRDefault="008645A4" w:rsidP="00D1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95813" w14:textId="77777777" w:rsidR="008645A4" w:rsidRPr="00147251" w:rsidRDefault="008645A4" w:rsidP="00D4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4725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F4AB58" w14:textId="77777777" w:rsidR="008645A4" w:rsidRPr="00C567C2" w:rsidRDefault="008645A4" w:rsidP="00D1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5E171F" w14:textId="77777777" w:rsidR="008645A4" w:rsidRPr="00832FD4" w:rsidRDefault="008645A4" w:rsidP="00D4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645A4" w:rsidRPr="00C567C2" w14:paraId="4A90774A" w14:textId="77777777" w:rsidTr="00351F2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</w:tcPr>
          <w:p w14:paraId="0E6ACC35" w14:textId="77777777" w:rsidR="008645A4" w:rsidRPr="00C567C2" w:rsidRDefault="008645A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nil"/>
            </w:tcBorders>
          </w:tcPr>
          <w:p w14:paraId="3228CFCB" w14:textId="77777777" w:rsidR="008645A4" w:rsidRPr="00602C34" w:rsidRDefault="000348C2" w:rsidP="004F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2C34">
              <w:rPr>
                <w:rFonts w:ascii="Angsana New" w:hAnsi="Angsana New"/>
                <w:b/>
                <w:bCs/>
                <w:sz w:val="30"/>
                <w:szCs w:val="30"/>
              </w:rPr>
              <w:t>248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62B85D9C" w14:textId="77777777" w:rsidR="008645A4" w:rsidRPr="00602C34" w:rsidRDefault="008645A4" w:rsidP="00D1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nil"/>
            </w:tcBorders>
          </w:tcPr>
          <w:p w14:paraId="55EC12B8" w14:textId="77777777" w:rsidR="008645A4" w:rsidRPr="00602C34" w:rsidRDefault="008645A4" w:rsidP="004F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2C34">
              <w:rPr>
                <w:rFonts w:ascii="Angsana New" w:hAnsi="Angsana New"/>
                <w:b/>
                <w:bCs/>
                <w:sz w:val="30"/>
                <w:szCs w:val="30"/>
              </w:rPr>
              <w:t>298</w:t>
            </w:r>
          </w:p>
        </w:tc>
        <w:tc>
          <w:tcPr>
            <w:tcW w:w="299" w:type="dxa"/>
            <w:gridSpan w:val="3"/>
            <w:tcBorders>
              <w:top w:val="nil"/>
              <w:bottom w:val="nil"/>
            </w:tcBorders>
          </w:tcPr>
          <w:p w14:paraId="5C971002" w14:textId="77777777" w:rsidR="008645A4" w:rsidRPr="00ED53C6" w:rsidRDefault="008645A4" w:rsidP="00D1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bottom w:val="nil"/>
            </w:tcBorders>
          </w:tcPr>
          <w:p w14:paraId="2A4DFD89" w14:textId="77777777" w:rsidR="008645A4" w:rsidRPr="00147251" w:rsidRDefault="003F1BE2" w:rsidP="00D1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915,645</w:t>
            </w: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</w:tcPr>
          <w:p w14:paraId="0D043E53" w14:textId="77777777" w:rsidR="008645A4" w:rsidRPr="00ED53C6" w:rsidRDefault="008645A4" w:rsidP="00D1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76D7A98D" w14:textId="77777777" w:rsidR="008645A4" w:rsidRPr="00147251" w:rsidRDefault="008645A4" w:rsidP="00166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251">
              <w:rPr>
                <w:rFonts w:ascii="Angsana New" w:hAnsi="Angsana New"/>
                <w:b/>
                <w:bCs/>
                <w:sz w:val="30"/>
                <w:szCs w:val="30"/>
              </w:rPr>
              <w:t>1,014,971</w:t>
            </w:r>
          </w:p>
        </w:tc>
      </w:tr>
      <w:tr w:rsidR="008645A4" w:rsidRPr="00C567C2" w14:paraId="3C712BDF" w14:textId="77777777" w:rsidTr="00351F2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bottom w:val="nil"/>
            </w:tcBorders>
          </w:tcPr>
          <w:p w14:paraId="233D2F78" w14:textId="77777777" w:rsidR="008645A4" w:rsidRPr="00C567C2" w:rsidRDefault="008645A4" w:rsidP="00707087">
            <w:pPr>
              <w:tabs>
                <w:tab w:val="clear" w:pos="227"/>
                <w:tab w:val="left" w:pos="25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67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567C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</w:tcPr>
          <w:p w14:paraId="7D52E369" w14:textId="77777777" w:rsidR="008645A4" w:rsidRPr="00147251" w:rsidRDefault="000348C2" w:rsidP="00F2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(67)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6FEB24A9" w14:textId="77777777" w:rsidR="008645A4" w:rsidRPr="00C567C2" w:rsidRDefault="008645A4" w:rsidP="00D1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</w:tcPr>
          <w:p w14:paraId="2AEA486E" w14:textId="77777777" w:rsidR="008645A4" w:rsidRPr="00147251" w:rsidRDefault="008645A4" w:rsidP="00F2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  <w:tab w:val="left" w:pos="540"/>
              </w:tabs>
              <w:spacing w:line="240" w:lineRule="auto"/>
              <w:ind w:right="-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7251">
              <w:rPr>
                <w:rFonts w:ascii="Angsana New" w:hAnsi="Angsana New"/>
                <w:sz w:val="30"/>
                <w:szCs w:val="30"/>
              </w:rPr>
              <w:t>(67)</w:t>
            </w:r>
          </w:p>
        </w:tc>
        <w:tc>
          <w:tcPr>
            <w:tcW w:w="299" w:type="dxa"/>
            <w:gridSpan w:val="3"/>
            <w:tcBorders>
              <w:top w:val="nil"/>
              <w:bottom w:val="nil"/>
            </w:tcBorders>
          </w:tcPr>
          <w:p w14:paraId="78E96020" w14:textId="77777777" w:rsidR="008645A4" w:rsidRPr="00C567C2" w:rsidRDefault="008645A4" w:rsidP="00D1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nil"/>
              <w:bottom w:val="single" w:sz="4" w:space="0" w:color="auto"/>
            </w:tcBorders>
          </w:tcPr>
          <w:p w14:paraId="2C19A65C" w14:textId="77777777" w:rsidR="008645A4" w:rsidRPr="00147251" w:rsidRDefault="00B068BD" w:rsidP="00B0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(82,701)</w:t>
            </w: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</w:tcPr>
          <w:p w14:paraId="6F0FDF47" w14:textId="77777777" w:rsidR="008645A4" w:rsidRPr="00C567C2" w:rsidRDefault="008645A4" w:rsidP="00D1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EF5880D" w14:textId="77777777" w:rsidR="008645A4" w:rsidRPr="00147251" w:rsidRDefault="008645A4" w:rsidP="00166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4725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645A4" w:rsidRPr="00C567C2" w14:paraId="557841BB" w14:textId="77777777" w:rsidTr="00351F2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bottom w:val="nil"/>
            </w:tcBorders>
          </w:tcPr>
          <w:p w14:paraId="5CACD8FC" w14:textId="77777777" w:rsidR="008645A4" w:rsidRPr="00C567C2" w:rsidRDefault="008645A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67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6E0D269E" w14:textId="77777777" w:rsidR="008645A4" w:rsidRPr="00602C34" w:rsidRDefault="003F1BE2" w:rsidP="004F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2C34">
              <w:rPr>
                <w:rFonts w:ascii="Angsana New" w:hAnsi="Angsana New"/>
                <w:b/>
                <w:bCs/>
                <w:sz w:val="30"/>
                <w:szCs w:val="30"/>
              </w:rPr>
              <w:t>181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98F6AE5" w14:textId="77777777" w:rsidR="008645A4" w:rsidRPr="00602C34" w:rsidRDefault="008645A4" w:rsidP="00D1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5E049175" w14:textId="77777777" w:rsidR="008645A4" w:rsidRPr="00602C34" w:rsidRDefault="008645A4" w:rsidP="004F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2C34">
              <w:rPr>
                <w:rFonts w:ascii="Angsana New" w:hAnsi="Angsana New"/>
                <w:b/>
                <w:bCs/>
                <w:sz w:val="30"/>
                <w:szCs w:val="30"/>
              </w:rPr>
              <w:t>231</w:t>
            </w:r>
          </w:p>
        </w:tc>
        <w:tc>
          <w:tcPr>
            <w:tcW w:w="299" w:type="dxa"/>
            <w:gridSpan w:val="3"/>
            <w:tcBorders>
              <w:top w:val="nil"/>
              <w:bottom w:val="nil"/>
            </w:tcBorders>
          </w:tcPr>
          <w:p w14:paraId="704D0D2B" w14:textId="77777777" w:rsidR="008645A4" w:rsidRPr="00602C34" w:rsidRDefault="008645A4" w:rsidP="00D1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FF1864" w14:textId="77777777" w:rsidR="008645A4" w:rsidRPr="00602C34" w:rsidRDefault="00B068BD" w:rsidP="00B0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832</w:t>
            </w:r>
            <w:r w:rsidR="003F1BE2" w:rsidRPr="00602C3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944</w:t>
            </w: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</w:tcPr>
          <w:p w14:paraId="13579237" w14:textId="77777777" w:rsidR="008645A4" w:rsidRPr="00602C34" w:rsidRDefault="008645A4" w:rsidP="00D1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911250" w14:textId="77777777" w:rsidR="008645A4" w:rsidRPr="00602C34" w:rsidRDefault="008645A4" w:rsidP="00166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2C34">
              <w:rPr>
                <w:rFonts w:ascii="Angsana New" w:hAnsi="Angsana New"/>
                <w:b/>
                <w:bCs/>
                <w:sz w:val="30"/>
                <w:szCs w:val="30"/>
              </w:rPr>
              <w:t>1,014,971</w:t>
            </w:r>
          </w:p>
        </w:tc>
      </w:tr>
      <w:tr w:rsidR="008645A4" w:rsidRPr="00C567C2" w14:paraId="71F3C75D" w14:textId="77777777" w:rsidTr="00351F2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bottom w:val="nil"/>
            </w:tcBorders>
          </w:tcPr>
          <w:p w14:paraId="017E8565" w14:textId="77777777" w:rsidR="008645A4" w:rsidRPr="00C567C2" w:rsidRDefault="008645A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6DD01ABA" w14:textId="77777777" w:rsidR="008645A4" w:rsidRDefault="008645A4" w:rsidP="00D34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639E43C3" w14:textId="77777777" w:rsidR="008645A4" w:rsidRPr="00C567C2" w:rsidRDefault="008645A4" w:rsidP="00D1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double" w:sz="4" w:space="0" w:color="auto"/>
              <w:bottom w:val="nil"/>
            </w:tcBorders>
          </w:tcPr>
          <w:p w14:paraId="499A6E53" w14:textId="77777777" w:rsidR="008645A4" w:rsidRPr="00C567C2" w:rsidRDefault="008645A4" w:rsidP="00D34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3"/>
            <w:tcBorders>
              <w:top w:val="nil"/>
              <w:bottom w:val="nil"/>
            </w:tcBorders>
          </w:tcPr>
          <w:p w14:paraId="448741DD" w14:textId="77777777" w:rsidR="008645A4" w:rsidRPr="00C567C2" w:rsidRDefault="008645A4" w:rsidP="00D1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double" w:sz="4" w:space="0" w:color="auto"/>
              <w:bottom w:val="nil"/>
            </w:tcBorders>
          </w:tcPr>
          <w:p w14:paraId="13F6A1B7" w14:textId="77777777" w:rsidR="008645A4" w:rsidRDefault="008645A4" w:rsidP="00D34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</w:tcPr>
          <w:p w14:paraId="77A6A891" w14:textId="77777777" w:rsidR="008645A4" w:rsidRPr="00C567C2" w:rsidRDefault="008645A4" w:rsidP="00D1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4F9DC0A1" w14:textId="77777777" w:rsidR="008645A4" w:rsidRPr="00C567C2" w:rsidRDefault="008645A4" w:rsidP="00D34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645A4" w:rsidRPr="00C567C2" w14:paraId="5CC32A69" w14:textId="77777777" w:rsidTr="00351F2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bottom w:val="nil"/>
            </w:tcBorders>
          </w:tcPr>
          <w:p w14:paraId="303423B0" w14:textId="77777777" w:rsidR="008645A4" w:rsidRPr="00C567C2" w:rsidRDefault="008645A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4666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8B466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B466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bottom w:val="double" w:sz="4" w:space="0" w:color="auto"/>
            </w:tcBorders>
          </w:tcPr>
          <w:p w14:paraId="5B49D5CD" w14:textId="77777777" w:rsidR="008645A4" w:rsidRPr="00D528CA" w:rsidRDefault="008645A4" w:rsidP="00D4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28C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A9C0286" w14:textId="77777777" w:rsidR="008645A4" w:rsidRPr="00D528CA" w:rsidRDefault="008645A4" w:rsidP="00D1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double" w:sz="4" w:space="0" w:color="auto"/>
            </w:tcBorders>
          </w:tcPr>
          <w:p w14:paraId="0E199B7C" w14:textId="77777777" w:rsidR="008645A4" w:rsidRPr="00D528CA" w:rsidRDefault="008645A4" w:rsidP="00D4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28C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3"/>
            <w:tcBorders>
              <w:top w:val="nil"/>
              <w:bottom w:val="nil"/>
            </w:tcBorders>
          </w:tcPr>
          <w:p w14:paraId="076E9E7F" w14:textId="77777777" w:rsidR="008645A4" w:rsidRPr="00D528CA" w:rsidRDefault="008645A4" w:rsidP="00D1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nil"/>
              <w:bottom w:val="double" w:sz="4" w:space="0" w:color="auto"/>
            </w:tcBorders>
          </w:tcPr>
          <w:p w14:paraId="39C31553" w14:textId="77777777" w:rsidR="008645A4" w:rsidRPr="00D528CA" w:rsidRDefault="002D33F2" w:rsidP="002D3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,701</w:t>
            </w: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</w:tcPr>
          <w:p w14:paraId="0C15EAEC" w14:textId="77777777" w:rsidR="008645A4" w:rsidRPr="00D528CA" w:rsidRDefault="008645A4" w:rsidP="00D1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3FE20413" w14:textId="77777777" w:rsidR="008645A4" w:rsidRPr="00D528CA" w:rsidRDefault="008645A4" w:rsidP="00D4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28C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2D33F2" w:rsidRPr="00C567C2" w14:paraId="72D1DF8A" w14:textId="77777777" w:rsidTr="00351F2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bottom w:val="nil"/>
            </w:tcBorders>
          </w:tcPr>
          <w:p w14:paraId="463EF25C" w14:textId="77777777" w:rsidR="002D33F2" w:rsidRPr="008B4666" w:rsidRDefault="002D33F2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77E482B1" w14:textId="77777777" w:rsidR="002D33F2" w:rsidRPr="00D528CA" w:rsidRDefault="002D33F2" w:rsidP="00D4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1476C740" w14:textId="77777777" w:rsidR="002D33F2" w:rsidRPr="00D528CA" w:rsidRDefault="002D33F2" w:rsidP="00D1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double" w:sz="4" w:space="0" w:color="auto"/>
              <w:bottom w:val="nil"/>
            </w:tcBorders>
          </w:tcPr>
          <w:p w14:paraId="2BC69AF9" w14:textId="77777777" w:rsidR="002D33F2" w:rsidRPr="00D528CA" w:rsidRDefault="002D33F2" w:rsidP="00D4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3"/>
            <w:tcBorders>
              <w:top w:val="nil"/>
              <w:bottom w:val="nil"/>
            </w:tcBorders>
          </w:tcPr>
          <w:p w14:paraId="7D340930" w14:textId="77777777" w:rsidR="002D33F2" w:rsidRPr="00D528CA" w:rsidRDefault="002D33F2" w:rsidP="00D1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double" w:sz="4" w:space="0" w:color="auto"/>
              <w:bottom w:val="nil"/>
            </w:tcBorders>
          </w:tcPr>
          <w:p w14:paraId="50516242" w14:textId="77777777" w:rsidR="002D33F2" w:rsidRPr="00D528CA" w:rsidRDefault="002D33F2" w:rsidP="00D4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</w:tcPr>
          <w:p w14:paraId="5D336680" w14:textId="77777777" w:rsidR="002D33F2" w:rsidRPr="00D528CA" w:rsidRDefault="002D33F2" w:rsidP="00D1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17F02541" w14:textId="77777777" w:rsidR="002D33F2" w:rsidRPr="00D528CA" w:rsidRDefault="002D33F2" w:rsidP="00D4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54760" w:rsidRPr="00537579" w14:paraId="1F098F3E" w14:textId="77777777" w:rsidTr="00351F24">
        <w:trPr>
          <w:tblHeader/>
        </w:trPr>
        <w:tc>
          <w:tcPr>
            <w:tcW w:w="4158" w:type="dxa"/>
          </w:tcPr>
          <w:p w14:paraId="7879A26C" w14:textId="77777777" w:rsidR="00854760" w:rsidRPr="00537579" w:rsidRDefault="000037F0" w:rsidP="00455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4"/>
                <w:szCs w:val="24"/>
              </w:rPr>
              <w:br w:type="page"/>
            </w:r>
            <w:r w:rsidR="007C4033" w:rsidRPr="005375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  <w:r w:rsidR="007C4033" w:rsidRPr="005375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="007C4033" w:rsidRPr="005375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30" w:type="dxa"/>
            <w:gridSpan w:val="5"/>
          </w:tcPr>
          <w:p w14:paraId="6D58FBA6" w14:textId="77777777" w:rsidR="00854760" w:rsidRPr="00537579" w:rsidRDefault="00854760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75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9BAF73C" w14:textId="77777777" w:rsidR="00854760" w:rsidRPr="00537579" w:rsidRDefault="00854760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5"/>
          </w:tcPr>
          <w:p w14:paraId="64AB69DF" w14:textId="77777777" w:rsidR="00854760" w:rsidRPr="00537579" w:rsidRDefault="00854760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75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08A1" w:rsidRPr="00537579" w14:paraId="4BE0E54C" w14:textId="77777777" w:rsidTr="00351F24">
        <w:trPr>
          <w:tblHeader/>
        </w:trPr>
        <w:tc>
          <w:tcPr>
            <w:tcW w:w="4158" w:type="dxa"/>
          </w:tcPr>
          <w:p w14:paraId="4CC90155" w14:textId="77777777" w:rsidR="006808A1" w:rsidRPr="00537579" w:rsidRDefault="006808A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5645027A" w14:textId="77777777" w:rsidR="006808A1" w:rsidRPr="00832FD4" w:rsidRDefault="008645A4" w:rsidP="00BC0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90" w:type="dxa"/>
          </w:tcPr>
          <w:p w14:paraId="307CF20A" w14:textId="77777777" w:rsidR="006808A1" w:rsidRPr="00832FD4" w:rsidRDefault="006808A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445E3CCE" w14:textId="77777777" w:rsidR="006808A1" w:rsidRPr="00832FD4" w:rsidRDefault="00BC043C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8645A4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</w:tcPr>
          <w:p w14:paraId="6E4F7623" w14:textId="77777777" w:rsidR="006808A1" w:rsidRPr="00832FD4" w:rsidRDefault="006808A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79740B9B" w14:textId="77777777" w:rsidR="006808A1" w:rsidRPr="00832FD4" w:rsidRDefault="008645A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73EE32EA" w14:textId="77777777" w:rsidR="006808A1" w:rsidRPr="00832FD4" w:rsidRDefault="006808A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2433B8" w14:textId="77777777" w:rsidR="006808A1" w:rsidRPr="00832FD4" w:rsidRDefault="00BC043C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8645A4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D66B65" w:rsidRPr="00537579" w14:paraId="12A772CD" w14:textId="77777777" w:rsidTr="001058A3">
        <w:trPr>
          <w:tblHeader/>
        </w:trPr>
        <w:tc>
          <w:tcPr>
            <w:tcW w:w="4158" w:type="dxa"/>
          </w:tcPr>
          <w:p w14:paraId="42EB3400" w14:textId="77777777" w:rsidR="00D66B65" w:rsidRPr="00537579" w:rsidRDefault="00D66B65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5436B033" w14:textId="77777777" w:rsidR="00D66B65" w:rsidRDefault="00D66B65" w:rsidP="00BC0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14:paraId="51128A50" w14:textId="77777777" w:rsidR="00D66B65" w:rsidRPr="00832FD4" w:rsidRDefault="00D66B65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4F510D95" w14:textId="77777777" w:rsidR="00D66B65" w:rsidRDefault="00D66B65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82E3E5" w14:textId="77777777" w:rsidR="00D66B65" w:rsidRPr="00832FD4" w:rsidRDefault="00D66B65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7F6DAF10" w14:textId="77777777" w:rsidR="00D66B65" w:rsidRDefault="00D66B65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535F8613" w14:textId="385D6CA9" w:rsidR="00D66B65" w:rsidRDefault="00D66B65" w:rsidP="00D66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6808A1" w:rsidRPr="00537579" w14:paraId="23F38F17" w14:textId="77777777" w:rsidTr="00351F24">
        <w:tblPrEx>
          <w:tblBorders>
            <w:top w:val="single" w:sz="4" w:space="0" w:color="auto"/>
            <w:bottom w:val="double" w:sz="4" w:space="0" w:color="auto"/>
          </w:tblBorders>
        </w:tblPrEx>
        <w:trPr>
          <w:tblHeader/>
        </w:trPr>
        <w:tc>
          <w:tcPr>
            <w:tcW w:w="4158" w:type="dxa"/>
          </w:tcPr>
          <w:p w14:paraId="0DC96B14" w14:textId="77777777" w:rsidR="006808A1" w:rsidRPr="00537579" w:rsidRDefault="006808A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11"/>
            <w:tcBorders>
              <w:bottom w:val="nil"/>
            </w:tcBorders>
            <w:vAlign w:val="bottom"/>
          </w:tcPr>
          <w:p w14:paraId="031DA946" w14:textId="77777777" w:rsidR="006808A1" w:rsidRPr="00537579" w:rsidRDefault="006808A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757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375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645A4" w:rsidRPr="00602C34" w14:paraId="28B2F717" w14:textId="77777777" w:rsidTr="00351F2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bottom w:val="nil"/>
            </w:tcBorders>
          </w:tcPr>
          <w:p w14:paraId="51C522B9" w14:textId="77777777" w:rsidR="008645A4" w:rsidRPr="00537579" w:rsidRDefault="008645A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757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60" w:type="dxa"/>
            <w:tcBorders>
              <w:top w:val="nil"/>
              <w:bottom w:val="double" w:sz="4" w:space="0" w:color="auto"/>
            </w:tcBorders>
          </w:tcPr>
          <w:p w14:paraId="12D1FAFC" w14:textId="77777777" w:rsidR="008645A4" w:rsidRPr="00602C34" w:rsidRDefault="004130C2" w:rsidP="003E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2C3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1C965EFB" w14:textId="77777777" w:rsidR="008645A4" w:rsidRPr="00602C34" w:rsidRDefault="008645A4" w:rsidP="00D4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double" w:sz="4" w:space="0" w:color="auto"/>
            </w:tcBorders>
          </w:tcPr>
          <w:p w14:paraId="4FC676F5" w14:textId="77777777" w:rsidR="008645A4" w:rsidRPr="00602C34" w:rsidRDefault="008645A4" w:rsidP="00166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2C3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CE828D" w14:textId="77777777" w:rsidR="008645A4" w:rsidRPr="00602C34" w:rsidRDefault="008645A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double" w:sz="4" w:space="0" w:color="auto"/>
            </w:tcBorders>
          </w:tcPr>
          <w:p w14:paraId="0C732422" w14:textId="03C51B8A" w:rsidR="008645A4" w:rsidRPr="00602C34" w:rsidRDefault="0010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 w:rsidR="00506044">
              <w:rPr>
                <w:rFonts w:ascii="Angsana New" w:hAnsi="Angsana New"/>
                <w:b/>
                <w:bCs/>
                <w:sz w:val="30"/>
                <w:szCs w:val="30"/>
              </w:rPr>
              <w:t>472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3DD5B6" w14:textId="77777777" w:rsidR="008645A4" w:rsidRPr="00602C34" w:rsidRDefault="008645A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373C8B26" w14:textId="0BC8B1EC" w:rsidR="008645A4" w:rsidRPr="00602C34" w:rsidRDefault="00104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0C0A6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283</w:t>
            </w:r>
          </w:p>
        </w:tc>
      </w:tr>
      <w:tr w:rsidR="00FA3ECC" w:rsidRPr="00602C34" w14:paraId="4F6E4BB2" w14:textId="77777777" w:rsidTr="00351F2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bottom w:val="nil"/>
            </w:tcBorders>
          </w:tcPr>
          <w:p w14:paraId="4ECB88FC" w14:textId="77777777" w:rsidR="00FA3ECC" w:rsidRPr="00537579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32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30" w:type="dxa"/>
            <w:gridSpan w:val="5"/>
            <w:tcBorders>
              <w:top w:val="nil"/>
              <w:bottom w:val="nil"/>
            </w:tcBorders>
          </w:tcPr>
          <w:p w14:paraId="71530456" w14:textId="77777777" w:rsidR="00FA3ECC" w:rsidRPr="00537579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75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DA3A73" w14:textId="77777777" w:rsidR="00FA3ECC" w:rsidRPr="00537579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5"/>
            <w:tcBorders>
              <w:top w:val="nil"/>
              <w:bottom w:val="nil"/>
            </w:tcBorders>
          </w:tcPr>
          <w:p w14:paraId="07011424" w14:textId="77777777" w:rsidR="00FA3ECC" w:rsidRPr="00537579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75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3ECC" w:rsidRPr="00602C34" w14:paraId="7C611F31" w14:textId="77777777" w:rsidTr="00351F2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bottom w:val="nil"/>
            </w:tcBorders>
          </w:tcPr>
          <w:p w14:paraId="555AC25B" w14:textId="77777777" w:rsidR="00FA3ECC" w:rsidRPr="00537579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15DEFCF8" w14:textId="77777777" w:rsidR="00FA3ECC" w:rsidRPr="00832FD4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269B7CC1" w14:textId="77777777" w:rsidR="00FA3ECC" w:rsidRPr="00832FD4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nil"/>
            </w:tcBorders>
          </w:tcPr>
          <w:p w14:paraId="360DB69B" w14:textId="77777777" w:rsidR="00FA3ECC" w:rsidRPr="00832FD4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231E84" w14:textId="77777777" w:rsidR="00FA3ECC" w:rsidRPr="00832FD4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nil"/>
            </w:tcBorders>
          </w:tcPr>
          <w:p w14:paraId="29568F5D" w14:textId="77777777" w:rsidR="00FA3ECC" w:rsidRPr="00832FD4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C69B5A" w14:textId="77777777" w:rsidR="00FA3ECC" w:rsidRPr="00832FD4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642D137" w14:textId="77777777" w:rsidR="00FA3ECC" w:rsidRPr="00832FD4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FA3ECC" w:rsidRPr="00602C34" w14:paraId="5823F4D6" w14:textId="77777777" w:rsidTr="00351F2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bottom w:val="nil"/>
            </w:tcBorders>
          </w:tcPr>
          <w:p w14:paraId="34F69084" w14:textId="77777777" w:rsidR="00FA3ECC" w:rsidRPr="00537579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11"/>
            <w:tcBorders>
              <w:top w:val="nil"/>
              <w:bottom w:val="nil"/>
            </w:tcBorders>
            <w:vAlign w:val="bottom"/>
          </w:tcPr>
          <w:p w14:paraId="7212D937" w14:textId="77777777" w:rsidR="00FA3ECC" w:rsidRPr="00537579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757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375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A3ECC" w:rsidRPr="00602C34" w14:paraId="04F3ACE6" w14:textId="77777777" w:rsidTr="00351F2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bottom w:val="nil"/>
            </w:tcBorders>
          </w:tcPr>
          <w:p w14:paraId="76749845" w14:textId="77777777" w:rsidR="00FA3ECC" w:rsidRPr="006F1352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135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720289CC" w14:textId="77777777" w:rsidR="00FA3ECC" w:rsidRPr="00832FD4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666D4554" w14:textId="77777777" w:rsidR="00FA3ECC" w:rsidRPr="00832FD4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nil"/>
            </w:tcBorders>
          </w:tcPr>
          <w:p w14:paraId="090988DA" w14:textId="77777777" w:rsidR="00FA3ECC" w:rsidRPr="00832FD4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D3C4CC" w14:textId="77777777" w:rsidR="00FA3ECC" w:rsidRPr="00832FD4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nil"/>
            </w:tcBorders>
          </w:tcPr>
          <w:p w14:paraId="5031A964" w14:textId="77777777" w:rsidR="00FA3ECC" w:rsidRPr="00ED2DA9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1,043,755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3C2EA8" w14:textId="77777777" w:rsidR="00FA3ECC" w:rsidRPr="00ED2DA9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BD6A7E4" w14:textId="77777777" w:rsidR="00FA3ECC" w:rsidRPr="00ED2DA9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D2DA9">
              <w:rPr>
                <w:rFonts w:ascii="Angsana New" w:hAnsi="Angsana New"/>
                <w:sz w:val="30"/>
                <w:szCs w:val="30"/>
              </w:rPr>
              <w:t>887,353</w:t>
            </w:r>
          </w:p>
        </w:tc>
      </w:tr>
      <w:tr w:rsidR="00FA3ECC" w:rsidRPr="00602C34" w14:paraId="7A3D1594" w14:textId="77777777" w:rsidTr="00351F2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bottom w:val="nil"/>
            </w:tcBorders>
          </w:tcPr>
          <w:p w14:paraId="133CA995" w14:textId="77777777" w:rsidR="00FA3ECC" w:rsidRPr="006F1352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1352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0" w:type="dxa"/>
            <w:tcBorders>
              <w:top w:val="nil"/>
              <w:bottom w:val="nil"/>
            </w:tcBorders>
            <w:vAlign w:val="bottom"/>
          </w:tcPr>
          <w:p w14:paraId="19426B2F" w14:textId="77777777" w:rsidR="00FA3ECC" w:rsidRPr="00545087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345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2416AA71" w14:textId="77777777" w:rsidR="00FA3ECC" w:rsidRPr="00C567C2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nil"/>
            </w:tcBorders>
            <w:vAlign w:val="bottom"/>
          </w:tcPr>
          <w:p w14:paraId="149565A7" w14:textId="77777777" w:rsidR="00FA3ECC" w:rsidRPr="00545087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5087">
              <w:rPr>
                <w:rFonts w:ascii="Angsana New" w:hAnsi="Angsana New"/>
                <w:sz w:val="30"/>
                <w:szCs w:val="30"/>
              </w:rPr>
              <w:t>349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2697EC6" w14:textId="77777777" w:rsidR="00FA3ECC" w:rsidRPr="00C567C2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nil"/>
            </w:tcBorders>
            <w:vAlign w:val="bottom"/>
          </w:tcPr>
          <w:p w14:paraId="64315A3A" w14:textId="77777777" w:rsidR="00FA3ECC" w:rsidRPr="00545087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45F5D47" w14:textId="77777777" w:rsidR="00FA3ECC" w:rsidRPr="00C567C2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98A5072" w14:textId="77777777" w:rsidR="00FA3ECC" w:rsidRPr="00ED2DA9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D2DA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3ECC" w:rsidRPr="00602C34" w14:paraId="45A91AE6" w14:textId="77777777" w:rsidTr="00351F2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bottom w:val="nil"/>
            </w:tcBorders>
          </w:tcPr>
          <w:p w14:paraId="1471CBC0" w14:textId="77777777" w:rsidR="00FA3ECC" w:rsidRPr="006F1352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135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</w:tcPr>
          <w:p w14:paraId="6CA23753" w14:textId="77777777" w:rsidR="00FA3ECC" w:rsidRPr="00545087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17,345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26315C4C" w14:textId="77777777" w:rsidR="00FA3ECC" w:rsidRPr="00C567C2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single" w:sz="4" w:space="0" w:color="auto"/>
            </w:tcBorders>
          </w:tcPr>
          <w:p w14:paraId="4EAE8DE0" w14:textId="77777777" w:rsidR="00FA3ECC" w:rsidRPr="00545087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5087">
              <w:rPr>
                <w:rFonts w:ascii="Angsana New" w:hAnsi="Angsana New"/>
                <w:sz w:val="30"/>
                <w:szCs w:val="30"/>
              </w:rPr>
              <w:t>17,345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85A20B" w14:textId="77777777" w:rsidR="00FA3ECC" w:rsidRPr="00C567C2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single" w:sz="4" w:space="0" w:color="auto"/>
            </w:tcBorders>
          </w:tcPr>
          <w:p w14:paraId="36A64767" w14:textId="77777777" w:rsidR="00FA3ECC" w:rsidRPr="00ED2DA9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40E183B" w14:textId="77777777" w:rsidR="00FA3ECC" w:rsidRPr="00BC043C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BC452CB" w14:textId="77777777" w:rsidR="00FA3ECC" w:rsidRPr="00ED2DA9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D2DA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3ECC" w:rsidRPr="00602C34" w14:paraId="43E9DF9D" w14:textId="77777777" w:rsidTr="00351F2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bottom w:val="nil"/>
            </w:tcBorders>
          </w:tcPr>
          <w:p w14:paraId="0379CBA4" w14:textId="77777777" w:rsidR="00FA3ECC" w:rsidRPr="00C567C2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nil"/>
            </w:tcBorders>
          </w:tcPr>
          <w:p w14:paraId="7285FD22" w14:textId="77777777" w:rsidR="00FA3ECC" w:rsidRPr="00531F4A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1F4A">
              <w:rPr>
                <w:rFonts w:ascii="Angsana New" w:hAnsi="Angsana New"/>
                <w:b/>
                <w:bCs/>
                <w:sz w:val="30"/>
                <w:szCs w:val="30"/>
              </w:rPr>
              <w:t>17,690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194D0826" w14:textId="77777777" w:rsidR="00FA3ECC" w:rsidRPr="00ED53C6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nil"/>
            </w:tcBorders>
          </w:tcPr>
          <w:p w14:paraId="3B3E6AF4" w14:textId="77777777" w:rsidR="00FA3ECC" w:rsidRPr="00531F4A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1F4A">
              <w:rPr>
                <w:rFonts w:ascii="Angsana New" w:hAnsi="Angsana New"/>
                <w:b/>
                <w:bCs/>
                <w:sz w:val="30"/>
                <w:szCs w:val="30"/>
              </w:rPr>
              <w:t>17,694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99E19D" w14:textId="77777777" w:rsidR="00FA3ECC" w:rsidRPr="00ED53C6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nil"/>
            </w:tcBorders>
          </w:tcPr>
          <w:p w14:paraId="7E712F1B" w14:textId="77777777" w:rsidR="00FA3ECC" w:rsidRPr="00ED2DA9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1,043,764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290E4D" w14:textId="77777777" w:rsidR="00FA3ECC" w:rsidRPr="00ED53C6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5D16849A" w14:textId="77777777" w:rsidR="00FA3ECC" w:rsidRPr="00ED2DA9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2DA9">
              <w:rPr>
                <w:rFonts w:ascii="Angsana New" w:hAnsi="Angsana New"/>
                <w:b/>
                <w:bCs/>
                <w:sz w:val="30"/>
                <w:szCs w:val="30"/>
              </w:rPr>
              <w:t>887,353</w:t>
            </w:r>
          </w:p>
        </w:tc>
      </w:tr>
      <w:tr w:rsidR="00FA3ECC" w:rsidRPr="00602C34" w14:paraId="70DDC208" w14:textId="77777777" w:rsidTr="00351F2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bottom w:val="nil"/>
            </w:tcBorders>
          </w:tcPr>
          <w:p w14:paraId="7E345170" w14:textId="77777777" w:rsidR="00FA3ECC" w:rsidRPr="00C567C2" w:rsidRDefault="00FA3ECC" w:rsidP="00FA3ECC">
            <w:pPr>
              <w:tabs>
                <w:tab w:val="clear" w:pos="227"/>
                <w:tab w:val="left" w:pos="25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67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567C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</w:tcPr>
          <w:p w14:paraId="382539DD" w14:textId="77777777" w:rsidR="00FA3ECC" w:rsidRPr="00545087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(17,345)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72996A6" w14:textId="77777777" w:rsidR="00FA3ECC" w:rsidRPr="00C567C2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single" w:sz="4" w:space="0" w:color="auto"/>
            </w:tcBorders>
          </w:tcPr>
          <w:p w14:paraId="61851D18" w14:textId="77777777" w:rsidR="00FA3ECC" w:rsidRPr="00545087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5087">
              <w:rPr>
                <w:rFonts w:ascii="Angsana New" w:hAnsi="Angsana New"/>
                <w:sz w:val="30"/>
                <w:szCs w:val="30"/>
              </w:rPr>
              <w:t>(17,345)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BA03CD" w14:textId="77777777" w:rsidR="00FA3ECC" w:rsidRPr="00C567C2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single" w:sz="4" w:space="0" w:color="auto"/>
            </w:tcBorders>
          </w:tcPr>
          <w:p w14:paraId="5D30A065" w14:textId="77777777" w:rsidR="00FA3ECC" w:rsidRPr="00ED2DA9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(738,870)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862320" w14:textId="77777777" w:rsidR="00FA3ECC" w:rsidRPr="00C567C2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0DFE53B3" w14:textId="77777777" w:rsidR="00FA3ECC" w:rsidRPr="00ED2DA9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D2DA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3ECC" w:rsidRPr="00602C34" w14:paraId="18F23EAC" w14:textId="77777777" w:rsidTr="00351F2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bottom w:val="nil"/>
            </w:tcBorders>
          </w:tcPr>
          <w:p w14:paraId="06699C1B" w14:textId="77777777" w:rsidR="00FA3ECC" w:rsidRPr="00C567C2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67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1C965A34" w14:textId="77777777" w:rsidR="00FA3ECC" w:rsidRPr="00531F4A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1F4A">
              <w:rPr>
                <w:rFonts w:ascii="Angsana New" w:hAnsi="Angsana New"/>
                <w:b/>
                <w:bCs/>
                <w:sz w:val="30"/>
                <w:szCs w:val="30"/>
              </w:rPr>
              <w:t>345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F0F3EAD" w14:textId="77777777" w:rsidR="00FA3ECC" w:rsidRPr="00531F4A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6E45F1F" w14:textId="77777777" w:rsidR="00FA3ECC" w:rsidRPr="00531F4A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1F4A">
              <w:rPr>
                <w:rFonts w:ascii="Angsana New" w:hAnsi="Angsana New"/>
                <w:b/>
                <w:bCs/>
                <w:sz w:val="30"/>
                <w:szCs w:val="30"/>
              </w:rPr>
              <w:t>349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21EDCB" w14:textId="77777777" w:rsidR="00FA3ECC" w:rsidRPr="00C567C2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AAC7429" w14:textId="77777777" w:rsidR="00FA3ECC" w:rsidRPr="00ED2DA9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304,894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F14CEB" w14:textId="77777777" w:rsidR="00FA3ECC" w:rsidRPr="00C567C2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20AF4E" w14:textId="77777777" w:rsidR="00FA3ECC" w:rsidRPr="00ED2DA9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2DA9">
              <w:rPr>
                <w:rFonts w:ascii="Angsana New" w:hAnsi="Angsana New"/>
                <w:b/>
                <w:bCs/>
                <w:sz w:val="30"/>
                <w:szCs w:val="30"/>
              </w:rPr>
              <w:t>887,353</w:t>
            </w:r>
          </w:p>
        </w:tc>
      </w:tr>
      <w:tr w:rsidR="00FA3ECC" w:rsidRPr="00602C34" w14:paraId="046EDA00" w14:textId="77777777" w:rsidTr="00351F2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bottom w:val="nil"/>
            </w:tcBorders>
          </w:tcPr>
          <w:p w14:paraId="205AFF5D" w14:textId="77777777" w:rsidR="00FA3ECC" w:rsidRPr="00537579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5E035312" w14:textId="77777777" w:rsidR="00FA3ECC" w:rsidRPr="00602C34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096D3E6" w14:textId="77777777" w:rsidR="00FA3ECC" w:rsidRPr="00602C34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  <w:bottom w:val="nil"/>
            </w:tcBorders>
          </w:tcPr>
          <w:p w14:paraId="754BE9C8" w14:textId="77777777" w:rsidR="00FA3ECC" w:rsidRPr="00602C34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548594" w14:textId="77777777" w:rsidR="00FA3ECC" w:rsidRPr="00602C34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  <w:bottom w:val="nil"/>
            </w:tcBorders>
          </w:tcPr>
          <w:p w14:paraId="51957C92" w14:textId="77777777" w:rsidR="00FA3ECC" w:rsidRPr="00602C34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D8C5FA" w14:textId="77777777" w:rsidR="00FA3ECC" w:rsidRPr="00602C34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0D2FF8F7" w14:textId="77777777" w:rsidR="00FA3ECC" w:rsidRPr="00602C34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A3ECC" w:rsidRPr="00602C34" w14:paraId="6AEAFE03" w14:textId="77777777" w:rsidTr="00351F2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bottom w:val="nil"/>
            </w:tcBorders>
          </w:tcPr>
          <w:p w14:paraId="2BADE34E" w14:textId="77777777" w:rsidR="00FA3ECC" w:rsidRPr="00C567C2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4666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8B466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B466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bottom w:val="double" w:sz="4" w:space="0" w:color="auto"/>
            </w:tcBorders>
          </w:tcPr>
          <w:p w14:paraId="48F5EEBE" w14:textId="77777777" w:rsidR="00FA3ECC" w:rsidRPr="006273E2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73E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1DD4CCD6" w14:textId="77777777" w:rsidR="00FA3ECC" w:rsidRPr="006273E2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double" w:sz="4" w:space="0" w:color="auto"/>
            </w:tcBorders>
          </w:tcPr>
          <w:p w14:paraId="07C2F11B" w14:textId="77777777" w:rsidR="00FA3ECC" w:rsidRPr="006273E2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73E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A85799" w14:textId="77777777" w:rsidR="00FA3ECC" w:rsidRPr="006273E2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double" w:sz="4" w:space="0" w:color="auto"/>
            </w:tcBorders>
          </w:tcPr>
          <w:p w14:paraId="41356AAA" w14:textId="77777777" w:rsidR="00FA3ECC" w:rsidRPr="006273E2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738,870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49CCAE" w14:textId="77777777" w:rsidR="00FA3ECC" w:rsidRPr="006273E2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5F3E0FA4" w14:textId="77777777" w:rsidR="00FA3ECC" w:rsidRPr="006273E2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73E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41FA775" w14:textId="4FBF64F8" w:rsidR="00FA3ECC" w:rsidRDefault="00FA3ECC"/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4"/>
        <w:gridCol w:w="1044"/>
        <w:gridCol w:w="270"/>
        <w:gridCol w:w="1080"/>
        <w:gridCol w:w="270"/>
        <w:gridCol w:w="1080"/>
        <w:gridCol w:w="270"/>
        <w:gridCol w:w="1073"/>
        <w:gridCol w:w="7"/>
      </w:tblGrid>
      <w:tr w:rsidR="00FA3ECC" w:rsidRPr="00621170" w14:paraId="3E5916F2" w14:textId="77777777" w:rsidTr="00A0170B">
        <w:trPr>
          <w:tblHeader/>
        </w:trPr>
        <w:tc>
          <w:tcPr>
            <w:tcW w:w="4194" w:type="dxa"/>
          </w:tcPr>
          <w:p w14:paraId="5D6822C5" w14:textId="77777777" w:rsidR="00FA3ECC" w:rsidRPr="00621170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21170">
              <w:rPr>
                <w:rFonts w:ascii="Angsana New" w:hAnsi="Angsana New"/>
                <w:sz w:val="30"/>
                <w:szCs w:val="30"/>
              </w:rPr>
              <w:br w:type="page"/>
            </w:r>
            <w:r w:rsidRPr="006211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2394" w:type="dxa"/>
            <w:gridSpan w:val="3"/>
          </w:tcPr>
          <w:p w14:paraId="7F0AD5A6" w14:textId="77777777" w:rsidR="00FA3ECC" w:rsidRPr="00621170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1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DB34BB2" w14:textId="77777777" w:rsidR="00FA3ECC" w:rsidRPr="00621170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426BD863" w14:textId="77777777" w:rsidR="00FA3ECC" w:rsidRPr="00621170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1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3ECC" w:rsidRPr="00621170" w14:paraId="79745D4B" w14:textId="77777777" w:rsidTr="00A0170B">
        <w:trPr>
          <w:tblHeader/>
        </w:trPr>
        <w:tc>
          <w:tcPr>
            <w:tcW w:w="4194" w:type="dxa"/>
          </w:tcPr>
          <w:p w14:paraId="7AD2189A" w14:textId="77777777" w:rsidR="00FA3ECC" w:rsidRPr="00621170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6906D237" w14:textId="77777777" w:rsidR="00FA3ECC" w:rsidRPr="00621170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45BB7500" w14:textId="77777777" w:rsidR="00FA3ECC" w:rsidRPr="00621170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8465DB" w14:textId="77777777" w:rsidR="00FA3ECC" w:rsidRPr="00621170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</w:tcPr>
          <w:p w14:paraId="494448C4" w14:textId="77777777" w:rsidR="00FA3ECC" w:rsidRPr="00621170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A8689C" w14:textId="77777777" w:rsidR="00FA3ECC" w:rsidRPr="00621170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66C2079B" w14:textId="77777777" w:rsidR="00FA3ECC" w:rsidRPr="00621170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CAAA478" w14:textId="77777777" w:rsidR="00FA3ECC" w:rsidRPr="00621170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FA3ECC" w:rsidRPr="00621170" w14:paraId="2C0441EC" w14:textId="77777777" w:rsidTr="00A0170B">
        <w:tblPrEx>
          <w:tblBorders>
            <w:top w:val="single" w:sz="4" w:space="0" w:color="auto"/>
            <w:bottom w:val="double" w:sz="4" w:space="0" w:color="auto"/>
          </w:tblBorders>
        </w:tblPrEx>
        <w:trPr>
          <w:tblHeader/>
        </w:trPr>
        <w:tc>
          <w:tcPr>
            <w:tcW w:w="4194" w:type="dxa"/>
          </w:tcPr>
          <w:p w14:paraId="002BEDF3" w14:textId="77777777" w:rsidR="00FA3ECC" w:rsidRPr="00621170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94" w:type="dxa"/>
            <w:gridSpan w:val="8"/>
            <w:vAlign w:val="bottom"/>
          </w:tcPr>
          <w:p w14:paraId="305445BD" w14:textId="77777777" w:rsidR="00FA3ECC" w:rsidRPr="00621170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117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211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A3ECC" w:rsidRPr="00621170" w14:paraId="7E88D568" w14:textId="77777777" w:rsidTr="00A0170B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7" w:type="dxa"/>
        </w:trPr>
        <w:tc>
          <w:tcPr>
            <w:tcW w:w="4194" w:type="dxa"/>
            <w:tcBorders>
              <w:top w:val="nil"/>
              <w:bottom w:val="nil"/>
            </w:tcBorders>
          </w:tcPr>
          <w:p w14:paraId="3A61CFEE" w14:textId="77777777" w:rsidR="00FA3ECC" w:rsidRPr="00621170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2117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5572A517" w14:textId="77777777" w:rsidR="00FA3ECC" w:rsidRPr="00832FD4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345613" w14:textId="77777777" w:rsidR="00FA3ECC" w:rsidRPr="005E397F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4D6CDE7" w14:textId="77777777" w:rsidR="00FA3ECC" w:rsidRPr="005E397F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5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A5D6D5" w14:textId="77777777" w:rsidR="00FA3ECC" w:rsidRPr="005E397F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5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82F80E6" w14:textId="77777777" w:rsidR="00FA3ECC" w:rsidRPr="00531F4A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1F4A">
              <w:rPr>
                <w:rFonts w:ascii="Angsana New" w:hAnsi="Angsana New"/>
                <w:sz w:val="30"/>
                <w:szCs w:val="30"/>
              </w:rPr>
              <w:t>1,332,737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70B107" w14:textId="77777777" w:rsidR="00FA3ECC" w:rsidRPr="005E397F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14:paraId="7B44193B" w14:textId="77777777" w:rsidR="00FA3ECC" w:rsidRPr="00375A04" w:rsidRDefault="00FA3ECC" w:rsidP="00FA3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02"/>
              </w:tabs>
              <w:spacing w:after="0" w:line="380" w:lineRule="exact"/>
              <w:ind w:left="-108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A04">
              <w:rPr>
                <w:rFonts w:ascii="Angsana New" w:hAnsi="Angsana New"/>
                <w:sz w:val="30"/>
                <w:szCs w:val="30"/>
              </w:rPr>
              <w:t>1,495,243</w:t>
            </w:r>
          </w:p>
        </w:tc>
      </w:tr>
      <w:tr w:rsidR="00FA3ECC" w:rsidRPr="00944AEC" w14:paraId="2AFE9F9C" w14:textId="77777777" w:rsidTr="00A0170B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7" w:type="dxa"/>
          <w:trHeight w:val="70"/>
        </w:trPr>
        <w:tc>
          <w:tcPr>
            <w:tcW w:w="4194" w:type="dxa"/>
            <w:tcBorders>
              <w:top w:val="nil"/>
              <w:bottom w:val="nil"/>
            </w:tcBorders>
          </w:tcPr>
          <w:p w14:paraId="626FE30D" w14:textId="77777777" w:rsidR="00FA3ECC" w:rsidRPr="00621170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796655B1" w14:textId="77777777" w:rsidR="00FA3ECC" w:rsidRPr="00832FD4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F25DAF" w14:textId="77777777" w:rsidR="00FA3ECC" w:rsidRPr="005E397F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1E01027B" w14:textId="77777777" w:rsidR="00FA3ECC" w:rsidRPr="006F21BF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21B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C8DE7C" w14:textId="77777777" w:rsidR="00FA3ECC" w:rsidRPr="005E397F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5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600BFE8E" w14:textId="77777777" w:rsidR="00FA3ECC" w:rsidRPr="00375A04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5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3180AD" w14:textId="77777777" w:rsidR="00FA3ECC" w:rsidRPr="008B4666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nil"/>
              <w:bottom w:val="single" w:sz="4" w:space="0" w:color="auto"/>
            </w:tcBorders>
          </w:tcPr>
          <w:p w14:paraId="512246B0" w14:textId="77777777" w:rsidR="00FA3ECC" w:rsidRPr="00375A04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5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75A0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3ECC" w:rsidRPr="005E397F" w14:paraId="754B5905" w14:textId="77777777" w:rsidTr="00A0170B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7" w:type="dxa"/>
        </w:trPr>
        <w:tc>
          <w:tcPr>
            <w:tcW w:w="4194" w:type="dxa"/>
            <w:tcBorders>
              <w:top w:val="nil"/>
              <w:bottom w:val="nil"/>
            </w:tcBorders>
          </w:tcPr>
          <w:p w14:paraId="053DFD11" w14:textId="77777777" w:rsidR="00FA3ECC" w:rsidRPr="009F26AF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F26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36221D0A" w14:textId="77777777" w:rsidR="00FA3ECC" w:rsidRPr="00D528CA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C0D462" w14:textId="77777777" w:rsidR="00FA3ECC" w:rsidRPr="006745DD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A0A5F1" w14:textId="77777777" w:rsidR="00FA3ECC" w:rsidRPr="00531F4A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1F4A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0AEF6E" w14:textId="77777777" w:rsidR="00FA3ECC" w:rsidRPr="006745DD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5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9049D9" w14:textId="77777777" w:rsidR="00FA3ECC" w:rsidRPr="00531F4A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1F4A">
              <w:rPr>
                <w:rFonts w:ascii="Angsana New" w:hAnsi="Angsana New"/>
                <w:b/>
                <w:bCs/>
                <w:sz w:val="30"/>
                <w:szCs w:val="30"/>
              </w:rPr>
              <w:t>1,332,737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6DB91D" w14:textId="77777777" w:rsidR="00FA3ECC" w:rsidRPr="00531F4A" w:rsidRDefault="00FA3ECC" w:rsidP="00F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6363589D" w14:textId="77777777" w:rsidR="00FA3ECC" w:rsidRPr="00531F4A" w:rsidRDefault="00FA3ECC" w:rsidP="00FA3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02"/>
              </w:tabs>
              <w:spacing w:after="0" w:line="380" w:lineRule="exact"/>
              <w:ind w:left="-108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1F4A">
              <w:rPr>
                <w:rFonts w:ascii="Angsana New" w:hAnsi="Angsana New"/>
                <w:b/>
                <w:bCs/>
                <w:sz w:val="30"/>
                <w:szCs w:val="30"/>
              </w:rPr>
              <w:t>1,495,243</w:t>
            </w:r>
          </w:p>
        </w:tc>
      </w:tr>
    </w:tbl>
    <w:p w14:paraId="66A31AC9" w14:textId="77777777" w:rsidR="00465813" w:rsidRPr="00B03148" w:rsidRDefault="00465813" w:rsidP="00B0314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88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90"/>
        <w:gridCol w:w="1046"/>
        <w:gridCol w:w="269"/>
        <w:gridCol w:w="1081"/>
        <w:gridCol w:w="271"/>
        <w:gridCol w:w="1079"/>
        <w:gridCol w:w="271"/>
        <w:gridCol w:w="1081"/>
      </w:tblGrid>
      <w:tr w:rsidR="00862C88" w:rsidRPr="00621170" w14:paraId="7AEE366D" w14:textId="77777777" w:rsidTr="00A0170B">
        <w:tc>
          <w:tcPr>
            <w:tcW w:w="2255" w:type="pct"/>
            <w:tcBorders>
              <w:top w:val="nil"/>
              <w:bottom w:val="nil"/>
            </w:tcBorders>
          </w:tcPr>
          <w:p w14:paraId="1A478888" w14:textId="77777777" w:rsidR="00862C88" w:rsidRPr="00621170" w:rsidRDefault="00862C88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11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4658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6211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อื่น </w:t>
            </w:r>
            <w:r w:rsidR="006441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Pr="006211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90" w:type="pct"/>
            <w:gridSpan w:val="3"/>
            <w:tcBorders>
              <w:top w:val="nil"/>
              <w:bottom w:val="nil"/>
            </w:tcBorders>
            <w:vAlign w:val="bottom"/>
          </w:tcPr>
          <w:p w14:paraId="454D9861" w14:textId="77777777" w:rsidR="00862C88" w:rsidRPr="00621170" w:rsidRDefault="00862C88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4CDBAC4F" w14:textId="77777777" w:rsidR="00862C88" w:rsidRPr="00621170" w:rsidRDefault="00862C88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pct"/>
            <w:gridSpan w:val="3"/>
            <w:tcBorders>
              <w:top w:val="nil"/>
              <w:bottom w:val="nil"/>
            </w:tcBorders>
          </w:tcPr>
          <w:p w14:paraId="226E4232" w14:textId="77777777" w:rsidR="00862C88" w:rsidRPr="00621170" w:rsidRDefault="00862C88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5E90" w:rsidRPr="00621170" w14:paraId="0FEDE7E0" w14:textId="77777777" w:rsidTr="00A0170B">
        <w:tc>
          <w:tcPr>
            <w:tcW w:w="2255" w:type="pct"/>
          </w:tcPr>
          <w:p w14:paraId="1FAAF1A1" w14:textId="77777777" w:rsidR="00675E90" w:rsidRPr="00621170" w:rsidRDefault="00675E90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3" w:type="pct"/>
          </w:tcPr>
          <w:p w14:paraId="7C04750B" w14:textId="77777777" w:rsidR="00675E90" w:rsidRPr="00621170" w:rsidRDefault="008645A4" w:rsidP="00910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5" w:type="pct"/>
          </w:tcPr>
          <w:p w14:paraId="520B12BE" w14:textId="77777777" w:rsidR="00675E90" w:rsidRPr="00621170" w:rsidRDefault="00675E90" w:rsidP="00910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DDAE4A9" w14:textId="77777777" w:rsidR="00675E90" w:rsidRPr="00621170" w:rsidRDefault="00675E90" w:rsidP="00910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8645A4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46" w:type="pct"/>
          </w:tcPr>
          <w:p w14:paraId="2182CE82" w14:textId="77777777" w:rsidR="00675E90" w:rsidRPr="00621170" w:rsidRDefault="00675E90" w:rsidP="00910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2392406" w14:textId="77777777" w:rsidR="00675E90" w:rsidRPr="00621170" w:rsidRDefault="008645A4" w:rsidP="00910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6" w:type="pct"/>
          </w:tcPr>
          <w:p w14:paraId="5527C901" w14:textId="77777777" w:rsidR="00675E90" w:rsidRPr="00621170" w:rsidRDefault="00675E90" w:rsidP="00910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257087F" w14:textId="77777777" w:rsidR="00675E90" w:rsidRPr="00621170" w:rsidRDefault="00675E90" w:rsidP="00910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8645A4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862C88" w:rsidRPr="00621170" w14:paraId="1D29522C" w14:textId="77777777" w:rsidTr="00A0170B">
        <w:tc>
          <w:tcPr>
            <w:tcW w:w="2255" w:type="pct"/>
          </w:tcPr>
          <w:p w14:paraId="34E53A0B" w14:textId="77777777" w:rsidR="00862C88" w:rsidRPr="00621170" w:rsidRDefault="00862C88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21170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621170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621170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745" w:type="pct"/>
            <w:gridSpan w:val="7"/>
            <w:vAlign w:val="bottom"/>
          </w:tcPr>
          <w:p w14:paraId="58F07E47" w14:textId="77777777" w:rsidR="00862C88" w:rsidRPr="00621170" w:rsidRDefault="00862C88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17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211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645A4" w:rsidRPr="00621170" w14:paraId="52145660" w14:textId="77777777" w:rsidTr="00A0170B">
        <w:tc>
          <w:tcPr>
            <w:tcW w:w="2255" w:type="pct"/>
          </w:tcPr>
          <w:p w14:paraId="5542166F" w14:textId="77777777" w:rsidR="008645A4" w:rsidRPr="00621170" w:rsidRDefault="008645A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117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563" w:type="pct"/>
            <w:vAlign w:val="bottom"/>
          </w:tcPr>
          <w:p w14:paraId="63637FDB" w14:textId="77777777" w:rsidR="008645A4" w:rsidRPr="001F2748" w:rsidRDefault="008645A4" w:rsidP="003E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F2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B2CE519" w14:textId="77777777" w:rsidR="008645A4" w:rsidRPr="00621170" w:rsidRDefault="008645A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045DE98B" w14:textId="77777777" w:rsidR="008645A4" w:rsidRPr="001F2748" w:rsidRDefault="008645A4" w:rsidP="003E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F2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1D53DE8" w14:textId="77777777" w:rsidR="008645A4" w:rsidRPr="00621170" w:rsidRDefault="008645A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CB4C0E8" w14:textId="77777777" w:rsidR="008645A4" w:rsidRPr="00296973" w:rsidRDefault="009B5C8F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33,923</w:t>
            </w:r>
          </w:p>
        </w:tc>
        <w:tc>
          <w:tcPr>
            <w:tcW w:w="146" w:type="pct"/>
          </w:tcPr>
          <w:p w14:paraId="0D592CAC" w14:textId="77777777" w:rsidR="008645A4" w:rsidRPr="00296973" w:rsidRDefault="008645A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113724A" w14:textId="77777777" w:rsidR="008645A4" w:rsidRPr="00296973" w:rsidRDefault="008645A4" w:rsidP="00166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6973">
              <w:rPr>
                <w:rFonts w:ascii="Angsana New" w:hAnsi="Angsana New"/>
                <w:sz w:val="30"/>
                <w:szCs w:val="30"/>
              </w:rPr>
              <w:t>24,862</w:t>
            </w:r>
          </w:p>
        </w:tc>
      </w:tr>
      <w:tr w:rsidR="00FC46D1" w:rsidRPr="00621170" w14:paraId="54E7E596" w14:textId="77777777" w:rsidTr="00A0170B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55" w:type="pct"/>
          </w:tcPr>
          <w:p w14:paraId="71428461" w14:textId="77777777" w:rsidR="00FC46D1" w:rsidRPr="00621170" w:rsidRDefault="00FC46D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1170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63" w:type="pct"/>
          </w:tcPr>
          <w:p w14:paraId="1FDD5F79" w14:textId="77777777" w:rsidR="00FC46D1" w:rsidRPr="00832FD4" w:rsidRDefault="00FC46D1" w:rsidP="00AB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0AA45D88" w14:textId="77777777" w:rsidR="00FC46D1" w:rsidRPr="00621170" w:rsidRDefault="00FC46D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5EA4E333" w14:textId="77777777" w:rsidR="00FC46D1" w:rsidRPr="00296973" w:rsidRDefault="00FC46D1" w:rsidP="00166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6973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46" w:type="pct"/>
            <w:vAlign w:val="bottom"/>
          </w:tcPr>
          <w:p w14:paraId="76AD0F97" w14:textId="77777777" w:rsidR="00FC46D1" w:rsidRPr="00621170" w:rsidRDefault="00FC46D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683BFB8E" w14:textId="77777777" w:rsidR="00FC46D1" w:rsidRPr="00296973" w:rsidRDefault="00FC46D1" w:rsidP="005E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602E5F69" w14:textId="77777777" w:rsidR="00FC46D1" w:rsidRPr="00296973" w:rsidRDefault="00FC46D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6E0F1D67" w14:textId="77777777" w:rsidR="00FC46D1" w:rsidRPr="00296973" w:rsidRDefault="00FC46D1" w:rsidP="00166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9697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C46D1" w:rsidRPr="00621170" w14:paraId="773566B1" w14:textId="77777777" w:rsidTr="00A0170B">
        <w:tc>
          <w:tcPr>
            <w:tcW w:w="2255" w:type="pct"/>
            <w:tcBorders>
              <w:top w:val="nil"/>
              <w:bottom w:val="nil"/>
            </w:tcBorders>
          </w:tcPr>
          <w:p w14:paraId="5F5F9E5B" w14:textId="77777777" w:rsidR="00FC46D1" w:rsidRPr="00621170" w:rsidRDefault="00FC46D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1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724AF45A" w14:textId="77777777" w:rsidR="00FC46D1" w:rsidRPr="00D528CA" w:rsidRDefault="00FC46D1" w:rsidP="00AB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tcBorders>
              <w:top w:val="nil"/>
              <w:bottom w:val="nil"/>
            </w:tcBorders>
          </w:tcPr>
          <w:p w14:paraId="408D2518" w14:textId="77777777" w:rsidR="00FC46D1" w:rsidRPr="00621170" w:rsidRDefault="00FC46D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D4E210" w14:textId="77777777" w:rsidR="00FC46D1" w:rsidRPr="00296973" w:rsidRDefault="00FC46D1" w:rsidP="00166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6973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5EF13935" w14:textId="77777777" w:rsidR="00FC46D1" w:rsidRPr="00296973" w:rsidRDefault="00FC46D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672C8557" w14:textId="77777777" w:rsidR="00FC46D1" w:rsidRPr="00296973" w:rsidRDefault="00FC46D1" w:rsidP="0067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33,923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32043858" w14:textId="77777777" w:rsidR="00FC46D1" w:rsidRPr="00621170" w:rsidRDefault="00FC46D1" w:rsidP="0094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66F2445C" w14:textId="77777777" w:rsidR="00FC46D1" w:rsidRPr="00296973" w:rsidRDefault="00FC46D1" w:rsidP="00166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6973">
              <w:rPr>
                <w:rFonts w:ascii="Angsana New" w:hAnsi="Angsana New"/>
                <w:b/>
                <w:bCs/>
                <w:sz w:val="30"/>
                <w:szCs w:val="30"/>
              </w:rPr>
              <w:t>24,862</w:t>
            </w:r>
          </w:p>
        </w:tc>
      </w:tr>
    </w:tbl>
    <w:p w14:paraId="56B19C5F" w14:textId="77777777" w:rsidR="000037F0" w:rsidRPr="008E3045" w:rsidRDefault="000037F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558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081"/>
        <w:gridCol w:w="272"/>
        <w:gridCol w:w="1074"/>
        <w:gridCol w:w="274"/>
        <w:gridCol w:w="1080"/>
        <w:gridCol w:w="264"/>
        <w:gridCol w:w="1085"/>
      </w:tblGrid>
      <w:tr w:rsidR="00E81275" w:rsidRPr="00621170" w14:paraId="47FD7163" w14:textId="77777777" w:rsidTr="00C054D7">
        <w:tc>
          <w:tcPr>
            <w:tcW w:w="2206" w:type="pct"/>
            <w:tcBorders>
              <w:top w:val="nil"/>
              <w:bottom w:val="nil"/>
            </w:tcBorders>
          </w:tcPr>
          <w:p w14:paraId="76C8BCF4" w14:textId="77777777" w:rsidR="00E81275" w:rsidRPr="00621170" w:rsidRDefault="000037F0" w:rsidP="00455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br w:type="page"/>
            </w:r>
            <w:r w:rsidR="00E81275" w:rsidRPr="006211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ค่าใช้จ่ายค้างจ่าย </w:t>
            </w:r>
            <w:r w:rsidR="00A90B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E81275" w:rsidRPr="006211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22" w:type="pct"/>
            <w:gridSpan w:val="3"/>
            <w:tcBorders>
              <w:top w:val="nil"/>
              <w:bottom w:val="nil"/>
            </w:tcBorders>
          </w:tcPr>
          <w:p w14:paraId="0E05D1AF" w14:textId="77777777" w:rsidR="00E81275" w:rsidRPr="00621170" w:rsidRDefault="00E81275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1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tcBorders>
              <w:top w:val="nil"/>
              <w:bottom w:val="nil"/>
            </w:tcBorders>
          </w:tcPr>
          <w:p w14:paraId="1049CF90" w14:textId="77777777" w:rsidR="00E81275" w:rsidRPr="00621170" w:rsidRDefault="00E81275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pct"/>
            <w:gridSpan w:val="3"/>
            <w:tcBorders>
              <w:top w:val="nil"/>
              <w:bottom w:val="nil"/>
            </w:tcBorders>
          </w:tcPr>
          <w:p w14:paraId="7AAC887F" w14:textId="77777777" w:rsidR="00E81275" w:rsidRPr="00621170" w:rsidRDefault="00E81275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1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5E90" w:rsidRPr="00621170" w14:paraId="51F0EB9C" w14:textId="77777777" w:rsidTr="00C054D7">
        <w:tc>
          <w:tcPr>
            <w:tcW w:w="2206" w:type="pct"/>
            <w:tcBorders>
              <w:top w:val="nil"/>
              <w:bottom w:val="nil"/>
            </w:tcBorders>
          </w:tcPr>
          <w:p w14:paraId="60F3C98A" w14:textId="77777777" w:rsidR="00675E90" w:rsidRPr="00621170" w:rsidRDefault="00675E90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nil"/>
              <w:bottom w:val="nil"/>
            </w:tcBorders>
          </w:tcPr>
          <w:p w14:paraId="0387A687" w14:textId="77777777" w:rsidR="00675E90" w:rsidRPr="00621170" w:rsidRDefault="008645A4" w:rsidP="00910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060C3208" w14:textId="77777777" w:rsidR="00675E90" w:rsidRPr="00621170" w:rsidRDefault="00675E90" w:rsidP="00910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1CE81E19" w14:textId="77777777" w:rsidR="00675E90" w:rsidRPr="00621170" w:rsidRDefault="00675E90" w:rsidP="00910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8645A4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49" w:type="pct"/>
            <w:tcBorders>
              <w:top w:val="nil"/>
              <w:bottom w:val="nil"/>
            </w:tcBorders>
          </w:tcPr>
          <w:p w14:paraId="0FD7599C" w14:textId="77777777" w:rsidR="00675E90" w:rsidRPr="00621170" w:rsidRDefault="00675E90" w:rsidP="00910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bottom w:val="nil"/>
            </w:tcBorders>
          </w:tcPr>
          <w:p w14:paraId="539575CF" w14:textId="77777777" w:rsidR="00675E90" w:rsidRPr="00621170" w:rsidRDefault="008645A4" w:rsidP="00910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27D5729F" w14:textId="77777777" w:rsidR="00675E90" w:rsidRPr="00621170" w:rsidRDefault="00675E90" w:rsidP="00910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nil"/>
              <w:bottom w:val="nil"/>
            </w:tcBorders>
          </w:tcPr>
          <w:p w14:paraId="429B113B" w14:textId="77777777" w:rsidR="00675E90" w:rsidRPr="00621170" w:rsidRDefault="00675E90" w:rsidP="00C05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8645A4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D66B65" w:rsidRPr="00621170" w14:paraId="62CA1794" w14:textId="77777777" w:rsidTr="00D66B65">
        <w:tc>
          <w:tcPr>
            <w:tcW w:w="2206" w:type="pct"/>
            <w:tcBorders>
              <w:top w:val="nil"/>
              <w:bottom w:val="nil"/>
            </w:tcBorders>
          </w:tcPr>
          <w:p w14:paraId="3803C97B" w14:textId="77777777" w:rsidR="00D66B65" w:rsidRPr="00621170" w:rsidRDefault="00D66B65" w:rsidP="00D66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nil"/>
              <w:bottom w:val="nil"/>
            </w:tcBorders>
          </w:tcPr>
          <w:p w14:paraId="045555FE" w14:textId="77777777" w:rsidR="00D66B65" w:rsidRDefault="00D66B65" w:rsidP="00D66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58D0B0BD" w14:textId="77777777" w:rsidR="00D66B65" w:rsidRPr="00621170" w:rsidRDefault="00D66B65" w:rsidP="00D66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591916BA" w14:textId="77777777" w:rsidR="00D66B65" w:rsidRDefault="00D66B65" w:rsidP="00D66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</w:tcPr>
          <w:p w14:paraId="3289D622" w14:textId="77777777" w:rsidR="00D66B65" w:rsidRPr="00621170" w:rsidRDefault="00D66B65" w:rsidP="00D66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bottom w:val="nil"/>
            </w:tcBorders>
          </w:tcPr>
          <w:p w14:paraId="6CE893CA" w14:textId="77777777" w:rsidR="00D66B65" w:rsidRDefault="00D66B65" w:rsidP="00D66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nil"/>
            </w:tcBorders>
          </w:tcPr>
          <w:p w14:paraId="49EB4BDC" w14:textId="305FDA3A" w:rsidR="00D66B65" w:rsidRDefault="00D66B65" w:rsidP="00D66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D66B65" w:rsidRPr="00621170" w14:paraId="644A070F" w14:textId="77777777" w:rsidTr="00C054D7">
        <w:tc>
          <w:tcPr>
            <w:tcW w:w="2206" w:type="pct"/>
            <w:tcBorders>
              <w:top w:val="nil"/>
              <w:bottom w:val="nil"/>
            </w:tcBorders>
          </w:tcPr>
          <w:p w14:paraId="228B9E15" w14:textId="77777777" w:rsidR="00D66B65" w:rsidRPr="00621170" w:rsidRDefault="00D66B65" w:rsidP="00D66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4" w:type="pct"/>
            <w:gridSpan w:val="7"/>
            <w:tcBorders>
              <w:top w:val="nil"/>
              <w:bottom w:val="nil"/>
            </w:tcBorders>
          </w:tcPr>
          <w:p w14:paraId="613C605F" w14:textId="77777777" w:rsidR="00D66B65" w:rsidRPr="00621170" w:rsidRDefault="00D66B65" w:rsidP="00D66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117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211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66B65" w:rsidRPr="00621170" w14:paraId="33A27CD7" w14:textId="77777777" w:rsidTr="00C054D7">
        <w:tc>
          <w:tcPr>
            <w:tcW w:w="2206" w:type="pct"/>
            <w:tcBorders>
              <w:top w:val="nil"/>
              <w:bottom w:val="nil"/>
            </w:tcBorders>
          </w:tcPr>
          <w:p w14:paraId="06FDAF88" w14:textId="77777777" w:rsidR="00D66B65" w:rsidRPr="00621170" w:rsidRDefault="00D66B65" w:rsidP="00D66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117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  <w:tcBorders>
              <w:top w:val="nil"/>
              <w:bottom w:val="double" w:sz="4" w:space="0" w:color="auto"/>
            </w:tcBorders>
            <w:vAlign w:val="bottom"/>
          </w:tcPr>
          <w:p w14:paraId="4D43A928" w14:textId="77777777" w:rsidR="00D66B65" w:rsidRPr="005E397F" w:rsidRDefault="00D66B65" w:rsidP="00D66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397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37BD3893" w14:textId="77777777" w:rsidR="00D66B65" w:rsidRPr="005E397F" w:rsidRDefault="00D66B65" w:rsidP="00D66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vAlign w:val="bottom"/>
          </w:tcPr>
          <w:p w14:paraId="71303F75" w14:textId="77777777" w:rsidR="00D66B65" w:rsidRPr="005E397F" w:rsidRDefault="00D66B65" w:rsidP="00D66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397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tcBorders>
              <w:top w:val="nil"/>
              <w:bottom w:val="nil"/>
            </w:tcBorders>
          </w:tcPr>
          <w:p w14:paraId="62FF6676" w14:textId="77777777" w:rsidR="00D66B65" w:rsidRPr="00621170" w:rsidRDefault="00D66B65" w:rsidP="00D66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bottom w:val="double" w:sz="4" w:space="0" w:color="auto"/>
            </w:tcBorders>
          </w:tcPr>
          <w:p w14:paraId="7B0A998D" w14:textId="377399EC" w:rsidR="00D66B65" w:rsidRPr="00675E90" w:rsidRDefault="00374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D66B6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474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60B1AA82" w14:textId="77777777" w:rsidR="00D66B65" w:rsidRPr="00621170" w:rsidRDefault="00D66B65" w:rsidP="00D66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nil"/>
              <w:bottom w:val="double" w:sz="4" w:space="0" w:color="auto"/>
            </w:tcBorders>
          </w:tcPr>
          <w:p w14:paraId="1AE739D6" w14:textId="293BDB19" w:rsidR="00D66B65" w:rsidRPr="00675E90" w:rsidRDefault="00374724" w:rsidP="00D66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7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D66B6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929</w:t>
            </w:r>
          </w:p>
        </w:tc>
      </w:tr>
    </w:tbl>
    <w:p w14:paraId="6F7A1D1C" w14:textId="77777777" w:rsidR="00B03148" w:rsidRDefault="00B03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442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723"/>
        <w:gridCol w:w="281"/>
        <w:gridCol w:w="618"/>
        <w:gridCol w:w="1243"/>
        <w:gridCol w:w="14"/>
        <w:gridCol w:w="225"/>
        <w:gridCol w:w="43"/>
        <w:gridCol w:w="1046"/>
        <w:gridCol w:w="30"/>
        <w:gridCol w:w="242"/>
        <w:gridCol w:w="30"/>
        <w:gridCol w:w="1080"/>
        <w:gridCol w:w="274"/>
        <w:gridCol w:w="1084"/>
      </w:tblGrid>
      <w:tr w:rsidR="0021158F" w:rsidRPr="00621170" w14:paraId="1F57540C" w14:textId="77777777" w:rsidTr="00A0170B">
        <w:tc>
          <w:tcPr>
            <w:tcW w:w="1329" w:type="pct"/>
            <w:tcBorders>
              <w:top w:val="nil"/>
              <w:bottom w:val="nil"/>
            </w:tcBorders>
          </w:tcPr>
          <w:p w14:paraId="15A02A76" w14:textId="4BCBABF5" w:rsidR="0021158F" w:rsidRPr="00621170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เงินกู้ยืมระยะสั้นจากบุคคล</w:t>
            </w:r>
          </w:p>
        </w:tc>
        <w:tc>
          <w:tcPr>
            <w:tcW w:w="859" w:type="pct"/>
            <w:gridSpan w:val="3"/>
            <w:tcBorders>
              <w:top w:val="nil"/>
              <w:bottom w:val="nil"/>
            </w:tcBorders>
          </w:tcPr>
          <w:p w14:paraId="224D2516" w14:textId="24452C88" w:rsidR="0021158F" w:rsidRPr="00D84BDD" w:rsidRDefault="00D84BDD" w:rsidP="00D8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4B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77" w:type="pct"/>
            <w:gridSpan w:val="6"/>
            <w:tcBorders>
              <w:top w:val="nil"/>
              <w:bottom w:val="nil"/>
            </w:tcBorders>
            <w:vAlign w:val="bottom"/>
          </w:tcPr>
          <w:p w14:paraId="049478A4" w14:textId="77777777" w:rsidR="0021158F" w:rsidRPr="00621170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gridSpan w:val="2"/>
            <w:tcBorders>
              <w:top w:val="nil"/>
              <w:bottom w:val="nil"/>
            </w:tcBorders>
          </w:tcPr>
          <w:p w14:paraId="4EE4CF2B" w14:textId="77777777" w:rsidR="0021158F" w:rsidRPr="00621170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pct"/>
            <w:gridSpan w:val="3"/>
            <w:tcBorders>
              <w:top w:val="nil"/>
              <w:bottom w:val="nil"/>
            </w:tcBorders>
          </w:tcPr>
          <w:p w14:paraId="3AEC892D" w14:textId="77777777" w:rsidR="0021158F" w:rsidRPr="00621170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158F" w:rsidRPr="00621170" w14:paraId="46135D5C" w14:textId="77777777" w:rsidTr="00A0170B">
        <w:tc>
          <w:tcPr>
            <w:tcW w:w="1329" w:type="pct"/>
          </w:tcPr>
          <w:p w14:paraId="6E524B5F" w14:textId="72DEA149" w:rsidR="0021158F" w:rsidRPr="00621170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2539C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383" w:type="pct"/>
            <w:vAlign w:val="center"/>
          </w:tcPr>
          <w:p w14:paraId="66227BDD" w14:textId="0A2AD81F" w:rsidR="0021158F" w:rsidRPr="00621170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9" w:type="pct"/>
            <w:vAlign w:val="center"/>
          </w:tcPr>
          <w:p w14:paraId="53F6ACF8" w14:textId="77777777" w:rsidR="0021158F" w:rsidRPr="00621170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7" w:type="pct"/>
            <w:vAlign w:val="center"/>
          </w:tcPr>
          <w:p w14:paraId="74401BE2" w14:textId="28B1CE1E" w:rsidR="0021158F" w:rsidRPr="00621170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665" w:type="pct"/>
            <w:gridSpan w:val="2"/>
          </w:tcPr>
          <w:p w14:paraId="5A7AB0E6" w14:textId="77777777" w:rsidR="0021158F" w:rsidRPr="00621170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2" w:type="pct"/>
            <w:gridSpan w:val="2"/>
          </w:tcPr>
          <w:p w14:paraId="2FE154E0" w14:textId="77777777" w:rsidR="0021158F" w:rsidRPr="00621170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7281EFBC" w14:textId="77777777" w:rsidR="0021158F" w:rsidRPr="00621170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44" w:type="pct"/>
            <w:gridSpan w:val="2"/>
          </w:tcPr>
          <w:p w14:paraId="7DD701BE" w14:textId="77777777" w:rsidR="0021158F" w:rsidRPr="00621170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3C6ADF5E" w14:textId="77777777" w:rsidR="0021158F" w:rsidRPr="00621170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5" w:type="pct"/>
          </w:tcPr>
          <w:p w14:paraId="6B07F109" w14:textId="77777777" w:rsidR="0021158F" w:rsidRPr="00621170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AB6E8F2" w14:textId="77777777" w:rsidR="0021158F" w:rsidRPr="00621170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21158F" w:rsidRPr="007733D8" w14:paraId="620A2880" w14:textId="77777777" w:rsidTr="00A0170B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1329" w:type="pct"/>
          </w:tcPr>
          <w:p w14:paraId="5D379712" w14:textId="77777777" w:rsidR="0021158F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9" w:type="pct"/>
            <w:gridSpan w:val="3"/>
          </w:tcPr>
          <w:p w14:paraId="3644E794" w14:textId="476B2AB0" w:rsidR="0021158F" w:rsidRPr="00944507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811" w:type="pct"/>
            <w:gridSpan w:val="11"/>
          </w:tcPr>
          <w:p w14:paraId="0ED6D085" w14:textId="77777777" w:rsidR="0021158F" w:rsidRPr="007733D8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1158F" w:rsidRPr="007733D8" w14:paraId="4DC44DAB" w14:textId="77777777" w:rsidTr="00A0170B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1329" w:type="pct"/>
          </w:tcPr>
          <w:p w14:paraId="24B8A8FF" w14:textId="77777777" w:rsidR="0021158F" w:rsidRPr="001E10FF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383" w:type="pct"/>
          </w:tcPr>
          <w:p w14:paraId="5B37F782" w14:textId="1A07278C" w:rsidR="0021158F" w:rsidRPr="000037F0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pacing w:val="-20"/>
                <w:sz w:val="30"/>
                <w:szCs w:val="30"/>
                <w:cs/>
              </w:rPr>
            </w:pPr>
            <w:r w:rsidRPr="007D05BD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.00</w:t>
            </w:r>
          </w:p>
        </w:tc>
        <w:tc>
          <w:tcPr>
            <w:tcW w:w="149" w:type="pct"/>
          </w:tcPr>
          <w:p w14:paraId="0D1F0AE6" w14:textId="77777777" w:rsidR="0021158F" w:rsidRPr="00944507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7" w:type="pct"/>
          </w:tcPr>
          <w:p w14:paraId="7AF1D6C5" w14:textId="77777777" w:rsidR="0021158F" w:rsidRPr="00944507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4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58" w:type="pct"/>
          </w:tcPr>
          <w:p w14:paraId="02C735F2" w14:textId="77777777" w:rsidR="0021158F" w:rsidRPr="007733D8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33D8">
              <w:rPr>
                <w:rFonts w:ascii="Angsana New" w:hAnsi="Angsana New"/>
                <w:sz w:val="30"/>
                <w:szCs w:val="30"/>
              </w:rPr>
              <w:t>70,000</w:t>
            </w:r>
          </w:p>
        </w:tc>
        <w:tc>
          <w:tcPr>
            <w:tcW w:w="126" w:type="pct"/>
            <w:gridSpan w:val="2"/>
          </w:tcPr>
          <w:p w14:paraId="2F6D371E" w14:textId="77777777" w:rsidR="0021158F" w:rsidRPr="007733D8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0BE84834" w14:textId="77777777" w:rsidR="0021158F" w:rsidRPr="007733D8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733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6926B640" w14:textId="77777777" w:rsidR="0021158F" w:rsidRPr="007733D8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0D2A9A68" w14:textId="77777777" w:rsidR="0021158F" w:rsidRPr="007733D8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33D8">
              <w:rPr>
                <w:rFonts w:ascii="Angsana New" w:hAnsi="Angsana New"/>
                <w:sz w:val="30"/>
                <w:szCs w:val="30"/>
              </w:rPr>
              <w:t>70,000</w:t>
            </w:r>
          </w:p>
        </w:tc>
        <w:tc>
          <w:tcPr>
            <w:tcW w:w="145" w:type="pct"/>
          </w:tcPr>
          <w:p w14:paraId="36724380" w14:textId="77777777" w:rsidR="0021158F" w:rsidRPr="007733D8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894566C" w14:textId="77777777" w:rsidR="0021158F" w:rsidRPr="007733D8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733D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1158F" w:rsidRPr="006E7091" w14:paraId="266C184D" w14:textId="77777777" w:rsidTr="00A0170B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1329" w:type="pct"/>
          </w:tcPr>
          <w:p w14:paraId="7EE46A31" w14:textId="77777777" w:rsidR="0021158F" w:rsidRPr="005A075D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E709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ดอกเบี้ยจ่ายล่วงหน้า</w:t>
            </w:r>
          </w:p>
        </w:tc>
        <w:tc>
          <w:tcPr>
            <w:tcW w:w="383" w:type="pct"/>
          </w:tcPr>
          <w:p w14:paraId="1BCAC82C" w14:textId="77777777" w:rsidR="0021158F" w:rsidRPr="007D05BD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4D6E08E4" w14:textId="77777777" w:rsidR="0021158F" w:rsidRPr="00944507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7" w:type="pct"/>
          </w:tcPr>
          <w:p w14:paraId="1157E28E" w14:textId="77777777" w:rsidR="0021158F" w:rsidRPr="00944507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210AC6E6" w14:textId="77777777" w:rsidR="0021158F" w:rsidRPr="006E7091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E7091">
              <w:rPr>
                <w:rFonts w:ascii="Angsana New" w:hAnsi="Angsana New"/>
                <w:sz w:val="30"/>
                <w:szCs w:val="30"/>
              </w:rPr>
              <w:t>(1,305)</w:t>
            </w:r>
          </w:p>
        </w:tc>
        <w:tc>
          <w:tcPr>
            <w:tcW w:w="126" w:type="pct"/>
            <w:gridSpan w:val="2"/>
          </w:tcPr>
          <w:p w14:paraId="357D27B8" w14:textId="77777777" w:rsidR="0021158F" w:rsidRPr="006E7091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tcBorders>
              <w:bottom w:val="single" w:sz="4" w:space="0" w:color="auto"/>
            </w:tcBorders>
          </w:tcPr>
          <w:p w14:paraId="1D69803C" w14:textId="77777777" w:rsidR="0021158F" w:rsidRPr="006E7091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73692EB9" w14:textId="77777777" w:rsidR="0021158F" w:rsidRPr="006E7091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</w:tcPr>
          <w:p w14:paraId="25326080" w14:textId="77777777" w:rsidR="0021158F" w:rsidRPr="00A92772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2772">
              <w:rPr>
                <w:rFonts w:ascii="Angsana New" w:hAnsi="Angsana New"/>
                <w:sz w:val="30"/>
                <w:szCs w:val="30"/>
              </w:rPr>
              <w:t>(1,305)</w:t>
            </w:r>
          </w:p>
        </w:tc>
        <w:tc>
          <w:tcPr>
            <w:tcW w:w="145" w:type="pct"/>
          </w:tcPr>
          <w:p w14:paraId="18ACDA8E" w14:textId="77777777" w:rsidR="0021158F" w:rsidRPr="006E7091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3A493B13" w14:textId="77777777" w:rsidR="0021158F" w:rsidRPr="006E7091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158F" w:rsidRPr="006F1F8C" w14:paraId="0B7D3F15" w14:textId="77777777" w:rsidTr="00A0170B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1329" w:type="pct"/>
          </w:tcPr>
          <w:p w14:paraId="1BED17FE" w14:textId="3776E8D0" w:rsidR="0021158F" w:rsidRPr="007733D8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733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รวมเงินกู้ยืมระยะสั้นจาก</w:t>
            </w:r>
          </w:p>
        </w:tc>
        <w:tc>
          <w:tcPr>
            <w:tcW w:w="383" w:type="pct"/>
          </w:tcPr>
          <w:p w14:paraId="71BE32D4" w14:textId="77777777" w:rsidR="0021158F" w:rsidRPr="007D05BD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8B0DAC4" w14:textId="77777777" w:rsidR="0021158F" w:rsidRPr="00944507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7" w:type="pct"/>
          </w:tcPr>
          <w:p w14:paraId="23C54C79" w14:textId="77777777" w:rsidR="0021158F" w:rsidRPr="00944507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</w:tcPr>
          <w:p w14:paraId="7FD8F41E" w14:textId="77777777" w:rsidR="0021158F" w:rsidRPr="006F1F8C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  <w:gridSpan w:val="2"/>
          </w:tcPr>
          <w:p w14:paraId="411A1816" w14:textId="77777777" w:rsidR="0021158F" w:rsidRPr="006F1F8C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</w:tcBorders>
          </w:tcPr>
          <w:p w14:paraId="211AE121" w14:textId="77777777" w:rsidR="0021158F" w:rsidRPr="006F1F8C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F3B805D" w14:textId="77777777" w:rsidR="0021158F" w:rsidRPr="006F1F8C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</w:tcBorders>
          </w:tcPr>
          <w:p w14:paraId="48B82D4D" w14:textId="77777777" w:rsidR="0021158F" w:rsidRPr="006F1F8C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CAEC1AE" w14:textId="77777777" w:rsidR="0021158F" w:rsidRPr="006F1F8C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374920D4" w14:textId="77777777" w:rsidR="0021158F" w:rsidRPr="006F1F8C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1158F" w:rsidRPr="006F1F8C" w14:paraId="5DE5CAC9" w14:textId="77777777" w:rsidTr="00A0170B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1329" w:type="pct"/>
          </w:tcPr>
          <w:p w14:paraId="43A31F4B" w14:textId="67CE3712" w:rsidR="0021158F" w:rsidRPr="007733D8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33D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  <w:r w:rsidRPr="007733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383" w:type="pct"/>
          </w:tcPr>
          <w:p w14:paraId="63F44BD9" w14:textId="77777777" w:rsidR="0021158F" w:rsidRPr="007D05BD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E0EA83D" w14:textId="77777777" w:rsidR="0021158F" w:rsidRPr="00944507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7" w:type="pct"/>
          </w:tcPr>
          <w:p w14:paraId="0358EEED" w14:textId="77777777" w:rsidR="0021158F" w:rsidRPr="00944507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double" w:sz="4" w:space="0" w:color="auto"/>
            </w:tcBorders>
          </w:tcPr>
          <w:p w14:paraId="05D2A782" w14:textId="3530BCE3" w:rsidR="0021158F" w:rsidRPr="006F1F8C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6F1F8C">
              <w:rPr>
                <w:rFonts w:ascii="Angsana New" w:hAnsi="Angsana New"/>
                <w:b/>
                <w:bCs/>
                <w:sz w:val="30"/>
                <w:szCs w:val="30"/>
              </w:rPr>
              <w:t>8,695</w:t>
            </w:r>
          </w:p>
        </w:tc>
        <w:tc>
          <w:tcPr>
            <w:tcW w:w="126" w:type="pct"/>
            <w:gridSpan w:val="2"/>
          </w:tcPr>
          <w:p w14:paraId="7D70DC8C" w14:textId="77777777" w:rsidR="0021158F" w:rsidRPr="006F1F8C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tcBorders>
              <w:bottom w:val="double" w:sz="4" w:space="0" w:color="auto"/>
            </w:tcBorders>
          </w:tcPr>
          <w:p w14:paraId="6DC9DB25" w14:textId="29CB2AD4" w:rsidR="0021158F" w:rsidRPr="006F1F8C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F8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73E9170B" w14:textId="77777777" w:rsidR="0021158F" w:rsidRPr="006F1F8C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bottom w:val="double" w:sz="4" w:space="0" w:color="auto"/>
            </w:tcBorders>
          </w:tcPr>
          <w:p w14:paraId="502603E5" w14:textId="7236E31A" w:rsidR="0021158F" w:rsidRPr="006F1F8C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F8C">
              <w:rPr>
                <w:rFonts w:ascii="Angsana New" w:hAnsi="Angsana New"/>
                <w:b/>
                <w:bCs/>
                <w:sz w:val="30"/>
                <w:szCs w:val="30"/>
              </w:rPr>
              <w:t>68,695</w:t>
            </w:r>
          </w:p>
        </w:tc>
        <w:tc>
          <w:tcPr>
            <w:tcW w:w="145" w:type="pct"/>
          </w:tcPr>
          <w:p w14:paraId="5D704E9E" w14:textId="77777777" w:rsidR="0021158F" w:rsidRPr="006F1F8C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3884E8DA" w14:textId="3EB33F5A" w:rsidR="0021158F" w:rsidRPr="006F1F8C" w:rsidRDefault="0021158F" w:rsidP="0021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F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2630444B" w14:textId="77777777" w:rsidR="00012921" w:rsidRDefault="00012921" w:rsidP="006E70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8EBC935" w14:textId="77777777" w:rsidR="00B81BAE" w:rsidRDefault="00B81BAE" w:rsidP="000D43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รายการเคลื่อนไหวของเงินกู้ยืม</w:t>
      </w:r>
      <w:r w:rsidR="0042679A">
        <w:rPr>
          <w:rFonts w:ascii="Angsana New" w:hAnsi="Angsana New" w:hint="cs"/>
          <w:sz w:val="30"/>
          <w:szCs w:val="30"/>
          <w:cs/>
        </w:rPr>
        <w:t>ระยะสั้น</w:t>
      </w:r>
      <w:r>
        <w:rPr>
          <w:rFonts w:ascii="Angsana New" w:hAnsi="Angsana New"/>
          <w:sz w:val="30"/>
          <w:szCs w:val="30"/>
          <w:cs/>
        </w:rPr>
        <w:t>จากบุคคลที่เกี่ยวข้องกันสำหรับแต่ละปีสิ้นสุดวันที่ 31 ธันวาคม มีดังนี้</w:t>
      </w:r>
    </w:p>
    <w:p w14:paraId="5892A5AF" w14:textId="77777777" w:rsidR="00B81BAE" w:rsidRPr="00B068BD" w:rsidRDefault="00B81BAE" w:rsidP="006E70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080"/>
        <w:gridCol w:w="270"/>
        <w:gridCol w:w="990"/>
        <w:gridCol w:w="270"/>
        <w:gridCol w:w="1080"/>
        <w:gridCol w:w="270"/>
        <w:gridCol w:w="990"/>
      </w:tblGrid>
      <w:tr w:rsidR="00B81BAE" w:rsidRPr="00B068BD" w14:paraId="24504E2E" w14:textId="77777777" w:rsidTr="00A0170B">
        <w:trPr>
          <w:tblHeader/>
        </w:trPr>
        <w:tc>
          <w:tcPr>
            <w:tcW w:w="4338" w:type="dxa"/>
          </w:tcPr>
          <w:p w14:paraId="0CEB0398" w14:textId="77777777" w:rsidR="00B81BAE" w:rsidRPr="00B068BD" w:rsidRDefault="00B81BAE" w:rsidP="007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B068BD">
              <w:rPr>
                <w:rFonts w:ascii="Angsana New" w:hAnsi="Angsana New"/>
                <w:spacing w:val="2"/>
                <w:sz w:val="30"/>
                <w:szCs w:val="30"/>
              </w:rPr>
              <w:br w:type="page"/>
            </w:r>
            <w:r w:rsidRPr="00B068BD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เงินกู้ยืม</w:t>
            </w:r>
            <w:r w:rsidRPr="00B068BD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ระยะสั้น</w:t>
            </w:r>
            <w:r w:rsidRPr="00B068BD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จากบุคคลที่เกี่ยวข้องกัน</w:t>
            </w:r>
          </w:p>
        </w:tc>
        <w:tc>
          <w:tcPr>
            <w:tcW w:w="2340" w:type="dxa"/>
            <w:gridSpan w:val="3"/>
          </w:tcPr>
          <w:p w14:paraId="2EF5899B" w14:textId="77777777" w:rsidR="00B81BAE" w:rsidRPr="00B068BD" w:rsidRDefault="00B81BAE" w:rsidP="0044258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68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CACB94E" w14:textId="77777777" w:rsidR="00B81BAE" w:rsidRPr="00B068BD" w:rsidRDefault="00B81BAE" w:rsidP="0044258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94DAF71" w14:textId="77777777" w:rsidR="00B81BAE" w:rsidRPr="00B068BD" w:rsidRDefault="00B81BAE" w:rsidP="0044258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68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1BAE" w:rsidRPr="00B068BD" w14:paraId="1F9A47F4" w14:textId="77777777" w:rsidTr="00A0170B">
        <w:trPr>
          <w:tblHeader/>
        </w:trPr>
        <w:tc>
          <w:tcPr>
            <w:tcW w:w="4338" w:type="dxa"/>
          </w:tcPr>
          <w:p w14:paraId="37D4032B" w14:textId="77777777" w:rsidR="00B81BAE" w:rsidRPr="00B068BD" w:rsidRDefault="00B81BAE" w:rsidP="00442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8A54E6" w14:textId="77777777" w:rsidR="00B81BAE" w:rsidRPr="00B068BD" w:rsidRDefault="00B81BAE" w:rsidP="0044258F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8BD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64E7D1F2" w14:textId="77777777" w:rsidR="00B81BAE" w:rsidRPr="00B068BD" w:rsidRDefault="00B81BAE" w:rsidP="0044258F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6E1B50" w14:textId="77777777" w:rsidR="00B81BAE" w:rsidRPr="00B068BD" w:rsidRDefault="00B81BAE" w:rsidP="0044258F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8BD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14:paraId="171AA335" w14:textId="77777777" w:rsidR="00B81BAE" w:rsidRPr="00B068BD" w:rsidRDefault="00B81BAE" w:rsidP="0044258F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F3E53E" w14:textId="77777777" w:rsidR="00B81BAE" w:rsidRPr="00B068BD" w:rsidRDefault="00B81BAE" w:rsidP="0044258F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8BD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6EAE762E" w14:textId="77777777" w:rsidR="00B81BAE" w:rsidRPr="00B068BD" w:rsidRDefault="00B81BAE" w:rsidP="0044258F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F8A9E3" w14:textId="77777777" w:rsidR="00B81BAE" w:rsidRPr="00B068BD" w:rsidRDefault="00B81BAE" w:rsidP="0044258F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8BD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B81BAE" w:rsidRPr="00B068BD" w14:paraId="668AE8C5" w14:textId="77777777" w:rsidTr="00A0170B">
        <w:trPr>
          <w:tblHeader/>
        </w:trPr>
        <w:tc>
          <w:tcPr>
            <w:tcW w:w="4338" w:type="dxa"/>
          </w:tcPr>
          <w:p w14:paraId="7CC710FC" w14:textId="77777777" w:rsidR="00B81BAE" w:rsidRPr="00B068BD" w:rsidRDefault="00B81BAE" w:rsidP="00442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7BE3A055" w14:textId="77777777" w:rsidR="00B81BAE" w:rsidRPr="00B068BD" w:rsidRDefault="00B81BAE" w:rsidP="00442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94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068B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1BAE" w:rsidRPr="00B068BD" w14:paraId="6755DA79" w14:textId="77777777" w:rsidTr="00A0170B">
        <w:tc>
          <w:tcPr>
            <w:tcW w:w="4338" w:type="dxa"/>
          </w:tcPr>
          <w:p w14:paraId="7A10AC33" w14:textId="77777777" w:rsidR="00B81BAE" w:rsidRPr="00B068BD" w:rsidRDefault="00EB5E0F" w:rsidP="007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1080" w:type="dxa"/>
          </w:tcPr>
          <w:p w14:paraId="6CAB0A2D" w14:textId="77777777" w:rsidR="00B81BAE" w:rsidRPr="00B068BD" w:rsidRDefault="00B81BAE" w:rsidP="00442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B23EAE" w14:textId="77777777" w:rsidR="00B81BAE" w:rsidRPr="00B068BD" w:rsidRDefault="00B81BAE" w:rsidP="00442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1B8D6C" w14:textId="77777777" w:rsidR="00B81BAE" w:rsidRPr="00B068BD" w:rsidRDefault="00B81BAE" w:rsidP="00442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0D5DF2" w14:textId="77777777" w:rsidR="00B81BAE" w:rsidRPr="00B068BD" w:rsidRDefault="00B81BAE" w:rsidP="00442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D9F477" w14:textId="77777777" w:rsidR="00B81BAE" w:rsidRPr="00B068BD" w:rsidRDefault="00B81BAE" w:rsidP="00442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84541E" w14:textId="77777777" w:rsidR="00B81BAE" w:rsidRPr="00B068BD" w:rsidRDefault="00B81BAE" w:rsidP="00442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9BE967" w14:textId="77777777" w:rsidR="00B81BAE" w:rsidRPr="00B068BD" w:rsidRDefault="00B81BAE" w:rsidP="00442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1BAE" w:rsidRPr="00B068BD" w14:paraId="4E35FD65" w14:textId="77777777" w:rsidTr="00A0170B">
        <w:tc>
          <w:tcPr>
            <w:tcW w:w="4338" w:type="dxa"/>
          </w:tcPr>
          <w:p w14:paraId="63AB4DCA" w14:textId="77777777" w:rsidR="00B81BAE" w:rsidRPr="00B068BD" w:rsidRDefault="00B81BAE" w:rsidP="00442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68B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068B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068BD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3DD4258F" w14:textId="77777777" w:rsidR="00B81BAE" w:rsidRPr="00B068BD" w:rsidRDefault="00B81BAE" w:rsidP="00442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68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B1BD5D" w14:textId="77777777" w:rsidR="00B81BAE" w:rsidRPr="00B068BD" w:rsidRDefault="00B81BAE" w:rsidP="00442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3BA472A" w14:textId="77777777" w:rsidR="00B81BAE" w:rsidRPr="00B068BD" w:rsidRDefault="00B81BAE" w:rsidP="00442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68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4900CF" w14:textId="77777777" w:rsidR="00B81BAE" w:rsidRPr="00B068BD" w:rsidRDefault="00B81BAE" w:rsidP="00442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B0C3EB" w14:textId="77777777" w:rsidR="00B81BAE" w:rsidRPr="00B068BD" w:rsidRDefault="00B81BAE" w:rsidP="00442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68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58C31F" w14:textId="77777777" w:rsidR="00B81BAE" w:rsidRPr="00B068BD" w:rsidRDefault="00B81BAE" w:rsidP="00442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42514F" w14:textId="77777777" w:rsidR="00B81BAE" w:rsidRPr="00B068BD" w:rsidRDefault="00B81BAE" w:rsidP="00442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68B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81BAE" w:rsidRPr="00B068BD" w14:paraId="1C6EB7D9" w14:textId="77777777" w:rsidTr="00A0170B">
        <w:tc>
          <w:tcPr>
            <w:tcW w:w="4338" w:type="dxa"/>
          </w:tcPr>
          <w:p w14:paraId="0846E04A" w14:textId="77777777" w:rsidR="00B81BAE" w:rsidRPr="00B068BD" w:rsidRDefault="00B81BAE" w:rsidP="00442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68B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22172D22" w14:textId="77777777" w:rsidR="00B81BAE" w:rsidRPr="00B068BD" w:rsidRDefault="006F1F8C" w:rsidP="00442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068BD">
              <w:rPr>
                <w:rFonts w:ascii="Angsana New" w:hAnsi="Angsana New"/>
                <w:sz w:val="30"/>
                <w:szCs w:val="30"/>
              </w:rPr>
              <w:t>70,000</w:t>
            </w:r>
          </w:p>
        </w:tc>
        <w:tc>
          <w:tcPr>
            <w:tcW w:w="270" w:type="dxa"/>
          </w:tcPr>
          <w:p w14:paraId="6E2B384E" w14:textId="77777777" w:rsidR="00B81BAE" w:rsidRPr="00B068BD" w:rsidRDefault="00B81BAE" w:rsidP="00442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1C0911" w14:textId="77777777" w:rsidR="00B81BAE" w:rsidRPr="00B068BD" w:rsidRDefault="00B81BAE" w:rsidP="00442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68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94870C" w14:textId="77777777" w:rsidR="00B81BAE" w:rsidRPr="00B068BD" w:rsidRDefault="00B81BAE" w:rsidP="00442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0DC833" w14:textId="77777777" w:rsidR="00B81BAE" w:rsidRPr="00B068BD" w:rsidRDefault="006F1F8C" w:rsidP="00442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068BD">
              <w:rPr>
                <w:rFonts w:ascii="Angsana New" w:hAnsi="Angsana New"/>
                <w:sz w:val="30"/>
                <w:szCs w:val="30"/>
              </w:rPr>
              <w:t>70,000</w:t>
            </w:r>
          </w:p>
        </w:tc>
        <w:tc>
          <w:tcPr>
            <w:tcW w:w="270" w:type="dxa"/>
          </w:tcPr>
          <w:p w14:paraId="69C63B7E" w14:textId="77777777" w:rsidR="00B81BAE" w:rsidRPr="00B068BD" w:rsidRDefault="00B81BAE" w:rsidP="00442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E55159" w14:textId="77777777" w:rsidR="00B81BAE" w:rsidRPr="00B068BD" w:rsidRDefault="00B81BAE" w:rsidP="00442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68B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81BAE" w:rsidRPr="00B068BD" w14:paraId="24AE8226" w14:textId="77777777" w:rsidTr="00A0170B">
        <w:tc>
          <w:tcPr>
            <w:tcW w:w="4338" w:type="dxa"/>
          </w:tcPr>
          <w:p w14:paraId="5E8FC4B1" w14:textId="77777777" w:rsidR="00B81BAE" w:rsidRPr="00B068BD" w:rsidRDefault="00B81BAE" w:rsidP="00442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68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31 </w:t>
            </w:r>
            <w:r w:rsidRPr="00B068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79915E" w14:textId="77777777" w:rsidR="00B81BAE" w:rsidRPr="00B068BD" w:rsidRDefault="006E7091" w:rsidP="00442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68BD">
              <w:rPr>
                <w:rFonts w:ascii="Angsana New" w:hAnsi="Angsana New"/>
                <w:b/>
                <w:bCs/>
                <w:sz w:val="30"/>
                <w:szCs w:val="30"/>
              </w:rPr>
              <w:t>70,000</w:t>
            </w:r>
          </w:p>
        </w:tc>
        <w:tc>
          <w:tcPr>
            <w:tcW w:w="270" w:type="dxa"/>
          </w:tcPr>
          <w:p w14:paraId="6ECA9F88" w14:textId="77777777" w:rsidR="00B81BAE" w:rsidRPr="00B068BD" w:rsidRDefault="00B81BAE" w:rsidP="00442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E57232F" w14:textId="77777777" w:rsidR="00B81BAE" w:rsidRPr="00B068BD" w:rsidRDefault="00B81BAE" w:rsidP="00442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68B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EDA8CE" w14:textId="77777777" w:rsidR="00B81BAE" w:rsidRPr="00B068BD" w:rsidRDefault="00B81BAE" w:rsidP="00442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719B82" w14:textId="77777777" w:rsidR="00B81BAE" w:rsidRPr="00B068BD" w:rsidRDefault="006E7091" w:rsidP="00442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68BD">
              <w:rPr>
                <w:rFonts w:ascii="Angsana New" w:hAnsi="Angsana New"/>
                <w:b/>
                <w:bCs/>
                <w:sz w:val="30"/>
                <w:szCs w:val="30"/>
              </w:rPr>
              <w:t>70,000</w:t>
            </w:r>
          </w:p>
        </w:tc>
        <w:tc>
          <w:tcPr>
            <w:tcW w:w="270" w:type="dxa"/>
          </w:tcPr>
          <w:p w14:paraId="5067BEAA" w14:textId="77777777" w:rsidR="00B81BAE" w:rsidRPr="00B068BD" w:rsidRDefault="00B81BAE" w:rsidP="00442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70A6416" w14:textId="77777777" w:rsidR="00B81BAE" w:rsidRPr="00B068BD" w:rsidRDefault="00B81BAE" w:rsidP="00442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68B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5C3C3B2" w14:textId="77777777" w:rsidR="00B81BAE" w:rsidRPr="00B068BD" w:rsidRDefault="00B81BAE" w:rsidP="006E70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2375FFA" w14:textId="77777777" w:rsidR="00E5648E" w:rsidRPr="00B068BD" w:rsidRDefault="00E5648E" w:rsidP="00461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068B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</w:t>
      </w:r>
      <w:r w:rsidR="006273E2" w:rsidRPr="00B068B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บุคคลหรือ</w:t>
      </w:r>
      <w:r w:rsidRPr="00B068BD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3169CB45" w14:textId="77777777" w:rsidR="00617DC8" w:rsidRPr="00B068BD" w:rsidRDefault="00617DC8" w:rsidP="00461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2A7DA8D" w14:textId="77777777" w:rsidR="00440277" w:rsidRPr="00B068BD" w:rsidRDefault="006F1352" w:rsidP="00461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068BD">
        <w:rPr>
          <w:rFonts w:ascii="Angsana New" w:hAnsi="Angsana New"/>
          <w:sz w:val="30"/>
          <w:szCs w:val="30"/>
          <w:cs/>
        </w:rPr>
        <w:t>บริษัท</w:t>
      </w:r>
      <w:r w:rsidR="0048620D" w:rsidRPr="00B068BD">
        <w:rPr>
          <w:rFonts w:ascii="Angsana New" w:hAnsi="Angsana New"/>
          <w:sz w:val="30"/>
          <w:szCs w:val="30"/>
          <w:cs/>
        </w:rPr>
        <w:t>ได้ทำสัญญากับบริษัทย่อย</w:t>
      </w:r>
      <w:r w:rsidR="00825F30" w:rsidRPr="00B068BD">
        <w:rPr>
          <w:rFonts w:ascii="Angsana New" w:hAnsi="Angsana New"/>
          <w:sz w:val="30"/>
          <w:szCs w:val="30"/>
          <w:cs/>
        </w:rPr>
        <w:t>และบริษัทย่อยทางอ้อม</w:t>
      </w:r>
      <w:r w:rsidR="0048620D" w:rsidRPr="00B068BD">
        <w:rPr>
          <w:rFonts w:ascii="Angsana New" w:hAnsi="Angsana New"/>
          <w:sz w:val="30"/>
          <w:szCs w:val="30"/>
          <w:cs/>
        </w:rPr>
        <w:t>หลายแห่ง</w:t>
      </w:r>
      <w:r w:rsidRPr="00B068BD">
        <w:rPr>
          <w:rFonts w:ascii="Angsana New" w:hAnsi="Angsana New"/>
          <w:sz w:val="30"/>
          <w:szCs w:val="30"/>
          <w:cs/>
        </w:rPr>
        <w:t>เพื่อให้บริการ</w:t>
      </w:r>
      <w:r w:rsidR="006971F0" w:rsidRPr="00B068BD">
        <w:rPr>
          <w:rFonts w:ascii="Angsana New" w:hAnsi="Angsana New"/>
          <w:sz w:val="30"/>
          <w:szCs w:val="30"/>
          <w:cs/>
        </w:rPr>
        <w:t>ด้านการ</w:t>
      </w:r>
      <w:r w:rsidRPr="00B068BD">
        <w:rPr>
          <w:rFonts w:ascii="Angsana New" w:hAnsi="Angsana New"/>
          <w:sz w:val="30"/>
          <w:szCs w:val="30"/>
          <w:cs/>
        </w:rPr>
        <w:t>บริหารจัดการ สนับสนุนการดำเนิน</w:t>
      </w:r>
      <w:r w:rsidR="006971F0" w:rsidRPr="00B068BD">
        <w:rPr>
          <w:rFonts w:ascii="Angsana New" w:hAnsi="Angsana New"/>
          <w:sz w:val="30"/>
          <w:szCs w:val="30"/>
          <w:cs/>
        </w:rPr>
        <w:t>งาน</w:t>
      </w:r>
      <w:r w:rsidR="00BC4760" w:rsidRPr="00B068BD">
        <w:rPr>
          <w:rFonts w:ascii="Angsana New" w:hAnsi="Angsana New"/>
          <w:sz w:val="30"/>
          <w:szCs w:val="30"/>
          <w:cs/>
        </w:rPr>
        <w:t xml:space="preserve"> การตลาด</w:t>
      </w:r>
      <w:r w:rsidRPr="00B068BD">
        <w:rPr>
          <w:rFonts w:ascii="Angsana New" w:hAnsi="Angsana New"/>
          <w:sz w:val="30"/>
          <w:szCs w:val="30"/>
          <w:cs/>
        </w:rPr>
        <w:t>และงานด้านอื่นๆ โดยบ</w:t>
      </w:r>
      <w:r w:rsidR="00D570E3" w:rsidRPr="00B068BD">
        <w:rPr>
          <w:rFonts w:ascii="Angsana New" w:hAnsi="Angsana New"/>
          <w:sz w:val="30"/>
          <w:szCs w:val="30"/>
          <w:cs/>
        </w:rPr>
        <w:t>ริษัทจะได้รับค่าบริการ</w:t>
      </w:r>
      <w:r w:rsidR="001E34CF" w:rsidRPr="00B068BD">
        <w:rPr>
          <w:rFonts w:ascii="Angsana New" w:hAnsi="Angsana New"/>
          <w:sz w:val="30"/>
          <w:szCs w:val="30"/>
          <w:cs/>
        </w:rPr>
        <w:t>ตาม</w:t>
      </w:r>
      <w:r w:rsidR="00B34093" w:rsidRPr="00B068BD">
        <w:rPr>
          <w:rFonts w:ascii="Angsana New" w:hAnsi="Angsana New" w:hint="cs"/>
          <w:sz w:val="30"/>
          <w:szCs w:val="30"/>
          <w:cs/>
        </w:rPr>
        <w:t>อัตราที่ตกลง</w:t>
      </w:r>
      <w:r w:rsidRPr="00B068BD">
        <w:rPr>
          <w:rFonts w:ascii="Angsana New" w:hAnsi="Angsana New"/>
          <w:sz w:val="30"/>
          <w:szCs w:val="30"/>
          <w:cs/>
        </w:rPr>
        <w:t>ในสัญญา</w:t>
      </w:r>
    </w:p>
    <w:p w14:paraId="3C782DD0" w14:textId="77777777" w:rsidR="0073747E" w:rsidRPr="00B068BD" w:rsidRDefault="0073747E" w:rsidP="00461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9824F30" w14:textId="77777777" w:rsidR="00D86115" w:rsidRPr="00B068BD" w:rsidRDefault="00D86115" w:rsidP="00D86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068BD">
        <w:rPr>
          <w:rFonts w:ascii="Angsana New" w:hAnsi="Angsana New"/>
          <w:sz w:val="30"/>
          <w:szCs w:val="30"/>
          <w:cs/>
        </w:rPr>
        <w:t>บริษัทไ</w:t>
      </w:r>
      <w:r w:rsidR="00EB5E0F">
        <w:rPr>
          <w:rFonts w:ascii="Angsana New" w:hAnsi="Angsana New"/>
          <w:sz w:val="30"/>
          <w:szCs w:val="30"/>
          <w:cs/>
        </w:rPr>
        <w:t>ด้ทำสัญญากับบริษัทย่อยแห่งหนึ่ง</w:t>
      </w:r>
      <w:r w:rsidRPr="00B068BD">
        <w:rPr>
          <w:rFonts w:ascii="Angsana New" w:hAnsi="Angsana New"/>
          <w:sz w:val="30"/>
          <w:szCs w:val="30"/>
          <w:cs/>
        </w:rPr>
        <w:t>เพื่อเช่าพื้นที่และบริก</w:t>
      </w:r>
      <w:r w:rsidR="00B34093" w:rsidRPr="00B068BD">
        <w:rPr>
          <w:rFonts w:ascii="Angsana New" w:hAnsi="Angsana New"/>
          <w:sz w:val="30"/>
          <w:szCs w:val="30"/>
          <w:cs/>
        </w:rPr>
        <w:t>ารที่เกี่ยวข้อง โดยบริษัทตกลง</w:t>
      </w:r>
      <w:r w:rsidRPr="00B068BD">
        <w:rPr>
          <w:rFonts w:ascii="Angsana New" w:hAnsi="Angsana New"/>
          <w:sz w:val="30"/>
          <w:szCs w:val="30"/>
          <w:cs/>
        </w:rPr>
        <w:t>จะชำระค่</w:t>
      </w:r>
      <w:r w:rsidR="00B34093" w:rsidRPr="00B068BD">
        <w:rPr>
          <w:rFonts w:ascii="Angsana New" w:hAnsi="Angsana New"/>
          <w:sz w:val="30"/>
          <w:szCs w:val="30"/>
          <w:cs/>
        </w:rPr>
        <w:t>าเช่าและบริการตามอัตราที่ตกลง</w:t>
      </w:r>
      <w:r w:rsidRPr="00B068BD">
        <w:rPr>
          <w:rFonts w:ascii="Angsana New" w:hAnsi="Angsana New"/>
          <w:sz w:val="30"/>
          <w:szCs w:val="30"/>
          <w:cs/>
        </w:rPr>
        <w:t>ในสัญญา</w:t>
      </w:r>
    </w:p>
    <w:p w14:paraId="4724E158" w14:textId="77777777" w:rsidR="00D86115" w:rsidRPr="00B068BD" w:rsidRDefault="00D86115" w:rsidP="00D86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CE5BEF0" w14:textId="77777777" w:rsidR="000037F0" w:rsidRPr="00B068BD" w:rsidRDefault="00D86115" w:rsidP="00D86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068BD">
        <w:rPr>
          <w:rFonts w:ascii="Angsana New" w:hAnsi="Angsana New"/>
          <w:sz w:val="30"/>
          <w:szCs w:val="30"/>
          <w:cs/>
        </w:rPr>
        <w:t>บริษัทได้ทำสัญญากับบริษัทย่อยและบริษัทย่อยทางอ้อมเพื่อให้เช่าพื้นที่และบริการที่เกี่ยวข้อง โดยบริษัทย่อยและ</w:t>
      </w:r>
      <w:r w:rsidR="00B34093" w:rsidRPr="00B068BD">
        <w:rPr>
          <w:rFonts w:ascii="Angsana New" w:hAnsi="Angsana New"/>
          <w:sz w:val="30"/>
          <w:szCs w:val="30"/>
          <w:cs/>
        </w:rPr>
        <w:t>บริษัทย่อยทางอ้อมดังกล่าวตกลง</w:t>
      </w:r>
      <w:r w:rsidRPr="00B068BD">
        <w:rPr>
          <w:rFonts w:ascii="Angsana New" w:hAnsi="Angsana New"/>
          <w:sz w:val="30"/>
          <w:szCs w:val="30"/>
          <w:cs/>
        </w:rPr>
        <w:t>จะชำระค่</w:t>
      </w:r>
      <w:r w:rsidR="00B34093" w:rsidRPr="00B068BD">
        <w:rPr>
          <w:rFonts w:ascii="Angsana New" w:hAnsi="Angsana New"/>
          <w:sz w:val="30"/>
          <w:szCs w:val="30"/>
          <w:cs/>
        </w:rPr>
        <w:t>าเช่าและบริการตามอัตราที่ตกลง</w:t>
      </w:r>
      <w:r w:rsidRPr="00B068BD">
        <w:rPr>
          <w:rFonts w:ascii="Angsana New" w:hAnsi="Angsana New"/>
          <w:sz w:val="30"/>
          <w:szCs w:val="30"/>
          <w:cs/>
        </w:rPr>
        <w:t>ในสัญญา</w:t>
      </w:r>
    </w:p>
    <w:p w14:paraId="44DAF273" w14:textId="77777777" w:rsidR="007733D8" w:rsidRDefault="007733D8" w:rsidP="00D86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E9409F5" w14:textId="77777777" w:rsidR="00C2799E" w:rsidRPr="00B068BD" w:rsidRDefault="00C2799E" w:rsidP="00D86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068BD">
        <w:rPr>
          <w:rFonts w:ascii="Angsana New" w:hAnsi="Angsana New" w:hint="cs"/>
          <w:sz w:val="30"/>
          <w:szCs w:val="30"/>
          <w:cs/>
        </w:rPr>
        <w:t>บริษัทได้ทำสัญญากับบริษัทย่อยเพื่อรับบริการระบบสารสนเทศ โดยบริษัทตกลงจะชำระค่าบริการ</w:t>
      </w:r>
      <w:r w:rsidR="00EB5E0F">
        <w:rPr>
          <w:rFonts w:ascii="Angsana New" w:hAnsi="Angsana New" w:hint="cs"/>
          <w:sz w:val="30"/>
          <w:szCs w:val="30"/>
          <w:cs/>
        </w:rPr>
        <w:t>ตามอัตรา</w:t>
      </w:r>
      <w:r w:rsidRPr="00B068BD">
        <w:rPr>
          <w:rFonts w:ascii="Angsana New" w:hAnsi="Angsana New" w:hint="cs"/>
          <w:sz w:val="30"/>
          <w:szCs w:val="30"/>
          <w:cs/>
        </w:rPr>
        <w:t>ที่</w:t>
      </w:r>
      <w:r w:rsidR="00EB5E0F">
        <w:rPr>
          <w:rFonts w:ascii="Angsana New" w:hAnsi="Angsana New" w:hint="cs"/>
          <w:sz w:val="30"/>
          <w:szCs w:val="30"/>
          <w:cs/>
        </w:rPr>
        <w:t xml:space="preserve">     </w:t>
      </w:r>
      <w:r w:rsidRPr="00B068BD">
        <w:rPr>
          <w:rFonts w:ascii="Angsana New" w:hAnsi="Angsana New" w:hint="cs"/>
          <w:sz w:val="30"/>
          <w:szCs w:val="30"/>
          <w:cs/>
        </w:rPr>
        <w:t>ตกลงในสัญญา</w:t>
      </w:r>
    </w:p>
    <w:p w14:paraId="304ED039" w14:textId="3ABBAAE4" w:rsidR="00D86115" w:rsidRPr="00B068BD" w:rsidRDefault="00AB7F42" w:rsidP="00003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B068BD">
        <w:rPr>
          <w:rFonts w:ascii="Angsana New" w:hAnsi="Angsana New" w:hint="cs"/>
          <w:sz w:val="30"/>
          <w:szCs w:val="30"/>
          <w:cs/>
        </w:rPr>
        <w:lastRenderedPageBreak/>
        <w:t xml:space="preserve">บริษัทได้ทำสัญญากู้ยืมเงินระยะสั้นกับผู้ถือหุ้นรายหนึ่งจำนวน </w:t>
      </w:r>
      <w:r w:rsidRPr="00B068BD">
        <w:rPr>
          <w:rFonts w:ascii="Angsana New" w:hAnsi="Angsana New"/>
          <w:sz w:val="30"/>
          <w:szCs w:val="30"/>
          <w:cs/>
        </w:rPr>
        <w:t>70</w:t>
      </w:r>
      <w:r w:rsidRPr="00B068BD">
        <w:rPr>
          <w:rFonts w:ascii="Angsana New" w:hAnsi="Angsana New"/>
          <w:sz w:val="30"/>
          <w:szCs w:val="30"/>
        </w:rPr>
        <w:t xml:space="preserve"> </w:t>
      </w:r>
      <w:r w:rsidRPr="00B068BD">
        <w:rPr>
          <w:rFonts w:ascii="Angsana New" w:hAnsi="Angsana New" w:hint="cs"/>
          <w:sz w:val="30"/>
          <w:szCs w:val="30"/>
          <w:cs/>
        </w:rPr>
        <w:t>ล้านบาท</w:t>
      </w:r>
      <w:r w:rsidRPr="00B068BD">
        <w:rPr>
          <w:rFonts w:ascii="Angsana New" w:hAnsi="Angsana New"/>
          <w:sz w:val="30"/>
          <w:szCs w:val="30"/>
        </w:rPr>
        <w:t xml:space="preserve"> </w:t>
      </w:r>
      <w:r w:rsidRPr="00B068BD">
        <w:rPr>
          <w:rFonts w:ascii="Angsana New" w:hAnsi="Angsana New" w:hint="cs"/>
          <w:sz w:val="30"/>
          <w:szCs w:val="30"/>
          <w:cs/>
        </w:rPr>
        <w:t xml:space="preserve">เงินกู้ยืมดังกล่าวเป็นตั๋วแลกเงิน </w:t>
      </w:r>
      <w:r w:rsidR="006E7091" w:rsidRPr="00B068BD">
        <w:rPr>
          <w:rFonts w:ascii="Angsana New" w:hAnsi="Angsana New"/>
          <w:sz w:val="30"/>
          <w:szCs w:val="30"/>
        </w:rPr>
        <w:t xml:space="preserve">       </w:t>
      </w:r>
      <w:r w:rsidR="00B03148">
        <w:rPr>
          <w:rFonts w:ascii="Angsana New" w:hAnsi="Angsana New" w:hint="cs"/>
          <w:sz w:val="30"/>
          <w:szCs w:val="30"/>
          <w:cs/>
        </w:rPr>
        <w:t xml:space="preserve">  </w:t>
      </w:r>
      <w:r w:rsidR="006E7091" w:rsidRPr="00B068BD">
        <w:rPr>
          <w:rFonts w:ascii="Angsana New" w:hAnsi="Angsana New"/>
          <w:sz w:val="30"/>
          <w:szCs w:val="30"/>
        </w:rPr>
        <w:t xml:space="preserve">  </w:t>
      </w:r>
      <w:r w:rsidRPr="00A57364">
        <w:rPr>
          <w:rFonts w:ascii="Angsana New" w:hAnsi="Angsana New" w:hint="cs"/>
          <w:spacing w:val="-2"/>
          <w:sz w:val="30"/>
          <w:szCs w:val="30"/>
          <w:cs/>
        </w:rPr>
        <w:t xml:space="preserve">มีกำหนดชำระคืน </w:t>
      </w:r>
      <w:r w:rsidRPr="00A57364">
        <w:rPr>
          <w:rFonts w:ascii="Angsana New" w:hAnsi="Angsana New"/>
          <w:spacing w:val="-2"/>
          <w:sz w:val="30"/>
          <w:szCs w:val="30"/>
        </w:rPr>
        <w:t xml:space="preserve">3 </w:t>
      </w:r>
      <w:r w:rsidR="006E7091" w:rsidRPr="00A57364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A57364">
        <w:rPr>
          <w:rFonts w:ascii="Angsana New" w:hAnsi="Angsana New" w:hint="cs"/>
          <w:spacing w:val="-2"/>
          <w:sz w:val="30"/>
          <w:szCs w:val="30"/>
          <w:cs/>
        </w:rPr>
        <w:t xml:space="preserve">และมีอัตราดอกเบี้ยร้อยละ </w:t>
      </w:r>
      <w:r w:rsidRPr="00A57364">
        <w:rPr>
          <w:rFonts w:ascii="Angsana New" w:hAnsi="Angsana New"/>
          <w:spacing w:val="-2"/>
          <w:sz w:val="30"/>
          <w:szCs w:val="30"/>
          <w:cs/>
        </w:rPr>
        <w:t>12</w:t>
      </w:r>
      <w:r w:rsidRPr="00A57364">
        <w:rPr>
          <w:rFonts w:ascii="Angsana New" w:hAnsi="Angsana New"/>
          <w:spacing w:val="-2"/>
          <w:sz w:val="30"/>
          <w:szCs w:val="30"/>
        </w:rPr>
        <w:t xml:space="preserve"> </w:t>
      </w:r>
      <w:r w:rsidRPr="00A57364">
        <w:rPr>
          <w:rFonts w:ascii="Angsana New" w:hAnsi="Angsana New" w:hint="cs"/>
          <w:spacing w:val="-2"/>
          <w:sz w:val="30"/>
          <w:szCs w:val="30"/>
          <w:cs/>
        </w:rPr>
        <w:t>ต่อปี</w:t>
      </w:r>
      <w:r w:rsidR="00EB5E0F" w:rsidRPr="00A5736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733D8" w:rsidRPr="00A57364">
        <w:rPr>
          <w:rFonts w:ascii="Angsana New" w:hAnsi="Angsana New" w:hint="cs"/>
          <w:spacing w:val="-2"/>
          <w:sz w:val="30"/>
          <w:szCs w:val="30"/>
          <w:cs/>
        </w:rPr>
        <w:t>บริษัทได้จ่ายดอกเบี้ยในวันเริ่ม</w:t>
      </w:r>
      <w:r w:rsidR="00EB5E0F" w:rsidRPr="00A57364">
        <w:rPr>
          <w:rFonts w:ascii="Angsana New" w:hAnsi="Angsana New" w:hint="cs"/>
          <w:spacing w:val="-2"/>
          <w:sz w:val="30"/>
          <w:szCs w:val="30"/>
          <w:cs/>
        </w:rPr>
        <w:t>สัญญาเงินกู้ยืมระยะสั้น</w:t>
      </w:r>
      <w:r w:rsidR="00EB5E0F">
        <w:rPr>
          <w:rFonts w:ascii="Angsana New" w:hAnsi="Angsana New" w:hint="cs"/>
          <w:sz w:val="30"/>
          <w:szCs w:val="30"/>
          <w:cs/>
        </w:rPr>
        <w:t>ดังกล่าว</w:t>
      </w:r>
      <w:r w:rsidR="007733D8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7733D8">
        <w:rPr>
          <w:rFonts w:ascii="Angsana New" w:hAnsi="Angsana New"/>
          <w:sz w:val="30"/>
          <w:szCs w:val="30"/>
          <w:cs/>
        </w:rPr>
        <w:t>2.01</w:t>
      </w:r>
      <w:r w:rsidR="007733D8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6F1F8C" w:rsidRPr="00B068BD">
        <w:rPr>
          <w:rFonts w:ascii="Angsana New" w:hAnsi="Angsana New" w:hint="cs"/>
          <w:sz w:val="30"/>
          <w:szCs w:val="30"/>
          <w:cs/>
        </w:rPr>
        <w:t xml:space="preserve"> </w:t>
      </w:r>
      <w:r w:rsidR="00AC3D33">
        <w:rPr>
          <w:rFonts w:ascii="Angsana New" w:hAnsi="Angsana New" w:hint="cs"/>
          <w:sz w:val="30"/>
          <w:szCs w:val="30"/>
          <w:cs/>
        </w:rPr>
        <w:t xml:space="preserve">นอกจากนี้ </w:t>
      </w:r>
      <w:r w:rsidR="006E7091" w:rsidRPr="00B068BD">
        <w:rPr>
          <w:rFonts w:ascii="Angsana New" w:hAnsi="Angsana New" w:hint="cs"/>
          <w:sz w:val="30"/>
          <w:szCs w:val="30"/>
          <w:cs/>
        </w:rPr>
        <w:t>บริษัทได้นำเงินลงทุนในบริษัทย่อย</w:t>
      </w:r>
      <w:r w:rsidR="00AC3D33">
        <w:rPr>
          <w:rFonts w:ascii="Angsana New" w:hAnsi="Angsana New" w:hint="cs"/>
          <w:sz w:val="30"/>
          <w:szCs w:val="30"/>
          <w:cs/>
        </w:rPr>
        <w:t>แห่งหนึ่ง</w:t>
      </w:r>
      <w:r w:rsidR="006E7091" w:rsidRPr="00B068BD">
        <w:rPr>
          <w:rFonts w:ascii="Angsana New" w:hAnsi="Angsana New" w:hint="cs"/>
          <w:sz w:val="30"/>
          <w:szCs w:val="30"/>
          <w:cs/>
        </w:rPr>
        <w:t xml:space="preserve">ไปจำนำเพื่อเป็นหลักทรัพย์ค้ำประกันเงินกู้ยืมดังกล่าว (ดูหมายเหตุข้อ </w:t>
      </w:r>
      <w:r w:rsidR="001446EE">
        <w:rPr>
          <w:rFonts w:ascii="Angsana New" w:hAnsi="Angsana New"/>
          <w:sz w:val="30"/>
          <w:szCs w:val="30"/>
        </w:rPr>
        <w:t>16</w:t>
      </w:r>
      <w:r w:rsidR="006E7091" w:rsidRPr="00B068BD">
        <w:rPr>
          <w:rFonts w:ascii="Angsana New" w:hAnsi="Angsana New" w:hint="cs"/>
          <w:sz w:val="30"/>
          <w:szCs w:val="30"/>
          <w:cs/>
        </w:rPr>
        <w:t>)</w:t>
      </w:r>
    </w:p>
    <w:p w14:paraId="5A96FAD7" w14:textId="77777777" w:rsidR="000037F0" w:rsidRPr="00B068BD" w:rsidRDefault="000037F0" w:rsidP="007A126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u w:val="none"/>
        </w:rPr>
      </w:pPr>
    </w:p>
    <w:p w14:paraId="6D21E5AA" w14:textId="7D92308A" w:rsidR="00440277" w:rsidRPr="0083373B" w:rsidRDefault="00FC62DF" w:rsidP="007A126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t>8</w:t>
      </w:r>
      <w:r w:rsidR="00EC558D" w:rsidRPr="00455F39">
        <w:rPr>
          <w:rFonts w:ascii="Angsana New" w:hAnsi="Angsana New"/>
          <w:sz w:val="30"/>
          <w:szCs w:val="30"/>
          <w:u w:val="none"/>
          <w:cs/>
        </w:rPr>
        <w:tab/>
      </w:r>
      <w:r w:rsidR="00440277" w:rsidRPr="00455F39">
        <w:rPr>
          <w:rFonts w:ascii="Angsana New" w:hAnsi="Angsana New"/>
          <w:sz w:val="30"/>
          <w:szCs w:val="30"/>
          <w:u w:val="none"/>
          <w:cs/>
        </w:rPr>
        <w:t>เงินสดและรายการเทียบเท่าเงินสด</w:t>
      </w:r>
    </w:p>
    <w:p w14:paraId="4874A99C" w14:textId="77777777" w:rsidR="00440277" w:rsidRPr="0042679A" w:rsidRDefault="00440277" w:rsidP="00457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4248"/>
        <w:gridCol w:w="1080"/>
        <w:gridCol w:w="270"/>
        <w:gridCol w:w="1080"/>
        <w:gridCol w:w="270"/>
        <w:gridCol w:w="1080"/>
        <w:gridCol w:w="270"/>
        <w:gridCol w:w="990"/>
      </w:tblGrid>
      <w:tr w:rsidR="002D65A1" w:rsidRPr="002D65A1" w14:paraId="3791E5AC" w14:textId="77777777" w:rsidTr="00A0170B">
        <w:tc>
          <w:tcPr>
            <w:tcW w:w="4248" w:type="dxa"/>
            <w:vAlign w:val="bottom"/>
          </w:tcPr>
          <w:p w14:paraId="3E9BB371" w14:textId="77777777" w:rsidR="002D65A1" w:rsidRPr="002D65A1" w:rsidRDefault="002D65A1" w:rsidP="0045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63FD3DC" w14:textId="77777777" w:rsidR="002D65A1" w:rsidRPr="002D65A1" w:rsidRDefault="002D65A1" w:rsidP="0045750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D65A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09AF88A6" w14:textId="77777777" w:rsidR="002D65A1" w:rsidRPr="002D65A1" w:rsidRDefault="002D65A1" w:rsidP="0045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E1A072C" w14:textId="77777777" w:rsidR="002D65A1" w:rsidRPr="002D65A1" w:rsidRDefault="002D65A1" w:rsidP="0045750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D65A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D65A1" w:rsidRPr="00F92902" w14:paraId="2C8740CE" w14:textId="77777777" w:rsidTr="00A0170B">
        <w:tc>
          <w:tcPr>
            <w:tcW w:w="4248" w:type="dxa"/>
            <w:vAlign w:val="bottom"/>
          </w:tcPr>
          <w:p w14:paraId="7324C448" w14:textId="77777777" w:rsidR="002D65A1" w:rsidRPr="00F92902" w:rsidRDefault="002D65A1" w:rsidP="0045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48B0553" w14:textId="77777777" w:rsidR="002D65A1" w:rsidRPr="00F92902" w:rsidRDefault="008645A4" w:rsidP="00E2120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2560</w:t>
            </w:r>
          </w:p>
        </w:tc>
        <w:tc>
          <w:tcPr>
            <w:tcW w:w="270" w:type="dxa"/>
            <w:vAlign w:val="bottom"/>
          </w:tcPr>
          <w:p w14:paraId="44583511" w14:textId="77777777" w:rsidR="002D65A1" w:rsidRPr="00F92902" w:rsidRDefault="002D65A1" w:rsidP="0045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F8A6F2" w14:textId="77777777" w:rsidR="002D65A1" w:rsidRPr="00F92902" w:rsidRDefault="00E2120D" w:rsidP="0045750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255</w:t>
            </w:r>
            <w:r w:rsidR="00B8318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9</w:t>
            </w:r>
          </w:p>
        </w:tc>
        <w:tc>
          <w:tcPr>
            <w:tcW w:w="270" w:type="dxa"/>
            <w:vAlign w:val="bottom"/>
          </w:tcPr>
          <w:p w14:paraId="0C293642" w14:textId="77777777" w:rsidR="002D65A1" w:rsidRPr="00F92902" w:rsidRDefault="002D65A1" w:rsidP="0045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133920" w14:textId="77777777" w:rsidR="002D65A1" w:rsidRPr="00F92902" w:rsidRDefault="008645A4" w:rsidP="0045750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2560</w:t>
            </w:r>
          </w:p>
        </w:tc>
        <w:tc>
          <w:tcPr>
            <w:tcW w:w="270" w:type="dxa"/>
            <w:vAlign w:val="bottom"/>
          </w:tcPr>
          <w:p w14:paraId="10834E7B" w14:textId="77777777" w:rsidR="002D65A1" w:rsidRPr="00F92902" w:rsidRDefault="002D65A1" w:rsidP="0045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8666D99" w14:textId="77777777" w:rsidR="002D65A1" w:rsidRPr="00F92902" w:rsidRDefault="00E2120D" w:rsidP="0045750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255</w:t>
            </w:r>
            <w:r w:rsidR="00B8318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9</w:t>
            </w:r>
          </w:p>
        </w:tc>
      </w:tr>
      <w:tr w:rsidR="002D65A1" w:rsidRPr="00F92902" w14:paraId="115E4825" w14:textId="77777777" w:rsidTr="00A0170B">
        <w:tc>
          <w:tcPr>
            <w:tcW w:w="4248" w:type="dxa"/>
            <w:vAlign w:val="bottom"/>
          </w:tcPr>
          <w:p w14:paraId="5BCDD77B" w14:textId="77777777" w:rsidR="002D65A1" w:rsidRPr="00F92902" w:rsidRDefault="002D65A1" w:rsidP="0045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02D06FD1" w14:textId="77777777" w:rsidR="002D65A1" w:rsidRPr="002D65A1" w:rsidRDefault="002D65A1" w:rsidP="0045750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83181" w:rsidRPr="00F92902" w14:paraId="54D5B332" w14:textId="77777777" w:rsidTr="00A0170B">
        <w:tc>
          <w:tcPr>
            <w:tcW w:w="4248" w:type="dxa"/>
          </w:tcPr>
          <w:p w14:paraId="69027527" w14:textId="77777777" w:rsidR="00B83181" w:rsidRPr="00F92902" w:rsidRDefault="00B83181" w:rsidP="0045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92902">
              <w:rPr>
                <w:rFonts w:ascii="Angsana New" w:hAnsi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</w:tcPr>
          <w:p w14:paraId="1E55557A" w14:textId="77777777" w:rsidR="00B83181" w:rsidRPr="00F9676B" w:rsidRDefault="00B908C7" w:rsidP="00531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F9676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390</w:t>
            </w:r>
          </w:p>
        </w:tc>
        <w:tc>
          <w:tcPr>
            <w:tcW w:w="270" w:type="dxa"/>
          </w:tcPr>
          <w:p w14:paraId="4ABCE9E8" w14:textId="77777777" w:rsidR="00B83181" w:rsidRPr="00F92902" w:rsidRDefault="00B83181" w:rsidP="0045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665926" w14:textId="77777777" w:rsidR="00B83181" w:rsidRPr="00DB5BA4" w:rsidRDefault="00B83181" w:rsidP="00531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5BA4">
              <w:rPr>
                <w:rFonts w:ascii="Angsana New" w:hAnsi="Angsana New"/>
                <w:sz w:val="30"/>
                <w:szCs w:val="30"/>
              </w:rPr>
              <w:t>1,664</w:t>
            </w:r>
          </w:p>
        </w:tc>
        <w:tc>
          <w:tcPr>
            <w:tcW w:w="270" w:type="dxa"/>
          </w:tcPr>
          <w:p w14:paraId="0D76E7EA" w14:textId="77777777" w:rsidR="00B83181" w:rsidRPr="00F92902" w:rsidRDefault="00B83181" w:rsidP="0045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ABBF12" w14:textId="77777777" w:rsidR="00B83181" w:rsidRPr="00DB5BA4" w:rsidRDefault="00F9676B" w:rsidP="00531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323</w:t>
            </w:r>
          </w:p>
        </w:tc>
        <w:tc>
          <w:tcPr>
            <w:tcW w:w="270" w:type="dxa"/>
          </w:tcPr>
          <w:p w14:paraId="48CDDED2" w14:textId="77777777" w:rsidR="00B83181" w:rsidRPr="00F92902" w:rsidRDefault="00B83181" w:rsidP="0045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CE9EA7E" w14:textId="77777777" w:rsidR="00B83181" w:rsidRPr="00DB5BA4" w:rsidRDefault="00B83181" w:rsidP="00166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5BA4">
              <w:rPr>
                <w:rFonts w:ascii="Angsana New" w:hAnsi="Angsana New"/>
                <w:sz w:val="30"/>
                <w:szCs w:val="30"/>
              </w:rPr>
              <w:t>288</w:t>
            </w:r>
          </w:p>
        </w:tc>
      </w:tr>
      <w:tr w:rsidR="00B83181" w:rsidRPr="00F92902" w14:paraId="19A918C4" w14:textId="77777777" w:rsidTr="00A0170B">
        <w:tc>
          <w:tcPr>
            <w:tcW w:w="4248" w:type="dxa"/>
          </w:tcPr>
          <w:p w14:paraId="254873AF" w14:textId="77777777" w:rsidR="00B83181" w:rsidRPr="00F92902" w:rsidRDefault="00B83181" w:rsidP="0045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92902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</w:tcPr>
          <w:p w14:paraId="678AD757" w14:textId="77777777" w:rsidR="00B83181" w:rsidRPr="00DB5BA4" w:rsidRDefault="00B908C7" w:rsidP="00531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F9676B">
              <w:rPr>
                <w:rFonts w:ascii="Angsana New" w:hAnsi="Angsana New"/>
                <w:sz w:val="30"/>
                <w:szCs w:val="30"/>
              </w:rPr>
              <w:t>,4</w:t>
            </w:r>
            <w:r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70" w:type="dxa"/>
          </w:tcPr>
          <w:p w14:paraId="54740B7B" w14:textId="77777777" w:rsidR="00B83181" w:rsidRPr="00F92902" w:rsidRDefault="00B83181" w:rsidP="0045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E95696" w14:textId="77777777" w:rsidR="00B83181" w:rsidRPr="00DB5BA4" w:rsidRDefault="00B83181" w:rsidP="00531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5BA4">
              <w:rPr>
                <w:rFonts w:ascii="Angsana New" w:hAnsi="Angsana New"/>
                <w:sz w:val="30"/>
                <w:szCs w:val="30"/>
              </w:rPr>
              <w:t>3,901</w:t>
            </w:r>
          </w:p>
        </w:tc>
        <w:tc>
          <w:tcPr>
            <w:tcW w:w="270" w:type="dxa"/>
          </w:tcPr>
          <w:p w14:paraId="4CAB775B" w14:textId="77777777" w:rsidR="00B83181" w:rsidRPr="00F92902" w:rsidRDefault="00B83181" w:rsidP="0045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0EC71C" w14:textId="77777777" w:rsidR="00B83181" w:rsidRPr="00DB5BA4" w:rsidRDefault="00F9676B" w:rsidP="00531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B908C7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76F960F9" w14:textId="77777777" w:rsidR="00B83181" w:rsidRPr="00F92902" w:rsidRDefault="00B83181" w:rsidP="0045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80A2E8F" w14:textId="77777777" w:rsidR="00B83181" w:rsidRPr="00DB5BA4" w:rsidRDefault="00B83181" w:rsidP="00166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5BA4">
              <w:rPr>
                <w:rFonts w:ascii="Angsana New" w:hAnsi="Angsana New"/>
                <w:sz w:val="30"/>
                <w:szCs w:val="30"/>
              </w:rPr>
              <w:t>1,136</w:t>
            </w:r>
          </w:p>
        </w:tc>
      </w:tr>
      <w:tr w:rsidR="00B83181" w:rsidRPr="00F92902" w14:paraId="39305BDD" w14:textId="77777777" w:rsidTr="00A0170B">
        <w:tc>
          <w:tcPr>
            <w:tcW w:w="4248" w:type="dxa"/>
          </w:tcPr>
          <w:p w14:paraId="0727D180" w14:textId="77777777" w:rsidR="00B83181" w:rsidRPr="00F92902" w:rsidRDefault="00B83181" w:rsidP="0045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92902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</w:tcPr>
          <w:p w14:paraId="1D9CDB1E" w14:textId="77777777" w:rsidR="00B83181" w:rsidRPr="00DB5BA4" w:rsidRDefault="00B908C7" w:rsidP="00531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  <w:r w:rsidR="00F9676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238</w:t>
            </w:r>
          </w:p>
        </w:tc>
        <w:tc>
          <w:tcPr>
            <w:tcW w:w="270" w:type="dxa"/>
          </w:tcPr>
          <w:p w14:paraId="258EC98B" w14:textId="77777777" w:rsidR="00B83181" w:rsidRPr="00F92902" w:rsidRDefault="00B83181" w:rsidP="0045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D6A373" w14:textId="77777777" w:rsidR="00B83181" w:rsidRPr="00DB5BA4" w:rsidRDefault="00B83181" w:rsidP="00531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5BA4">
              <w:rPr>
                <w:rFonts w:ascii="Angsana New" w:hAnsi="Angsana New"/>
                <w:sz w:val="30"/>
                <w:szCs w:val="30"/>
              </w:rPr>
              <w:t>106,597</w:t>
            </w:r>
          </w:p>
        </w:tc>
        <w:tc>
          <w:tcPr>
            <w:tcW w:w="270" w:type="dxa"/>
          </w:tcPr>
          <w:p w14:paraId="52495755" w14:textId="77777777" w:rsidR="00B83181" w:rsidRPr="00F92902" w:rsidRDefault="00B83181" w:rsidP="0045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A828BA" w14:textId="77777777" w:rsidR="00B83181" w:rsidRPr="00DB5BA4" w:rsidRDefault="00B908C7" w:rsidP="00531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</w:t>
            </w:r>
            <w:r w:rsidR="00F9676B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82F4108" w14:textId="77777777" w:rsidR="00B83181" w:rsidRPr="00F92902" w:rsidRDefault="00B83181" w:rsidP="0045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7DECB76" w14:textId="77777777" w:rsidR="00B83181" w:rsidRPr="00DB5BA4" w:rsidRDefault="00B83181" w:rsidP="00166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5BA4">
              <w:rPr>
                <w:rFonts w:ascii="Angsana New" w:hAnsi="Angsana New"/>
                <w:sz w:val="30"/>
                <w:szCs w:val="30"/>
              </w:rPr>
              <w:t>25,344</w:t>
            </w:r>
          </w:p>
        </w:tc>
      </w:tr>
      <w:tr w:rsidR="00F9676B" w:rsidRPr="00F92902" w14:paraId="200DFC25" w14:textId="77777777" w:rsidTr="00A0170B">
        <w:tc>
          <w:tcPr>
            <w:tcW w:w="4248" w:type="dxa"/>
          </w:tcPr>
          <w:p w14:paraId="0F40F9A4" w14:textId="77777777" w:rsidR="00F9676B" w:rsidRPr="00F92902" w:rsidRDefault="00F9676B" w:rsidP="0045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B5BF93" w14:textId="77777777" w:rsidR="00F9676B" w:rsidRPr="00DB5BA4" w:rsidRDefault="003E3D93" w:rsidP="00531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3F14">
              <w:rPr>
                <w:rFonts w:ascii="Angsana New" w:hAnsi="Angsana New"/>
                <w:sz w:val="30"/>
                <w:szCs w:val="30"/>
              </w:rPr>
              <w:t>119,279</w:t>
            </w:r>
          </w:p>
        </w:tc>
        <w:tc>
          <w:tcPr>
            <w:tcW w:w="270" w:type="dxa"/>
          </w:tcPr>
          <w:p w14:paraId="398350AE" w14:textId="77777777" w:rsidR="00F9676B" w:rsidRPr="00F92902" w:rsidRDefault="00F9676B" w:rsidP="0045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BAFAB9" w14:textId="77777777" w:rsidR="00F9676B" w:rsidRPr="00DB5BA4" w:rsidRDefault="00F9676B" w:rsidP="00531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5BA4">
              <w:rPr>
                <w:rFonts w:ascii="Angsana New" w:hAnsi="Angsana New"/>
                <w:sz w:val="30"/>
                <w:szCs w:val="30"/>
              </w:rPr>
              <w:t>121,532</w:t>
            </w:r>
          </w:p>
        </w:tc>
        <w:tc>
          <w:tcPr>
            <w:tcW w:w="270" w:type="dxa"/>
          </w:tcPr>
          <w:p w14:paraId="09319168" w14:textId="77777777" w:rsidR="00F9676B" w:rsidRPr="00F92902" w:rsidRDefault="00F9676B" w:rsidP="0045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A4028B" w14:textId="77777777" w:rsidR="00F9676B" w:rsidRPr="00DB5BA4" w:rsidRDefault="00F9676B" w:rsidP="00531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28027E71" w14:textId="77777777" w:rsidR="00F9676B" w:rsidRPr="00F92902" w:rsidRDefault="00F9676B" w:rsidP="000F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2B976C4" w14:textId="77777777" w:rsidR="00F9676B" w:rsidRPr="00DB5BA4" w:rsidRDefault="00F9676B" w:rsidP="00166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B5BA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E5957" w:rsidRPr="00D916E2" w14:paraId="25F7BDC5" w14:textId="77777777" w:rsidTr="00A0170B">
        <w:tc>
          <w:tcPr>
            <w:tcW w:w="4248" w:type="dxa"/>
          </w:tcPr>
          <w:p w14:paraId="538EE119" w14:textId="77777777" w:rsidR="008E5957" w:rsidRPr="00D916E2" w:rsidRDefault="001529B0" w:rsidP="008E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5E5BC4" w14:textId="77777777" w:rsidR="008E5957" w:rsidRPr="00531F4A" w:rsidRDefault="008E5957" w:rsidP="00531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186,399</w:t>
            </w:r>
          </w:p>
        </w:tc>
        <w:tc>
          <w:tcPr>
            <w:tcW w:w="270" w:type="dxa"/>
          </w:tcPr>
          <w:p w14:paraId="5DF34651" w14:textId="77777777" w:rsidR="008E5957" w:rsidRPr="00531F4A" w:rsidRDefault="008E5957" w:rsidP="0045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DD82A4" w14:textId="77777777" w:rsidR="008E5957" w:rsidRPr="00531F4A" w:rsidRDefault="008E5957" w:rsidP="00531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233,694</w:t>
            </w:r>
          </w:p>
        </w:tc>
        <w:tc>
          <w:tcPr>
            <w:tcW w:w="270" w:type="dxa"/>
          </w:tcPr>
          <w:p w14:paraId="44E9B906" w14:textId="77777777" w:rsidR="008E5957" w:rsidRPr="00531F4A" w:rsidRDefault="008E5957" w:rsidP="0045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56C0726" w14:textId="77777777" w:rsidR="008E5957" w:rsidRPr="00531F4A" w:rsidRDefault="008E5957" w:rsidP="00531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9,48</w:t>
            </w:r>
            <w:r w:rsidR="0003629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C5B3331" w14:textId="77777777" w:rsidR="008E5957" w:rsidRPr="00D916E2" w:rsidRDefault="008E5957" w:rsidP="0045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1C7B857" w14:textId="77777777" w:rsidR="008E5957" w:rsidRPr="00DB5BA4" w:rsidRDefault="008E5957" w:rsidP="00166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26,768</w:t>
            </w:r>
          </w:p>
        </w:tc>
      </w:tr>
    </w:tbl>
    <w:p w14:paraId="2C37F214" w14:textId="77777777" w:rsidR="00707E57" w:rsidRPr="007D7760" w:rsidRDefault="00707E57" w:rsidP="007D7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  <w:cs/>
          <w:lang w:val="th-TH"/>
        </w:rPr>
      </w:pPr>
    </w:p>
    <w:p w14:paraId="794EB5FD" w14:textId="77777777" w:rsidR="00440277" w:rsidRPr="008B6A6E" w:rsidRDefault="00FC62DF" w:rsidP="007A126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t>9</w:t>
      </w:r>
      <w:r w:rsidR="00EC558D" w:rsidRPr="0083373B">
        <w:rPr>
          <w:rFonts w:ascii="Angsana New" w:hAnsi="Angsana New" w:hint="cs"/>
          <w:sz w:val="30"/>
          <w:szCs w:val="30"/>
          <w:u w:val="none"/>
          <w:cs/>
        </w:rPr>
        <w:tab/>
      </w:r>
      <w:r w:rsidR="00D916E2" w:rsidRPr="003E5422">
        <w:rPr>
          <w:rFonts w:ascii="Angsana New" w:hAnsi="Angsana New"/>
          <w:sz w:val="30"/>
          <w:szCs w:val="30"/>
          <w:u w:val="none"/>
          <w:cs/>
        </w:rPr>
        <w:t>เงินลงทุน</w:t>
      </w:r>
      <w:r w:rsidR="00C43D6D" w:rsidRPr="003E5422">
        <w:rPr>
          <w:rFonts w:ascii="Angsana New" w:hAnsi="Angsana New" w:hint="cs"/>
          <w:sz w:val="30"/>
          <w:szCs w:val="30"/>
          <w:u w:val="none"/>
          <w:cs/>
        </w:rPr>
        <w:t>อื่น</w:t>
      </w:r>
    </w:p>
    <w:p w14:paraId="5BA8AB1C" w14:textId="77777777" w:rsidR="00440277" w:rsidRPr="007D7760" w:rsidRDefault="00440277" w:rsidP="00457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  <w:cs/>
          <w:lang w:val="th-TH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4158"/>
        <w:gridCol w:w="1080"/>
        <w:gridCol w:w="270"/>
        <w:gridCol w:w="1170"/>
        <w:gridCol w:w="270"/>
        <w:gridCol w:w="990"/>
        <w:gridCol w:w="270"/>
        <w:gridCol w:w="1080"/>
      </w:tblGrid>
      <w:tr w:rsidR="00D916E2" w:rsidRPr="002D65A1" w14:paraId="240F5601" w14:textId="77777777" w:rsidTr="00A0170B">
        <w:trPr>
          <w:tblHeader/>
        </w:trPr>
        <w:tc>
          <w:tcPr>
            <w:tcW w:w="4158" w:type="dxa"/>
            <w:vAlign w:val="bottom"/>
          </w:tcPr>
          <w:p w14:paraId="70B94947" w14:textId="77777777" w:rsidR="00D916E2" w:rsidRPr="002D65A1" w:rsidRDefault="00D916E2" w:rsidP="00B16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F3D2F84" w14:textId="77777777" w:rsidR="00D916E2" w:rsidRPr="002D65A1" w:rsidRDefault="00D916E2" w:rsidP="006D44B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D65A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3954A535" w14:textId="77777777" w:rsidR="00D916E2" w:rsidRPr="002D65A1" w:rsidRDefault="00D916E2" w:rsidP="006D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F52BC50" w14:textId="77777777" w:rsidR="00D916E2" w:rsidRPr="002D65A1" w:rsidRDefault="00D916E2" w:rsidP="006D44B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D65A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65AF3" w:rsidRPr="00F92902" w14:paraId="02542980" w14:textId="77777777" w:rsidTr="00A0170B">
        <w:trPr>
          <w:tblHeader/>
        </w:trPr>
        <w:tc>
          <w:tcPr>
            <w:tcW w:w="4158" w:type="dxa"/>
            <w:vAlign w:val="bottom"/>
          </w:tcPr>
          <w:p w14:paraId="7B633176" w14:textId="77777777" w:rsidR="00665AF3" w:rsidRPr="00F92902" w:rsidRDefault="00665AF3" w:rsidP="00B16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76D788D" w14:textId="77777777" w:rsidR="00665AF3" w:rsidRPr="00F92902" w:rsidRDefault="008645A4" w:rsidP="00910F90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2560</w:t>
            </w:r>
          </w:p>
        </w:tc>
        <w:tc>
          <w:tcPr>
            <w:tcW w:w="270" w:type="dxa"/>
            <w:vAlign w:val="bottom"/>
          </w:tcPr>
          <w:p w14:paraId="2DB6764A" w14:textId="77777777" w:rsidR="00665AF3" w:rsidRPr="00F92902" w:rsidRDefault="00665AF3" w:rsidP="00910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BE4D025" w14:textId="77777777" w:rsidR="00665AF3" w:rsidRPr="00F92902" w:rsidRDefault="00665AF3" w:rsidP="00910F9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255</w:t>
            </w:r>
            <w:r w:rsidR="00B8318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9</w:t>
            </w:r>
          </w:p>
        </w:tc>
        <w:tc>
          <w:tcPr>
            <w:tcW w:w="270" w:type="dxa"/>
            <w:vAlign w:val="bottom"/>
          </w:tcPr>
          <w:p w14:paraId="2411FE6C" w14:textId="77777777" w:rsidR="00665AF3" w:rsidRPr="00F92902" w:rsidRDefault="00665AF3" w:rsidP="00910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15A4D0C" w14:textId="77777777" w:rsidR="00665AF3" w:rsidRPr="00F92902" w:rsidRDefault="008645A4" w:rsidP="00910F9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2560</w:t>
            </w:r>
          </w:p>
        </w:tc>
        <w:tc>
          <w:tcPr>
            <w:tcW w:w="270" w:type="dxa"/>
            <w:vAlign w:val="bottom"/>
          </w:tcPr>
          <w:p w14:paraId="604AC110" w14:textId="77777777" w:rsidR="00665AF3" w:rsidRPr="00F92902" w:rsidRDefault="00665AF3" w:rsidP="00910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DD7EBF" w14:textId="77777777" w:rsidR="00665AF3" w:rsidRPr="00F92902" w:rsidRDefault="00665AF3" w:rsidP="00910F9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255</w:t>
            </w:r>
            <w:r w:rsidR="00B8318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9</w:t>
            </w:r>
          </w:p>
        </w:tc>
      </w:tr>
      <w:tr w:rsidR="00D916E2" w:rsidRPr="00F92902" w14:paraId="4B9303EF" w14:textId="77777777" w:rsidTr="00A0170B">
        <w:trPr>
          <w:tblHeader/>
        </w:trPr>
        <w:tc>
          <w:tcPr>
            <w:tcW w:w="4158" w:type="dxa"/>
            <w:vAlign w:val="bottom"/>
          </w:tcPr>
          <w:p w14:paraId="71C8CB3E" w14:textId="77777777" w:rsidR="00D916E2" w:rsidRPr="00F92902" w:rsidRDefault="00D916E2" w:rsidP="00B16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3F2A0F20" w14:textId="77777777" w:rsidR="00D916E2" w:rsidRPr="002D65A1" w:rsidRDefault="00D916E2" w:rsidP="006D44B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91BDE" w:rsidRPr="00F92902" w14:paraId="7634EBE3" w14:textId="77777777" w:rsidTr="00A0170B">
        <w:tc>
          <w:tcPr>
            <w:tcW w:w="4158" w:type="dxa"/>
          </w:tcPr>
          <w:p w14:paraId="620AC256" w14:textId="77777777" w:rsidR="00E91BDE" w:rsidRPr="00E91BDE" w:rsidRDefault="00E91BDE" w:rsidP="00B16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91BD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080" w:type="dxa"/>
          </w:tcPr>
          <w:p w14:paraId="51CE4744" w14:textId="77777777" w:rsidR="00E91BDE" w:rsidRDefault="00E91BDE" w:rsidP="006D44B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190D65D" w14:textId="77777777" w:rsidR="00E91BDE" w:rsidRPr="00F92902" w:rsidRDefault="00E91BDE" w:rsidP="006D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7CA5BE" w14:textId="77777777" w:rsidR="00E91BDE" w:rsidRPr="004F50E4" w:rsidRDefault="00E91BDE" w:rsidP="004F50E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4EF62E2" w14:textId="77777777" w:rsidR="00E91BDE" w:rsidRPr="00F92902" w:rsidRDefault="00E91BDE" w:rsidP="006D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EB1516A" w14:textId="77777777" w:rsidR="00E91BDE" w:rsidRDefault="00E91BDE" w:rsidP="003E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8D3D21" w14:textId="77777777" w:rsidR="00E91BDE" w:rsidRPr="00F92902" w:rsidRDefault="00E91BDE" w:rsidP="006D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6EEADC" w14:textId="77777777" w:rsidR="00E91BDE" w:rsidRDefault="00E91BDE" w:rsidP="003E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5244" w:rsidRPr="00F92902" w14:paraId="182A46B2" w14:textId="77777777" w:rsidTr="00A0170B">
        <w:tc>
          <w:tcPr>
            <w:tcW w:w="4158" w:type="dxa"/>
          </w:tcPr>
          <w:p w14:paraId="674A47F1" w14:textId="77777777" w:rsidR="00A65244" w:rsidRPr="00F92902" w:rsidRDefault="00A65244" w:rsidP="00B16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92902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ฝากระยะสั้นกับสถาบันการเงิน</w:t>
            </w:r>
          </w:p>
        </w:tc>
        <w:tc>
          <w:tcPr>
            <w:tcW w:w="1080" w:type="dxa"/>
          </w:tcPr>
          <w:p w14:paraId="27B6D8B8" w14:textId="77777777" w:rsidR="00A65244" w:rsidRPr="00531F4A" w:rsidRDefault="00A65244" w:rsidP="00531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1F4A">
              <w:rPr>
                <w:rFonts w:ascii="Angsana New" w:hAnsi="Angsana New"/>
                <w:sz w:val="30"/>
                <w:szCs w:val="30"/>
              </w:rPr>
              <w:t>3,471</w:t>
            </w:r>
          </w:p>
        </w:tc>
        <w:tc>
          <w:tcPr>
            <w:tcW w:w="270" w:type="dxa"/>
          </w:tcPr>
          <w:p w14:paraId="2CA4E176" w14:textId="77777777" w:rsidR="00A65244" w:rsidRPr="00531F4A" w:rsidRDefault="00A65244" w:rsidP="00531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6A44CE" w14:textId="77777777" w:rsidR="00A65244" w:rsidRPr="004F50E4" w:rsidRDefault="00A65244" w:rsidP="00531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0E4">
              <w:rPr>
                <w:rFonts w:ascii="Angsana New" w:hAnsi="Angsana New" w:hint="cs"/>
                <w:sz w:val="30"/>
                <w:szCs w:val="30"/>
                <w:cs/>
              </w:rPr>
              <w:t>3,630</w:t>
            </w:r>
          </w:p>
        </w:tc>
        <w:tc>
          <w:tcPr>
            <w:tcW w:w="270" w:type="dxa"/>
          </w:tcPr>
          <w:p w14:paraId="23DE83FB" w14:textId="77777777" w:rsidR="00A65244" w:rsidRPr="00F92902" w:rsidRDefault="00A65244" w:rsidP="006D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A79F24D" w14:textId="77777777" w:rsidR="00A65244" w:rsidRPr="00621170" w:rsidRDefault="00A65244" w:rsidP="0021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513DB4" w14:textId="77777777" w:rsidR="00A65244" w:rsidRPr="00F92902" w:rsidRDefault="00A65244" w:rsidP="006D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B8F209" w14:textId="77777777" w:rsidR="00A65244" w:rsidRPr="00621170" w:rsidRDefault="00A65244" w:rsidP="003E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5244" w:rsidRPr="00F92902" w14:paraId="79DA3F3A" w14:textId="77777777" w:rsidTr="00A0170B">
        <w:tc>
          <w:tcPr>
            <w:tcW w:w="4158" w:type="dxa"/>
          </w:tcPr>
          <w:p w14:paraId="28E6E538" w14:textId="77777777" w:rsidR="00A65244" w:rsidRPr="00F92902" w:rsidRDefault="00A65244" w:rsidP="00716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080" w:type="dxa"/>
          </w:tcPr>
          <w:p w14:paraId="3CF464EB" w14:textId="77777777" w:rsidR="00A65244" w:rsidRPr="004F50E4" w:rsidRDefault="00A65244" w:rsidP="004F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4F50E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D06178" w14:textId="77777777" w:rsidR="00A65244" w:rsidRPr="00F92902" w:rsidRDefault="00A65244" w:rsidP="00716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37E0C2" w14:textId="77777777" w:rsidR="00A65244" w:rsidRPr="004F50E4" w:rsidRDefault="00A65244" w:rsidP="00531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0E4">
              <w:rPr>
                <w:rFonts w:ascii="Angsana New" w:hAnsi="Angsana New" w:hint="cs"/>
                <w:sz w:val="30"/>
                <w:szCs w:val="30"/>
                <w:cs/>
              </w:rPr>
              <w:t>195,148</w:t>
            </w:r>
          </w:p>
        </w:tc>
        <w:tc>
          <w:tcPr>
            <w:tcW w:w="270" w:type="dxa"/>
          </w:tcPr>
          <w:p w14:paraId="11B633BE" w14:textId="77777777" w:rsidR="00A65244" w:rsidRPr="00531F4A" w:rsidRDefault="00A65244" w:rsidP="00531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EBBB86" w14:textId="77777777" w:rsidR="00A65244" w:rsidRPr="00621170" w:rsidRDefault="00A65244" w:rsidP="0021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85B057" w14:textId="77777777" w:rsidR="00A65244" w:rsidRPr="00F92902" w:rsidRDefault="00A65244" w:rsidP="00716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CAB6F9" w14:textId="77777777" w:rsidR="00A65244" w:rsidRPr="00621170" w:rsidRDefault="00A65244" w:rsidP="003E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5244" w:rsidRPr="00F92902" w14:paraId="6110C92F" w14:textId="77777777" w:rsidTr="00A0170B">
        <w:tc>
          <w:tcPr>
            <w:tcW w:w="4158" w:type="dxa"/>
          </w:tcPr>
          <w:p w14:paraId="44B88CEE" w14:textId="77777777" w:rsidR="00A65244" w:rsidRPr="00F92902" w:rsidRDefault="00A65244" w:rsidP="00B16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080" w:type="dxa"/>
          </w:tcPr>
          <w:p w14:paraId="77035FD9" w14:textId="77777777" w:rsidR="00A65244" w:rsidRPr="004F50E4" w:rsidRDefault="00D85B9D" w:rsidP="00D8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4F50E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80FC6B" w14:textId="77777777" w:rsidR="00A65244" w:rsidRPr="00531F4A" w:rsidRDefault="00A65244" w:rsidP="00531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6086FE" w14:textId="77777777" w:rsidR="00A65244" w:rsidRPr="004F50E4" w:rsidRDefault="00A65244" w:rsidP="00531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0E4">
              <w:rPr>
                <w:rFonts w:ascii="Angsana New" w:hAnsi="Angsana New" w:hint="cs"/>
                <w:sz w:val="30"/>
                <w:szCs w:val="30"/>
                <w:cs/>
              </w:rPr>
              <w:t>223,598</w:t>
            </w:r>
          </w:p>
        </w:tc>
        <w:tc>
          <w:tcPr>
            <w:tcW w:w="270" w:type="dxa"/>
          </w:tcPr>
          <w:p w14:paraId="342763E3" w14:textId="77777777" w:rsidR="00A65244" w:rsidRPr="00531F4A" w:rsidRDefault="00A65244" w:rsidP="00531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2FDC58" w14:textId="77777777" w:rsidR="00A65244" w:rsidRPr="00621170" w:rsidRDefault="00A65244" w:rsidP="00D8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2516DA" w14:textId="77777777" w:rsidR="00A65244" w:rsidRPr="00531F4A" w:rsidRDefault="00A65244" w:rsidP="00531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EA7ED8" w14:textId="77777777" w:rsidR="00A65244" w:rsidRPr="004F50E4" w:rsidRDefault="00A65244" w:rsidP="00531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0E4">
              <w:rPr>
                <w:rFonts w:ascii="Angsana New" w:hAnsi="Angsana New"/>
                <w:sz w:val="30"/>
                <w:szCs w:val="30"/>
              </w:rPr>
              <w:t>49,289</w:t>
            </w:r>
          </w:p>
        </w:tc>
      </w:tr>
      <w:tr w:rsidR="00D85B9D" w:rsidRPr="00F92902" w14:paraId="62B75F2A" w14:textId="77777777" w:rsidTr="00A0170B">
        <w:tc>
          <w:tcPr>
            <w:tcW w:w="4158" w:type="dxa"/>
          </w:tcPr>
          <w:p w14:paraId="5C02EA10" w14:textId="77777777" w:rsidR="00D85B9D" w:rsidRDefault="00D85B9D" w:rsidP="00D8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ตราสารหนี้ถือไว้เพื่อค้า (ในกองทุนส่วนบุคคล)</w:t>
            </w:r>
          </w:p>
        </w:tc>
        <w:tc>
          <w:tcPr>
            <w:tcW w:w="1080" w:type="dxa"/>
          </w:tcPr>
          <w:p w14:paraId="76DA476B" w14:textId="77777777" w:rsidR="00D85B9D" w:rsidRPr="004F50E4" w:rsidRDefault="00D85B9D" w:rsidP="00D8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121,951</w:t>
            </w:r>
          </w:p>
        </w:tc>
        <w:tc>
          <w:tcPr>
            <w:tcW w:w="270" w:type="dxa"/>
          </w:tcPr>
          <w:p w14:paraId="2EF2CB62" w14:textId="77777777" w:rsidR="00D85B9D" w:rsidRPr="00531F4A" w:rsidRDefault="00D85B9D" w:rsidP="00531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713DA7" w14:textId="77777777" w:rsidR="00D85B9D" w:rsidRPr="004F50E4" w:rsidRDefault="00D85B9D" w:rsidP="00D8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4F50E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56FB59" w14:textId="77777777" w:rsidR="00D85B9D" w:rsidRPr="00531F4A" w:rsidRDefault="00D85B9D" w:rsidP="00D8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F54A58" w14:textId="77777777" w:rsidR="00D85B9D" w:rsidRDefault="00D85B9D" w:rsidP="00D8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4F50E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31D09B" w14:textId="77777777" w:rsidR="00D85B9D" w:rsidRPr="00531F4A" w:rsidRDefault="00D85B9D" w:rsidP="00D8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1CC4D1" w14:textId="77777777" w:rsidR="00D85B9D" w:rsidRPr="004F50E4" w:rsidRDefault="00D85B9D" w:rsidP="00D8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4F50E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5244" w:rsidRPr="00F92902" w14:paraId="381213A7" w14:textId="77777777" w:rsidTr="00A0170B">
        <w:tc>
          <w:tcPr>
            <w:tcW w:w="4158" w:type="dxa"/>
          </w:tcPr>
          <w:p w14:paraId="2FCAB4E9" w14:textId="77777777" w:rsidR="00A65244" w:rsidRPr="00F92902" w:rsidRDefault="00A65244" w:rsidP="00B16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E8B22A4" w14:textId="77777777" w:rsidR="00A65244" w:rsidRPr="00531F4A" w:rsidRDefault="009D3B20" w:rsidP="00531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1F4A">
              <w:rPr>
                <w:rFonts w:ascii="Angsana New" w:hAnsi="Angsana New"/>
                <w:b/>
                <w:bCs/>
                <w:sz w:val="30"/>
                <w:szCs w:val="30"/>
              </w:rPr>
              <w:t>125,422</w:t>
            </w:r>
          </w:p>
        </w:tc>
        <w:tc>
          <w:tcPr>
            <w:tcW w:w="270" w:type="dxa"/>
          </w:tcPr>
          <w:p w14:paraId="0ABCB8CF" w14:textId="77777777" w:rsidR="00A65244" w:rsidRPr="00531F4A" w:rsidRDefault="00A65244" w:rsidP="006D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50A9EC4" w14:textId="77777777" w:rsidR="00A65244" w:rsidRPr="00531F4A" w:rsidRDefault="00A65244" w:rsidP="00531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1F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422,376</w:t>
            </w:r>
          </w:p>
        </w:tc>
        <w:tc>
          <w:tcPr>
            <w:tcW w:w="270" w:type="dxa"/>
          </w:tcPr>
          <w:p w14:paraId="03797636" w14:textId="77777777" w:rsidR="00A65244" w:rsidRPr="00531F4A" w:rsidRDefault="00A65244" w:rsidP="00531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5B8A126" w14:textId="77777777" w:rsidR="00A65244" w:rsidRPr="00D85B9D" w:rsidRDefault="00A65244" w:rsidP="00D8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B9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0B1D19" w14:textId="77777777" w:rsidR="00A65244" w:rsidRPr="00531F4A" w:rsidRDefault="00A65244" w:rsidP="00531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0683050" w14:textId="77777777" w:rsidR="00A65244" w:rsidRPr="00531F4A" w:rsidRDefault="00A65244" w:rsidP="00531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1F4A">
              <w:rPr>
                <w:rFonts w:ascii="Angsana New" w:hAnsi="Angsana New"/>
                <w:b/>
                <w:bCs/>
                <w:sz w:val="30"/>
                <w:szCs w:val="30"/>
              </w:rPr>
              <w:t>49,289</w:t>
            </w:r>
          </w:p>
        </w:tc>
      </w:tr>
    </w:tbl>
    <w:p w14:paraId="1B9FB511" w14:textId="77777777" w:rsidR="001A3B8C" w:rsidRDefault="001A3B8C" w:rsidP="002115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1A3B8C" w:rsidSect="004149DF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4158"/>
        <w:gridCol w:w="1080"/>
        <w:gridCol w:w="270"/>
        <w:gridCol w:w="1170"/>
        <w:gridCol w:w="270"/>
        <w:gridCol w:w="990"/>
        <w:gridCol w:w="270"/>
        <w:gridCol w:w="1080"/>
      </w:tblGrid>
      <w:tr w:rsidR="00762AA4" w:rsidRPr="00F92902" w14:paraId="1F732353" w14:textId="77777777" w:rsidTr="00A0170B">
        <w:tc>
          <w:tcPr>
            <w:tcW w:w="4158" w:type="dxa"/>
            <w:vAlign w:val="bottom"/>
          </w:tcPr>
          <w:p w14:paraId="65E30A62" w14:textId="77777777" w:rsidR="00762AA4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8D0DED8" w14:textId="52B3212E" w:rsidR="00762AA4" w:rsidRPr="005C2F64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D65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001C223" w14:textId="77777777" w:rsidR="00762AA4" w:rsidRPr="005C2F64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2EB7EFB" w14:textId="1F5ABB58" w:rsidR="00762AA4" w:rsidRPr="005C2F64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5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2AA4" w:rsidRPr="00F92902" w14:paraId="5F7913F8" w14:textId="77777777" w:rsidTr="00A0170B">
        <w:tc>
          <w:tcPr>
            <w:tcW w:w="4158" w:type="dxa"/>
            <w:vAlign w:val="bottom"/>
          </w:tcPr>
          <w:p w14:paraId="1F1EED37" w14:textId="77777777" w:rsidR="00762AA4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07F1B18" w14:textId="1517ED91" w:rsidR="00762AA4" w:rsidRPr="005C2F64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  <w:vAlign w:val="bottom"/>
          </w:tcPr>
          <w:p w14:paraId="273F1F78" w14:textId="77777777" w:rsidR="00762AA4" w:rsidRPr="005C2F64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BA6F777" w14:textId="52018115" w:rsidR="00762AA4" w:rsidRPr="005C2F64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  <w:vAlign w:val="bottom"/>
          </w:tcPr>
          <w:p w14:paraId="0F707067" w14:textId="77777777" w:rsidR="00762AA4" w:rsidRPr="005C2F64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794EB3E" w14:textId="1EC1DF51" w:rsidR="00762AA4" w:rsidRPr="005C2F64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  <w:vAlign w:val="bottom"/>
          </w:tcPr>
          <w:p w14:paraId="5711A2D5" w14:textId="77777777" w:rsidR="00762AA4" w:rsidRPr="005C2F64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A0A224" w14:textId="0EA0F45B" w:rsidR="00762AA4" w:rsidRPr="005C2F64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762AA4" w:rsidRPr="00F92902" w14:paraId="0F0A041C" w14:textId="77777777" w:rsidTr="00A0170B">
        <w:tc>
          <w:tcPr>
            <w:tcW w:w="4158" w:type="dxa"/>
            <w:vAlign w:val="bottom"/>
          </w:tcPr>
          <w:p w14:paraId="43000994" w14:textId="77777777" w:rsidR="00762AA4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48AC24BB" w14:textId="0C50C6BF" w:rsidR="00762AA4" w:rsidRPr="005C2F64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2AA4" w:rsidRPr="00F92902" w14:paraId="0DCC7787" w14:textId="77777777" w:rsidTr="00A0170B">
        <w:tc>
          <w:tcPr>
            <w:tcW w:w="4158" w:type="dxa"/>
          </w:tcPr>
          <w:p w14:paraId="2888B60D" w14:textId="2C9CEF93" w:rsidR="00762AA4" w:rsidRPr="00F92902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EF460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งินลงทุนระยะยาวอื่น</w:t>
            </w:r>
          </w:p>
        </w:tc>
        <w:tc>
          <w:tcPr>
            <w:tcW w:w="1080" w:type="dxa"/>
          </w:tcPr>
          <w:p w14:paraId="1FBCE46B" w14:textId="77777777" w:rsidR="00762AA4" w:rsidRPr="005C2F64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93B297" w14:textId="77777777" w:rsidR="00762AA4" w:rsidRPr="005C2F64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371CE7" w14:textId="77777777" w:rsidR="00762AA4" w:rsidRPr="005C2F64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25C9FCA" w14:textId="77777777" w:rsidR="00762AA4" w:rsidRPr="005C2F64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66AC202" w14:textId="77777777" w:rsidR="00762AA4" w:rsidRPr="005C2F64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A16DFD" w14:textId="77777777" w:rsidR="00762AA4" w:rsidRPr="005C2F64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0563A4" w14:textId="77777777" w:rsidR="00762AA4" w:rsidRPr="005C2F64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2AA4" w:rsidRPr="00F92902" w14:paraId="29C63E97" w14:textId="77777777" w:rsidTr="00A0170B">
        <w:tc>
          <w:tcPr>
            <w:tcW w:w="4158" w:type="dxa"/>
          </w:tcPr>
          <w:p w14:paraId="5E49AECF" w14:textId="16792B80" w:rsidR="00762AA4" w:rsidRPr="00F92902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080" w:type="dxa"/>
          </w:tcPr>
          <w:p w14:paraId="4BC41FD4" w14:textId="2DB36E61" w:rsidR="00762AA4" w:rsidRPr="005C2F64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0E4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3E05DFAF" w14:textId="77777777" w:rsidR="00762AA4" w:rsidRPr="005C2F64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6303FC" w14:textId="579E4093" w:rsidR="00762AA4" w:rsidRPr="005C2F64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F50E4">
              <w:rPr>
                <w:rFonts w:ascii="Angsana New" w:hAnsi="Angsana New"/>
                <w:sz w:val="30"/>
                <w:szCs w:val="30"/>
              </w:rPr>
              <w:t>2,800</w:t>
            </w:r>
          </w:p>
        </w:tc>
        <w:tc>
          <w:tcPr>
            <w:tcW w:w="270" w:type="dxa"/>
          </w:tcPr>
          <w:p w14:paraId="2B9C91FF" w14:textId="77777777" w:rsidR="00762AA4" w:rsidRPr="005C2F64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99A700" w14:textId="6D203BBA" w:rsidR="00762AA4" w:rsidRPr="005C2F64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11A880CC" w14:textId="77777777" w:rsidR="00762AA4" w:rsidRPr="005C2F64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61C4C4" w14:textId="08A03B85" w:rsidR="00762AA4" w:rsidRPr="005C2F64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268">
              <w:rPr>
                <w:rFonts w:ascii="Angsana New" w:hAnsi="Angsana New"/>
                <w:sz w:val="30"/>
                <w:szCs w:val="30"/>
              </w:rPr>
              <w:t>2,800</w:t>
            </w:r>
          </w:p>
        </w:tc>
      </w:tr>
      <w:tr w:rsidR="00762AA4" w:rsidRPr="00F92902" w14:paraId="618A6DA5" w14:textId="77777777" w:rsidTr="00A0170B">
        <w:tc>
          <w:tcPr>
            <w:tcW w:w="4158" w:type="dxa"/>
          </w:tcPr>
          <w:p w14:paraId="7725E44A" w14:textId="41869AE7" w:rsidR="00762AA4" w:rsidRPr="00F92902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B3F102" w14:textId="061814FE" w:rsidR="00762AA4" w:rsidRPr="005C2F64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0E4">
              <w:rPr>
                <w:rFonts w:ascii="Angsana New" w:hAnsi="Angsana New"/>
                <w:sz w:val="30"/>
                <w:szCs w:val="30"/>
              </w:rPr>
              <w:t>4,016</w:t>
            </w:r>
          </w:p>
        </w:tc>
        <w:tc>
          <w:tcPr>
            <w:tcW w:w="270" w:type="dxa"/>
          </w:tcPr>
          <w:p w14:paraId="29319299" w14:textId="77777777" w:rsidR="00762AA4" w:rsidRPr="005C2F64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D1CC40" w14:textId="64EA062C" w:rsidR="00762AA4" w:rsidRPr="005C2F64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F50E4">
              <w:rPr>
                <w:rFonts w:ascii="Angsana New" w:hAnsi="Angsana New"/>
                <w:sz w:val="30"/>
                <w:szCs w:val="30"/>
              </w:rPr>
              <w:t>4,616</w:t>
            </w:r>
          </w:p>
        </w:tc>
        <w:tc>
          <w:tcPr>
            <w:tcW w:w="270" w:type="dxa"/>
          </w:tcPr>
          <w:p w14:paraId="249596D5" w14:textId="77777777" w:rsidR="00762AA4" w:rsidRPr="005C2F64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9C82C4B" w14:textId="00FBC524" w:rsidR="00762AA4" w:rsidRPr="005C2F64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</w:t>
            </w:r>
            <w:r w:rsidRPr="007A1268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2F57F497" w14:textId="77777777" w:rsidR="00762AA4" w:rsidRPr="005C2F64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4F194C" w14:textId="55C6B2EB" w:rsidR="00762AA4" w:rsidRPr="005C2F64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268">
              <w:rPr>
                <w:rFonts w:ascii="Angsana New" w:hAnsi="Angsana New"/>
                <w:sz w:val="30"/>
                <w:szCs w:val="30"/>
              </w:rPr>
              <w:t>4,616</w:t>
            </w:r>
          </w:p>
        </w:tc>
      </w:tr>
      <w:tr w:rsidR="00762AA4" w:rsidRPr="00F92902" w14:paraId="0BD87FE6" w14:textId="77777777" w:rsidTr="00A0170B">
        <w:tc>
          <w:tcPr>
            <w:tcW w:w="4158" w:type="dxa"/>
          </w:tcPr>
          <w:p w14:paraId="4478CF67" w14:textId="77777777" w:rsidR="00762AA4" w:rsidRPr="00F92902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9B97A3B" w14:textId="42CACE18" w:rsidR="00762AA4" w:rsidRPr="005C2F64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2F64">
              <w:rPr>
                <w:rFonts w:ascii="Angsana New" w:hAnsi="Angsana New"/>
                <w:b/>
                <w:bCs/>
                <w:sz w:val="30"/>
                <w:szCs w:val="30"/>
              </w:rPr>
              <w:t>4,019</w:t>
            </w:r>
          </w:p>
        </w:tc>
        <w:tc>
          <w:tcPr>
            <w:tcW w:w="270" w:type="dxa"/>
          </w:tcPr>
          <w:p w14:paraId="0B932525" w14:textId="77777777" w:rsidR="00762AA4" w:rsidRPr="005C2F64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704ABA6" w14:textId="79514329" w:rsidR="00762AA4" w:rsidRPr="005C2F64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C2F64">
              <w:rPr>
                <w:rFonts w:ascii="Angsana New" w:hAnsi="Angsana New"/>
                <w:b/>
                <w:bCs/>
                <w:sz w:val="30"/>
                <w:szCs w:val="30"/>
              </w:rPr>
              <w:t>7,416</w:t>
            </w:r>
          </w:p>
        </w:tc>
        <w:tc>
          <w:tcPr>
            <w:tcW w:w="270" w:type="dxa"/>
          </w:tcPr>
          <w:p w14:paraId="7939C369" w14:textId="77777777" w:rsidR="00762AA4" w:rsidRPr="005C2F64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80A979E" w14:textId="3D8A70EF" w:rsidR="00762AA4" w:rsidRPr="005C2F64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5C2F64">
              <w:rPr>
                <w:rFonts w:ascii="Angsana New" w:hAnsi="Angsana New"/>
                <w:b/>
                <w:bCs/>
                <w:sz w:val="30"/>
                <w:szCs w:val="30"/>
              </w:rPr>
              <w:t>4,019</w:t>
            </w:r>
          </w:p>
        </w:tc>
        <w:tc>
          <w:tcPr>
            <w:tcW w:w="270" w:type="dxa"/>
          </w:tcPr>
          <w:p w14:paraId="096767A3" w14:textId="77777777" w:rsidR="00762AA4" w:rsidRPr="005C2F64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FF8685" w14:textId="031B502D" w:rsidR="00762AA4" w:rsidRPr="005C2F64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2F64">
              <w:rPr>
                <w:rFonts w:ascii="Angsana New" w:hAnsi="Angsana New"/>
                <w:b/>
                <w:bCs/>
                <w:sz w:val="30"/>
                <w:szCs w:val="30"/>
              </w:rPr>
              <w:t>7,416</w:t>
            </w:r>
          </w:p>
        </w:tc>
      </w:tr>
      <w:tr w:rsidR="00762AA4" w:rsidRPr="00F92902" w14:paraId="4F63751B" w14:textId="77777777" w:rsidTr="00A0170B">
        <w:tc>
          <w:tcPr>
            <w:tcW w:w="4158" w:type="dxa"/>
          </w:tcPr>
          <w:p w14:paraId="4C535BC0" w14:textId="77777777" w:rsidR="00762AA4" w:rsidRPr="00762AA4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4F3BFD3" w14:textId="77777777" w:rsidR="00762AA4" w:rsidRPr="00762AA4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0612CAC9" w14:textId="77777777" w:rsidR="00762AA4" w:rsidRPr="00762AA4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9FA3F4A" w14:textId="77777777" w:rsidR="00762AA4" w:rsidRPr="00762AA4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</w:tcPr>
          <w:p w14:paraId="305AAB30" w14:textId="77777777" w:rsidR="00762AA4" w:rsidRPr="00762AA4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16617D9" w14:textId="77777777" w:rsidR="00762AA4" w:rsidRPr="00762AA4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57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64AD9747" w14:textId="77777777" w:rsidR="00762AA4" w:rsidRPr="00762AA4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2916884" w14:textId="77777777" w:rsidR="00762AA4" w:rsidRPr="00762AA4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762AA4" w:rsidRPr="00F92902" w14:paraId="600AA8B6" w14:textId="77777777" w:rsidTr="00A0170B">
        <w:tc>
          <w:tcPr>
            <w:tcW w:w="4158" w:type="dxa"/>
          </w:tcPr>
          <w:p w14:paraId="60430F48" w14:textId="3B9997B1" w:rsidR="00762AA4" w:rsidRPr="00F92902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7AE272F" w14:textId="0E5D482E" w:rsidR="00762AA4" w:rsidRPr="005C2F64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1F4A">
              <w:rPr>
                <w:rFonts w:ascii="Angsana New" w:hAnsi="Angsana New"/>
                <w:b/>
                <w:bCs/>
                <w:sz w:val="30"/>
                <w:szCs w:val="30"/>
              </w:rPr>
              <w:t>129,441</w:t>
            </w:r>
          </w:p>
        </w:tc>
        <w:tc>
          <w:tcPr>
            <w:tcW w:w="270" w:type="dxa"/>
          </w:tcPr>
          <w:p w14:paraId="3F21EA60" w14:textId="77777777" w:rsidR="00762AA4" w:rsidRPr="005C2F64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329367A" w14:textId="2BA6CF40" w:rsidR="00762AA4" w:rsidRPr="005C2F64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31F4A">
              <w:rPr>
                <w:rFonts w:ascii="Angsana New" w:hAnsi="Angsana New"/>
                <w:b/>
                <w:bCs/>
                <w:sz w:val="30"/>
                <w:szCs w:val="30"/>
              </w:rPr>
              <w:t>429,792</w:t>
            </w:r>
          </w:p>
        </w:tc>
        <w:tc>
          <w:tcPr>
            <w:tcW w:w="270" w:type="dxa"/>
          </w:tcPr>
          <w:p w14:paraId="2F1B9261" w14:textId="77777777" w:rsidR="00762AA4" w:rsidRPr="005C2F64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FCB6595" w14:textId="3969891E" w:rsidR="00762AA4" w:rsidRPr="005C2F64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531F4A">
              <w:rPr>
                <w:rFonts w:ascii="Angsana New" w:hAnsi="Angsana New"/>
                <w:b/>
                <w:bCs/>
                <w:sz w:val="30"/>
                <w:szCs w:val="30"/>
              </w:rPr>
              <w:t>4,019</w:t>
            </w:r>
          </w:p>
        </w:tc>
        <w:tc>
          <w:tcPr>
            <w:tcW w:w="270" w:type="dxa"/>
          </w:tcPr>
          <w:p w14:paraId="4904F6DF" w14:textId="77777777" w:rsidR="00762AA4" w:rsidRPr="005C2F64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E7F9882" w14:textId="20BE0696" w:rsidR="00762AA4" w:rsidRPr="005C2F64" w:rsidRDefault="00762AA4" w:rsidP="0076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1F4A">
              <w:rPr>
                <w:rFonts w:ascii="Angsana New" w:hAnsi="Angsana New"/>
                <w:b/>
                <w:bCs/>
                <w:sz w:val="30"/>
                <w:szCs w:val="30"/>
              </w:rPr>
              <w:t>56,705</w:t>
            </w:r>
          </w:p>
        </w:tc>
      </w:tr>
    </w:tbl>
    <w:p w14:paraId="70D467D3" w14:textId="77777777" w:rsidR="009C28E5" w:rsidRPr="00762AA4" w:rsidRDefault="009C28E5" w:rsidP="00D452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bCs/>
          <w:spacing w:val="-8"/>
          <w:sz w:val="24"/>
          <w:szCs w:val="24"/>
        </w:rPr>
      </w:pPr>
    </w:p>
    <w:p w14:paraId="1F9FF6D3" w14:textId="3048CD01" w:rsidR="004F11EB" w:rsidRPr="00795A30" w:rsidRDefault="00D528CA" w:rsidP="00064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8611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D86115">
        <w:rPr>
          <w:rFonts w:ascii="Angsana New" w:hAnsi="Angsana New"/>
          <w:sz w:val="30"/>
          <w:szCs w:val="30"/>
        </w:rPr>
        <w:t xml:space="preserve">31 </w:t>
      </w:r>
      <w:r w:rsidRPr="00D8611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8037C">
        <w:rPr>
          <w:rFonts w:ascii="Angsana New" w:hAnsi="Angsana New"/>
          <w:sz w:val="30"/>
          <w:szCs w:val="30"/>
        </w:rPr>
        <w:t>2559</w:t>
      </w:r>
      <w:r w:rsidRPr="00D86115">
        <w:rPr>
          <w:rFonts w:ascii="Angsana New" w:hAnsi="Angsana New"/>
          <w:sz w:val="30"/>
          <w:szCs w:val="30"/>
        </w:rPr>
        <w:t xml:space="preserve"> </w:t>
      </w:r>
      <w:r w:rsidRPr="00D86115">
        <w:rPr>
          <w:rFonts w:ascii="Angsana New" w:hAnsi="Angsana New" w:hint="cs"/>
          <w:sz w:val="30"/>
          <w:szCs w:val="30"/>
          <w:cs/>
        </w:rPr>
        <w:t>กลุ่มบริษัทได้ทำ</w:t>
      </w:r>
      <w:r w:rsidR="006E7091">
        <w:rPr>
          <w:rFonts w:ascii="Angsana New" w:hAnsi="Angsana New" w:hint="cs"/>
          <w:sz w:val="30"/>
          <w:szCs w:val="30"/>
          <w:cs/>
        </w:rPr>
        <w:t>ตั๋วสัญญาใช้เงิน</w:t>
      </w:r>
      <w:r w:rsidRPr="00D86115">
        <w:rPr>
          <w:rFonts w:ascii="Angsana New" w:hAnsi="Angsana New" w:hint="cs"/>
          <w:sz w:val="30"/>
          <w:szCs w:val="30"/>
          <w:cs/>
        </w:rPr>
        <w:t>กับสถาบันการเงิ</w:t>
      </w:r>
      <w:r w:rsidR="0083693E" w:rsidRPr="00D86115">
        <w:rPr>
          <w:rFonts w:ascii="Angsana New" w:hAnsi="Angsana New" w:hint="cs"/>
          <w:sz w:val="30"/>
          <w:szCs w:val="30"/>
          <w:cs/>
        </w:rPr>
        <w:t xml:space="preserve">นในประเทศหลายแห่งจำนวน </w:t>
      </w:r>
      <w:r w:rsidRPr="0018037C">
        <w:rPr>
          <w:rFonts w:ascii="Angsana New" w:hAnsi="Angsana New"/>
          <w:sz w:val="30"/>
          <w:szCs w:val="30"/>
        </w:rPr>
        <w:t xml:space="preserve">195.15 </w:t>
      </w:r>
      <w:r w:rsidRPr="0018037C">
        <w:rPr>
          <w:rFonts w:ascii="Angsana New" w:hAnsi="Angsana New" w:hint="cs"/>
          <w:sz w:val="30"/>
          <w:szCs w:val="30"/>
          <w:cs/>
        </w:rPr>
        <w:t>ล้านบาท</w:t>
      </w:r>
      <w:r w:rsidRPr="00D86115">
        <w:rPr>
          <w:rFonts w:ascii="Angsana New" w:hAnsi="Angsana New" w:hint="cs"/>
          <w:sz w:val="30"/>
          <w:szCs w:val="30"/>
          <w:cs/>
        </w:rPr>
        <w:t xml:space="preserve"> โดย</w:t>
      </w:r>
      <w:r w:rsidR="00DE24F2" w:rsidRPr="0018037C">
        <w:rPr>
          <w:rFonts w:ascii="Angsana New" w:hAnsi="Angsana New" w:hint="cs"/>
          <w:sz w:val="30"/>
          <w:szCs w:val="30"/>
          <w:cs/>
        </w:rPr>
        <w:t>มีกำหนดชำระคืน</w:t>
      </w:r>
      <w:r w:rsidR="00DE24F2" w:rsidRPr="0018037C">
        <w:rPr>
          <w:rFonts w:ascii="Angsana New" w:hAnsi="Angsana New"/>
          <w:sz w:val="30"/>
          <w:szCs w:val="30"/>
        </w:rPr>
        <w:t xml:space="preserve"> </w:t>
      </w:r>
      <w:r w:rsidRPr="0018037C">
        <w:rPr>
          <w:rFonts w:ascii="Angsana New" w:hAnsi="Angsana New"/>
          <w:sz w:val="30"/>
          <w:szCs w:val="30"/>
        </w:rPr>
        <w:t xml:space="preserve">6 - 9 </w:t>
      </w:r>
      <w:r w:rsidRPr="0018037C">
        <w:rPr>
          <w:rFonts w:ascii="Angsana New" w:hAnsi="Angsana New" w:hint="cs"/>
          <w:sz w:val="30"/>
          <w:szCs w:val="30"/>
          <w:cs/>
        </w:rPr>
        <w:t>เดือน</w:t>
      </w:r>
      <w:r w:rsidRPr="0018037C">
        <w:rPr>
          <w:rFonts w:ascii="Angsana New" w:hAnsi="Angsana New"/>
          <w:sz w:val="30"/>
          <w:szCs w:val="30"/>
        </w:rPr>
        <w:t xml:space="preserve"> </w:t>
      </w:r>
      <w:r w:rsidRPr="0018037C">
        <w:rPr>
          <w:rFonts w:ascii="Angsana New" w:hAnsi="Angsana New" w:hint="cs"/>
          <w:sz w:val="30"/>
          <w:szCs w:val="30"/>
          <w:cs/>
        </w:rPr>
        <w:t xml:space="preserve">และมีอัตราดอกเบี้ยร้อยละ </w:t>
      </w:r>
      <w:r w:rsidR="001A53CE" w:rsidRPr="0018037C">
        <w:rPr>
          <w:rFonts w:ascii="Angsana New" w:hAnsi="Angsana New"/>
          <w:sz w:val="30"/>
          <w:szCs w:val="30"/>
        </w:rPr>
        <w:t>1.65</w:t>
      </w:r>
      <w:r w:rsidRPr="0018037C">
        <w:rPr>
          <w:rFonts w:ascii="Angsana New" w:hAnsi="Angsana New"/>
          <w:sz w:val="30"/>
          <w:szCs w:val="30"/>
        </w:rPr>
        <w:t xml:space="preserve"> </w:t>
      </w:r>
      <w:r w:rsidR="000E3998">
        <w:rPr>
          <w:rFonts w:ascii="Angsana New" w:hAnsi="Angsana New" w:hint="cs"/>
          <w:sz w:val="30"/>
          <w:szCs w:val="30"/>
          <w:cs/>
        </w:rPr>
        <w:t>-</w:t>
      </w:r>
      <w:r w:rsidRPr="0018037C">
        <w:rPr>
          <w:rFonts w:ascii="Angsana New" w:hAnsi="Angsana New"/>
          <w:sz w:val="30"/>
          <w:szCs w:val="30"/>
        </w:rPr>
        <w:t xml:space="preserve"> </w:t>
      </w:r>
      <w:r w:rsidR="00AC3D33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Pr="0018037C">
        <w:rPr>
          <w:rFonts w:ascii="Angsana New" w:hAnsi="Angsana New"/>
          <w:sz w:val="30"/>
          <w:szCs w:val="30"/>
        </w:rPr>
        <w:t>6.0</w:t>
      </w:r>
      <w:r w:rsidR="001A53CE" w:rsidRPr="0018037C">
        <w:rPr>
          <w:rFonts w:ascii="Angsana New" w:hAnsi="Angsana New"/>
          <w:sz w:val="30"/>
          <w:szCs w:val="30"/>
        </w:rPr>
        <w:t>0</w:t>
      </w:r>
      <w:r w:rsidRPr="0018037C">
        <w:rPr>
          <w:rFonts w:ascii="Angsana New" w:hAnsi="Angsana New"/>
          <w:sz w:val="30"/>
          <w:szCs w:val="30"/>
        </w:rPr>
        <w:t xml:space="preserve"> </w:t>
      </w:r>
      <w:r w:rsidRPr="0018037C">
        <w:rPr>
          <w:rFonts w:ascii="Angsana New" w:hAnsi="Angsana New" w:hint="cs"/>
          <w:sz w:val="30"/>
          <w:szCs w:val="30"/>
          <w:cs/>
        </w:rPr>
        <w:t>ต่อปี</w:t>
      </w:r>
      <w:r w:rsidR="00795A30">
        <w:rPr>
          <w:rFonts w:ascii="Angsana New" w:hAnsi="Angsana New"/>
          <w:sz w:val="30"/>
          <w:szCs w:val="30"/>
        </w:rPr>
        <w:t xml:space="preserve"> </w:t>
      </w:r>
      <w:r w:rsidR="00AC3D33">
        <w:rPr>
          <w:rFonts w:ascii="Angsana New" w:hAnsi="Angsana New" w:hint="cs"/>
          <w:sz w:val="30"/>
          <w:szCs w:val="30"/>
          <w:cs/>
        </w:rPr>
        <w:t>กลุ่มบริษัทได้รับ</w:t>
      </w:r>
      <w:r w:rsidR="00795A30">
        <w:rPr>
          <w:rFonts w:ascii="Angsana New" w:hAnsi="Angsana New" w:hint="cs"/>
          <w:sz w:val="30"/>
          <w:szCs w:val="30"/>
          <w:cs/>
        </w:rPr>
        <w:t>ชำระคืน</w:t>
      </w:r>
      <w:r w:rsidR="005C2F64">
        <w:rPr>
          <w:rFonts w:ascii="Angsana New" w:hAnsi="Angsana New" w:hint="cs"/>
          <w:sz w:val="30"/>
          <w:szCs w:val="30"/>
          <w:cs/>
        </w:rPr>
        <w:t xml:space="preserve">ตั๋วสัญญาใช้เงินดังกล่าวทั้งจำนวนในระหว่างปี </w:t>
      </w:r>
      <w:r w:rsidR="005C2F64">
        <w:rPr>
          <w:rFonts w:ascii="Angsana New" w:hAnsi="Angsana New"/>
          <w:sz w:val="30"/>
          <w:szCs w:val="30"/>
          <w:cs/>
        </w:rPr>
        <w:t>2560</w:t>
      </w:r>
    </w:p>
    <w:p w14:paraId="4DA9A94E" w14:textId="77777777" w:rsidR="00D45244" w:rsidRPr="00762AA4" w:rsidRDefault="00D45244" w:rsidP="00D861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bCs/>
          <w:spacing w:val="-8"/>
          <w:sz w:val="24"/>
          <w:szCs w:val="24"/>
        </w:rPr>
      </w:pPr>
    </w:p>
    <w:p w14:paraId="094DC878" w14:textId="77777777" w:rsidR="00D86115" w:rsidRPr="000648C8" w:rsidRDefault="000648C8" w:rsidP="00D861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0648C8">
        <w:rPr>
          <w:rFonts w:ascii="Angsana New" w:hAnsi="Angsana New"/>
          <w:sz w:val="30"/>
          <w:szCs w:val="30"/>
          <w:cs/>
        </w:rPr>
        <w:t>ในระหว่าง</w:t>
      </w:r>
      <w:r w:rsidR="00D86115" w:rsidRPr="000648C8">
        <w:rPr>
          <w:rFonts w:ascii="Angsana New" w:hAnsi="Angsana New"/>
          <w:sz w:val="30"/>
          <w:szCs w:val="30"/>
          <w:cs/>
        </w:rPr>
        <w:t>ปี 2560 บริษัทย่อย</w:t>
      </w:r>
      <w:r w:rsidR="00D86115" w:rsidRPr="000648C8">
        <w:rPr>
          <w:rFonts w:ascii="Angsana New" w:hAnsi="Angsana New"/>
          <w:sz w:val="30"/>
          <w:szCs w:val="30"/>
        </w:rPr>
        <w:t xml:space="preserve"> </w:t>
      </w:r>
      <w:r w:rsidR="00D86115" w:rsidRPr="000648C8">
        <w:rPr>
          <w:rFonts w:ascii="Angsana New" w:hAnsi="Angsana New"/>
          <w:sz w:val="30"/>
          <w:szCs w:val="30"/>
          <w:cs/>
        </w:rPr>
        <w:t>2</w:t>
      </w:r>
      <w:r w:rsidR="00D86115" w:rsidRPr="000648C8">
        <w:rPr>
          <w:rFonts w:ascii="Angsana New" w:hAnsi="Angsana New"/>
          <w:sz w:val="30"/>
          <w:szCs w:val="30"/>
        </w:rPr>
        <w:t xml:space="preserve"> </w:t>
      </w:r>
      <w:r w:rsidR="00D86115" w:rsidRPr="000648C8">
        <w:rPr>
          <w:rFonts w:ascii="Angsana New" w:hAnsi="Angsana New"/>
          <w:sz w:val="30"/>
          <w:szCs w:val="30"/>
          <w:cs/>
        </w:rPr>
        <w:t>แห่งได้จัดตั้งกองทุนส่วนบุคคล โดยจ้างบริษัทบริหารสินทรัพย์อิสระในประเทศ กองทุนส่วนบุคคลนี้มีวัตถุประสงค์เพื่อการบริหารเงินสดของบริษัทย่อยดังกล่าว</w:t>
      </w:r>
      <w:r w:rsidR="00D86115" w:rsidRPr="000648C8">
        <w:rPr>
          <w:rFonts w:ascii="Angsana New" w:hAnsi="Angsana New"/>
          <w:sz w:val="30"/>
          <w:szCs w:val="30"/>
        </w:rPr>
        <w:t xml:space="preserve"> </w:t>
      </w:r>
      <w:r w:rsidR="00D86115" w:rsidRPr="000648C8">
        <w:rPr>
          <w:rFonts w:ascii="Angsana New" w:hAnsi="Angsana New"/>
          <w:sz w:val="30"/>
          <w:szCs w:val="30"/>
          <w:cs/>
        </w:rPr>
        <w:t>โดยลงทุนในตราสารทุนและ</w:t>
      </w:r>
      <w:r>
        <w:rPr>
          <w:rFonts w:ascii="Angsana New" w:hAnsi="Angsana New"/>
          <w:sz w:val="30"/>
          <w:szCs w:val="30"/>
        </w:rPr>
        <w:t xml:space="preserve">     </w:t>
      </w:r>
      <w:r w:rsidR="00D86115" w:rsidRPr="000648C8">
        <w:rPr>
          <w:rFonts w:ascii="Angsana New" w:hAnsi="Angsana New"/>
          <w:sz w:val="30"/>
          <w:szCs w:val="30"/>
          <w:cs/>
        </w:rPr>
        <w:t xml:space="preserve">ตราสารหนี้ตามสภาวการณ์ที่เหมาะสมกับตลาดทุน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D86115" w:rsidRPr="000648C8">
        <w:rPr>
          <w:rFonts w:ascii="Angsana New" w:hAnsi="Angsana New"/>
          <w:sz w:val="30"/>
          <w:szCs w:val="30"/>
          <w:cs/>
        </w:rPr>
        <w:t>2560 กองทุนดังกล่าวมีมูลค่ารวมเป็น</w:t>
      </w:r>
      <w:r w:rsidR="009E6EDC" w:rsidRPr="006743C8">
        <w:rPr>
          <w:rFonts w:ascii="Angsana New" w:hAnsi="Angsana New"/>
          <w:sz w:val="30"/>
          <w:szCs w:val="30"/>
          <w:cs/>
        </w:rPr>
        <w:t>จำนวนเงิน</w:t>
      </w:r>
      <w:r w:rsidR="009E6EDC" w:rsidRPr="006743C8">
        <w:rPr>
          <w:rFonts w:ascii="Angsana New" w:hAnsi="Angsana New"/>
          <w:sz w:val="30"/>
          <w:szCs w:val="30"/>
        </w:rPr>
        <w:t xml:space="preserve"> 12</w:t>
      </w:r>
      <w:r w:rsidR="006743C8" w:rsidRPr="006743C8">
        <w:rPr>
          <w:rFonts w:ascii="Angsana New" w:hAnsi="Angsana New"/>
          <w:sz w:val="30"/>
          <w:szCs w:val="30"/>
        </w:rPr>
        <w:t>3</w:t>
      </w:r>
      <w:r w:rsidR="009E6EDC" w:rsidRPr="006743C8">
        <w:rPr>
          <w:rFonts w:ascii="Angsana New" w:hAnsi="Angsana New"/>
          <w:sz w:val="30"/>
          <w:szCs w:val="30"/>
        </w:rPr>
        <w:t>.</w:t>
      </w:r>
      <w:r w:rsidR="006743C8" w:rsidRPr="006743C8">
        <w:rPr>
          <w:rFonts w:ascii="Angsana New" w:hAnsi="Angsana New"/>
          <w:sz w:val="30"/>
          <w:szCs w:val="30"/>
        </w:rPr>
        <w:t>3</w:t>
      </w:r>
      <w:r w:rsidR="00674085">
        <w:rPr>
          <w:rFonts w:ascii="Angsana New" w:hAnsi="Angsana New"/>
          <w:sz w:val="30"/>
          <w:szCs w:val="30"/>
        </w:rPr>
        <w:t>4</w:t>
      </w:r>
      <w:r w:rsidR="00D86115" w:rsidRPr="006743C8">
        <w:rPr>
          <w:rFonts w:ascii="Angsana New" w:hAnsi="Angsana New"/>
          <w:sz w:val="30"/>
          <w:szCs w:val="30"/>
          <w:cs/>
        </w:rPr>
        <w:t xml:space="preserve"> ล้าน</w:t>
      </w:r>
      <w:r w:rsidR="00D86115" w:rsidRPr="000648C8">
        <w:rPr>
          <w:rFonts w:ascii="Angsana New" w:hAnsi="Angsana New"/>
          <w:sz w:val="30"/>
          <w:szCs w:val="30"/>
          <w:cs/>
        </w:rPr>
        <w:t xml:space="preserve">บาท </w:t>
      </w:r>
      <w:r w:rsidR="00D86115" w:rsidRPr="000648C8">
        <w:rPr>
          <w:rFonts w:ascii="Angsana New" w:hAnsi="Angsana New"/>
          <w:sz w:val="30"/>
          <w:szCs w:val="30"/>
        </w:rPr>
        <w:t>(</w:t>
      </w:r>
      <w:r w:rsidR="00D86115" w:rsidRPr="000648C8">
        <w:rPr>
          <w:rFonts w:ascii="Angsana New" w:hAnsi="Angsana New"/>
          <w:sz w:val="30"/>
          <w:szCs w:val="30"/>
          <w:cs/>
        </w:rPr>
        <w:t>รวมเงินสดและรายการเทียบเท่าเงินสด</w:t>
      </w:r>
      <w:r w:rsidR="00D86115" w:rsidRPr="006743C8">
        <w:rPr>
          <w:rFonts w:ascii="Angsana New" w:hAnsi="Angsana New"/>
          <w:sz w:val="30"/>
          <w:szCs w:val="30"/>
          <w:cs/>
        </w:rPr>
        <w:t>จำนวน</w:t>
      </w:r>
      <w:r w:rsidR="0018037C" w:rsidRPr="006743C8">
        <w:rPr>
          <w:rFonts w:ascii="Angsana New" w:hAnsi="Angsana New"/>
          <w:sz w:val="30"/>
          <w:szCs w:val="30"/>
        </w:rPr>
        <w:t xml:space="preserve"> 1</w:t>
      </w:r>
      <w:r w:rsidR="00D86115" w:rsidRPr="006743C8">
        <w:rPr>
          <w:rFonts w:ascii="Angsana New" w:hAnsi="Angsana New"/>
          <w:sz w:val="30"/>
          <w:szCs w:val="30"/>
        </w:rPr>
        <w:t>.</w:t>
      </w:r>
      <w:r w:rsidR="0018037C" w:rsidRPr="006743C8">
        <w:rPr>
          <w:rFonts w:ascii="Angsana New" w:hAnsi="Angsana New"/>
          <w:sz w:val="30"/>
          <w:szCs w:val="30"/>
        </w:rPr>
        <w:t>3</w:t>
      </w:r>
      <w:r w:rsidR="00674085">
        <w:rPr>
          <w:rFonts w:ascii="Angsana New" w:hAnsi="Angsana New"/>
          <w:sz w:val="30"/>
          <w:szCs w:val="30"/>
        </w:rPr>
        <w:t>3</w:t>
      </w:r>
      <w:r w:rsidR="00D86115" w:rsidRPr="006743C8">
        <w:rPr>
          <w:rFonts w:ascii="Angsana New" w:hAnsi="Angsana New"/>
          <w:sz w:val="30"/>
          <w:szCs w:val="30"/>
          <w:cs/>
        </w:rPr>
        <w:t xml:space="preserve"> ล้าน</w:t>
      </w:r>
      <w:r w:rsidR="00D86115" w:rsidRPr="000648C8">
        <w:rPr>
          <w:rFonts w:ascii="Angsana New" w:hAnsi="Angsana New"/>
          <w:sz w:val="30"/>
          <w:szCs w:val="30"/>
          <w:cs/>
        </w:rPr>
        <w:t>บาท)</w:t>
      </w:r>
    </w:p>
    <w:p w14:paraId="11E544FD" w14:textId="77777777" w:rsidR="00762AA4" w:rsidRPr="00762AA4" w:rsidRDefault="00762AA4" w:rsidP="00DA0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bCs/>
          <w:spacing w:val="-6"/>
          <w:sz w:val="24"/>
          <w:szCs w:val="24"/>
        </w:rPr>
      </w:pPr>
    </w:p>
    <w:p w14:paraId="768A17F7" w14:textId="77777777" w:rsidR="00500D46" w:rsidRDefault="00500D46" w:rsidP="00DA0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0648C8">
        <w:rPr>
          <w:rFonts w:ascii="Angsana New" w:hAnsi="Angsana New" w:hint="cs"/>
          <w:b/>
          <w:spacing w:val="-6"/>
          <w:sz w:val="30"/>
          <w:szCs w:val="30"/>
          <w:cs/>
        </w:rPr>
        <w:t>รายการเคลื่อนไหวใน</w:t>
      </w:r>
      <w:r w:rsidR="000648C8" w:rsidRPr="000648C8">
        <w:rPr>
          <w:rFonts w:ascii="Angsana New" w:hAnsi="Angsana New" w:hint="cs"/>
          <w:b/>
          <w:spacing w:val="-6"/>
          <w:sz w:val="30"/>
          <w:szCs w:val="30"/>
          <w:cs/>
        </w:rPr>
        <w:t>ระหว่างปีสิ้นสุดวันที่</w:t>
      </w:r>
      <w:r w:rsidR="000648C8" w:rsidRPr="000648C8">
        <w:rPr>
          <w:rFonts w:ascii="Angsana New" w:hAnsi="Angsana New"/>
          <w:b/>
          <w:spacing w:val="-6"/>
          <w:sz w:val="30"/>
          <w:szCs w:val="30"/>
        </w:rPr>
        <w:t xml:space="preserve"> </w:t>
      </w:r>
      <w:r w:rsidRPr="000648C8">
        <w:rPr>
          <w:rFonts w:ascii="Angsana New" w:hAnsi="Angsana New"/>
          <w:b/>
          <w:spacing w:val="-6"/>
          <w:sz w:val="30"/>
          <w:szCs w:val="30"/>
          <w:cs/>
        </w:rPr>
        <w:t>31</w:t>
      </w:r>
      <w:r w:rsidRPr="000648C8">
        <w:rPr>
          <w:rFonts w:ascii="Angsana New" w:hAnsi="Angsana New" w:hint="cs"/>
          <w:b/>
          <w:spacing w:val="-6"/>
          <w:sz w:val="30"/>
          <w:szCs w:val="30"/>
          <w:cs/>
        </w:rPr>
        <w:t xml:space="preserve"> ธันวาคม ของ</w:t>
      </w:r>
      <w:r w:rsidR="00A5382E" w:rsidRPr="000648C8">
        <w:rPr>
          <w:rFonts w:ascii="Angsana New" w:hAnsi="Angsana New" w:hint="cs"/>
          <w:b/>
          <w:spacing w:val="-6"/>
          <w:sz w:val="30"/>
          <w:szCs w:val="30"/>
          <w:cs/>
        </w:rPr>
        <w:t>ตราสารทุนและ</w:t>
      </w:r>
      <w:r w:rsidR="00DF494D" w:rsidRPr="000648C8">
        <w:rPr>
          <w:rFonts w:ascii="Angsana New" w:hAnsi="Angsana New" w:hint="cs"/>
          <w:b/>
          <w:spacing w:val="-6"/>
          <w:sz w:val="30"/>
          <w:szCs w:val="30"/>
          <w:cs/>
        </w:rPr>
        <w:t>ตราสารหนี้</w:t>
      </w:r>
      <w:r w:rsidR="00A5382E" w:rsidRPr="000648C8">
        <w:rPr>
          <w:rFonts w:ascii="Angsana New" w:hAnsi="Angsana New" w:hint="cs"/>
          <w:b/>
          <w:spacing w:val="-6"/>
          <w:sz w:val="30"/>
          <w:szCs w:val="30"/>
          <w:cs/>
        </w:rPr>
        <w:t>ที่อยู่ในความต้องการตลาด</w:t>
      </w:r>
      <w:r w:rsidR="00C9145D">
        <w:rPr>
          <w:rFonts w:ascii="Angsana New" w:hAnsi="Angsana New"/>
          <w:b/>
          <w:spacing w:val="-6"/>
          <w:sz w:val="30"/>
          <w:szCs w:val="30"/>
        </w:rPr>
        <w:br/>
      </w:r>
      <w:r w:rsidR="0046656E" w:rsidRPr="000648C8">
        <w:rPr>
          <w:rFonts w:ascii="Angsana New" w:hAnsi="Angsana New" w:hint="cs"/>
          <w:spacing w:val="-6"/>
          <w:sz w:val="30"/>
          <w:szCs w:val="30"/>
          <w:cs/>
        </w:rPr>
        <w:t>มี</w:t>
      </w:r>
      <w:r w:rsidRPr="000648C8">
        <w:rPr>
          <w:rFonts w:ascii="Angsana New" w:hAnsi="Angsana New" w:hint="cs"/>
          <w:b/>
          <w:spacing w:val="-6"/>
          <w:sz w:val="30"/>
          <w:szCs w:val="30"/>
          <w:cs/>
        </w:rPr>
        <w:t>ดังนี้</w:t>
      </w:r>
    </w:p>
    <w:p w14:paraId="2AC65DE3" w14:textId="77777777" w:rsidR="00B81BAE" w:rsidRPr="00762AA4" w:rsidRDefault="00B81BAE" w:rsidP="00DA0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bCs/>
          <w:spacing w:val="-6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70"/>
        <w:gridCol w:w="1170"/>
        <w:gridCol w:w="270"/>
        <w:gridCol w:w="1080"/>
        <w:gridCol w:w="270"/>
        <w:gridCol w:w="1080"/>
      </w:tblGrid>
      <w:tr w:rsidR="00DA061B" w:rsidRPr="00F92902" w14:paraId="6B348AF1" w14:textId="77777777" w:rsidTr="00A0170B">
        <w:trPr>
          <w:tblHeader/>
        </w:trPr>
        <w:tc>
          <w:tcPr>
            <w:tcW w:w="3870" w:type="dxa"/>
          </w:tcPr>
          <w:p w14:paraId="170C8A62" w14:textId="77777777" w:rsidR="00DA061B" w:rsidRPr="008D5D6A" w:rsidRDefault="00E664DC" w:rsidP="008E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br w:type="page"/>
            </w:r>
          </w:p>
        </w:tc>
        <w:tc>
          <w:tcPr>
            <w:tcW w:w="2700" w:type="dxa"/>
            <w:gridSpan w:val="3"/>
            <w:vAlign w:val="bottom"/>
          </w:tcPr>
          <w:p w14:paraId="57259EED" w14:textId="77777777" w:rsidR="00DA061B" w:rsidRDefault="00DA061B" w:rsidP="00DA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5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94ED552" w14:textId="77777777" w:rsidR="00DA061B" w:rsidRPr="00F92902" w:rsidRDefault="00DA061B" w:rsidP="00DA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05A81DB" w14:textId="77777777" w:rsidR="00DA061B" w:rsidRDefault="00DA061B" w:rsidP="00DA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5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061B" w:rsidRPr="00F92902" w14:paraId="59D4A6A5" w14:textId="77777777" w:rsidTr="00A0170B">
        <w:trPr>
          <w:tblHeader/>
        </w:trPr>
        <w:tc>
          <w:tcPr>
            <w:tcW w:w="3870" w:type="dxa"/>
          </w:tcPr>
          <w:p w14:paraId="59C33E54" w14:textId="77777777" w:rsidR="00DA061B" w:rsidRPr="008D5D6A" w:rsidRDefault="00DA061B" w:rsidP="0046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23B033E" w14:textId="77777777" w:rsidR="00DA061B" w:rsidRPr="00F92902" w:rsidRDefault="00DA061B" w:rsidP="00DA061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2560</w:t>
            </w:r>
          </w:p>
        </w:tc>
        <w:tc>
          <w:tcPr>
            <w:tcW w:w="270" w:type="dxa"/>
            <w:vAlign w:val="bottom"/>
          </w:tcPr>
          <w:p w14:paraId="1CF83C7D" w14:textId="77777777" w:rsidR="00DA061B" w:rsidRPr="00F92902" w:rsidRDefault="00DA061B" w:rsidP="00DA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A354E84" w14:textId="77777777" w:rsidR="00DA061B" w:rsidRPr="00F92902" w:rsidRDefault="00DA061B" w:rsidP="00DA061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2559</w:t>
            </w:r>
          </w:p>
        </w:tc>
        <w:tc>
          <w:tcPr>
            <w:tcW w:w="270" w:type="dxa"/>
            <w:vAlign w:val="bottom"/>
          </w:tcPr>
          <w:p w14:paraId="6A120640" w14:textId="77777777" w:rsidR="00DA061B" w:rsidRPr="00F92902" w:rsidRDefault="00DA061B" w:rsidP="00DA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86BF75" w14:textId="77777777" w:rsidR="00DA061B" w:rsidRPr="00F92902" w:rsidRDefault="00DA061B" w:rsidP="00DA061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2560</w:t>
            </w:r>
          </w:p>
        </w:tc>
        <w:tc>
          <w:tcPr>
            <w:tcW w:w="270" w:type="dxa"/>
            <w:vAlign w:val="bottom"/>
          </w:tcPr>
          <w:p w14:paraId="5C6BCF28" w14:textId="77777777" w:rsidR="00DA061B" w:rsidRPr="00F92902" w:rsidRDefault="00DA061B" w:rsidP="00DA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F721B3" w14:textId="77777777" w:rsidR="00DA061B" w:rsidRPr="00F92902" w:rsidRDefault="00DA061B" w:rsidP="00DA061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2559</w:t>
            </w:r>
          </w:p>
        </w:tc>
      </w:tr>
      <w:tr w:rsidR="00DA061B" w:rsidRPr="00F92902" w14:paraId="18328438" w14:textId="77777777" w:rsidTr="00A0170B">
        <w:trPr>
          <w:tblHeader/>
        </w:trPr>
        <w:tc>
          <w:tcPr>
            <w:tcW w:w="3870" w:type="dxa"/>
          </w:tcPr>
          <w:p w14:paraId="4E09E0E1" w14:textId="77777777" w:rsidR="00DA061B" w:rsidRPr="008D5D6A" w:rsidRDefault="00DA061B" w:rsidP="0046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6C0508E1" w14:textId="77777777" w:rsidR="00DA061B" w:rsidRDefault="00DA061B" w:rsidP="00DA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061B" w:rsidRPr="00F92902" w14:paraId="4F97E33F" w14:textId="77777777" w:rsidTr="00A0170B">
        <w:tc>
          <w:tcPr>
            <w:tcW w:w="3870" w:type="dxa"/>
          </w:tcPr>
          <w:p w14:paraId="65072225" w14:textId="77777777" w:rsidR="008D5D6A" w:rsidRPr="008D5D6A" w:rsidRDefault="008D5D6A" w:rsidP="0046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5D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260" w:type="dxa"/>
          </w:tcPr>
          <w:p w14:paraId="5DB5E26C" w14:textId="77777777" w:rsidR="008D5D6A" w:rsidRDefault="008D5D6A" w:rsidP="00876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BC222D" w14:textId="77777777" w:rsidR="008D5D6A" w:rsidRPr="00F92902" w:rsidRDefault="008D5D6A" w:rsidP="0046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77E320" w14:textId="77777777" w:rsidR="008D5D6A" w:rsidRDefault="008D5D6A" w:rsidP="003E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51271B" w14:textId="77777777" w:rsidR="008D5D6A" w:rsidRPr="00F92902" w:rsidRDefault="008D5D6A" w:rsidP="0046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56008A" w14:textId="77777777" w:rsidR="008D5D6A" w:rsidRDefault="008D5D6A" w:rsidP="005E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5F7DC9" w14:textId="77777777" w:rsidR="008D5D6A" w:rsidRPr="00F92902" w:rsidRDefault="008D5D6A" w:rsidP="0046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693EB8" w14:textId="77777777" w:rsidR="008D5D6A" w:rsidRDefault="008D5D6A" w:rsidP="003E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061B" w:rsidRPr="00F92902" w14:paraId="504E3231" w14:textId="77777777" w:rsidTr="00A0170B">
        <w:tc>
          <w:tcPr>
            <w:tcW w:w="3870" w:type="dxa"/>
          </w:tcPr>
          <w:p w14:paraId="10F5CFE4" w14:textId="77777777" w:rsidR="008D5D6A" w:rsidRPr="008D5D6A" w:rsidRDefault="008D5D6A" w:rsidP="0046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5D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หลักทรัพย์เพื่อค้า</w:t>
            </w:r>
          </w:p>
        </w:tc>
        <w:tc>
          <w:tcPr>
            <w:tcW w:w="1260" w:type="dxa"/>
          </w:tcPr>
          <w:p w14:paraId="413515CD" w14:textId="77777777" w:rsidR="008D5D6A" w:rsidRDefault="008D5D6A" w:rsidP="00876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922740" w14:textId="77777777" w:rsidR="008D5D6A" w:rsidRPr="00F92902" w:rsidRDefault="008D5D6A" w:rsidP="0046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F88A8D" w14:textId="77777777" w:rsidR="008D5D6A" w:rsidRDefault="008D5D6A" w:rsidP="003E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E84E4A" w14:textId="77777777" w:rsidR="008D5D6A" w:rsidRPr="00F92902" w:rsidRDefault="008D5D6A" w:rsidP="0046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104B84" w14:textId="77777777" w:rsidR="008D5D6A" w:rsidRPr="00195338" w:rsidRDefault="008D5D6A" w:rsidP="005E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2DF09A" w14:textId="77777777" w:rsidR="008D5D6A" w:rsidRPr="00F92902" w:rsidRDefault="008D5D6A" w:rsidP="0046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742222" w14:textId="77777777" w:rsidR="008D5D6A" w:rsidRDefault="008D5D6A" w:rsidP="003E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225C" w:rsidRPr="000D43F1" w14:paraId="1DD58795" w14:textId="77777777" w:rsidTr="00A0170B">
        <w:tc>
          <w:tcPr>
            <w:tcW w:w="3870" w:type="dxa"/>
          </w:tcPr>
          <w:p w14:paraId="62E85259" w14:textId="77777777" w:rsidR="00CF225C" w:rsidRPr="00F92902" w:rsidRDefault="00CF225C" w:rsidP="0046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C639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C639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C639F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</w:tcPr>
          <w:p w14:paraId="05AC044A" w14:textId="77777777" w:rsidR="00CF225C" w:rsidRPr="00195338" w:rsidRDefault="00CF225C" w:rsidP="00FC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223,598</w:t>
            </w:r>
          </w:p>
        </w:tc>
        <w:tc>
          <w:tcPr>
            <w:tcW w:w="270" w:type="dxa"/>
          </w:tcPr>
          <w:p w14:paraId="332D4A33" w14:textId="77777777" w:rsidR="00CF225C" w:rsidRPr="000D43F1" w:rsidRDefault="00CF225C" w:rsidP="000D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30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844CA8" w14:textId="77777777" w:rsidR="00CF225C" w:rsidRPr="00195338" w:rsidRDefault="00CF225C" w:rsidP="000D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3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25,069</w:t>
            </w:r>
          </w:p>
        </w:tc>
        <w:tc>
          <w:tcPr>
            <w:tcW w:w="270" w:type="dxa"/>
          </w:tcPr>
          <w:p w14:paraId="4D7DC9D5" w14:textId="77777777" w:rsidR="00CF225C" w:rsidRPr="000D43F1" w:rsidRDefault="00CF225C" w:rsidP="000D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30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B4D382" w14:textId="77777777" w:rsidR="00CF225C" w:rsidRPr="00195338" w:rsidRDefault="00CF225C" w:rsidP="000D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49,289</w:t>
            </w:r>
          </w:p>
        </w:tc>
        <w:tc>
          <w:tcPr>
            <w:tcW w:w="270" w:type="dxa"/>
          </w:tcPr>
          <w:p w14:paraId="4D2307FB" w14:textId="77777777" w:rsidR="00CF225C" w:rsidRPr="000D43F1" w:rsidRDefault="00CF225C" w:rsidP="000D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30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F5F56F" w14:textId="77777777" w:rsidR="00CF225C" w:rsidRPr="00195338" w:rsidRDefault="00CF225C" w:rsidP="000D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CF225C" w:rsidRPr="000D43F1" w14:paraId="5CB9AB2C" w14:textId="77777777" w:rsidTr="00A0170B">
        <w:tc>
          <w:tcPr>
            <w:tcW w:w="3870" w:type="dxa"/>
          </w:tcPr>
          <w:p w14:paraId="23BF13F5" w14:textId="77777777" w:rsidR="00CF225C" w:rsidRPr="00F92902" w:rsidRDefault="00CF225C" w:rsidP="0046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ซื้อระหว่างปี</w:t>
            </w:r>
          </w:p>
        </w:tc>
        <w:tc>
          <w:tcPr>
            <w:tcW w:w="1260" w:type="dxa"/>
          </w:tcPr>
          <w:p w14:paraId="746D53A6" w14:textId="77777777" w:rsidR="00CF225C" w:rsidRPr="00195338" w:rsidRDefault="00CF225C" w:rsidP="000D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346,900</w:t>
            </w:r>
          </w:p>
        </w:tc>
        <w:tc>
          <w:tcPr>
            <w:tcW w:w="270" w:type="dxa"/>
          </w:tcPr>
          <w:p w14:paraId="212F099B" w14:textId="77777777" w:rsidR="00CF225C" w:rsidRPr="00E664DC" w:rsidRDefault="00CF225C" w:rsidP="000D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30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90545B" w14:textId="77777777" w:rsidR="00CF225C" w:rsidRPr="00195338" w:rsidRDefault="00CF225C" w:rsidP="000D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3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1,301,400</w:t>
            </w:r>
          </w:p>
        </w:tc>
        <w:tc>
          <w:tcPr>
            <w:tcW w:w="270" w:type="dxa"/>
          </w:tcPr>
          <w:p w14:paraId="5000E0C1" w14:textId="77777777" w:rsidR="00CF225C" w:rsidRPr="00E664DC" w:rsidRDefault="00CF225C" w:rsidP="000D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30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BB20B5" w14:textId="77777777" w:rsidR="00CF225C" w:rsidRPr="00195338" w:rsidRDefault="00CF225C" w:rsidP="000D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105,000</w:t>
            </w:r>
          </w:p>
        </w:tc>
        <w:tc>
          <w:tcPr>
            <w:tcW w:w="270" w:type="dxa"/>
          </w:tcPr>
          <w:p w14:paraId="41E29C5E" w14:textId="77777777" w:rsidR="00CF225C" w:rsidRPr="00E664DC" w:rsidRDefault="00CF225C" w:rsidP="000D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30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95891B" w14:textId="77777777" w:rsidR="00CF225C" w:rsidRPr="00195338" w:rsidRDefault="00CF225C" w:rsidP="000D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308,000</w:t>
            </w:r>
          </w:p>
        </w:tc>
      </w:tr>
      <w:tr w:rsidR="00CF225C" w:rsidRPr="000D43F1" w14:paraId="780A1F42" w14:textId="77777777" w:rsidTr="00A0170B">
        <w:tc>
          <w:tcPr>
            <w:tcW w:w="3870" w:type="dxa"/>
          </w:tcPr>
          <w:p w14:paraId="59E89312" w14:textId="77777777" w:rsidR="00CF225C" w:rsidRPr="00F92902" w:rsidRDefault="00CF225C" w:rsidP="0046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ขายระหว่างปี</w:t>
            </w:r>
          </w:p>
        </w:tc>
        <w:tc>
          <w:tcPr>
            <w:tcW w:w="1260" w:type="dxa"/>
          </w:tcPr>
          <w:p w14:paraId="4A5EFC72" w14:textId="77777777" w:rsidR="00CF225C" w:rsidRPr="00195338" w:rsidRDefault="00CF225C" w:rsidP="000D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(331,046)</w:t>
            </w:r>
          </w:p>
        </w:tc>
        <w:tc>
          <w:tcPr>
            <w:tcW w:w="270" w:type="dxa"/>
          </w:tcPr>
          <w:p w14:paraId="39077243" w14:textId="77777777" w:rsidR="00CF225C" w:rsidRPr="00E664DC" w:rsidRDefault="00CF225C" w:rsidP="000D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30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B74DCD" w14:textId="77777777" w:rsidR="00CF225C" w:rsidRPr="00195338" w:rsidRDefault="00CF225C" w:rsidP="000D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5338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1,103,152</w:t>
            </w:r>
            <w:r w:rsidRPr="0019533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C30AD08" w14:textId="77777777" w:rsidR="00CF225C" w:rsidRPr="00E664DC" w:rsidRDefault="00CF225C" w:rsidP="000D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30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6AD39C" w14:textId="77777777" w:rsidR="00CF225C" w:rsidRPr="00195338" w:rsidRDefault="00CF225C" w:rsidP="000D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(113,781)</w:t>
            </w:r>
          </w:p>
        </w:tc>
        <w:tc>
          <w:tcPr>
            <w:tcW w:w="270" w:type="dxa"/>
          </w:tcPr>
          <w:p w14:paraId="3745015B" w14:textId="77777777" w:rsidR="00CF225C" w:rsidRPr="00E664DC" w:rsidRDefault="00CF225C" w:rsidP="000D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30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51D94C" w14:textId="77777777" w:rsidR="00CF225C" w:rsidRPr="00195338" w:rsidRDefault="00CF225C" w:rsidP="000D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5338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258,728</w:t>
            </w:r>
            <w:r w:rsidRPr="0019533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E7091" w:rsidRPr="000D43F1" w14:paraId="71C9ACA4" w14:textId="77777777" w:rsidTr="00A0170B">
        <w:tc>
          <w:tcPr>
            <w:tcW w:w="3870" w:type="dxa"/>
          </w:tcPr>
          <w:p w14:paraId="375E217C" w14:textId="77777777" w:rsidR="006E7091" w:rsidRPr="00F92902" w:rsidRDefault="006E7091" w:rsidP="00DD3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โอนระหว่างปี</w:t>
            </w:r>
          </w:p>
        </w:tc>
        <w:tc>
          <w:tcPr>
            <w:tcW w:w="1260" w:type="dxa"/>
          </w:tcPr>
          <w:p w14:paraId="31376B4A" w14:textId="77777777" w:rsidR="006E7091" w:rsidRPr="00195338" w:rsidRDefault="006E7091" w:rsidP="00DD3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(239,765)</w:t>
            </w:r>
          </w:p>
        </w:tc>
        <w:tc>
          <w:tcPr>
            <w:tcW w:w="270" w:type="dxa"/>
          </w:tcPr>
          <w:p w14:paraId="361BB62C" w14:textId="77777777" w:rsidR="006E7091" w:rsidRPr="000D43F1" w:rsidRDefault="006E7091" w:rsidP="00DD3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3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2889FA" w14:textId="77777777" w:rsidR="006E7091" w:rsidRPr="003901B4" w:rsidRDefault="006E7091" w:rsidP="00DD3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E422D6A" w14:textId="77777777" w:rsidR="006E7091" w:rsidRPr="003901B4" w:rsidRDefault="006E7091" w:rsidP="00DD3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BD4FD13" w14:textId="77777777" w:rsidR="006E7091" w:rsidRPr="00195338" w:rsidRDefault="006E7091" w:rsidP="00DD3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(40,606)</w:t>
            </w:r>
          </w:p>
        </w:tc>
        <w:tc>
          <w:tcPr>
            <w:tcW w:w="270" w:type="dxa"/>
          </w:tcPr>
          <w:p w14:paraId="54FD72E8" w14:textId="77777777" w:rsidR="006E7091" w:rsidRPr="000D43F1" w:rsidRDefault="006E7091" w:rsidP="00DD3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30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2E002E" w14:textId="77777777" w:rsidR="006E7091" w:rsidRPr="003901B4" w:rsidRDefault="006E7091" w:rsidP="00DD3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CF225C" w:rsidRPr="000D43F1" w14:paraId="566EDED3" w14:textId="77777777" w:rsidTr="00A0170B">
        <w:tc>
          <w:tcPr>
            <w:tcW w:w="3870" w:type="dxa"/>
          </w:tcPr>
          <w:p w14:paraId="60F0F7CD" w14:textId="77777777" w:rsidR="00CF225C" w:rsidRDefault="00CF225C" w:rsidP="009F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260" w:type="dxa"/>
          </w:tcPr>
          <w:p w14:paraId="175F66CA" w14:textId="77777777" w:rsidR="00CF225C" w:rsidRPr="00195338" w:rsidRDefault="00CF225C" w:rsidP="000D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313</w:t>
            </w:r>
          </w:p>
        </w:tc>
        <w:tc>
          <w:tcPr>
            <w:tcW w:w="270" w:type="dxa"/>
          </w:tcPr>
          <w:p w14:paraId="41F71BC4" w14:textId="77777777" w:rsidR="00CF225C" w:rsidRPr="00E664DC" w:rsidRDefault="00CF225C" w:rsidP="000D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30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F0F383" w14:textId="77777777" w:rsidR="00CF225C" w:rsidRDefault="00CF225C" w:rsidP="000D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3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281</w:t>
            </w:r>
          </w:p>
        </w:tc>
        <w:tc>
          <w:tcPr>
            <w:tcW w:w="270" w:type="dxa"/>
          </w:tcPr>
          <w:p w14:paraId="19BAC31B" w14:textId="77777777" w:rsidR="00CF225C" w:rsidRPr="00E664DC" w:rsidRDefault="00CF225C" w:rsidP="000D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30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CDBA678" w14:textId="77777777" w:rsidR="00CF225C" w:rsidRDefault="00CF225C" w:rsidP="000D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270" w:type="dxa"/>
          </w:tcPr>
          <w:p w14:paraId="018E2443" w14:textId="77777777" w:rsidR="00CF225C" w:rsidRPr="00E664DC" w:rsidRDefault="00CF225C" w:rsidP="000D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30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11C993" w14:textId="77777777" w:rsidR="00CF225C" w:rsidRDefault="00CF225C" w:rsidP="000D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</w:t>
            </w:r>
          </w:p>
        </w:tc>
      </w:tr>
      <w:tr w:rsidR="00CF225C" w:rsidRPr="000D43F1" w14:paraId="0957697A" w14:textId="77777777" w:rsidTr="00A0170B">
        <w:tc>
          <w:tcPr>
            <w:tcW w:w="3870" w:type="dxa"/>
          </w:tcPr>
          <w:p w14:paraId="76672276" w14:textId="77777777" w:rsidR="00CF225C" w:rsidRPr="00500D46" w:rsidRDefault="00CF225C" w:rsidP="009F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0D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0D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00D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A1F297" w14:textId="77777777" w:rsidR="00CF225C" w:rsidRPr="00434856" w:rsidRDefault="00CF225C" w:rsidP="00E66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48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8E47015" w14:textId="77777777" w:rsidR="00CF225C" w:rsidRPr="00434856" w:rsidRDefault="00CF225C" w:rsidP="009F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EACBEC0" w14:textId="77777777" w:rsidR="00CF225C" w:rsidRPr="000D43F1" w:rsidRDefault="00CF225C" w:rsidP="000D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38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3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223,598</w:t>
            </w:r>
          </w:p>
        </w:tc>
        <w:tc>
          <w:tcPr>
            <w:tcW w:w="270" w:type="dxa"/>
          </w:tcPr>
          <w:p w14:paraId="741EC5F5" w14:textId="77777777" w:rsidR="00CF225C" w:rsidRPr="000D43F1" w:rsidRDefault="00CF225C" w:rsidP="000D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30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9D2BBB" w14:textId="77777777" w:rsidR="00CF225C" w:rsidRPr="00434856" w:rsidRDefault="00CF225C" w:rsidP="00E66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48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7A39C25" w14:textId="77777777" w:rsidR="00CF225C" w:rsidRPr="00434856" w:rsidRDefault="00CF225C" w:rsidP="009F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AAA10E9" w14:textId="77777777" w:rsidR="00CF225C" w:rsidRPr="000D43F1" w:rsidRDefault="00CF225C" w:rsidP="000D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3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49,289</w:t>
            </w:r>
          </w:p>
        </w:tc>
      </w:tr>
    </w:tbl>
    <w:p w14:paraId="2EE4A860" w14:textId="77777777" w:rsidR="001A3B8C" w:rsidRDefault="001A3B8C" w:rsidP="00AB4D2B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pacing w:val="-4"/>
          <w:sz w:val="30"/>
          <w:szCs w:val="30"/>
          <w:cs/>
        </w:rPr>
        <w:sectPr w:rsidR="001A3B8C" w:rsidSect="004149DF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70"/>
        <w:gridCol w:w="1170"/>
        <w:gridCol w:w="270"/>
        <w:gridCol w:w="1080"/>
        <w:gridCol w:w="270"/>
        <w:gridCol w:w="1080"/>
      </w:tblGrid>
      <w:tr w:rsidR="001A3B8C" w:rsidRPr="00500D46" w14:paraId="2C9FBCA5" w14:textId="77777777" w:rsidTr="00A0170B">
        <w:tc>
          <w:tcPr>
            <w:tcW w:w="3870" w:type="dxa"/>
          </w:tcPr>
          <w:p w14:paraId="797634F3" w14:textId="5044774D" w:rsidR="001A3B8C" w:rsidRPr="001A3B8C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700" w:type="dxa"/>
            <w:gridSpan w:val="3"/>
            <w:vAlign w:val="bottom"/>
          </w:tcPr>
          <w:p w14:paraId="0E726601" w14:textId="2FA39227" w:rsidR="001A3B8C" w:rsidRPr="001A3B8C" w:rsidRDefault="001A3B8C" w:rsidP="001A3B8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1A3B8C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55BFE165" w14:textId="77777777" w:rsidR="001A3B8C" w:rsidRPr="001A3B8C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E9EC95C" w14:textId="343A540D" w:rsidR="001A3B8C" w:rsidRPr="001A3B8C" w:rsidRDefault="001A3B8C" w:rsidP="001A3B8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1A3B8C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A3B8C" w:rsidRPr="00500D46" w14:paraId="5CF5E012" w14:textId="77777777" w:rsidTr="00A0170B">
        <w:tc>
          <w:tcPr>
            <w:tcW w:w="3870" w:type="dxa"/>
          </w:tcPr>
          <w:p w14:paraId="0D3CCAAF" w14:textId="77777777" w:rsidR="001A3B8C" w:rsidRPr="001A3B8C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03846EB" w14:textId="46E592E0" w:rsidR="001A3B8C" w:rsidRPr="001A3B8C" w:rsidRDefault="001A3B8C" w:rsidP="001A3B8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 w:rsidRPr="001A3B8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 w:bidi="th-TH"/>
              </w:rPr>
              <w:t>2560</w:t>
            </w:r>
          </w:p>
        </w:tc>
        <w:tc>
          <w:tcPr>
            <w:tcW w:w="270" w:type="dxa"/>
            <w:vAlign w:val="bottom"/>
          </w:tcPr>
          <w:p w14:paraId="3A05956D" w14:textId="77777777" w:rsidR="001A3B8C" w:rsidRPr="001A3B8C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4255FC" w14:textId="704085D8" w:rsidR="001A3B8C" w:rsidRPr="001A3B8C" w:rsidRDefault="001A3B8C" w:rsidP="001A3B8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 w:rsidRPr="001A3B8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 w:bidi="th-TH"/>
              </w:rPr>
              <w:t>2559</w:t>
            </w:r>
          </w:p>
        </w:tc>
        <w:tc>
          <w:tcPr>
            <w:tcW w:w="270" w:type="dxa"/>
            <w:vAlign w:val="bottom"/>
          </w:tcPr>
          <w:p w14:paraId="22E960CB" w14:textId="77777777" w:rsidR="001A3B8C" w:rsidRPr="001A3B8C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E3300B8" w14:textId="765BB3F0" w:rsidR="001A3B8C" w:rsidRPr="001A3B8C" w:rsidRDefault="001A3B8C" w:rsidP="001A3B8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 w:rsidRPr="001A3B8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 w:bidi="th-TH"/>
              </w:rPr>
              <w:t>2560</w:t>
            </w:r>
          </w:p>
        </w:tc>
        <w:tc>
          <w:tcPr>
            <w:tcW w:w="270" w:type="dxa"/>
            <w:vAlign w:val="bottom"/>
          </w:tcPr>
          <w:p w14:paraId="35AF93CC" w14:textId="77777777" w:rsidR="001A3B8C" w:rsidRPr="001A3B8C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C5C3D0" w14:textId="371303C9" w:rsidR="001A3B8C" w:rsidRPr="001A3B8C" w:rsidRDefault="001A3B8C" w:rsidP="001A3B8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 w:rsidRPr="001A3B8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 w:bidi="th-TH"/>
              </w:rPr>
              <w:t>2559</w:t>
            </w:r>
          </w:p>
        </w:tc>
      </w:tr>
      <w:tr w:rsidR="001A3B8C" w:rsidRPr="00500D46" w14:paraId="0DB86E97" w14:textId="77777777" w:rsidTr="00A0170B">
        <w:tc>
          <w:tcPr>
            <w:tcW w:w="3870" w:type="dxa"/>
          </w:tcPr>
          <w:p w14:paraId="6EC7B13C" w14:textId="77777777" w:rsidR="001A3B8C" w:rsidRPr="009307C5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020ED2C5" w14:textId="169D1BB4" w:rsidR="001A3B8C" w:rsidRPr="009307C5" w:rsidRDefault="001A3B8C" w:rsidP="001A3B8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 w:bidi="th-TH"/>
              </w:rPr>
            </w:pPr>
            <w:r w:rsidRPr="009307C5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rtl/>
                <w:cs/>
                <w:lang w:val="en-US"/>
              </w:rPr>
              <w:t>(</w:t>
            </w:r>
            <w:r w:rsidRPr="009307C5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rtl/>
                <w:cs/>
                <w:lang w:val="en-US" w:bidi="th-TH"/>
              </w:rPr>
              <w:t>พันบาท</w:t>
            </w:r>
            <w:r w:rsidRPr="009307C5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rtl/>
                <w:cs/>
                <w:lang w:val="en-US"/>
              </w:rPr>
              <w:t>)</w:t>
            </w:r>
          </w:p>
        </w:tc>
      </w:tr>
      <w:tr w:rsidR="001A3B8C" w:rsidRPr="00500D46" w14:paraId="210CD9B1" w14:textId="77777777" w:rsidTr="00A0170B">
        <w:tc>
          <w:tcPr>
            <w:tcW w:w="3870" w:type="dxa"/>
          </w:tcPr>
          <w:p w14:paraId="41BDC652" w14:textId="65E9E963" w:rsidR="001A3B8C" w:rsidRPr="00AA1A92" w:rsidRDefault="001A3B8C" w:rsidP="001A3B8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AA1A92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หลักทรัพย์</w:t>
            </w:r>
            <w:r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เพื่อค้า</w:t>
            </w:r>
            <w:r w:rsidRPr="00AA1A92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 xml:space="preserve"> (</w:t>
            </w:r>
            <w:r w:rsidRPr="00AA1A92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ในกองทุนส่วนบุคคล</w:t>
            </w:r>
            <w:r w:rsidRPr="00AA1A92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286E1095" w14:textId="77777777" w:rsidR="001A3B8C" w:rsidRPr="00D528CA" w:rsidRDefault="001A3B8C" w:rsidP="001A3B8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270" w:type="dxa"/>
          </w:tcPr>
          <w:p w14:paraId="217EE0F9" w14:textId="77777777" w:rsidR="001A3B8C" w:rsidRPr="00D528CA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1170" w:type="dxa"/>
          </w:tcPr>
          <w:p w14:paraId="1B8976D1" w14:textId="77777777" w:rsidR="001A3B8C" w:rsidRPr="0042679A" w:rsidRDefault="001A3B8C" w:rsidP="001A3B8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</w:tcPr>
          <w:p w14:paraId="039FF8E9" w14:textId="77777777" w:rsidR="001A3B8C" w:rsidRPr="00D528CA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1080" w:type="dxa"/>
          </w:tcPr>
          <w:p w14:paraId="2B1CB2FA" w14:textId="77777777" w:rsidR="001A3B8C" w:rsidRPr="00D528CA" w:rsidRDefault="001A3B8C" w:rsidP="001A3B8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270" w:type="dxa"/>
          </w:tcPr>
          <w:p w14:paraId="070ADA5E" w14:textId="77777777" w:rsidR="001A3B8C" w:rsidRPr="00D528CA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1080" w:type="dxa"/>
          </w:tcPr>
          <w:p w14:paraId="46680ECE" w14:textId="77777777" w:rsidR="001A3B8C" w:rsidRPr="00D528CA" w:rsidRDefault="001A3B8C" w:rsidP="001A3B8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</w:tr>
      <w:tr w:rsidR="001A3B8C" w:rsidRPr="00500D46" w14:paraId="4E026C80" w14:textId="77777777" w:rsidTr="00A0170B">
        <w:tc>
          <w:tcPr>
            <w:tcW w:w="3870" w:type="dxa"/>
          </w:tcPr>
          <w:p w14:paraId="0714C0EA" w14:textId="77777777" w:rsidR="001A3B8C" w:rsidRPr="00AA1A92" w:rsidRDefault="001A3B8C" w:rsidP="001A3B8C">
            <w:pPr>
              <w:tabs>
                <w:tab w:val="left" w:pos="540"/>
              </w:tabs>
              <w:spacing w:line="240" w:lineRule="auto"/>
              <w:ind w:right="-227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3901B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901B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901B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</w:tcPr>
          <w:p w14:paraId="4239829C" w14:textId="77777777" w:rsidR="001A3B8C" w:rsidRPr="009A0D66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3547DF4" w14:textId="77777777" w:rsidR="001A3B8C" w:rsidRPr="003901B4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70C6F7" w14:textId="77777777" w:rsidR="001A3B8C" w:rsidRPr="003901B4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08DDCF4" w14:textId="77777777" w:rsidR="001A3B8C" w:rsidRPr="003901B4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6253B6" w14:textId="77777777" w:rsidR="001A3B8C" w:rsidRPr="00906F49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0322324" w14:textId="77777777" w:rsidR="001A3B8C" w:rsidRPr="003901B4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7AF47D" w14:textId="77777777" w:rsidR="001A3B8C" w:rsidRPr="003901B4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A3B8C" w:rsidRPr="00500D46" w14:paraId="249863C7" w14:textId="77777777" w:rsidTr="00A0170B">
        <w:tc>
          <w:tcPr>
            <w:tcW w:w="3870" w:type="dxa"/>
          </w:tcPr>
          <w:p w14:paraId="4E09458A" w14:textId="77777777" w:rsidR="001A3B8C" w:rsidRPr="003901B4" w:rsidRDefault="001A3B8C" w:rsidP="001A3B8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โอนระหว่างปี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BD8D35" w14:textId="77777777" w:rsidR="001A3B8C" w:rsidRPr="00195338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121,951</w:t>
            </w:r>
          </w:p>
        </w:tc>
        <w:tc>
          <w:tcPr>
            <w:tcW w:w="270" w:type="dxa"/>
          </w:tcPr>
          <w:p w14:paraId="06DF0E70" w14:textId="77777777" w:rsidR="001A3B8C" w:rsidRPr="003901B4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398C8B" w14:textId="77777777" w:rsidR="001A3B8C" w:rsidRPr="00195338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8D190A1" w14:textId="77777777" w:rsidR="001A3B8C" w:rsidRPr="003901B4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A64C0C" w14:textId="77777777" w:rsidR="001A3B8C" w:rsidRPr="00195338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8C06736" w14:textId="77777777" w:rsidR="001A3B8C" w:rsidRPr="003901B4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447063" w14:textId="77777777" w:rsidR="001A3B8C" w:rsidRPr="00195338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A3B8C" w:rsidRPr="00500D46" w14:paraId="4845A154" w14:textId="77777777" w:rsidTr="00A0170B">
        <w:tc>
          <w:tcPr>
            <w:tcW w:w="3870" w:type="dxa"/>
          </w:tcPr>
          <w:p w14:paraId="05388CA8" w14:textId="77777777" w:rsidR="001A3B8C" w:rsidRPr="003901B4" w:rsidRDefault="001A3B8C" w:rsidP="001A3B8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A1A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 w:rsidRPr="00AA1A9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AA1A9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578C7D2" w14:textId="77777777" w:rsidR="001A3B8C" w:rsidRPr="00A82E2B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2E2B">
              <w:rPr>
                <w:rFonts w:ascii="Angsana New" w:hAnsi="Angsana New"/>
                <w:b/>
                <w:bCs/>
                <w:sz w:val="30"/>
                <w:szCs w:val="30"/>
              </w:rPr>
              <w:t>121,951</w:t>
            </w:r>
          </w:p>
        </w:tc>
        <w:tc>
          <w:tcPr>
            <w:tcW w:w="270" w:type="dxa"/>
          </w:tcPr>
          <w:p w14:paraId="6596A55E" w14:textId="77777777" w:rsidR="001A3B8C" w:rsidRPr="00A82E2B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52FE6F" w14:textId="77777777" w:rsidR="001A3B8C" w:rsidRPr="00E664DC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64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DF7C8C3" w14:textId="77777777" w:rsidR="001A3B8C" w:rsidRPr="00E664DC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DD8B8C" w14:textId="77777777" w:rsidR="001A3B8C" w:rsidRPr="00E664DC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64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F3F683A" w14:textId="77777777" w:rsidR="001A3B8C" w:rsidRPr="00E664DC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8E6857" w14:textId="77777777" w:rsidR="001A3B8C" w:rsidRPr="00E664DC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64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1A3B8C" w:rsidRPr="00500D46" w14:paraId="5B158884" w14:textId="77777777" w:rsidTr="00A0170B">
        <w:tc>
          <w:tcPr>
            <w:tcW w:w="3870" w:type="dxa"/>
          </w:tcPr>
          <w:p w14:paraId="324AF78C" w14:textId="77777777" w:rsidR="001A3B8C" w:rsidRPr="00AA1A92" w:rsidRDefault="001A3B8C" w:rsidP="001A3B8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1077C25" w14:textId="77777777" w:rsidR="001A3B8C" w:rsidRPr="00A82E2B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325975" w14:textId="77777777" w:rsidR="001A3B8C" w:rsidRPr="00A82E2B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19E91F6" w14:textId="77777777" w:rsidR="001A3B8C" w:rsidRPr="00E664DC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B5228AD" w14:textId="77777777" w:rsidR="001A3B8C" w:rsidRPr="00E664DC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9EF4DAD" w14:textId="77777777" w:rsidR="001A3B8C" w:rsidRPr="00E664DC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C83C4DB" w14:textId="77777777" w:rsidR="001A3B8C" w:rsidRPr="00E664DC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623EBAF" w14:textId="77777777" w:rsidR="001A3B8C" w:rsidRPr="00E664DC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A3B8C" w:rsidRPr="00F92902" w14:paraId="3DCA96B1" w14:textId="77777777" w:rsidTr="00A0170B">
        <w:tc>
          <w:tcPr>
            <w:tcW w:w="3870" w:type="dxa"/>
          </w:tcPr>
          <w:p w14:paraId="2016A9B4" w14:textId="61138245" w:rsidR="001A3B8C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D5D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หลักทรัพย์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1260" w:type="dxa"/>
          </w:tcPr>
          <w:p w14:paraId="20790FEC" w14:textId="77777777" w:rsidR="001A3B8C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6486AE" w14:textId="77777777" w:rsidR="001A3B8C" w:rsidRPr="00A82E2B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30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8FB906" w14:textId="77777777" w:rsidR="001A3B8C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AB9DFAA" w14:textId="77777777" w:rsidR="001A3B8C" w:rsidRPr="00F92902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C65759" w14:textId="77777777" w:rsidR="001A3B8C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11BBF5" w14:textId="77777777" w:rsidR="001A3B8C" w:rsidRPr="00906F49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30"/>
                <w:tab w:val="decimal" w:pos="860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64A2E8" w14:textId="77777777" w:rsidR="001A3B8C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307C5" w:rsidRPr="00F92902" w14:paraId="65D3FD18" w14:textId="77777777" w:rsidTr="00A0170B">
        <w:tc>
          <w:tcPr>
            <w:tcW w:w="3870" w:type="dxa"/>
          </w:tcPr>
          <w:p w14:paraId="2003DA2C" w14:textId="44797266" w:rsidR="009307C5" w:rsidRDefault="009307C5" w:rsidP="00930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C639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C639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C639F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</w:tcPr>
          <w:p w14:paraId="4ED5839B" w14:textId="02268B06" w:rsidR="009307C5" w:rsidRDefault="009307C5" w:rsidP="00930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0269EEF" w14:textId="77777777" w:rsidR="009307C5" w:rsidRPr="00A82E2B" w:rsidRDefault="009307C5" w:rsidP="00930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  <w:tab w:val="decimal" w:pos="830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AC178F" w14:textId="1BB02219" w:rsidR="009307C5" w:rsidRDefault="009307C5" w:rsidP="00930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9108F9C" w14:textId="77777777" w:rsidR="009307C5" w:rsidRPr="00F92902" w:rsidRDefault="009307C5" w:rsidP="00930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621229" w14:textId="1821E488" w:rsidR="009307C5" w:rsidRDefault="009307C5" w:rsidP="00930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C5F9B76" w14:textId="77777777" w:rsidR="009307C5" w:rsidRPr="00906F49" w:rsidRDefault="009307C5" w:rsidP="00930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34"/>
                <w:tab w:val="decimal" w:pos="830"/>
                <w:tab w:val="decimal" w:pos="860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DC05B5" w14:textId="094C2603" w:rsidR="009307C5" w:rsidRDefault="009307C5" w:rsidP="00930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A3B8C" w:rsidRPr="00F92902" w14:paraId="15AAB36E" w14:textId="77777777" w:rsidTr="00A0170B">
        <w:tc>
          <w:tcPr>
            <w:tcW w:w="3870" w:type="dxa"/>
          </w:tcPr>
          <w:p w14:paraId="302E8711" w14:textId="495AE8BA" w:rsidR="001A3B8C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ซื้อระหว่างปี</w:t>
            </w:r>
          </w:p>
        </w:tc>
        <w:tc>
          <w:tcPr>
            <w:tcW w:w="1260" w:type="dxa"/>
          </w:tcPr>
          <w:p w14:paraId="040070CB" w14:textId="3F9F04C8" w:rsidR="001A3B8C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880,200</w:t>
            </w:r>
          </w:p>
        </w:tc>
        <w:tc>
          <w:tcPr>
            <w:tcW w:w="270" w:type="dxa"/>
          </w:tcPr>
          <w:p w14:paraId="1FF3D884" w14:textId="77777777" w:rsidR="001A3B8C" w:rsidRPr="00A82E2B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30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C5FF57" w14:textId="528744FF" w:rsidR="001A3B8C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EE1A013" w14:textId="77777777" w:rsidR="001A3B8C" w:rsidRPr="00F92902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C6A8DC" w14:textId="2A6ECA66" w:rsidR="001A3B8C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347,000</w:t>
            </w:r>
          </w:p>
        </w:tc>
        <w:tc>
          <w:tcPr>
            <w:tcW w:w="270" w:type="dxa"/>
          </w:tcPr>
          <w:p w14:paraId="6048BCFD" w14:textId="77777777" w:rsidR="001A3B8C" w:rsidRPr="00906F49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30"/>
                <w:tab w:val="decimal" w:pos="860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87112C" w14:textId="775763C6" w:rsidR="001A3B8C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A3B8C" w:rsidRPr="00F92902" w14:paraId="0228D072" w14:textId="77777777" w:rsidTr="00A0170B">
        <w:tc>
          <w:tcPr>
            <w:tcW w:w="3870" w:type="dxa"/>
          </w:tcPr>
          <w:p w14:paraId="50B252C2" w14:textId="6E9B9006" w:rsidR="001A3B8C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ขายระหว่างปี</w:t>
            </w:r>
          </w:p>
        </w:tc>
        <w:tc>
          <w:tcPr>
            <w:tcW w:w="1260" w:type="dxa"/>
          </w:tcPr>
          <w:p w14:paraId="641DC779" w14:textId="60F12200" w:rsidR="001A3B8C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(1,119,965)</w:t>
            </w:r>
          </w:p>
        </w:tc>
        <w:tc>
          <w:tcPr>
            <w:tcW w:w="270" w:type="dxa"/>
          </w:tcPr>
          <w:p w14:paraId="657A557B" w14:textId="77777777" w:rsidR="001A3B8C" w:rsidRPr="00A82E2B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30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2E3870" w14:textId="1DB24287" w:rsidR="001A3B8C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537D19F" w14:textId="77777777" w:rsidR="001A3B8C" w:rsidRPr="00F92902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9716554" w14:textId="5AAEF76E" w:rsidR="001A3B8C" w:rsidRDefault="001A3B8C" w:rsidP="00930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02"/>
                <w:tab w:val="left" w:pos="85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(387,606)</w:t>
            </w:r>
          </w:p>
        </w:tc>
        <w:tc>
          <w:tcPr>
            <w:tcW w:w="270" w:type="dxa"/>
          </w:tcPr>
          <w:p w14:paraId="1E491392" w14:textId="77777777" w:rsidR="001A3B8C" w:rsidRPr="00906F49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30"/>
                <w:tab w:val="decimal" w:pos="860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808986" w14:textId="05570E42" w:rsidR="001A3B8C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A3B8C" w:rsidRPr="00F92902" w14:paraId="2299E8E2" w14:textId="77777777" w:rsidTr="00A0170B">
        <w:tc>
          <w:tcPr>
            <w:tcW w:w="3870" w:type="dxa"/>
          </w:tcPr>
          <w:p w14:paraId="729EE2D7" w14:textId="77777777" w:rsidR="001A3B8C" w:rsidRPr="00F92902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โอนระหว่างปี</w:t>
            </w:r>
          </w:p>
        </w:tc>
        <w:tc>
          <w:tcPr>
            <w:tcW w:w="1260" w:type="dxa"/>
          </w:tcPr>
          <w:p w14:paraId="547142DF" w14:textId="77777777" w:rsidR="001A3B8C" w:rsidRPr="00195338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239,765</w:t>
            </w:r>
          </w:p>
        </w:tc>
        <w:tc>
          <w:tcPr>
            <w:tcW w:w="270" w:type="dxa"/>
          </w:tcPr>
          <w:p w14:paraId="181F4D17" w14:textId="77777777" w:rsidR="001A3B8C" w:rsidRPr="00A82E2B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30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DD2A4D" w14:textId="77777777" w:rsidR="001A3B8C" w:rsidRPr="00195338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6AC6F43" w14:textId="77777777" w:rsidR="001A3B8C" w:rsidRPr="00F92902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0354C63" w14:textId="77777777" w:rsidR="001A3B8C" w:rsidRPr="00195338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40,606</w:t>
            </w:r>
          </w:p>
        </w:tc>
        <w:tc>
          <w:tcPr>
            <w:tcW w:w="270" w:type="dxa"/>
          </w:tcPr>
          <w:p w14:paraId="07C02CCA" w14:textId="77777777" w:rsidR="001A3B8C" w:rsidRPr="00906F49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30"/>
                <w:tab w:val="decimal" w:pos="860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82E50C" w14:textId="77777777" w:rsidR="001A3B8C" w:rsidRPr="00195338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A3B8C" w:rsidRPr="00F92902" w14:paraId="12711693" w14:textId="77777777" w:rsidTr="00A0170B">
        <w:tc>
          <w:tcPr>
            <w:tcW w:w="3870" w:type="dxa"/>
          </w:tcPr>
          <w:p w14:paraId="0587F2C2" w14:textId="77777777" w:rsidR="001A3B8C" w:rsidRPr="00F92902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861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8611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861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B78A8FC" w14:textId="77777777" w:rsidR="001A3B8C" w:rsidRPr="00E664DC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64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EF7A156" w14:textId="77777777" w:rsidR="001A3B8C" w:rsidRPr="00E664DC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F55F9F" w14:textId="77777777" w:rsidR="001A3B8C" w:rsidRPr="00E664DC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64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C622882" w14:textId="77777777" w:rsidR="001A3B8C" w:rsidRPr="00E664DC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B8E396" w14:textId="77777777" w:rsidR="001A3B8C" w:rsidRPr="00E664DC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64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BFFBB99" w14:textId="77777777" w:rsidR="001A3B8C" w:rsidRPr="00E664DC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CCA8B6" w14:textId="77777777" w:rsidR="001A3B8C" w:rsidRPr="00E664DC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64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1A3B8C" w:rsidRPr="00500D46" w14:paraId="1C2E0116" w14:textId="77777777" w:rsidTr="00A0170B">
        <w:tc>
          <w:tcPr>
            <w:tcW w:w="3870" w:type="dxa"/>
          </w:tcPr>
          <w:p w14:paraId="177BD1AF" w14:textId="77777777" w:rsidR="001A3B8C" w:rsidRPr="00B81BAE" w:rsidRDefault="001A3B8C" w:rsidP="001A3B8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427D69B" w14:textId="77777777" w:rsidR="001A3B8C" w:rsidRPr="00D528CA" w:rsidRDefault="001A3B8C" w:rsidP="001A3B8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270" w:type="dxa"/>
          </w:tcPr>
          <w:p w14:paraId="0760BC59" w14:textId="77777777" w:rsidR="001A3B8C" w:rsidRPr="00D528CA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1170" w:type="dxa"/>
          </w:tcPr>
          <w:p w14:paraId="2526531D" w14:textId="77777777" w:rsidR="001A3B8C" w:rsidRPr="00D528CA" w:rsidRDefault="001A3B8C" w:rsidP="001A3B8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270" w:type="dxa"/>
          </w:tcPr>
          <w:p w14:paraId="4A4F3C87" w14:textId="77777777" w:rsidR="001A3B8C" w:rsidRPr="00D528CA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1080" w:type="dxa"/>
          </w:tcPr>
          <w:p w14:paraId="5CD1DB56" w14:textId="77777777" w:rsidR="001A3B8C" w:rsidRPr="00D528CA" w:rsidRDefault="001A3B8C" w:rsidP="001A3B8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270" w:type="dxa"/>
          </w:tcPr>
          <w:p w14:paraId="79D85957" w14:textId="77777777" w:rsidR="001A3B8C" w:rsidRPr="00D528CA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1080" w:type="dxa"/>
          </w:tcPr>
          <w:p w14:paraId="7BE85C68" w14:textId="77777777" w:rsidR="001A3B8C" w:rsidRPr="00D528CA" w:rsidRDefault="001A3B8C" w:rsidP="001A3B8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</w:tr>
      <w:tr w:rsidR="001A3B8C" w:rsidRPr="00500D46" w14:paraId="5AA63CD0" w14:textId="77777777" w:rsidTr="00A0170B">
        <w:tc>
          <w:tcPr>
            <w:tcW w:w="3870" w:type="dxa"/>
          </w:tcPr>
          <w:p w14:paraId="2BEC73D9" w14:textId="77777777" w:rsidR="001A3B8C" w:rsidRPr="00D528CA" w:rsidRDefault="001A3B8C" w:rsidP="001A3B8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  <w:r w:rsidRPr="00AA1A92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หลักทรัพย์เผื่อขาย</w:t>
            </w:r>
            <w:r w:rsidRPr="00AA1A92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ในกองทุนส่วน</w:t>
            </w:r>
            <w:r w:rsidRPr="00AA1A92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บุคคล</w:t>
            </w:r>
            <w:r w:rsidRPr="00AA1A92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292510EB" w14:textId="77777777" w:rsidR="001A3B8C" w:rsidRPr="00D528CA" w:rsidRDefault="001A3B8C" w:rsidP="001A3B8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270" w:type="dxa"/>
          </w:tcPr>
          <w:p w14:paraId="0E06CCFC" w14:textId="77777777" w:rsidR="001A3B8C" w:rsidRPr="00D528CA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1170" w:type="dxa"/>
          </w:tcPr>
          <w:p w14:paraId="35F28935" w14:textId="77777777" w:rsidR="001A3B8C" w:rsidRPr="00D528CA" w:rsidRDefault="001A3B8C" w:rsidP="001A3B8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270" w:type="dxa"/>
          </w:tcPr>
          <w:p w14:paraId="34868FCB" w14:textId="77777777" w:rsidR="001A3B8C" w:rsidRPr="00D528CA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1080" w:type="dxa"/>
          </w:tcPr>
          <w:p w14:paraId="29473AE9" w14:textId="77777777" w:rsidR="001A3B8C" w:rsidRPr="00D528CA" w:rsidRDefault="001A3B8C" w:rsidP="001A3B8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270" w:type="dxa"/>
          </w:tcPr>
          <w:p w14:paraId="2CABC028" w14:textId="77777777" w:rsidR="001A3B8C" w:rsidRPr="00D528CA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1080" w:type="dxa"/>
          </w:tcPr>
          <w:p w14:paraId="53F78B42" w14:textId="77777777" w:rsidR="001A3B8C" w:rsidRPr="00D528CA" w:rsidRDefault="001A3B8C" w:rsidP="001A3B8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</w:tr>
      <w:tr w:rsidR="001A3B8C" w:rsidRPr="00500D46" w14:paraId="68211ECD" w14:textId="77777777" w:rsidTr="00A0170B">
        <w:tc>
          <w:tcPr>
            <w:tcW w:w="3870" w:type="dxa"/>
          </w:tcPr>
          <w:p w14:paraId="3677EF99" w14:textId="77777777" w:rsidR="001A3B8C" w:rsidRPr="00AA1A92" w:rsidRDefault="001A3B8C" w:rsidP="001A3B8C">
            <w:pPr>
              <w:tabs>
                <w:tab w:val="left" w:pos="540"/>
              </w:tabs>
              <w:spacing w:line="240" w:lineRule="auto"/>
              <w:ind w:right="-227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3901B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901B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901B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</w:tcPr>
          <w:p w14:paraId="322F99F9" w14:textId="77777777" w:rsidR="001A3B8C" w:rsidRPr="00906F49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732B3AE" w14:textId="77777777" w:rsidR="001A3B8C" w:rsidRPr="003901B4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240C54" w14:textId="77777777" w:rsidR="001A3B8C" w:rsidRPr="003901B4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4F9BE7E" w14:textId="77777777" w:rsidR="001A3B8C" w:rsidRPr="003901B4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0DC8A8" w14:textId="77777777" w:rsidR="001A3B8C" w:rsidRPr="00906F49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7D7A98C" w14:textId="77777777" w:rsidR="001A3B8C" w:rsidRPr="003901B4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905BDE" w14:textId="77777777" w:rsidR="001A3B8C" w:rsidRPr="003901B4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A3B8C" w:rsidRPr="00500D46" w14:paraId="2C2A359B" w14:textId="77777777" w:rsidTr="00A0170B">
        <w:tc>
          <w:tcPr>
            <w:tcW w:w="3870" w:type="dxa"/>
          </w:tcPr>
          <w:p w14:paraId="59A77F6E" w14:textId="77777777" w:rsidR="001A3B8C" w:rsidRPr="003901B4" w:rsidRDefault="001A3B8C" w:rsidP="001A3B8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3901B4">
              <w:rPr>
                <w:rFonts w:ascii="Angsana New" w:hAnsi="Angsana New"/>
                <w:sz w:val="30"/>
                <w:szCs w:val="30"/>
                <w:cs/>
              </w:rPr>
              <w:t>ระหว่างปี</w:t>
            </w:r>
          </w:p>
        </w:tc>
        <w:tc>
          <w:tcPr>
            <w:tcW w:w="1260" w:type="dxa"/>
          </w:tcPr>
          <w:p w14:paraId="09D07A74" w14:textId="77777777" w:rsidR="001A3B8C" w:rsidRPr="00195338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208,246</w:t>
            </w:r>
          </w:p>
        </w:tc>
        <w:tc>
          <w:tcPr>
            <w:tcW w:w="270" w:type="dxa"/>
          </w:tcPr>
          <w:p w14:paraId="1DF65F4D" w14:textId="77777777" w:rsidR="001A3B8C" w:rsidRPr="003901B4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B2D86E" w14:textId="77777777" w:rsidR="001A3B8C" w:rsidRPr="00195338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B25A410" w14:textId="77777777" w:rsidR="001A3B8C" w:rsidRPr="003901B4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13EB2E" w14:textId="77777777" w:rsidR="001A3B8C" w:rsidRPr="00195338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D3216BB" w14:textId="77777777" w:rsidR="001A3B8C" w:rsidRPr="003901B4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9EE7AA" w14:textId="77777777" w:rsidR="001A3B8C" w:rsidRPr="00195338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A3B8C" w:rsidRPr="00500D46" w14:paraId="3FD5BBB4" w14:textId="77777777" w:rsidTr="00A0170B">
        <w:tc>
          <w:tcPr>
            <w:tcW w:w="3870" w:type="dxa"/>
          </w:tcPr>
          <w:p w14:paraId="6A5754C5" w14:textId="77777777" w:rsidR="001A3B8C" w:rsidRPr="003901B4" w:rsidRDefault="001A3B8C" w:rsidP="001A3B8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901B4">
              <w:rPr>
                <w:rFonts w:ascii="Angsana New" w:hAnsi="Angsana New"/>
                <w:sz w:val="30"/>
                <w:szCs w:val="30"/>
                <w:cs/>
              </w:rPr>
              <w:t>ขายระหว่างปี</w:t>
            </w:r>
          </w:p>
        </w:tc>
        <w:tc>
          <w:tcPr>
            <w:tcW w:w="1260" w:type="dxa"/>
          </w:tcPr>
          <w:p w14:paraId="335C0520" w14:textId="77777777" w:rsidR="001A3B8C" w:rsidRPr="00195338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047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C3D6441" w14:textId="77777777" w:rsidR="001A3B8C" w:rsidRPr="003901B4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3C0455" w14:textId="77777777" w:rsidR="001A3B8C" w:rsidRPr="00195338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B7EE7F4" w14:textId="77777777" w:rsidR="001A3B8C" w:rsidRPr="003901B4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954287" w14:textId="77777777" w:rsidR="001A3B8C" w:rsidRPr="00195338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F25E214" w14:textId="77777777" w:rsidR="001A3B8C" w:rsidRPr="003901B4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5ED31C" w14:textId="77777777" w:rsidR="001A3B8C" w:rsidRPr="00195338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A3B8C" w:rsidRPr="00500D46" w14:paraId="19BA2C4A" w14:textId="77777777" w:rsidTr="00A0170B">
        <w:tc>
          <w:tcPr>
            <w:tcW w:w="3870" w:type="dxa"/>
          </w:tcPr>
          <w:p w14:paraId="058EBCC4" w14:textId="77777777" w:rsidR="001A3B8C" w:rsidRPr="003901B4" w:rsidRDefault="001A3B8C" w:rsidP="001A3B8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โอนระหว่างปี</w:t>
            </w:r>
          </w:p>
        </w:tc>
        <w:tc>
          <w:tcPr>
            <w:tcW w:w="1260" w:type="dxa"/>
          </w:tcPr>
          <w:p w14:paraId="4FEC4C8C" w14:textId="77777777" w:rsidR="001A3B8C" w:rsidRPr="00195338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(121,951)</w:t>
            </w:r>
          </w:p>
        </w:tc>
        <w:tc>
          <w:tcPr>
            <w:tcW w:w="270" w:type="dxa"/>
          </w:tcPr>
          <w:p w14:paraId="37416A2E" w14:textId="77777777" w:rsidR="001A3B8C" w:rsidRPr="003901B4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933FF3" w14:textId="77777777" w:rsidR="001A3B8C" w:rsidRPr="00195338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30933EE" w14:textId="77777777" w:rsidR="001A3B8C" w:rsidRPr="003901B4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1A0575" w14:textId="77777777" w:rsidR="001A3B8C" w:rsidRPr="00195338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85024BC" w14:textId="77777777" w:rsidR="001A3B8C" w:rsidRPr="003901B4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9E01DD" w14:textId="77777777" w:rsidR="001A3B8C" w:rsidRPr="00195338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A3B8C" w:rsidRPr="00500D46" w14:paraId="727CD91B" w14:textId="77777777" w:rsidTr="00A0170B">
        <w:tc>
          <w:tcPr>
            <w:tcW w:w="3870" w:type="dxa"/>
          </w:tcPr>
          <w:p w14:paraId="1641E4C8" w14:textId="77777777" w:rsidR="001A3B8C" w:rsidRDefault="001A3B8C" w:rsidP="001A3B8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260" w:type="dxa"/>
          </w:tcPr>
          <w:p w14:paraId="78F29496" w14:textId="77777777" w:rsidR="001A3B8C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1,752</w:t>
            </w:r>
          </w:p>
        </w:tc>
        <w:tc>
          <w:tcPr>
            <w:tcW w:w="270" w:type="dxa"/>
          </w:tcPr>
          <w:p w14:paraId="0D3B26B9" w14:textId="77777777" w:rsidR="001A3B8C" w:rsidRPr="003901B4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492DCC" w14:textId="77777777" w:rsidR="001A3B8C" w:rsidRPr="00195338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F6EB37D" w14:textId="77777777" w:rsidR="001A3B8C" w:rsidRPr="003901B4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E8AE15" w14:textId="77777777" w:rsidR="001A3B8C" w:rsidRPr="00195338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D6B3624" w14:textId="77777777" w:rsidR="001A3B8C" w:rsidRPr="003901B4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08ED19" w14:textId="77777777" w:rsidR="001A3B8C" w:rsidRPr="00195338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A3B8C" w:rsidRPr="00F92902" w14:paraId="0F6A0FE3" w14:textId="77777777" w:rsidTr="00A0170B">
        <w:tc>
          <w:tcPr>
            <w:tcW w:w="3870" w:type="dxa"/>
          </w:tcPr>
          <w:p w14:paraId="3AA1D8EB" w14:textId="77777777" w:rsidR="001A3B8C" w:rsidRPr="00F92902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D16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 w:rsidRPr="00DD16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D16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E0B8FCD" w14:textId="77777777" w:rsidR="001A3B8C" w:rsidRPr="00A82E2B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2E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C98A2E8" w14:textId="77777777" w:rsidR="001A3B8C" w:rsidRPr="00A82E2B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AE8CCE" w14:textId="77777777" w:rsidR="001A3B8C" w:rsidRPr="003C16E0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16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15C6B3D" w14:textId="77777777" w:rsidR="001A3B8C" w:rsidRPr="003C16E0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8AEA0A" w14:textId="77777777" w:rsidR="001A3B8C" w:rsidRPr="003C16E0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16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941442C" w14:textId="77777777" w:rsidR="001A3B8C" w:rsidRPr="003C16E0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E10AD9" w14:textId="77777777" w:rsidR="001A3B8C" w:rsidRPr="003C16E0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16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1A3B8C" w:rsidRPr="00500D46" w14:paraId="406D9129" w14:textId="77777777" w:rsidTr="00A0170B">
        <w:tc>
          <w:tcPr>
            <w:tcW w:w="3870" w:type="dxa"/>
          </w:tcPr>
          <w:p w14:paraId="72F01E0D" w14:textId="77777777" w:rsidR="001A3B8C" w:rsidRPr="00EF460B" w:rsidRDefault="001A3B8C" w:rsidP="001A3B8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0BDC779" w14:textId="77777777" w:rsidR="001A3B8C" w:rsidRPr="00A82E2B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9A0C0E" w14:textId="77777777" w:rsidR="001A3B8C" w:rsidRPr="00A82E2B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CD372D" w14:textId="77777777" w:rsidR="001A3B8C" w:rsidRPr="00D528CA" w:rsidRDefault="001A3B8C" w:rsidP="001A3B8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270" w:type="dxa"/>
          </w:tcPr>
          <w:p w14:paraId="6ECA8044" w14:textId="77777777" w:rsidR="001A3B8C" w:rsidRPr="00D528CA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1080" w:type="dxa"/>
          </w:tcPr>
          <w:p w14:paraId="69A79AC3" w14:textId="77777777" w:rsidR="001A3B8C" w:rsidRPr="00D528CA" w:rsidRDefault="001A3B8C" w:rsidP="001A3B8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270" w:type="dxa"/>
          </w:tcPr>
          <w:p w14:paraId="5DE91C34" w14:textId="77777777" w:rsidR="001A3B8C" w:rsidRPr="00D528CA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1080" w:type="dxa"/>
          </w:tcPr>
          <w:p w14:paraId="52EBF046" w14:textId="77777777" w:rsidR="001A3B8C" w:rsidRPr="00D528CA" w:rsidRDefault="001A3B8C" w:rsidP="001A3B8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</w:tr>
      <w:tr w:rsidR="001A3B8C" w:rsidRPr="00500D46" w14:paraId="49F6C81F" w14:textId="77777777" w:rsidTr="00A0170B">
        <w:tc>
          <w:tcPr>
            <w:tcW w:w="3870" w:type="dxa"/>
          </w:tcPr>
          <w:p w14:paraId="4666A2AB" w14:textId="77777777" w:rsidR="001A3B8C" w:rsidRPr="00D528CA" w:rsidRDefault="001A3B8C" w:rsidP="001A3B8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  <w:r w:rsidRPr="00EF460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60" w:type="dxa"/>
          </w:tcPr>
          <w:p w14:paraId="6A7B4C9D" w14:textId="77777777" w:rsidR="001A3B8C" w:rsidRPr="00A82E2B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3722B7" w14:textId="77777777" w:rsidR="001A3B8C" w:rsidRPr="00A82E2B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3B8DBD" w14:textId="77777777" w:rsidR="001A3B8C" w:rsidRPr="00D528CA" w:rsidRDefault="001A3B8C" w:rsidP="001A3B8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270" w:type="dxa"/>
          </w:tcPr>
          <w:p w14:paraId="3CB95B89" w14:textId="77777777" w:rsidR="001A3B8C" w:rsidRPr="00D528CA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1080" w:type="dxa"/>
          </w:tcPr>
          <w:p w14:paraId="2DF96260" w14:textId="77777777" w:rsidR="001A3B8C" w:rsidRPr="00D528CA" w:rsidRDefault="001A3B8C" w:rsidP="001A3B8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270" w:type="dxa"/>
          </w:tcPr>
          <w:p w14:paraId="533FBAEA" w14:textId="77777777" w:rsidR="001A3B8C" w:rsidRPr="00D528CA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1080" w:type="dxa"/>
          </w:tcPr>
          <w:p w14:paraId="4EF28C22" w14:textId="77777777" w:rsidR="001A3B8C" w:rsidRPr="00D528CA" w:rsidRDefault="001A3B8C" w:rsidP="001A3B8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</w:tr>
      <w:tr w:rsidR="001A3B8C" w:rsidRPr="00500D46" w14:paraId="675D6817" w14:textId="77777777" w:rsidTr="00A0170B">
        <w:tc>
          <w:tcPr>
            <w:tcW w:w="3870" w:type="dxa"/>
          </w:tcPr>
          <w:p w14:paraId="1B6829F3" w14:textId="77777777" w:rsidR="001A3B8C" w:rsidRPr="00371315" w:rsidRDefault="001A3B8C" w:rsidP="001A3B8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13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260" w:type="dxa"/>
          </w:tcPr>
          <w:p w14:paraId="061E1D35" w14:textId="77777777" w:rsidR="001A3B8C" w:rsidRPr="00A82E2B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532A22" w14:textId="77777777" w:rsidR="001A3B8C" w:rsidRPr="003901B4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8436D1" w14:textId="77777777" w:rsidR="001A3B8C" w:rsidRPr="003901B4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37A8F2" w14:textId="77777777" w:rsidR="001A3B8C" w:rsidRPr="003901B4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592E86" w14:textId="77777777" w:rsidR="001A3B8C" w:rsidRPr="009A0D66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65A7FA7" w14:textId="77777777" w:rsidR="001A3B8C" w:rsidRPr="003901B4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E0139F" w14:textId="77777777" w:rsidR="001A3B8C" w:rsidRPr="003901B4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3B8C" w:rsidRPr="00A82E2B" w14:paraId="17AD0FBB" w14:textId="77777777" w:rsidTr="00A0170B">
        <w:tc>
          <w:tcPr>
            <w:tcW w:w="3870" w:type="dxa"/>
          </w:tcPr>
          <w:p w14:paraId="056F3671" w14:textId="77777777" w:rsidR="001A3B8C" w:rsidRPr="00371315" w:rsidRDefault="001A3B8C" w:rsidP="001A3B8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901B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901B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901B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</w:tcPr>
          <w:p w14:paraId="168838BD" w14:textId="77777777" w:rsidR="001A3B8C" w:rsidRPr="004E3F77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</w:t>
            </w: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70" w:type="dxa"/>
          </w:tcPr>
          <w:p w14:paraId="02F55A2B" w14:textId="77777777" w:rsidR="001A3B8C" w:rsidRPr="003901B4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90DD3E" w14:textId="77777777" w:rsidR="001A3B8C" w:rsidRPr="003901B4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2,776</w:t>
            </w:r>
          </w:p>
        </w:tc>
        <w:tc>
          <w:tcPr>
            <w:tcW w:w="270" w:type="dxa"/>
          </w:tcPr>
          <w:p w14:paraId="65846126" w14:textId="77777777" w:rsidR="001A3B8C" w:rsidRPr="003901B4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8FE68B" w14:textId="77777777" w:rsidR="001A3B8C" w:rsidRPr="004E3F77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</w:t>
            </w: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70" w:type="dxa"/>
          </w:tcPr>
          <w:p w14:paraId="058C2004" w14:textId="77777777" w:rsidR="001A3B8C" w:rsidRPr="003901B4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B4F1CC" w14:textId="77777777" w:rsidR="001A3B8C" w:rsidRPr="003901B4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2,776</w:t>
            </w:r>
          </w:p>
        </w:tc>
      </w:tr>
      <w:tr w:rsidR="001A3B8C" w:rsidRPr="00A82E2B" w14:paraId="2277C186" w14:textId="77777777" w:rsidTr="00A0170B">
        <w:tc>
          <w:tcPr>
            <w:tcW w:w="3870" w:type="dxa"/>
          </w:tcPr>
          <w:p w14:paraId="65412CB5" w14:textId="77777777" w:rsidR="001A3B8C" w:rsidRPr="003901B4" w:rsidRDefault="001A3B8C" w:rsidP="001A3B8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901B4">
              <w:rPr>
                <w:rFonts w:ascii="Angsana New" w:hAnsi="Angsana New"/>
                <w:sz w:val="30"/>
                <w:szCs w:val="30"/>
                <w:cs/>
              </w:rPr>
              <w:t>ขายระหว่างปี</w:t>
            </w:r>
          </w:p>
        </w:tc>
        <w:tc>
          <w:tcPr>
            <w:tcW w:w="1260" w:type="dxa"/>
          </w:tcPr>
          <w:p w14:paraId="105D094D" w14:textId="77777777" w:rsidR="001A3B8C" w:rsidRPr="00195338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(8,082)</w:t>
            </w:r>
          </w:p>
        </w:tc>
        <w:tc>
          <w:tcPr>
            <w:tcW w:w="270" w:type="dxa"/>
          </w:tcPr>
          <w:p w14:paraId="5C3A97E0" w14:textId="77777777" w:rsidR="001A3B8C" w:rsidRPr="003901B4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E16276" w14:textId="77777777" w:rsidR="001A3B8C" w:rsidRPr="00195338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78B2CE6" w14:textId="77777777" w:rsidR="001A3B8C" w:rsidRPr="003901B4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4639D6" w14:textId="77777777" w:rsidR="001A3B8C" w:rsidRPr="00195338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(8,082)</w:t>
            </w:r>
          </w:p>
        </w:tc>
        <w:tc>
          <w:tcPr>
            <w:tcW w:w="270" w:type="dxa"/>
          </w:tcPr>
          <w:p w14:paraId="2E25AF1E" w14:textId="77777777" w:rsidR="001A3B8C" w:rsidRPr="003901B4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BBECC9" w14:textId="77777777" w:rsidR="001A3B8C" w:rsidRPr="00195338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A3B8C" w:rsidRPr="00A82E2B" w14:paraId="2BCE90A5" w14:textId="77777777" w:rsidTr="00A0170B">
        <w:tc>
          <w:tcPr>
            <w:tcW w:w="3870" w:type="dxa"/>
          </w:tcPr>
          <w:p w14:paraId="6747F7BC" w14:textId="77777777" w:rsidR="001A3B8C" w:rsidRPr="003901B4" w:rsidRDefault="001A3B8C" w:rsidP="001A3B8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ปรับมูลค่า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EF7E121" w14:textId="77777777" w:rsidR="001A3B8C" w:rsidRPr="00195338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,285</w:t>
            </w:r>
          </w:p>
        </w:tc>
        <w:tc>
          <w:tcPr>
            <w:tcW w:w="270" w:type="dxa"/>
          </w:tcPr>
          <w:p w14:paraId="1684962B" w14:textId="77777777" w:rsidR="001A3B8C" w:rsidRPr="003901B4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781A7AA" w14:textId="77777777" w:rsidR="001A3B8C" w:rsidRPr="00195338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24</w:t>
            </w:r>
          </w:p>
        </w:tc>
        <w:tc>
          <w:tcPr>
            <w:tcW w:w="270" w:type="dxa"/>
          </w:tcPr>
          <w:p w14:paraId="440A1FDD" w14:textId="77777777" w:rsidR="001A3B8C" w:rsidRPr="003901B4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754BE8" w14:textId="77777777" w:rsidR="001A3B8C" w:rsidRPr="00195338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5,285</w:t>
            </w:r>
          </w:p>
        </w:tc>
        <w:tc>
          <w:tcPr>
            <w:tcW w:w="270" w:type="dxa"/>
          </w:tcPr>
          <w:p w14:paraId="55EDEF54" w14:textId="77777777" w:rsidR="001A3B8C" w:rsidRPr="003901B4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034082" w14:textId="77777777" w:rsidR="001A3B8C" w:rsidRPr="00195338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24</w:t>
            </w:r>
          </w:p>
        </w:tc>
      </w:tr>
      <w:tr w:rsidR="001A3B8C" w:rsidRPr="00A82E2B" w14:paraId="7454F5CC" w14:textId="77777777" w:rsidTr="00A0170B">
        <w:tc>
          <w:tcPr>
            <w:tcW w:w="3870" w:type="dxa"/>
          </w:tcPr>
          <w:p w14:paraId="2E8FE67B" w14:textId="77777777" w:rsidR="001A3B8C" w:rsidRPr="003901B4" w:rsidRDefault="001A3B8C" w:rsidP="001A3B8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901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 w:rsidRPr="003901B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3901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189BCAC" w14:textId="77777777" w:rsidR="001A3B8C" w:rsidRPr="00A82E2B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2E2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C17F0F7" w14:textId="77777777" w:rsidR="001A3B8C" w:rsidRPr="00A82E2B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D8435CE" w14:textId="77777777" w:rsidR="001A3B8C" w:rsidRPr="008E2A2E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2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2,800</w:t>
            </w:r>
          </w:p>
        </w:tc>
        <w:tc>
          <w:tcPr>
            <w:tcW w:w="270" w:type="dxa"/>
          </w:tcPr>
          <w:p w14:paraId="14110644" w14:textId="77777777" w:rsidR="001A3B8C" w:rsidRPr="008E2A2E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2A1DCA" w14:textId="77777777" w:rsidR="001A3B8C" w:rsidRPr="00A82E2B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2E2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6C5CC57" w14:textId="77777777" w:rsidR="001A3B8C" w:rsidRPr="00A82E2B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3CE61F" w14:textId="77777777" w:rsidR="001A3B8C" w:rsidRPr="00A82E2B" w:rsidRDefault="001A3B8C" w:rsidP="001A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2E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2,800</w:t>
            </w:r>
          </w:p>
        </w:tc>
      </w:tr>
    </w:tbl>
    <w:p w14:paraId="4823645E" w14:textId="77777777" w:rsidR="005B6F45" w:rsidRDefault="00B81BAE" w:rsidP="002C1E7B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  <w:cs/>
        </w:rPr>
        <w:br w:type="page"/>
      </w:r>
      <w:r w:rsidR="00FC62DF">
        <w:rPr>
          <w:rFonts w:ascii="Angsana New" w:hAnsi="Angsana New"/>
          <w:sz w:val="30"/>
          <w:szCs w:val="30"/>
          <w:u w:val="none"/>
          <w:lang w:val="en-US"/>
        </w:rPr>
        <w:lastRenderedPageBreak/>
        <w:t>10</w:t>
      </w:r>
      <w:r w:rsidR="002C1E7B">
        <w:rPr>
          <w:rFonts w:ascii="Angsana New" w:hAnsi="Angsana New"/>
          <w:sz w:val="30"/>
          <w:szCs w:val="30"/>
          <w:u w:val="none"/>
        </w:rPr>
        <w:tab/>
      </w:r>
      <w:r w:rsidR="00192DBF" w:rsidRPr="002C1E7B">
        <w:rPr>
          <w:rFonts w:ascii="Angsana New" w:hAnsi="Angsana New"/>
          <w:sz w:val="30"/>
          <w:szCs w:val="30"/>
          <w:u w:val="none"/>
          <w:cs/>
        </w:rPr>
        <w:t>ลูกหนี้การค้า</w:t>
      </w:r>
    </w:p>
    <w:p w14:paraId="10CE3DFF" w14:textId="77777777" w:rsidR="00621AE2" w:rsidRPr="00762AA4" w:rsidRDefault="00621AE2" w:rsidP="00762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8"/>
        <w:gridCol w:w="810"/>
        <w:gridCol w:w="1080"/>
        <w:gridCol w:w="270"/>
        <w:gridCol w:w="1080"/>
        <w:gridCol w:w="270"/>
        <w:gridCol w:w="1080"/>
        <w:gridCol w:w="270"/>
        <w:gridCol w:w="1170"/>
      </w:tblGrid>
      <w:tr w:rsidR="00B72C6B" w:rsidRPr="005A6DB6" w14:paraId="70768A0D" w14:textId="77777777" w:rsidTr="00A0170B">
        <w:trPr>
          <w:trHeight w:val="420"/>
        </w:trPr>
        <w:tc>
          <w:tcPr>
            <w:tcW w:w="3258" w:type="dxa"/>
            <w:vAlign w:val="bottom"/>
          </w:tcPr>
          <w:p w14:paraId="04BBA045" w14:textId="77777777" w:rsidR="00B72C6B" w:rsidRPr="005A6DB6" w:rsidRDefault="00B72C6B" w:rsidP="006D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2D002752" w14:textId="77777777" w:rsidR="00B72C6B" w:rsidRPr="005A6DB6" w:rsidRDefault="00B72C6B" w:rsidP="006D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9F14DBA" w14:textId="77777777" w:rsidR="00B72C6B" w:rsidRPr="005A6DB6" w:rsidRDefault="00B72C6B" w:rsidP="006D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393FC9B6" w14:textId="77777777" w:rsidR="00B72C6B" w:rsidRPr="005A6DB6" w:rsidRDefault="00B72C6B" w:rsidP="006D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F2A2FBF" w14:textId="77777777" w:rsidR="00B72C6B" w:rsidRPr="005A6DB6" w:rsidRDefault="00B72C6B" w:rsidP="006D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2C6B" w:rsidRPr="005A6DB6" w14:paraId="6459AD3E" w14:textId="77777777" w:rsidTr="00A0170B">
        <w:trPr>
          <w:trHeight w:val="420"/>
        </w:trPr>
        <w:tc>
          <w:tcPr>
            <w:tcW w:w="3258" w:type="dxa"/>
            <w:vAlign w:val="bottom"/>
          </w:tcPr>
          <w:p w14:paraId="0E9B027F" w14:textId="77777777" w:rsidR="00B72C6B" w:rsidRPr="005A6DB6" w:rsidRDefault="00B72C6B" w:rsidP="0045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6BBB79A8" w14:textId="77777777" w:rsidR="00B72C6B" w:rsidRPr="005A6DB6" w:rsidRDefault="00B72C6B" w:rsidP="006D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6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vAlign w:val="bottom"/>
          </w:tcPr>
          <w:p w14:paraId="123712BA" w14:textId="77777777" w:rsidR="00B72C6B" w:rsidRPr="005A6DB6" w:rsidRDefault="008645A4" w:rsidP="006D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bottom"/>
          </w:tcPr>
          <w:p w14:paraId="65D6243D" w14:textId="77777777" w:rsidR="00B72C6B" w:rsidRPr="005A6DB6" w:rsidRDefault="00B72C6B" w:rsidP="006D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391A9D" w14:textId="77777777" w:rsidR="00B72C6B" w:rsidRPr="005A6DB6" w:rsidRDefault="008428D4" w:rsidP="006D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DA061B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  <w:vAlign w:val="bottom"/>
          </w:tcPr>
          <w:p w14:paraId="20BEECCD" w14:textId="77777777" w:rsidR="00B72C6B" w:rsidRPr="005A6DB6" w:rsidRDefault="00B72C6B" w:rsidP="006D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8F404D" w14:textId="77777777" w:rsidR="00B72C6B" w:rsidRPr="005A6DB6" w:rsidRDefault="008645A4" w:rsidP="006D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bottom"/>
          </w:tcPr>
          <w:p w14:paraId="2DA29CEB" w14:textId="77777777" w:rsidR="00B72C6B" w:rsidRPr="005A6DB6" w:rsidRDefault="00B72C6B" w:rsidP="006D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6AC022" w14:textId="77777777" w:rsidR="00B72C6B" w:rsidRPr="005A6DB6" w:rsidRDefault="008428D4" w:rsidP="006D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DA061B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B72C6B" w:rsidRPr="005A6DB6" w14:paraId="6568F959" w14:textId="77777777" w:rsidTr="00A0170B">
        <w:trPr>
          <w:trHeight w:val="420"/>
        </w:trPr>
        <w:tc>
          <w:tcPr>
            <w:tcW w:w="3258" w:type="dxa"/>
            <w:vAlign w:val="bottom"/>
          </w:tcPr>
          <w:p w14:paraId="5F581C02" w14:textId="77777777" w:rsidR="00B72C6B" w:rsidRPr="005A6DB6" w:rsidRDefault="00B72C6B" w:rsidP="006D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52375590" w14:textId="77777777" w:rsidR="00B72C6B" w:rsidRPr="005A6DB6" w:rsidRDefault="00B72C6B" w:rsidP="006D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2FDA512D" w14:textId="77777777" w:rsidR="00B72C6B" w:rsidRPr="005A6DB6" w:rsidRDefault="00B72C6B" w:rsidP="006D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061B" w:rsidRPr="005A6DB6" w14:paraId="57720C8D" w14:textId="77777777" w:rsidTr="00A0170B">
        <w:trPr>
          <w:trHeight w:val="420"/>
        </w:trPr>
        <w:tc>
          <w:tcPr>
            <w:tcW w:w="3258" w:type="dxa"/>
            <w:vAlign w:val="bottom"/>
          </w:tcPr>
          <w:p w14:paraId="0732A88C" w14:textId="77777777" w:rsidR="00DA061B" w:rsidRPr="005A6DB6" w:rsidRDefault="00DA061B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 xml:space="preserve">กิจการที่เกี่ยวข้องกัน                    </w:t>
            </w:r>
          </w:p>
        </w:tc>
        <w:tc>
          <w:tcPr>
            <w:tcW w:w="810" w:type="dxa"/>
            <w:vAlign w:val="bottom"/>
          </w:tcPr>
          <w:p w14:paraId="3D78B4D6" w14:textId="77777777" w:rsidR="00DA061B" w:rsidRPr="005A6DB6" w:rsidRDefault="00C9145D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80" w:type="dxa"/>
            <w:vAlign w:val="bottom"/>
          </w:tcPr>
          <w:p w14:paraId="5ABE5580" w14:textId="77777777" w:rsidR="00DA061B" w:rsidRPr="00F907BB" w:rsidRDefault="00FF26D4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248</w:t>
            </w:r>
          </w:p>
        </w:tc>
        <w:tc>
          <w:tcPr>
            <w:tcW w:w="270" w:type="dxa"/>
            <w:vAlign w:val="bottom"/>
          </w:tcPr>
          <w:p w14:paraId="52E2EE95" w14:textId="77777777" w:rsidR="00DA061B" w:rsidRPr="005A6DB6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E7B739" w14:textId="77777777" w:rsidR="00DA061B" w:rsidRPr="00740691" w:rsidRDefault="00DA061B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0691">
              <w:rPr>
                <w:rFonts w:ascii="Angsana New" w:hAnsi="Angsana New"/>
                <w:sz w:val="30"/>
                <w:szCs w:val="30"/>
              </w:rPr>
              <w:t>298</w:t>
            </w:r>
          </w:p>
        </w:tc>
        <w:tc>
          <w:tcPr>
            <w:tcW w:w="270" w:type="dxa"/>
            <w:vAlign w:val="bottom"/>
          </w:tcPr>
          <w:p w14:paraId="626CF187" w14:textId="77777777" w:rsidR="00DA061B" w:rsidRPr="00740691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7AB07F" w14:textId="77777777" w:rsidR="00DA061B" w:rsidRPr="00740691" w:rsidRDefault="00FF26D4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0691">
              <w:rPr>
                <w:rFonts w:ascii="Angsana New" w:hAnsi="Angsana New"/>
                <w:sz w:val="30"/>
                <w:szCs w:val="30"/>
              </w:rPr>
              <w:t>915,645</w:t>
            </w:r>
          </w:p>
        </w:tc>
        <w:tc>
          <w:tcPr>
            <w:tcW w:w="270" w:type="dxa"/>
            <w:vAlign w:val="bottom"/>
          </w:tcPr>
          <w:p w14:paraId="65D1B38E" w14:textId="77777777" w:rsidR="00DA061B" w:rsidRPr="00740691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E22A00" w14:textId="77777777" w:rsidR="00DA061B" w:rsidRPr="00740691" w:rsidRDefault="00DA061B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0691">
              <w:rPr>
                <w:rFonts w:ascii="Angsana New" w:hAnsi="Angsana New"/>
                <w:sz w:val="30"/>
                <w:szCs w:val="30"/>
              </w:rPr>
              <w:t>1,014,971</w:t>
            </w:r>
          </w:p>
        </w:tc>
      </w:tr>
      <w:tr w:rsidR="00DA061B" w:rsidRPr="005A6DB6" w14:paraId="09E72DFA" w14:textId="77777777" w:rsidTr="00A0170B">
        <w:trPr>
          <w:trHeight w:val="420"/>
        </w:trPr>
        <w:tc>
          <w:tcPr>
            <w:tcW w:w="3258" w:type="dxa"/>
            <w:vAlign w:val="bottom"/>
          </w:tcPr>
          <w:p w14:paraId="4D587329" w14:textId="77777777" w:rsidR="00DA061B" w:rsidRPr="005A6DB6" w:rsidRDefault="00DA061B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10" w:type="dxa"/>
            <w:vAlign w:val="bottom"/>
          </w:tcPr>
          <w:p w14:paraId="5546C1FC" w14:textId="77777777" w:rsidR="00DA061B" w:rsidRPr="005A6DB6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68CD570" w14:textId="77777777" w:rsidR="00DA061B" w:rsidRPr="00F907BB" w:rsidRDefault="00236FD0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339,64</w:t>
            </w:r>
            <w:r w:rsidR="0090004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vAlign w:val="bottom"/>
          </w:tcPr>
          <w:p w14:paraId="33E4EAF3" w14:textId="77777777" w:rsidR="00DA061B" w:rsidRPr="005A6DB6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0164E22" w14:textId="77777777" w:rsidR="00DA061B" w:rsidRPr="00740691" w:rsidRDefault="00DA061B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0691">
              <w:rPr>
                <w:rFonts w:ascii="Angsana New" w:hAnsi="Angsana New"/>
                <w:sz w:val="30"/>
                <w:szCs w:val="30"/>
              </w:rPr>
              <w:t>471,982</w:t>
            </w:r>
          </w:p>
        </w:tc>
        <w:tc>
          <w:tcPr>
            <w:tcW w:w="270" w:type="dxa"/>
            <w:vAlign w:val="bottom"/>
          </w:tcPr>
          <w:p w14:paraId="22C050BC" w14:textId="77777777" w:rsidR="00DA061B" w:rsidRPr="00740691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6E602CE" w14:textId="77777777" w:rsidR="00DA061B" w:rsidRPr="00740691" w:rsidRDefault="00900044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0691">
              <w:rPr>
                <w:rFonts w:ascii="Angsana New" w:hAnsi="Angsana New"/>
                <w:sz w:val="30"/>
                <w:szCs w:val="30"/>
              </w:rPr>
              <w:t>133</w:t>
            </w:r>
            <w:r w:rsidR="00FF26D4" w:rsidRPr="00740691">
              <w:rPr>
                <w:rFonts w:ascii="Angsana New" w:hAnsi="Angsana New"/>
                <w:sz w:val="30"/>
                <w:szCs w:val="30"/>
              </w:rPr>
              <w:t>,</w:t>
            </w:r>
            <w:r w:rsidRPr="00740691"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270" w:type="dxa"/>
            <w:vAlign w:val="bottom"/>
          </w:tcPr>
          <w:p w14:paraId="01066FC2" w14:textId="77777777" w:rsidR="00DA061B" w:rsidRPr="00740691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EFA0D90" w14:textId="77777777" w:rsidR="00DA061B" w:rsidRPr="00740691" w:rsidRDefault="00DA061B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0691">
              <w:rPr>
                <w:rFonts w:ascii="Angsana New" w:hAnsi="Angsana New"/>
                <w:sz w:val="30"/>
                <w:szCs w:val="30"/>
              </w:rPr>
              <w:t>192,923</w:t>
            </w:r>
          </w:p>
        </w:tc>
      </w:tr>
      <w:tr w:rsidR="00DA061B" w:rsidRPr="005A6DB6" w14:paraId="7352C3C2" w14:textId="77777777" w:rsidTr="00A0170B">
        <w:trPr>
          <w:trHeight w:val="420"/>
        </w:trPr>
        <w:tc>
          <w:tcPr>
            <w:tcW w:w="3258" w:type="dxa"/>
            <w:vAlign w:val="bottom"/>
          </w:tcPr>
          <w:p w14:paraId="04DB749D" w14:textId="77777777" w:rsidR="00DA061B" w:rsidRPr="005A6DB6" w:rsidRDefault="00DA061B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721565A0" w14:textId="77777777" w:rsidR="00DA061B" w:rsidRPr="005A6DB6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9E8ACFA" w14:textId="77777777" w:rsidR="00DA061B" w:rsidRPr="00740691" w:rsidRDefault="00236FD0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691">
              <w:rPr>
                <w:rFonts w:ascii="Angsana New" w:hAnsi="Angsana New"/>
                <w:b/>
                <w:bCs/>
                <w:sz w:val="30"/>
                <w:szCs w:val="30"/>
              </w:rPr>
              <w:t>339,8</w:t>
            </w:r>
            <w:r w:rsidR="00900044" w:rsidRPr="00740691"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</w:p>
        </w:tc>
        <w:tc>
          <w:tcPr>
            <w:tcW w:w="270" w:type="dxa"/>
            <w:vAlign w:val="bottom"/>
          </w:tcPr>
          <w:p w14:paraId="2E40C46B" w14:textId="77777777" w:rsidR="00DA061B" w:rsidRPr="005A6DB6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5BC0F4C" w14:textId="77777777" w:rsidR="00DA061B" w:rsidRPr="00F907BB" w:rsidRDefault="00DA061B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07BB">
              <w:rPr>
                <w:rFonts w:ascii="Angsana New" w:hAnsi="Angsana New"/>
                <w:b/>
                <w:bCs/>
                <w:sz w:val="30"/>
                <w:szCs w:val="30"/>
              </w:rPr>
              <w:t>472,2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270" w:type="dxa"/>
            <w:vAlign w:val="bottom"/>
          </w:tcPr>
          <w:p w14:paraId="1AA38298" w14:textId="77777777" w:rsidR="00DA061B" w:rsidRPr="005A6DB6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DD5CC9A" w14:textId="77777777" w:rsidR="00DA061B" w:rsidRPr="00F907BB" w:rsidRDefault="00900044" w:rsidP="00C47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1,048</w:t>
            </w:r>
            <w:r w:rsidR="00FF26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915</w:t>
            </w:r>
          </w:p>
        </w:tc>
        <w:tc>
          <w:tcPr>
            <w:tcW w:w="270" w:type="dxa"/>
            <w:vAlign w:val="bottom"/>
          </w:tcPr>
          <w:p w14:paraId="5E16D914" w14:textId="77777777" w:rsidR="00DA061B" w:rsidRPr="005A6DB6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D92C9C1" w14:textId="77777777" w:rsidR="00DA061B" w:rsidRPr="00F907BB" w:rsidRDefault="00DA061B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07BB">
              <w:rPr>
                <w:rFonts w:ascii="Angsana New" w:hAnsi="Angsana New"/>
                <w:b/>
                <w:bCs/>
                <w:sz w:val="30"/>
                <w:szCs w:val="30"/>
              </w:rPr>
              <w:t>1,207,894</w:t>
            </w:r>
          </w:p>
        </w:tc>
      </w:tr>
      <w:tr w:rsidR="00DA061B" w:rsidRPr="005A6DB6" w14:paraId="072363B5" w14:textId="77777777" w:rsidTr="00A0170B">
        <w:trPr>
          <w:trHeight w:val="420"/>
        </w:trPr>
        <w:tc>
          <w:tcPr>
            <w:tcW w:w="3258" w:type="dxa"/>
            <w:vAlign w:val="bottom"/>
          </w:tcPr>
          <w:p w14:paraId="492CD0BA" w14:textId="77777777" w:rsidR="00DA061B" w:rsidRPr="005A6DB6" w:rsidRDefault="00DA061B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A6DB6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810" w:type="dxa"/>
            <w:vAlign w:val="bottom"/>
          </w:tcPr>
          <w:p w14:paraId="57505519" w14:textId="77777777" w:rsidR="00DA061B" w:rsidRPr="005A6DB6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DD7EA4" w14:textId="77777777" w:rsidR="00DA061B" w:rsidRPr="00F907BB" w:rsidRDefault="00236FD0" w:rsidP="00582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(59,786)</w:t>
            </w:r>
          </w:p>
        </w:tc>
        <w:tc>
          <w:tcPr>
            <w:tcW w:w="270" w:type="dxa"/>
            <w:vAlign w:val="bottom"/>
          </w:tcPr>
          <w:p w14:paraId="2F503C43" w14:textId="77777777" w:rsidR="00DA061B" w:rsidRPr="005A6DB6" w:rsidRDefault="00DA061B" w:rsidP="000F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249249" w14:textId="77777777" w:rsidR="00DA061B" w:rsidRPr="00740691" w:rsidRDefault="00DA061B" w:rsidP="00582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740691">
              <w:rPr>
                <w:rFonts w:ascii="Angsana New" w:hAnsi="Angsana New"/>
                <w:sz w:val="30"/>
                <w:szCs w:val="30"/>
              </w:rPr>
              <w:t>(65,475)</w:t>
            </w:r>
          </w:p>
        </w:tc>
        <w:tc>
          <w:tcPr>
            <w:tcW w:w="270" w:type="dxa"/>
            <w:vAlign w:val="bottom"/>
          </w:tcPr>
          <w:p w14:paraId="7A0CB9FB" w14:textId="77777777" w:rsidR="00DA061B" w:rsidRPr="00740691" w:rsidRDefault="00DA061B" w:rsidP="0043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47CC9E" w14:textId="77777777" w:rsidR="00DA061B" w:rsidRPr="00740691" w:rsidRDefault="00FF26D4" w:rsidP="00B0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740691">
              <w:rPr>
                <w:rFonts w:ascii="Angsana New" w:hAnsi="Angsana New"/>
                <w:sz w:val="30"/>
                <w:szCs w:val="30"/>
              </w:rPr>
              <w:t>(</w:t>
            </w:r>
            <w:r w:rsidR="00B068BD">
              <w:rPr>
                <w:rFonts w:ascii="Angsana New" w:hAnsi="Angsana New"/>
                <w:sz w:val="30"/>
                <w:szCs w:val="30"/>
              </w:rPr>
              <w:t>113</w:t>
            </w:r>
            <w:r w:rsidRPr="00740691">
              <w:rPr>
                <w:rFonts w:ascii="Angsana New" w:hAnsi="Angsana New"/>
                <w:sz w:val="30"/>
                <w:szCs w:val="30"/>
              </w:rPr>
              <w:t>,</w:t>
            </w:r>
            <w:r w:rsidR="00B068BD">
              <w:rPr>
                <w:rFonts w:ascii="Angsana New" w:hAnsi="Angsana New"/>
                <w:sz w:val="30"/>
                <w:szCs w:val="30"/>
              </w:rPr>
              <w:t>269</w:t>
            </w:r>
            <w:r w:rsidRPr="0074069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E819BBF" w14:textId="77777777" w:rsidR="00DA061B" w:rsidRPr="00740691" w:rsidRDefault="00DA061B" w:rsidP="0043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40B9C5" w14:textId="77777777" w:rsidR="00DA061B" w:rsidRPr="00740691" w:rsidRDefault="00DA061B" w:rsidP="00582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740691">
              <w:rPr>
                <w:rFonts w:ascii="Angsana New" w:hAnsi="Angsana New"/>
                <w:sz w:val="30"/>
                <w:szCs w:val="30"/>
              </w:rPr>
              <w:t>(34,374)</w:t>
            </w:r>
          </w:p>
        </w:tc>
      </w:tr>
      <w:tr w:rsidR="00DA061B" w:rsidRPr="005A6DB6" w14:paraId="542C4F98" w14:textId="77777777" w:rsidTr="00A0170B">
        <w:trPr>
          <w:trHeight w:val="420"/>
        </w:trPr>
        <w:tc>
          <w:tcPr>
            <w:tcW w:w="3258" w:type="dxa"/>
            <w:vAlign w:val="bottom"/>
          </w:tcPr>
          <w:p w14:paraId="73B4BF83" w14:textId="77777777" w:rsidR="00DA061B" w:rsidRPr="005A6DB6" w:rsidRDefault="00DA061B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 xml:space="preserve">      ค่าเผื่อสินค้ารับคืน</w:t>
            </w:r>
          </w:p>
        </w:tc>
        <w:tc>
          <w:tcPr>
            <w:tcW w:w="810" w:type="dxa"/>
            <w:vAlign w:val="bottom"/>
          </w:tcPr>
          <w:p w14:paraId="7823FD99" w14:textId="77777777" w:rsidR="00DA061B" w:rsidRPr="005A6DB6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7C4BDE9" w14:textId="77777777" w:rsidR="00DA061B" w:rsidRPr="00F907BB" w:rsidRDefault="00900044" w:rsidP="00582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(5,334</w:t>
            </w:r>
            <w:r w:rsidR="00236FD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1B659B3" w14:textId="77777777" w:rsidR="00DA061B" w:rsidRPr="005A6DB6" w:rsidRDefault="00DA061B" w:rsidP="009C6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B9C21DC" w14:textId="77777777" w:rsidR="00DA061B" w:rsidRPr="00740691" w:rsidRDefault="00DA061B" w:rsidP="00582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740691">
              <w:rPr>
                <w:rFonts w:ascii="Angsana New" w:hAnsi="Angsana New"/>
                <w:sz w:val="30"/>
                <w:szCs w:val="30"/>
              </w:rPr>
              <w:t>(8,756)</w:t>
            </w:r>
          </w:p>
        </w:tc>
        <w:tc>
          <w:tcPr>
            <w:tcW w:w="270" w:type="dxa"/>
            <w:vAlign w:val="bottom"/>
          </w:tcPr>
          <w:p w14:paraId="2FCBDC40" w14:textId="77777777" w:rsidR="00DA061B" w:rsidRPr="00740691" w:rsidRDefault="00DA061B" w:rsidP="009C6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CD494F" w14:textId="77777777" w:rsidR="00DA061B" w:rsidRPr="00740691" w:rsidRDefault="005527B7" w:rsidP="00582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(2,875</w:t>
            </w:r>
            <w:r w:rsidR="00FF26D4" w:rsidRPr="0074069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0822F2B" w14:textId="77777777" w:rsidR="00DA061B" w:rsidRPr="00740691" w:rsidRDefault="00DA061B" w:rsidP="009C6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D586BCC" w14:textId="77777777" w:rsidR="00DA061B" w:rsidRPr="00740691" w:rsidRDefault="00DA061B" w:rsidP="00582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740691">
              <w:rPr>
                <w:rFonts w:ascii="Angsana New" w:hAnsi="Angsana New"/>
                <w:sz w:val="30"/>
                <w:szCs w:val="30"/>
              </w:rPr>
              <w:t>(5,281)</w:t>
            </w:r>
          </w:p>
        </w:tc>
      </w:tr>
      <w:tr w:rsidR="00DA061B" w:rsidRPr="005A6DB6" w14:paraId="1B201066" w14:textId="77777777" w:rsidTr="00A0170B">
        <w:trPr>
          <w:trHeight w:val="420"/>
        </w:trPr>
        <w:tc>
          <w:tcPr>
            <w:tcW w:w="3258" w:type="dxa"/>
            <w:vAlign w:val="bottom"/>
          </w:tcPr>
          <w:p w14:paraId="42F655EE" w14:textId="77777777" w:rsidR="00DA061B" w:rsidRPr="005A6DB6" w:rsidRDefault="00DA061B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  <w:vAlign w:val="bottom"/>
          </w:tcPr>
          <w:p w14:paraId="7F4B71E2" w14:textId="77777777" w:rsidR="00DA061B" w:rsidRPr="005A6DB6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5CF6EC" w14:textId="77777777" w:rsidR="00DA061B" w:rsidRPr="00740691" w:rsidRDefault="00E33BE6" w:rsidP="00FA4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691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="00FA4FA9" w:rsidRPr="0074069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74069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A4FA9" w:rsidRPr="00740691">
              <w:rPr>
                <w:rFonts w:ascii="Angsana New" w:hAnsi="Angsana New"/>
                <w:b/>
                <w:bCs/>
                <w:sz w:val="30"/>
                <w:szCs w:val="30"/>
              </w:rPr>
              <w:t>768</w:t>
            </w:r>
          </w:p>
        </w:tc>
        <w:tc>
          <w:tcPr>
            <w:tcW w:w="270" w:type="dxa"/>
            <w:vAlign w:val="bottom"/>
          </w:tcPr>
          <w:p w14:paraId="65796D1C" w14:textId="77777777" w:rsidR="00DA061B" w:rsidRPr="005A6DB6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5BBFE8" w14:textId="77777777" w:rsidR="00DA061B" w:rsidRPr="00F907BB" w:rsidRDefault="00DA061B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07BB">
              <w:rPr>
                <w:rFonts w:ascii="Angsana New" w:hAnsi="Angsana New"/>
                <w:b/>
                <w:bCs/>
                <w:sz w:val="30"/>
                <w:szCs w:val="30"/>
              </w:rPr>
              <w:t>398,04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20DE2756" w14:textId="77777777" w:rsidR="00DA061B" w:rsidRPr="005A6DB6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97D20E" w14:textId="77777777" w:rsidR="00DA061B" w:rsidRPr="00F907BB" w:rsidRDefault="00B068BD" w:rsidP="00C47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932,77</w:t>
            </w:r>
            <w:r w:rsidR="005527B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2C622553" w14:textId="77777777" w:rsidR="00DA061B" w:rsidRPr="005A6DB6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3EAA82" w14:textId="77777777" w:rsidR="00DA061B" w:rsidRPr="00F907BB" w:rsidRDefault="00DA061B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07BB">
              <w:rPr>
                <w:rFonts w:ascii="Angsana New" w:hAnsi="Angsana New"/>
                <w:b/>
                <w:bCs/>
                <w:sz w:val="30"/>
                <w:szCs w:val="30"/>
              </w:rPr>
              <w:t>1,168,239</w:t>
            </w:r>
          </w:p>
        </w:tc>
      </w:tr>
      <w:tr w:rsidR="00DA061B" w:rsidRPr="005A6DB6" w14:paraId="2AEFF244" w14:textId="77777777" w:rsidTr="00A0170B">
        <w:trPr>
          <w:trHeight w:val="44"/>
        </w:trPr>
        <w:tc>
          <w:tcPr>
            <w:tcW w:w="3258" w:type="dxa"/>
            <w:vAlign w:val="bottom"/>
          </w:tcPr>
          <w:p w14:paraId="3821E45C" w14:textId="77777777" w:rsidR="00DA061B" w:rsidRPr="00D528CA" w:rsidRDefault="00DA061B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810" w:type="dxa"/>
            <w:vAlign w:val="bottom"/>
          </w:tcPr>
          <w:p w14:paraId="074265F5" w14:textId="77777777" w:rsidR="00DA061B" w:rsidRPr="00D528CA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4E14E3" w14:textId="77777777" w:rsidR="00DA061B" w:rsidRPr="00D528CA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3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841ABC" w14:textId="77777777" w:rsidR="00DA061B" w:rsidRPr="00D528CA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028911" w14:textId="77777777" w:rsidR="00DA061B" w:rsidRPr="00D528CA" w:rsidRDefault="00DA061B" w:rsidP="00910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3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514B29" w14:textId="77777777" w:rsidR="00DA061B" w:rsidRPr="00D528CA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BD32A5" w14:textId="77777777" w:rsidR="00DA061B" w:rsidRPr="00D528CA" w:rsidRDefault="00DA061B" w:rsidP="00CC0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2C4CBA1C" w14:textId="77777777" w:rsidR="00DA061B" w:rsidRPr="00D528CA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68C99AB" w14:textId="77777777" w:rsidR="00DA061B" w:rsidRPr="00D528CA" w:rsidRDefault="00DA061B" w:rsidP="00910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DA061B" w:rsidRPr="005A6DB6" w14:paraId="2B72C8B6" w14:textId="77777777" w:rsidTr="00A0170B">
        <w:trPr>
          <w:trHeight w:val="420"/>
        </w:trPr>
        <w:tc>
          <w:tcPr>
            <w:tcW w:w="4068" w:type="dxa"/>
            <w:gridSpan w:val="2"/>
            <w:vAlign w:val="bottom"/>
          </w:tcPr>
          <w:p w14:paraId="522DD692" w14:textId="77777777" w:rsidR="00DA061B" w:rsidRPr="00ED59EE" w:rsidRDefault="00DA061B" w:rsidP="006423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6423F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หนี้สูญและหนี้สงสัย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จะสูญ</w:t>
            </w:r>
            <w:r w:rsidRPr="006423F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8D7DE6" w14:textId="77777777" w:rsidR="00DA061B" w:rsidRPr="009C6E96" w:rsidRDefault="00042209" w:rsidP="00A715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E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  <w:r w:rsidRPr="009C6E96">
              <w:rPr>
                <w:rFonts w:ascii="Angsana New" w:hAnsi="Angsana New"/>
                <w:b/>
                <w:bCs/>
                <w:sz w:val="30"/>
                <w:szCs w:val="30"/>
              </w:rPr>
              <w:t>,992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23B8BF" w14:textId="77777777" w:rsidR="00DA061B" w:rsidRPr="009C6E96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734935" w14:textId="77777777" w:rsidR="00DA061B" w:rsidRPr="009C6E96" w:rsidRDefault="00DA061B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E96">
              <w:rPr>
                <w:rFonts w:ascii="Angsana New" w:hAnsi="Angsana New"/>
                <w:b/>
                <w:bCs/>
                <w:sz w:val="30"/>
                <w:szCs w:val="30"/>
              </w:rPr>
              <w:t>7,354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CC5D95" w14:textId="77777777" w:rsidR="00DA061B" w:rsidRPr="009C6E96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2EE31D" w14:textId="77777777" w:rsidR="00DA061B" w:rsidRPr="009C6E96" w:rsidRDefault="00AB43C3" w:rsidP="00A715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83</w:t>
            </w:r>
            <w:r w:rsidR="005527B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344</w:t>
            </w:r>
          </w:p>
        </w:tc>
        <w:tc>
          <w:tcPr>
            <w:tcW w:w="270" w:type="dxa"/>
            <w:vAlign w:val="bottom"/>
          </w:tcPr>
          <w:p w14:paraId="08CB9C0A" w14:textId="77777777" w:rsidR="00DA061B" w:rsidRPr="009C6E96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62DF092" w14:textId="77777777" w:rsidR="00DA061B" w:rsidRPr="009C6E96" w:rsidRDefault="00DA061B" w:rsidP="00910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E96"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Pr="009C6E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96</w:t>
            </w:r>
            <w:r w:rsidRPr="009C6E9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</w:tbl>
    <w:p w14:paraId="6D8AC661" w14:textId="77777777" w:rsidR="00AA1A92" w:rsidRDefault="00AA1A92" w:rsidP="000626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FE97663" w14:textId="77777777" w:rsidR="00680729" w:rsidRDefault="00680729" w:rsidP="000626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4B2B95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</w:t>
      </w:r>
      <w:r>
        <w:rPr>
          <w:rFonts w:ascii="Angsana New" w:hAnsi="Angsana New"/>
          <w:sz w:val="30"/>
          <w:szCs w:val="30"/>
        </w:rPr>
        <w:t xml:space="preserve"> </w:t>
      </w:r>
      <w:r w:rsidRPr="004B2B95">
        <w:rPr>
          <w:rFonts w:ascii="Angsana New" w:hAnsi="Angsana New"/>
          <w:sz w:val="30"/>
          <w:szCs w:val="30"/>
          <w:cs/>
        </w:rPr>
        <w:t>มีดังนี้</w:t>
      </w:r>
    </w:p>
    <w:p w14:paraId="3A6FBD9C" w14:textId="77777777" w:rsidR="005A256D" w:rsidRDefault="005A256D" w:rsidP="000626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7"/>
        <w:gridCol w:w="1082"/>
        <w:gridCol w:w="269"/>
        <w:gridCol w:w="1081"/>
        <w:gridCol w:w="271"/>
        <w:gridCol w:w="1081"/>
        <w:gridCol w:w="269"/>
        <w:gridCol w:w="1168"/>
      </w:tblGrid>
      <w:tr w:rsidR="00680729" w:rsidRPr="005C639F" w14:paraId="08451A66" w14:textId="77777777" w:rsidTr="00A0170B">
        <w:trPr>
          <w:tblHeader/>
        </w:trPr>
        <w:tc>
          <w:tcPr>
            <w:tcW w:w="2189" w:type="pct"/>
          </w:tcPr>
          <w:p w14:paraId="6BC9D712" w14:textId="77777777" w:rsidR="00680729" w:rsidRPr="005C639F" w:rsidRDefault="00680729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394CBFBB" w14:textId="77777777" w:rsidR="00680729" w:rsidRPr="005C639F" w:rsidRDefault="00680729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63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50643BE1" w14:textId="77777777" w:rsidR="00680729" w:rsidRPr="005C639F" w:rsidRDefault="00680729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pct"/>
            <w:gridSpan w:val="3"/>
          </w:tcPr>
          <w:p w14:paraId="305A0380" w14:textId="77777777" w:rsidR="00680729" w:rsidRPr="005C639F" w:rsidRDefault="00680729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C63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1AF4" w:rsidRPr="005C639F" w14:paraId="3320F559" w14:textId="77777777" w:rsidTr="00A0170B">
        <w:trPr>
          <w:tblHeader/>
        </w:trPr>
        <w:tc>
          <w:tcPr>
            <w:tcW w:w="2189" w:type="pct"/>
          </w:tcPr>
          <w:p w14:paraId="5E1266D0" w14:textId="77777777" w:rsidR="00680729" w:rsidRPr="005C639F" w:rsidRDefault="00680729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02FF1667" w14:textId="77777777" w:rsidR="00680729" w:rsidRPr="005C639F" w:rsidRDefault="008645A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5" w:type="pct"/>
          </w:tcPr>
          <w:p w14:paraId="0F0B22EC" w14:textId="77777777" w:rsidR="00680729" w:rsidRPr="005C639F" w:rsidRDefault="00680729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9475F60" w14:textId="77777777" w:rsidR="00680729" w:rsidRPr="005C639F" w:rsidRDefault="008428D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DA061B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46" w:type="pct"/>
          </w:tcPr>
          <w:p w14:paraId="0222B3BB" w14:textId="77777777" w:rsidR="00680729" w:rsidRPr="005C639F" w:rsidRDefault="00680729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855B5D9" w14:textId="77777777" w:rsidR="00680729" w:rsidRPr="005C639F" w:rsidRDefault="008645A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5" w:type="pct"/>
          </w:tcPr>
          <w:p w14:paraId="5B2E000D" w14:textId="77777777" w:rsidR="00680729" w:rsidRPr="005C639F" w:rsidRDefault="00680729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0EC4E8BB" w14:textId="77777777" w:rsidR="00680729" w:rsidRPr="005C639F" w:rsidRDefault="008428D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DA061B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680729" w:rsidRPr="005C639F" w14:paraId="2178DA02" w14:textId="77777777" w:rsidTr="00A0170B">
        <w:trPr>
          <w:tblHeader/>
        </w:trPr>
        <w:tc>
          <w:tcPr>
            <w:tcW w:w="2189" w:type="pct"/>
          </w:tcPr>
          <w:p w14:paraId="12711FA4" w14:textId="77777777" w:rsidR="00680729" w:rsidRPr="005C639F" w:rsidRDefault="00680729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1" w:type="pct"/>
            <w:gridSpan w:val="7"/>
          </w:tcPr>
          <w:p w14:paraId="18D794EC" w14:textId="77777777" w:rsidR="00680729" w:rsidRPr="005C639F" w:rsidRDefault="00680729" w:rsidP="0070708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C639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C639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C639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41AF4" w:rsidRPr="005C639F" w14:paraId="5A1C75D6" w14:textId="77777777" w:rsidTr="00A0170B">
        <w:tc>
          <w:tcPr>
            <w:tcW w:w="2189" w:type="pct"/>
          </w:tcPr>
          <w:p w14:paraId="34504203" w14:textId="77777777" w:rsidR="00680729" w:rsidRPr="005C639F" w:rsidRDefault="00680729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63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82" w:type="pct"/>
          </w:tcPr>
          <w:p w14:paraId="06014B47" w14:textId="77777777" w:rsidR="00680729" w:rsidRPr="005C639F" w:rsidRDefault="00680729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AB1A2A1" w14:textId="77777777" w:rsidR="00680729" w:rsidRPr="005C639F" w:rsidRDefault="00680729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BB8F167" w14:textId="77777777" w:rsidR="00680729" w:rsidRPr="005C639F" w:rsidRDefault="00680729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111BA15" w14:textId="77777777" w:rsidR="00680729" w:rsidRPr="005C639F" w:rsidRDefault="00680729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01CA447" w14:textId="77777777" w:rsidR="00680729" w:rsidRPr="005C639F" w:rsidRDefault="00680729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5D6F9CE" w14:textId="77777777" w:rsidR="00680729" w:rsidRPr="005C639F" w:rsidRDefault="00680729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333A2EA6" w14:textId="77777777" w:rsidR="00680729" w:rsidRPr="005C639F" w:rsidRDefault="00680729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1AF4" w:rsidRPr="005C639F" w14:paraId="66CF9A3E" w14:textId="77777777" w:rsidTr="00A0170B">
        <w:trPr>
          <w:trHeight w:val="362"/>
        </w:trPr>
        <w:tc>
          <w:tcPr>
            <w:tcW w:w="2189" w:type="pct"/>
          </w:tcPr>
          <w:p w14:paraId="10E1834A" w14:textId="77777777" w:rsidR="00DA061B" w:rsidRPr="005C639F" w:rsidRDefault="00DA061B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639F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582" w:type="pct"/>
          </w:tcPr>
          <w:p w14:paraId="36765A9E" w14:textId="77777777" w:rsidR="00DA061B" w:rsidRPr="009F2041" w:rsidRDefault="00912336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145" w:type="pct"/>
          </w:tcPr>
          <w:p w14:paraId="757F23BB" w14:textId="77777777" w:rsidR="00DA061B" w:rsidRPr="007C33C2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98AAFF3" w14:textId="77777777" w:rsidR="00DA061B" w:rsidRPr="009F2041" w:rsidRDefault="00DA061B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2041"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146" w:type="pct"/>
          </w:tcPr>
          <w:p w14:paraId="488CD039" w14:textId="77777777" w:rsidR="00DA061B" w:rsidRPr="007C33C2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D1CF778" w14:textId="77777777" w:rsidR="00DA061B" w:rsidRPr="00177550" w:rsidRDefault="008C1A5E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92,812</w:t>
            </w:r>
          </w:p>
        </w:tc>
        <w:tc>
          <w:tcPr>
            <w:tcW w:w="145" w:type="pct"/>
          </w:tcPr>
          <w:p w14:paraId="3B4E8B7D" w14:textId="77777777" w:rsidR="00DA061B" w:rsidRPr="007C33C2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4F4A0C88" w14:textId="77777777" w:rsidR="00DA061B" w:rsidRPr="00177550" w:rsidRDefault="00DA061B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7550">
              <w:rPr>
                <w:rFonts w:ascii="Angsana New" w:hAnsi="Angsana New"/>
                <w:sz w:val="30"/>
                <w:szCs w:val="30"/>
              </w:rPr>
              <w:t>164,711</w:t>
            </w:r>
          </w:p>
        </w:tc>
      </w:tr>
      <w:tr w:rsidR="00F41AF4" w:rsidRPr="005C639F" w14:paraId="33958974" w14:textId="77777777" w:rsidTr="00A0170B">
        <w:trPr>
          <w:trHeight w:val="425"/>
        </w:trPr>
        <w:tc>
          <w:tcPr>
            <w:tcW w:w="2189" w:type="pct"/>
          </w:tcPr>
          <w:p w14:paraId="455D1863" w14:textId="77777777" w:rsidR="00DA061B" w:rsidRPr="005C639F" w:rsidRDefault="0074069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="00DA061B" w:rsidRPr="005C639F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82" w:type="pct"/>
          </w:tcPr>
          <w:p w14:paraId="1F7D5BF8" w14:textId="77777777" w:rsidR="00DA061B" w:rsidRPr="009F2041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73DEFF1" w14:textId="77777777" w:rsidR="00DA061B" w:rsidRPr="007C33C2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E2AC8E5" w14:textId="77777777" w:rsidR="00DA061B" w:rsidRPr="009F2041" w:rsidRDefault="00DA061B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A69B297" w14:textId="77777777" w:rsidR="00DA061B" w:rsidRPr="007C33C2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3F50393" w14:textId="77777777" w:rsidR="00DA061B" w:rsidRPr="00177550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9970B7F" w14:textId="77777777" w:rsidR="00DA061B" w:rsidRPr="007C33C2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42A0F2F5" w14:textId="77777777" w:rsidR="00DA061B" w:rsidRPr="00177550" w:rsidRDefault="00DA061B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1AF4" w:rsidRPr="005C639F" w14:paraId="65447F19" w14:textId="77777777" w:rsidTr="00A0170B">
        <w:trPr>
          <w:trHeight w:val="362"/>
        </w:trPr>
        <w:tc>
          <w:tcPr>
            <w:tcW w:w="2189" w:type="pct"/>
          </w:tcPr>
          <w:p w14:paraId="0AC708ED" w14:textId="77777777" w:rsidR="00912336" w:rsidRPr="005C639F" w:rsidRDefault="00912336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5C639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5C639F">
              <w:rPr>
                <w:rFonts w:ascii="Angsana New" w:hAnsi="Angsana New"/>
                <w:sz w:val="30"/>
                <w:szCs w:val="30"/>
              </w:rPr>
              <w:t>3</w:t>
            </w:r>
            <w:r w:rsidRPr="005C639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82" w:type="pct"/>
          </w:tcPr>
          <w:p w14:paraId="10AE2126" w14:textId="77777777" w:rsidR="00912336" w:rsidRPr="009F2041" w:rsidRDefault="00912336" w:rsidP="00021C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1"/>
              </w:tabs>
              <w:spacing w:after="0" w:line="240" w:lineRule="auto"/>
              <w:ind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20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33A795D" w14:textId="77777777" w:rsidR="00912336" w:rsidRPr="007C33C2" w:rsidRDefault="00912336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54E8DFE" w14:textId="77777777" w:rsidR="00912336" w:rsidRPr="009F2041" w:rsidRDefault="00912336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1"/>
              </w:tabs>
              <w:spacing w:after="0" w:line="240" w:lineRule="auto"/>
              <w:ind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20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1AA45BB" w14:textId="77777777" w:rsidR="00912336" w:rsidRPr="007C33C2" w:rsidRDefault="00912336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C41FC76" w14:textId="77777777" w:rsidR="00912336" w:rsidRPr="00177550" w:rsidRDefault="008C1A5E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76,683</w:t>
            </w:r>
          </w:p>
        </w:tc>
        <w:tc>
          <w:tcPr>
            <w:tcW w:w="145" w:type="pct"/>
          </w:tcPr>
          <w:p w14:paraId="6A7F196D" w14:textId="77777777" w:rsidR="00912336" w:rsidRPr="007C33C2" w:rsidRDefault="00912336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28FF4D48" w14:textId="77777777" w:rsidR="00912336" w:rsidRPr="00177550" w:rsidRDefault="00912336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7550">
              <w:rPr>
                <w:rFonts w:ascii="Angsana New" w:hAnsi="Angsana New"/>
                <w:sz w:val="30"/>
                <w:szCs w:val="30"/>
              </w:rPr>
              <w:t>45,935</w:t>
            </w:r>
          </w:p>
        </w:tc>
      </w:tr>
      <w:tr w:rsidR="00F41AF4" w:rsidRPr="005C639F" w14:paraId="3F77B380" w14:textId="77777777" w:rsidTr="00A0170B">
        <w:trPr>
          <w:trHeight w:val="362"/>
        </w:trPr>
        <w:tc>
          <w:tcPr>
            <w:tcW w:w="2189" w:type="pct"/>
          </w:tcPr>
          <w:p w14:paraId="0FCCC7EA" w14:textId="77777777" w:rsidR="00912336" w:rsidRPr="005C639F" w:rsidRDefault="00912336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5C639F">
              <w:rPr>
                <w:rFonts w:ascii="Angsana New" w:hAnsi="Angsana New"/>
                <w:sz w:val="30"/>
                <w:szCs w:val="30"/>
              </w:rPr>
              <w:t>3 - 6</w:t>
            </w:r>
            <w:r w:rsidRPr="005C639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82" w:type="pct"/>
          </w:tcPr>
          <w:p w14:paraId="3E1E09B7" w14:textId="77777777" w:rsidR="00912336" w:rsidRPr="009F2041" w:rsidRDefault="00912336" w:rsidP="00021C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1"/>
              </w:tabs>
              <w:spacing w:after="0" w:line="240" w:lineRule="auto"/>
              <w:ind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20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16783AE" w14:textId="77777777" w:rsidR="00912336" w:rsidRPr="007C33C2" w:rsidRDefault="00912336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B3367A8" w14:textId="77777777" w:rsidR="00912336" w:rsidRPr="009F2041" w:rsidRDefault="00912336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1"/>
              </w:tabs>
              <w:spacing w:after="0" w:line="240" w:lineRule="auto"/>
              <w:ind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20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E1C4969" w14:textId="77777777" w:rsidR="00912336" w:rsidRPr="007C33C2" w:rsidRDefault="00912336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E390F85" w14:textId="77777777" w:rsidR="00912336" w:rsidRPr="00177550" w:rsidRDefault="008C1A5E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125,347</w:t>
            </w:r>
          </w:p>
        </w:tc>
        <w:tc>
          <w:tcPr>
            <w:tcW w:w="145" w:type="pct"/>
          </w:tcPr>
          <w:p w14:paraId="2E153B02" w14:textId="77777777" w:rsidR="00912336" w:rsidRPr="007C33C2" w:rsidRDefault="00912336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7F857F75" w14:textId="77777777" w:rsidR="00912336" w:rsidRPr="00177550" w:rsidRDefault="00912336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7550">
              <w:rPr>
                <w:rFonts w:ascii="Angsana New" w:hAnsi="Angsana New"/>
                <w:sz w:val="30"/>
                <w:szCs w:val="30"/>
              </w:rPr>
              <w:t>115,356</w:t>
            </w:r>
          </w:p>
        </w:tc>
      </w:tr>
      <w:tr w:rsidR="00F41AF4" w:rsidRPr="005C639F" w14:paraId="0585C868" w14:textId="77777777" w:rsidTr="00A0170B">
        <w:trPr>
          <w:trHeight w:val="425"/>
        </w:trPr>
        <w:tc>
          <w:tcPr>
            <w:tcW w:w="2189" w:type="pct"/>
          </w:tcPr>
          <w:p w14:paraId="6E2E030C" w14:textId="77777777" w:rsidR="00912336" w:rsidRPr="005C639F" w:rsidRDefault="00912336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5C639F">
              <w:rPr>
                <w:rFonts w:ascii="Angsana New" w:hAnsi="Angsana New"/>
                <w:sz w:val="30"/>
                <w:szCs w:val="30"/>
                <w:cs/>
              </w:rPr>
              <w:t>6 -</w:t>
            </w:r>
            <w:r w:rsidRPr="005C639F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5C639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82" w:type="pct"/>
          </w:tcPr>
          <w:p w14:paraId="7637E37C" w14:textId="77777777" w:rsidR="00912336" w:rsidRPr="009F2041" w:rsidRDefault="00912336" w:rsidP="00021C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1"/>
              </w:tabs>
              <w:spacing w:after="0" w:line="240" w:lineRule="auto"/>
              <w:ind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20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91EFD43" w14:textId="77777777" w:rsidR="00912336" w:rsidRPr="007C33C2" w:rsidRDefault="00912336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4E6DEDD" w14:textId="77777777" w:rsidR="00912336" w:rsidRPr="009F2041" w:rsidRDefault="00912336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1"/>
              </w:tabs>
              <w:spacing w:after="0" w:line="240" w:lineRule="auto"/>
              <w:ind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20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80090DC" w14:textId="77777777" w:rsidR="00912336" w:rsidRPr="007C33C2" w:rsidRDefault="00912336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48C23A30" w14:textId="77777777" w:rsidR="00912336" w:rsidRPr="00177550" w:rsidRDefault="008C1A5E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112,373</w:t>
            </w:r>
          </w:p>
        </w:tc>
        <w:tc>
          <w:tcPr>
            <w:tcW w:w="145" w:type="pct"/>
          </w:tcPr>
          <w:p w14:paraId="5E3F1D6D" w14:textId="77777777" w:rsidR="00912336" w:rsidRPr="007C33C2" w:rsidRDefault="00912336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3658BE35" w14:textId="77777777" w:rsidR="00912336" w:rsidRPr="00177550" w:rsidRDefault="00912336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7550">
              <w:rPr>
                <w:rFonts w:ascii="Angsana New" w:hAnsi="Angsana New"/>
                <w:sz w:val="30"/>
                <w:szCs w:val="30"/>
              </w:rPr>
              <w:t>167,921</w:t>
            </w:r>
          </w:p>
        </w:tc>
      </w:tr>
      <w:tr w:rsidR="00F41AF4" w:rsidRPr="005C639F" w14:paraId="0526E0D5" w14:textId="77777777" w:rsidTr="00A0170B">
        <w:trPr>
          <w:trHeight w:val="317"/>
        </w:trPr>
        <w:tc>
          <w:tcPr>
            <w:tcW w:w="2189" w:type="pct"/>
          </w:tcPr>
          <w:p w14:paraId="7865E664" w14:textId="77777777" w:rsidR="00DA061B" w:rsidRPr="005C639F" w:rsidRDefault="00DA061B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5C639F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5C639F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5C639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8447566" w14:textId="77777777" w:rsidR="00DA061B" w:rsidRPr="009F2041" w:rsidRDefault="00912336" w:rsidP="00CF4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145" w:type="pct"/>
          </w:tcPr>
          <w:p w14:paraId="7558B99F" w14:textId="77777777" w:rsidR="00DA061B" w:rsidRPr="007C33C2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67D5F46E" w14:textId="77777777" w:rsidR="00DA061B" w:rsidRPr="009F2041" w:rsidRDefault="00DA061B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2041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146" w:type="pct"/>
          </w:tcPr>
          <w:p w14:paraId="160F20EA" w14:textId="77777777" w:rsidR="00DA061B" w:rsidRPr="007C33C2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5D6E7BA3" w14:textId="77777777" w:rsidR="00DA061B" w:rsidRPr="00177550" w:rsidRDefault="008C1A5E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508,430</w:t>
            </w:r>
          </w:p>
        </w:tc>
        <w:tc>
          <w:tcPr>
            <w:tcW w:w="145" w:type="pct"/>
          </w:tcPr>
          <w:p w14:paraId="7289F2C1" w14:textId="77777777" w:rsidR="00DA061B" w:rsidRPr="007C33C2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3132CE73" w14:textId="77777777" w:rsidR="00DA061B" w:rsidRPr="00177550" w:rsidRDefault="00DA061B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7550">
              <w:rPr>
                <w:rFonts w:ascii="Angsana New" w:hAnsi="Angsana New"/>
                <w:sz w:val="30"/>
                <w:szCs w:val="30"/>
              </w:rPr>
              <w:t>521,048</w:t>
            </w:r>
          </w:p>
        </w:tc>
      </w:tr>
      <w:tr w:rsidR="00F41AF4" w:rsidRPr="005C639F" w14:paraId="26AC2C5E" w14:textId="77777777" w:rsidTr="00A0170B">
        <w:trPr>
          <w:trHeight w:val="352"/>
        </w:trPr>
        <w:tc>
          <w:tcPr>
            <w:tcW w:w="2189" w:type="pct"/>
          </w:tcPr>
          <w:p w14:paraId="3F8BF0B2" w14:textId="77777777" w:rsidR="00DA061B" w:rsidRPr="005C639F" w:rsidRDefault="00DA061B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769DA1AC" w14:textId="77777777" w:rsidR="00DA061B" w:rsidRPr="009F2041" w:rsidRDefault="00912336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248</w:t>
            </w:r>
          </w:p>
        </w:tc>
        <w:tc>
          <w:tcPr>
            <w:tcW w:w="145" w:type="pct"/>
          </w:tcPr>
          <w:p w14:paraId="1850287E" w14:textId="77777777" w:rsidR="00DA061B" w:rsidRPr="007C33C2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562E178E" w14:textId="77777777" w:rsidR="00DA061B" w:rsidRPr="009F2041" w:rsidRDefault="00DA061B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2041">
              <w:rPr>
                <w:rFonts w:ascii="Angsana New" w:hAnsi="Angsana New"/>
                <w:b/>
                <w:bCs/>
                <w:sz w:val="30"/>
                <w:szCs w:val="30"/>
              </w:rPr>
              <w:t>298</w:t>
            </w:r>
          </w:p>
        </w:tc>
        <w:tc>
          <w:tcPr>
            <w:tcW w:w="146" w:type="pct"/>
          </w:tcPr>
          <w:p w14:paraId="414A7BC0" w14:textId="77777777" w:rsidR="00DA061B" w:rsidRPr="007C33C2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617A546F" w14:textId="77777777" w:rsidR="00DA061B" w:rsidRPr="00177550" w:rsidRDefault="00B225A1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915,645</w:t>
            </w:r>
          </w:p>
        </w:tc>
        <w:tc>
          <w:tcPr>
            <w:tcW w:w="145" w:type="pct"/>
          </w:tcPr>
          <w:p w14:paraId="2D05FE71" w14:textId="77777777" w:rsidR="00DA061B" w:rsidRPr="007C33C2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59FEFFE7" w14:textId="77777777" w:rsidR="00DA061B" w:rsidRPr="00177550" w:rsidRDefault="00DA061B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7550">
              <w:rPr>
                <w:rFonts w:ascii="Angsana New" w:hAnsi="Angsana New"/>
                <w:b/>
                <w:bCs/>
                <w:sz w:val="30"/>
                <w:szCs w:val="30"/>
              </w:rPr>
              <w:t>1,014,971</w:t>
            </w:r>
          </w:p>
        </w:tc>
      </w:tr>
      <w:tr w:rsidR="00F41AF4" w:rsidRPr="005C639F" w14:paraId="06380339" w14:textId="77777777" w:rsidTr="00A0170B">
        <w:trPr>
          <w:trHeight w:val="407"/>
        </w:trPr>
        <w:tc>
          <w:tcPr>
            <w:tcW w:w="2189" w:type="pct"/>
          </w:tcPr>
          <w:p w14:paraId="362ED7C2" w14:textId="77777777" w:rsidR="00DA061B" w:rsidRPr="005C639F" w:rsidRDefault="00DA061B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C639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C639F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82" w:type="pct"/>
          </w:tcPr>
          <w:p w14:paraId="3E17FD80" w14:textId="77777777" w:rsidR="00DA061B" w:rsidRPr="009F2041" w:rsidRDefault="00912336" w:rsidP="00582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71"/>
              </w:tabs>
              <w:spacing w:after="0" w:line="240" w:lineRule="auto"/>
              <w:ind w:right="-1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(67)</w:t>
            </w:r>
          </w:p>
        </w:tc>
        <w:tc>
          <w:tcPr>
            <w:tcW w:w="145" w:type="pct"/>
          </w:tcPr>
          <w:p w14:paraId="3964F10A" w14:textId="77777777" w:rsidR="00DA061B" w:rsidRPr="007C33C2" w:rsidRDefault="00DA061B" w:rsidP="0074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07FE8CB" w14:textId="77777777" w:rsidR="00DA061B" w:rsidRPr="009F2041" w:rsidRDefault="00DA061B" w:rsidP="00582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2041">
              <w:rPr>
                <w:rFonts w:ascii="Angsana New" w:hAnsi="Angsana New"/>
                <w:sz w:val="30"/>
                <w:szCs w:val="30"/>
              </w:rPr>
              <w:t>(67)</w:t>
            </w:r>
          </w:p>
        </w:tc>
        <w:tc>
          <w:tcPr>
            <w:tcW w:w="146" w:type="pct"/>
          </w:tcPr>
          <w:p w14:paraId="76129D9E" w14:textId="77777777" w:rsidR="00DA061B" w:rsidRPr="007C33C2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4335A990" w14:textId="77777777" w:rsidR="00DA061B" w:rsidRPr="00177550" w:rsidRDefault="00B068BD" w:rsidP="00B06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(82,701)</w:t>
            </w:r>
          </w:p>
        </w:tc>
        <w:tc>
          <w:tcPr>
            <w:tcW w:w="145" w:type="pct"/>
          </w:tcPr>
          <w:p w14:paraId="7CB6DA31" w14:textId="77777777" w:rsidR="00DA061B" w:rsidRPr="007C33C2" w:rsidRDefault="00DA061B" w:rsidP="004C6E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2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0DDD84B0" w14:textId="77777777" w:rsidR="00DA061B" w:rsidRPr="00177550" w:rsidRDefault="00DA061B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07"/>
              </w:tabs>
              <w:spacing w:after="0" w:line="240" w:lineRule="auto"/>
              <w:ind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755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41AF4" w:rsidRPr="005C639F" w14:paraId="1EDA28D0" w14:textId="77777777" w:rsidTr="00A0170B">
        <w:tc>
          <w:tcPr>
            <w:tcW w:w="2189" w:type="pct"/>
          </w:tcPr>
          <w:p w14:paraId="2DE0466C" w14:textId="77777777" w:rsidR="00DA061B" w:rsidRPr="005C639F" w:rsidRDefault="00DA061B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0FFA773A" w14:textId="77777777" w:rsidR="00DA061B" w:rsidRPr="009F2041" w:rsidRDefault="00912336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181</w:t>
            </w:r>
          </w:p>
        </w:tc>
        <w:tc>
          <w:tcPr>
            <w:tcW w:w="145" w:type="pct"/>
          </w:tcPr>
          <w:p w14:paraId="16BCA552" w14:textId="77777777" w:rsidR="00DA061B" w:rsidRPr="007C33C2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</w:tcPr>
          <w:p w14:paraId="5E1EE592" w14:textId="77777777" w:rsidR="00DA061B" w:rsidRPr="009F2041" w:rsidRDefault="00DA061B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2041">
              <w:rPr>
                <w:rFonts w:ascii="Angsana New" w:hAnsi="Angsana New"/>
                <w:b/>
                <w:bCs/>
                <w:sz w:val="30"/>
                <w:szCs w:val="30"/>
              </w:rPr>
              <w:t>231</w:t>
            </w:r>
          </w:p>
        </w:tc>
        <w:tc>
          <w:tcPr>
            <w:tcW w:w="146" w:type="pct"/>
          </w:tcPr>
          <w:p w14:paraId="625A0760" w14:textId="77777777" w:rsidR="00DA061B" w:rsidRPr="007C33C2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32D9D8F3" w14:textId="77777777" w:rsidR="00DA061B" w:rsidRPr="00177550" w:rsidRDefault="00B068BD" w:rsidP="004C6E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832,944</w:t>
            </w:r>
          </w:p>
        </w:tc>
        <w:tc>
          <w:tcPr>
            <w:tcW w:w="145" w:type="pct"/>
          </w:tcPr>
          <w:p w14:paraId="6A64AB68" w14:textId="77777777" w:rsidR="00DA061B" w:rsidRPr="007C33C2" w:rsidRDefault="00DA061B" w:rsidP="004C6E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</w:tcPr>
          <w:p w14:paraId="33109969" w14:textId="77777777" w:rsidR="00DA061B" w:rsidRPr="00177550" w:rsidRDefault="00DA061B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7550">
              <w:rPr>
                <w:rFonts w:ascii="Angsana New" w:hAnsi="Angsana New"/>
                <w:b/>
                <w:bCs/>
                <w:sz w:val="30"/>
                <w:szCs w:val="30"/>
              </w:rPr>
              <w:t>1,014,971</w:t>
            </w:r>
          </w:p>
        </w:tc>
      </w:tr>
      <w:tr w:rsidR="00F41AF4" w:rsidRPr="005C639F" w14:paraId="6A18C7EF" w14:textId="77777777" w:rsidTr="00A0170B">
        <w:tc>
          <w:tcPr>
            <w:tcW w:w="2189" w:type="pct"/>
          </w:tcPr>
          <w:p w14:paraId="325C7AF8" w14:textId="77777777" w:rsidR="00DA061B" w:rsidRPr="005C639F" w:rsidRDefault="00DA061B" w:rsidP="00B81BAE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63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บุคคลหรือกิจการอื่นๆ</w:t>
            </w:r>
          </w:p>
        </w:tc>
        <w:tc>
          <w:tcPr>
            <w:tcW w:w="582" w:type="pct"/>
          </w:tcPr>
          <w:p w14:paraId="20E659E8" w14:textId="77777777" w:rsidR="00DA061B" w:rsidRPr="008428D4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14:paraId="4013DCA4" w14:textId="77777777" w:rsidR="00DA061B" w:rsidRPr="007C33C2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50464BB" w14:textId="77777777" w:rsidR="00DA061B" w:rsidRPr="007C33C2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4993C04" w14:textId="77777777" w:rsidR="00DA061B" w:rsidRPr="007C33C2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25A03661" w14:textId="77777777" w:rsidR="00DA061B" w:rsidRPr="007C33C2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E52E150" w14:textId="77777777" w:rsidR="00DA061B" w:rsidRPr="007C33C2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1C9A64C6" w14:textId="77777777" w:rsidR="00DA061B" w:rsidRPr="005C639F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  <w:tab w:val="decimal" w:pos="104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1AF4" w:rsidRPr="005C639F" w14:paraId="7A103FF5" w14:textId="77777777" w:rsidTr="00A0170B">
        <w:tc>
          <w:tcPr>
            <w:tcW w:w="2189" w:type="pct"/>
          </w:tcPr>
          <w:p w14:paraId="53BB0B04" w14:textId="77777777" w:rsidR="00DA061B" w:rsidRPr="005C639F" w:rsidRDefault="00DA061B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C639F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582" w:type="pct"/>
          </w:tcPr>
          <w:p w14:paraId="49A28792" w14:textId="77777777" w:rsidR="00DA061B" w:rsidRPr="00D576BE" w:rsidRDefault="00A07B0F" w:rsidP="00F024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152,</w:t>
            </w:r>
            <w:r w:rsidR="000D4897">
              <w:rPr>
                <w:rFonts w:ascii="Angsana New" w:hAnsi="Angsana New"/>
                <w:sz w:val="30"/>
                <w:szCs w:val="30"/>
              </w:rPr>
              <w:t>976</w:t>
            </w:r>
          </w:p>
        </w:tc>
        <w:tc>
          <w:tcPr>
            <w:tcW w:w="145" w:type="pct"/>
          </w:tcPr>
          <w:p w14:paraId="7B37D430" w14:textId="77777777" w:rsidR="00DA061B" w:rsidRPr="007C33C2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7D421B6" w14:textId="77777777" w:rsidR="00DA061B" w:rsidRPr="00D576BE" w:rsidRDefault="00DA061B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58D3">
              <w:rPr>
                <w:rFonts w:ascii="Angsana New" w:hAnsi="Angsana New"/>
                <w:sz w:val="30"/>
                <w:szCs w:val="30"/>
              </w:rPr>
              <w:t>214,457</w:t>
            </w:r>
          </w:p>
        </w:tc>
        <w:tc>
          <w:tcPr>
            <w:tcW w:w="146" w:type="pct"/>
          </w:tcPr>
          <w:p w14:paraId="101E08BB" w14:textId="77777777" w:rsidR="00DA061B" w:rsidRPr="007C33C2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B419797" w14:textId="77777777" w:rsidR="00DA061B" w:rsidRPr="00177550" w:rsidRDefault="000D4897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  <w:r w:rsidR="00C351A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576</w:t>
            </w:r>
          </w:p>
        </w:tc>
        <w:tc>
          <w:tcPr>
            <w:tcW w:w="145" w:type="pct"/>
          </w:tcPr>
          <w:p w14:paraId="4E617BC2" w14:textId="77777777" w:rsidR="00DA061B" w:rsidRPr="007C33C2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0CD59DB7" w14:textId="77777777" w:rsidR="00DA061B" w:rsidRPr="00177550" w:rsidRDefault="00DA061B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7550">
              <w:rPr>
                <w:rFonts w:ascii="Angsana New" w:hAnsi="Angsana New"/>
                <w:sz w:val="30"/>
                <w:szCs w:val="30"/>
              </w:rPr>
              <w:t>77,667</w:t>
            </w:r>
          </w:p>
        </w:tc>
      </w:tr>
      <w:tr w:rsidR="00F41AF4" w:rsidRPr="005C639F" w14:paraId="3340AF2E" w14:textId="77777777" w:rsidTr="00A0170B">
        <w:tc>
          <w:tcPr>
            <w:tcW w:w="2189" w:type="pct"/>
          </w:tcPr>
          <w:p w14:paraId="5C7288F9" w14:textId="77777777" w:rsidR="00DA061B" w:rsidRPr="005C639F" w:rsidRDefault="0074069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="00DA061B" w:rsidRPr="005C639F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82" w:type="pct"/>
          </w:tcPr>
          <w:p w14:paraId="30FD92BF" w14:textId="77777777" w:rsidR="00DA061B" w:rsidRPr="00D576BE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AF37E82" w14:textId="77777777" w:rsidR="00DA061B" w:rsidRPr="007C33C2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A4901E4" w14:textId="77777777" w:rsidR="00DA061B" w:rsidRPr="00D576BE" w:rsidRDefault="00DA061B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DDA584E" w14:textId="77777777" w:rsidR="00DA061B" w:rsidRPr="007C33C2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C7A5EF5" w14:textId="77777777" w:rsidR="00DA061B" w:rsidRPr="00177550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D99C6CD" w14:textId="77777777" w:rsidR="00DA061B" w:rsidRPr="007C33C2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6F6C9297" w14:textId="77777777" w:rsidR="00DA061B" w:rsidRPr="00177550" w:rsidRDefault="00DA061B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1AF4" w:rsidRPr="005C639F" w14:paraId="31CA096A" w14:textId="77777777" w:rsidTr="00A0170B">
        <w:tc>
          <w:tcPr>
            <w:tcW w:w="2189" w:type="pct"/>
          </w:tcPr>
          <w:p w14:paraId="538D4928" w14:textId="77777777" w:rsidR="00DA061B" w:rsidRPr="005C639F" w:rsidRDefault="00DA061B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5C639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5C639F">
              <w:rPr>
                <w:rFonts w:ascii="Angsana New" w:hAnsi="Angsana New"/>
                <w:sz w:val="30"/>
                <w:szCs w:val="30"/>
              </w:rPr>
              <w:t>3</w:t>
            </w:r>
            <w:r w:rsidRPr="005C639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82" w:type="pct"/>
          </w:tcPr>
          <w:p w14:paraId="6E3C6E60" w14:textId="77777777" w:rsidR="00DA061B" w:rsidRPr="00D576BE" w:rsidRDefault="00A07B0F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94,224</w:t>
            </w:r>
          </w:p>
        </w:tc>
        <w:tc>
          <w:tcPr>
            <w:tcW w:w="145" w:type="pct"/>
          </w:tcPr>
          <w:p w14:paraId="1F6359D4" w14:textId="77777777" w:rsidR="00DA061B" w:rsidRPr="007C33C2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179E4B8" w14:textId="77777777" w:rsidR="00DA061B" w:rsidRPr="00D576BE" w:rsidRDefault="00DA061B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76BE">
              <w:rPr>
                <w:rFonts w:ascii="Angsana New" w:hAnsi="Angsana New"/>
                <w:sz w:val="30"/>
                <w:szCs w:val="30"/>
              </w:rPr>
              <w:t>158,507</w:t>
            </w:r>
          </w:p>
        </w:tc>
        <w:tc>
          <w:tcPr>
            <w:tcW w:w="146" w:type="pct"/>
          </w:tcPr>
          <w:p w14:paraId="7C48445A" w14:textId="77777777" w:rsidR="00DA061B" w:rsidRPr="007C33C2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B7324E8" w14:textId="77777777" w:rsidR="00DA061B" w:rsidRPr="00177550" w:rsidRDefault="00C351AA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36,413</w:t>
            </w:r>
          </w:p>
        </w:tc>
        <w:tc>
          <w:tcPr>
            <w:tcW w:w="145" w:type="pct"/>
          </w:tcPr>
          <w:p w14:paraId="0B5BCDFF" w14:textId="77777777" w:rsidR="00DA061B" w:rsidRPr="007C33C2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5BFA70E6" w14:textId="77777777" w:rsidR="00DA061B" w:rsidRPr="00177550" w:rsidRDefault="00DA061B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7550">
              <w:rPr>
                <w:rFonts w:ascii="Angsana New" w:hAnsi="Angsana New"/>
                <w:sz w:val="30"/>
                <w:szCs w:val="30"/>
              </w:rPr>
              <w:t>58,195</w:t>
            </w:r>
          </w:p>
        </w:tc>
      </w:tr>
      <w:tr w:rsidR="00F41AF4" w:rsidRPr="005C639F" w14:paraId="038A71DD" w14:textId="77777777" w:rsidTr="00A0170B">
        <w:tc>
          <w:tcPr>
            <w:tcW w:w="2189" w:type="pct"/>
          </w:tcPr>
          <w:p w14:paraId="2ED7E387" w14:textId="77777777" w:rsidR="00DA061B" w:rsidRPr="005C639F" w:rsidRDefault="00DA061B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5C639F">
              <w:rPr>
                <w:rFonts w:ascii="Angsana New" w:hAnsi="Angsana New"/>
                <w:sz w:val="30"/>
                <w:szCs w:val="30"/>
              </w:rPr>
              <w:t>3 - 6</w:t>
            </w:r>
            <w:r w:rsidRPr="005C639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82" w:type="pct"/>
          </w:tcPr>
          <w:p w14:paraId="2B40787A" w14:textId="77777777" w:rsidR="00DA061B" w:rsidRPr="00D576BE" w:rsidRDefault="00A07B0F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15,017</w:t>
            </w:r>
          </w:p>
        </w:tc>
        <w:tc>
          <w:tcPr>
            <w:tcW w:w="145" w:type="pct"/>
          </w:tcPr>
          <w:p w14:paraId="635AB044" w14:textId="77777777" w:rsidR="00DA061B" w:rsidRPr="007C33C2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92919A4" w14:textId="77777777" w:rsidR="00DA061B" w:rsidRPr="00D576BE" w:rsidRDefault="00DA061B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76BE">
              <w:rPr>
                <w:rFonts w:ascii="Angsana New" w:hAnsi="Angsana New"/>
                <w:sz w:val="30"/>
                <w:szCs w:val="30"/>
              </w:rPr>
              <w:t>22,011</w:t>
            </w:r>
          </w:p>
        </w:tc>
        <w:tc>
          <w:tcPr>
            <w:tcW w:w="146" w:type="pct"/>
          </w:tcPr>
          <w:p w14:paraId="28C96280" w14:textId="77777777" w:rsidR="00DA061B" w:rsidRPr="007C33C2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0D48BA3" w14:textId="77777777" w:rsidR="00DA061B" w:rsidRPr="00177550" w:rsidRDefault="00C351AA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4,365</w:t>
            </w:r>
          </w:p>
        </w:tc>
        <w:tc>
          <w:tcPr>
            <w:tcW w:w="145" w:type="pct"/>
          </w:tcPr>
          <w:p w14:paraId="04FDBC78" w14:textId="77777777" w:rsidR="00DA061B" w:rsidRPr="007C33C2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1533E950" w14:textId="77777777" w:rsidR="00DA061B" w:rsidRPr="00177550" w:rsidRDefault="00DA061B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7550">
              <w:rPr>
                <w:rFonts w:ascii="Angsana New" w:hAnsi="Angsana New"/>
                <w:sz w:val="30"/>
                <w:szCs w:val="30"/>
              </w:rPr>
              <w:t>15,460</w:t>
            </w:r>
          </w:p>
        </w:tc>
      </w:tr>
      <w:tr w:rsidR="00F41AF4" w:rsidRPr="005C639F" w14:paraId="0782B4EC" w14:textId="77777777" w:rsidTr="00A0170B">
        <w:tc>
          <w:tcPr>
            <w:tcW w:w="2189" w:type="pct"/>
          </w:tcPr>
          <w:p w14:paraId="713EEFEB" w14:textId="77777777" w:rsidR="00DA061B" w:rsidRPr="005C639F" w:rsidRDefault="00DA061B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5C639F">
              <w:rPr>
                <w:rFonts w:ascii="Angsana New" w:hAnsi="Angsana New"/>
                <w:sz w:val="30"/>
                <w:szCs w:val="30"/>
                <w:cs/>
              </w:rPr>
              <w:t>6 -</w:t>
            </w:r>
            <w:r w:rsidRPr="005C639F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5C639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82" w:type="pct"/>
          </w:tcPr>
          <w:p w14:paraId="1686F2E6" w14:textId="77777777" w:rsidR="00DA061B" w:rsidRPr="00D576BE" w:rsidRDefault="00A07B0F" w:rsidP="00F024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7,885</w:t>
            </w:r>
          </w:p>
        </w:tc>
        <w:tc>
          <w:tcPr>
            <w:tcW w:w="145" w:type="pct"/>
          </w:tcPr>
          <w:p w14:paraId="52212404" w14:textId="77777777" w:rsidR="00DA061B" w:rsidRPr="007C33C2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C6F8BB6" w14:textId="77777777" w:rsidR="00DA061B" w:rsidRPr="00D576BE" w:rsidRDefault="00DA061B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76BE">
              <w:rPr>
                <w:rFonts w:ascii="Angsana New" w:hAnsi="Angsana New"/>
                <w:sz w:val="30"/>
                <w:szCs w:val="30"/>
              </w:rPr>
              <w:t>10,06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3E4FB24A" w14:textId="77777777" w:rsidR="00DA061B" w:rsidRPr="007C33C2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12778D50" w14:textId="77777777" w:rsidR="00DA061B" w:rsidRPr="00177550" w:rsidRDefault="00C351AA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4,237</w:t>
            </w:r>
          </w:p>
        </w:tc>
        <w:tc>
          <w:tcPr>
            <w:tcW w:w="145" w:type="pct"/>
          </w:tcPr>
          <w:p w14:paraId="0F74F408" w14:textId="77777777" w:rsidR="00DA061B" w:rsidRPr="007C33C2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14C292B4" w14:textId="77777777" w:rsidR="00DA061B" w:rsidRPr="00177550" w:rsidRDefault="00DA061B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7550">
              <w:rPr>
                <w:rFonts w:ascii="Angsana New" w:hAnsi="Angsana New"/>
                <w:sz w:val="30"/>
                <w:szCs w:val="30"/>
              </w:rPr>
              <w:t>6,531</w:t>
            </w:r>
          </w:p>
        </w:tc>
      </w:tr>
      <w:tr w:rsidR="00F41AF4" w:rsidRPr="005C639F" w14:paraId="413CAAB7" w14:textId="77777777" w:rsidTr="00A0170B">
        <w:tc>
          <w:tcPr>
            <w:tcW w:w="2189" w:type="pct"/>
          </w:tcPr>
          <w:p w14:paraId="3C6377AF" w14:textId="77777777" w:rsidR="00DA061B" w:rsidRPr="005C639F" w:rsidRDefault="00DA061B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5C639F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5C639F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5C639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EF34605" w14:textId="77777777" w:rsidR="00DA061B" w:rsidRPr="00D576BE" w:rsidRDefault="000D4897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69,53</w:t>
            </w:r>
            <w:r w:rsidR="00A07B0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65D218AA" w14:textId="77777777" w:rsidR="00DA061B" w:rsidRPr="007C33C2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48090C59" w14:textId="77777777" w:rsidR="00DA061B" w:rsidRPr="00D576BE" w:rsidRDefault="00DA061B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76BE">
              <w:rPr>
                <w:rFonts w:ascii="Angsana New" w:hAnsi="Angsana New"/>
                <w:sz w:val="30"/>
                <w:szCs w:val="30"/>
              </w:rPr>
              <w:t>66,94</w:t>
            </w:r>
            <w:r>
              <w:rPr>
                <w:rFonts w:ascii="Angsana New" w:hAnsi="Angsana New"/>
                <w:sz w:val="30"/>
                <w:szCs w:val="30"/>
              </w:rPr>
              <w:t xml:space="preserve">6  </w:t>
            </w:r>
          </w:p>
        </w:tc>
        <w:tc>
          <w:tcPr>
            <w:tcW w:w="146" w:type="pct"/>
          </w:tcPr>
          <w:p w14:paraId="1E2B7CF7" w14:textId="77777777" w:rsidR="00DA061B" w:rsidRPr="007C33C2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565BFEA" w14:textId="77777777" w:rsidR="00DA061B" w:rsidRPr="00177550" w:rsidRDefault="00C351AA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36,679</w:t>
            </w:r>
          </w:p>
        </w:tc>
        <w:tc>
          <w:tcPr>
            <w:tcW w:w="145" w:type="pct"/>
          </w:tcPr>
          <w:p w14:paraId="2B801F9E" w14:textId="77777777" w:rsidR="00DA061B" w:rsidRPr="007C33C2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6D49BF4C" w14:textId="77777777" w:rsidR="00DA061B" w:rsidRPr="00177550" w:rsidRDefault="00DA061B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7550">
              <w:rPr>
                <w:rFonts w:ascii="Angsana New" w:hAnsi="Angsana New"/>
                <w:sz w:val="30"/>
                <w:szCs w:val="30"/>
              </w:rPr>
              <w:t>35,070</w:t>
            </w:r>
          </w:p>
        </w:tc>
      </w:tr>
      <w:tr w:rsidR="00F41AF4" w:rsidRPr="005C639F" w14:paraId="0ECE61F6" w14:textId="77777777" w:rsidTr="00A0170B">
        <w:tc>
          <w:tcPr>
            <w:tcW w:w="2189" w:type="pct"/>
          </w:tcPr>
          <w:p w14:paraId="4F6DFBBB" w14:textId="77777777" w:rsidR="00DA061B" w:rsidRPr="005C639F" w:rsidRDefault="00DA061B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495F1930" w14:textId="77777777" w:rsidR="00DA061B" w:rsidRPr="00D576BE" w:rsidRDefault="00F262C6" w:rsidP="00F024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339,64</w:t>
            </w:r>
            <w:r w:rsidR="000D4897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605621A0" w14:textId="77777777" w:rsidR="00DA061B" w:rsidRPr="007C33C2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6354D323" w14:textId="77777777" w:rsidR="00DA061B" w:rsidRPr="00D576BE" w:rsidRDefault="00DA061B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6BE">
              <w:rPr>
                <w:rFonts w:ascii="Angsana New" w:hAnsi="Angsana New"/>
                <w:b/>
                <w:bCs/>
                <w:sz w:val="30"/>
                <w:szCs w:val="30"/>
              </w:rPr>
              <w:t>471,98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4834C1A7" w14:textId="77777777" w:rsidR="00DA061B" w:rsidRPr="007C33C2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2AF5F8A3" w14:textId="77777777" w:rsidR="00DA061B" w:rsidRPr="00177550" w:rsidRDefault="000D4897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133</w:t>
            </w:r>
            <w:r w:rsidR="00C351A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270</w:t>
            </w:r>
          </w:p>
        </w:tc>
        <w:tc>
          <w:tcPr>
            <w:tcW w:w="145" w:type="pct"/>
          </w:tcPr>
          <w:p w14:paraId="39505E4E" w14:textId="77777777" w:rsidR="00DA061B" w:rsidRPr="007C33C2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5B3EAF0D" w14:textId="77777777" w:rsidR="00DA061B" w:rsidRPr="00177550" w:rsidRDefault="00DA061B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7550">
              <w:rPr>
                <w:rFonts w:ascii="Angsana New" w:hAnsi="Angsana New"/>
                <w:b/>
                <w:bCs/>
                <w:sz w:val="30"/>
                <w:szCs w:val="30"/>
              </w:rPr>
              <w:t>192,923</w:t>
            </w:r>
          </w:p>
        </w:tc>
      </w:tr>
      <w:tr w:rsidR="00F41AF4" w:rsidRPr="005C639F" w14:paraId="444A0D47" w14:textId="77777777" w:rsidTr="00A0170B">
        <w:tc>
          <w:tcPr>
            <w:tcW w:w="2189" w:type="pct"/>
          </w:tcPr>
          <w:p w14:paraId="1E90E4D9" w14:textId="77777777" w:rsidR="00DA061B" w:rsidRPr="005C639F" w:rsidRDefault="00DA061B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C639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5C639F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82" w:type="pct"/>
          </w:tcPr>
          <w:p w14:paraId="37A82170" w14:textId="77777777" w:rsidR="00DA061B" w:rsidRPr="00D576BE" w:rsidRDefault="00F262C6" w:rsidP="00D7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71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(59,719)</w:t>
            </w:r>
          </w:p>
        </w:tc>
        <w:tc>
          <w:tcPr>
            <w:tcW w:w="145" w:type="pct"/>
          </w:tcPr>
          <w:p w14:paraId="48179FE7" w14:textId="77777777" w:rsidR="00DA061B" w:rsidRPr="007C33C2" w:rsidRDefault="00DA061B" w:rsidP="00D7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71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D5E2F11" w14:textId="77777777" w:rsidR="00DA061B" w:rsidRPr="00D576BE" w:rsidRDefault="00DA061B" w:rsidP="00D7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76BE">
              <w:rPr>
                <w:rFonts w:ascii="Angsana New" w:hAnsi="Angsana New"/>
                <w:sz w:val="30"/>
                <w:szCs w:val="30"/>
              </w:rPr>
              <w:t>(65,408)</w:t>
            </w:r>
          </w:p>
        </w:tc>
        <w:tc>
          <w:tcPr>
            <w:tcW w:w="146" w:type="pct"/>
          </w:tcPr>
          <w:p w14:paraId="31408A53" w14:textId="77777777" w:rsidR="00DA061B" w:rsidRPr="007C33C2" w:rsidRDefault="00DA061B" w:rsidP="00D7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14076241" w14:textId="77777777" w:rsidR="00DA061B" w:rsidRPr="00177550" w:rsidRDefault="00C351AA" w:rsidP="00D7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(30,568)</w:t>
            </w:r>
          </w:p>
        </w:tc>
        <w:tc>
          <w:tcPr>
            <w:tcW w:w="145" w:type="pct"/>
          </w:tcPr>
          <w:p w14:paraId="7A5111C1" w14:textId="77777777" w:rsidR="00DA061B" w:rsidRPr="007C33C2" w:rsidRDefault="00DA061B" w:rsidP="0074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13231785" w14:textId="77777777" w:rsidR="00DA061B" w:rsidRPr="00177550" w:rsidRDefault="00DA061B" w:rsidP="00D7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7550">
              <w:rPr>
                <w:rFonts w:ascii="Angsana New" w:hAnsi="Angsana New"/>
                <w:sz w:val="30"/>
                <w:szCs w:val="30"/>
              </w:rPr>
              <w:t>(34,374)</w:t>
            </w:r>
          </w:p>
        </w:tc>
      </w:tr>
      <w:tr w:rsidR="00F41AF4" w:rsidRPr="005C639F" w14:paraId="6F5BEB8E" w14:textId="77777777" w:rsidTr="00A0170B">
        <w:tc>
          <w:tcPr>
            <w:tcW w:w="2189" w:type="pct"/>
          </w:tcPr>
          <w:p w14:paraId="67EC2CF7" w14:textId="77777777" w:rsidR="00DA061B" w:rsidRPr="005C639F" w:rsidRDefault="00DA061B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639F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5C639F">
              <w:rPr>
                <w:rFonts w:ascii="Angsana New" w:hAnsi="Angsana New"/>
                <w:sz w:val="30"/>
                <w:szCs w:val="30"/>
                <w:cs/>
              </w:rPr>
              <w:t>ค่าเผื่อสินค้ารับคืน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A85E734" w14:textId="77777777" w:rsidR="00DA061B" w:rsidRPr="00D576BE" w:rsidRDefault="000D4897" w:rsidP="00D7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71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(5,334</w:t>
            </w:r>
            <w:r w:rsidR="00F262C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2E03B02D" w14:textId="77777777" w:rsidR="00DA061B" w:rsidRPr="007C33C2" w:rsidRDefault="00DA061B" w:rsidP="00D7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71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5E8A729B" w14:textId="77777777" w:rsidR="00DA061B" w:rsidRPr="00D576BE" w:rsidRDefault="00DA061B" w:rsidP="00D7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76BE">
              <w:rPr>
                <w:rFonts w:ascii="Angsana New" w:hAnsi="Angsana New"/>
                <w:sz w:val="30"/>
                <w:szCs w:val="30"/>
              </w:rPr>
              <w:t>(8,756)</w:t>
            </w:r>
          </w:p>
        </w:tc>
        <w:tc>
          <w:tcPr>
            <w:tcW w:w="146" w:type="pct"/>
          </w:tcPr>
          <w:p w14:paraId="005B905C" w14:textId="77777777" w:rsidR="00DA061B" w:rsidRPr="007C33C2" w:rsidRDefault="00DA061B" w:rsidP="00D7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53BDCA0D" w14:textId="77777777" w:rsidR="00DA061B" w:rsidRPr="00177550" w:rsidRDefault="005527B7" w:rsidP="00D7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(2,875</w:t>
            </w:r>
            <w:r w:rsidR="00C351A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32FD2A25" w14:textId="77777777" w:rsidR="00DA061B" w:rsidRPr="007C33C2" w:rsidRDefault="00DA061B" w:rsidP="0074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35469200" w14:textId="77777777" w:rsidR="00DA061B" w:rsidRPr="00177550" w:rsidRDefault="00DA061B" w:rsidP="00D7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7550">
              <w:rPr>
                <w:rFonts w:ascii="Angsana New" w:hAnsi="Angsana New"/>
                <w:sz w:val="30"/>
                <w:szCs w:val="30"/>
              </w:rPr>
              <w:t>(5,281)</w:t>
            </w:r>
          </w:p>
        </w:tc>
      </w:tr>
      <w:tr w:rsidR="00F41AF4" w:rsidRPr="005C639F" w14:paraId="66E3E5C9" w14:textId="77777777" w:rsidTr="00A0170B">
        <w:tc>
          <w:tcPr>
            <w:tcW w:w="2189" w:type="pct"/>
          </w:tcPr>
          <w:p w14:paraId="34689375" w14:textId="77777777" w:rsidR="00DA061B" w:rsidRPr="005C639F" w:rsidRDefault="00DA061B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2AEDC67F" w14:textId="77777777" w:rsidR="00DA061B" w:rsidRPr="00D576BE" w:rsidRDefault="000D4897" w:rsidP="00F024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274</w:t>
            </w:r>
            <w:r w:rsidR="00F262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587</w:t>
            </w:r>
          </w:p>
        </w:tc>
        <w:tc>
          <w:tcPr>
            <w:tcW w:w="145" w:type="pct"/>
          </w:tcPr>
          <w:p w14:paraId="7EE4CB8D" w14:textId="77777777" w:rsidR="00DA061B" w:rsidRPr="007C33C2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</w:tcPr>
          <w:p w14:paraId="2A61E320" w14:textId="77777777" w:rsidR="00DA061B" w:rsidRPr="00D576BE" w:rsidRDefault="00DA061B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6BE">
              <w:rPr>
                <w:rFonts w:ascii="Angsana New" w:hAnsi="Angsana New"/>
                <w:b/>
                <w:bCs/>
                <w:sz w:val="30"/>
                <w:szCs w:val="30"/>
              </w:rPr>
              <w:t>397,81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085302B1" w14:textId="77777777" w:rsidR="00DA061B" w:rsidRPr="007C33C2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739AFF63" w14:textId="77777777" w:rsidR="00DA061B" w:rsidRPr="00177550" w:rsidRDefault="00C351AA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99,</w:t>
            </w:r>
            <w:r w:rsidR="000D4897">
              <w:rPr>
                <w:rFonts w:ascii="Angsana New" w:hAnsi="Angsana New"/>
                <w:b/>
                <w:bCs/>
                <w:sz w:val="30"/>
                <w:szCs w:val="30"/>
              </w:rPr>
              <w:t>82</w:t>
            </w:r>
            <w:r w:rsidR="005527B7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1C4476EC" w14:textId="77777777" w:rsidR="00DA061B" w:rsidRPr="007C33C2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</w:tcPr>
          <w:p w14:paraId="0992FC40" w14:textId="77777777" w:rsidR="00DA061B" w:rsidRPr="00177550" w:rsidRDefault="00DA061B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7550">
              <w:rPr>
                <w:rFonts w:ascii="Angsana New" w:hAnsi="Angsana New"/>
                <w:b/>
                <w:bCs/>
                <w:sz w:val="30"/>
                <w:szCs w:val="30"/>
              </w:rPr>
              <w:t>153,268</w:t>
            </w:r>
          </w:p>
        </w:tc>
      </w:tr>
      <w:tr w:rsidR="00F41AF4" w:rsidRPr="009C28E5" w14:paraId="667AFCD5" w14:textId="77777777" w:rsidTr="00A0170B">
        <w:trPr>
          <w:trHeight w:hRule="exact" w:val="144"/>
        </w:trPr>
        <w:tc>
          <w:tcPr>
            <w:tcW w:w="2189" w:type="pct"/>
          </w:tcPr>
          <w:p w14:paraId="4FF3353F" w14:textId="77777777" w:rsidR="00DA061B" w:rsidRPr="009C28E5" w:rsidRDefault="00DA061B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404E9AF0" w14:textId="77777777" w:rsidR="00DA061B" w:rsidRPr="009C28E5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29AB5FE" w14:textId="77777777" w:rsidR="00DA061B" w:rsidRPr="009C28E5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24448BB8" w14:textId="77777777" w:rsidR="00DA061B" w:rsidRPr="009C28E5" w:rsidRDefault="00DA061B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4B0DF64" w14:textId="77777777" w:rsidR="00DA061B" w:rsidRPr="009C28E5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4076FF75" w14:textId="77777777" w:rsidR="00DA061B" w:rsidRPr="009C28E5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4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032F65C" w14:textId="77777777" w:rsidR="00DA061B" w:rsidRPr="009C28E5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2E21EC82" w14:textId="77777777" w:rsidR="00DA061B" w:rsidRPr="009C28E5" w:rsidRDefault="00DA061B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4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41AF4" w:rsidRPr="005C639F" w14:paraId="4A01199E" w14:textId="77777777" w:rsidTr="00A0170B">
        <w:tc>
          <w:tcPr>
            <w:tcW w:w="2189" w:type="pct"/>
          </w:tcPr>
          <w:p w14:paraId="17426DC5" w14:textId="77777777" w:rsidR="00DA061B" w:rsidRPr="005C639F" w:rsidRDefault="00DA061B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63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6A79D1BD" w14:textId="77777777" w:rsidR="00DA061B" w:rsidRPr="00D576BE" w:rsidRDefault="000D4897" w:rsidP="00F024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274</w:t>
            </w:r>
            <w:r w:rsidR="00E33B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768</w:t>
            </w:r>
          </w:p>
        </w:tc>
        <w:tc>
          <w:tcPr>
            <w:tcW w:w="145" w:type="pct"/>
          </w:tcPr>
          <w:p w14:paraId="5E70422F" w14:textId="77777777" w:rsidR="00DA061B" w:rsidRPr="007C33C2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13A7EEF3" w14:textId="77777777" w:rsidR="00DA061B" w:rsidRPr="00D576BE" w:rsidRDefault="00DA061B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6BE">
              <w:rPr>
                <w:rFonts w:ascii="Angsana New" w:hAnsi="Angsana New"/>
                <w:b/>
                <w:bCs/>
                <w:sz w:val="30"/>
                <w:szCs w:val="30"/>
              </w:rPr>
              <w:t>398,04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2C86AD01" w14:textId="77777777" w:rsidR="00DA061B" w:rsidRPr="007C33C2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45A7D934" w14:textId="77777777" w:rsidR="00DA061B" w:rsidRPr="00177550" w:rsidRDefault="005527B7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932,771</w:t>
            </w:r>
          </w:p>
        </w:tc>
        <w:tc>
          <w:tcPr>
            <w:tcW w:w="145" w:type="pct"/>
          </w:tcPr>
          <w:p w14:paraId="53447190" w14:textId="77777777" w:rsidR="00DA061B" w:rsidRPr="007C33C2" w:rsidRDefault="00DA061B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</w:tcPr>
          <w:p w14:paraId="03C57AB5" w14:textId="77777777" w:rsidR="00DA061B" w:rsidRPr="00177550" w:rsidRDefault="00DA061B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7550">
              <w:rPr>
                <w:rFonts w:ascii="Angsana New" w:hAnsi="Angsana New"/>
                <w:b/>
                <w:bCs/>
                <w:sz w:val="30"/>
                <w:szCs w:val="30"/>
              </w:rPr>
              <w:t>1,168,239</w:t>
            </w:r>
          </w:p>
        </w:tc>
      </w:tr>
    </w:tbl>
    <w:p w14:paraId="27408E27" w14:textId="77777777" w:rsidR="00680729" w:rsidRPr="0077651C" w:rsidRDefault="00680729" w:rsidP="00776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14:paraId="729A3A24" w14:textId="77777777" w:rsidR="00FE30C2" w:rsidRDefault="00680729" w:rsidP="00A017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9C28E5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9C28E5">
        <w:rPr>
          <w:rFonts w:ascii="Angsana New" w:hAnsi="Angsana New"/>
          <w:sz w:val="30"/>
          <w:szCs w:val="30"/>
          <w:cs/>
        </w:rPr>
        <w:t>กลุ่ม</w:t>
      </w:r>
      <w:r w:rsidRPr="009C28E5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9C28E5">
        <w:rPr>
          <w:rFonts w:ascii="Angsana New" w:hAnsi="Angsana New"/>
          <w:sz w:val="30"/>
          <w:szCs w:val="30"/>
        </w:rPr>
        <w:t xml:space="preserve"> </w:t>
      </w:r>
      <w:r w:rsidRPr="009C28E5">
        <w:rPr>
          <w:rFonts w:ascii="Angsana New" w:hAnsi="Angsana New"/>
          <w:sz w:val="30"/>
          <w:szCs w:val="30"/>
          <w:cs/>
        </w:rPr>
        <w:t>มีระยะเวลา</w:t>
      </w:r>
      <w:r w:rsidRPr="009C28E5">
        <w:rPr>
          <w:rFonts w:ascii="Angsana New" w:hAnsi="Angsana New" w:hint="cs"/>
          <w:sz w:val="30"/>
          <w:szCs w:val="30"/>
          <w:cs/>
        </w:rPr>
        <w:t xml:space="preserve">ตั้งแต่ </w:t>
      </w:r>
      <w:r w:rsidRPr="009C28E5">
        <w:rPr>
          <w:rFonts w:ascii="Angsana New" w:hAnsi="Angsana New"/>
          <w:sz w:val="30"/>
          <w:szCs w:val="30"/>
        </w:rPr>
        <w:t>7</w:t>
      </w:r>
      <w:r w:rsidRPr="009C28E5">
        <w:rPr>
          <w:rFonts w:ascii="Angsana New" w:hAnsi="Angsana New" w:hint="cs"/>
          <w:sz w:val="30"/>
          <w:szCs w:val="30"/>
          <w:cs/>
        </w:rPr>
        <w:t xml:space="preserve"> วัน</w:t>
      </w:r>
      <w:r w:rsidR="006745DD" w:rsidRPr="009C28E5">
        <w:rPr>
          <w:rFonts w:ascii="Angsana New" w:hAnsi="Angsana New"/>
          <w:sz w:val="30"/>
          <w:szCs w:val="30"/>
        </w:rPr>
        <w:t xml:space="preserve"> </w:t>
      </w:r>
      <w:r w:rsidRPr="009C28E5">
        <w:rPr>
          <w:rFonts w:ascii="Angsana New" w:hAnsi="Angsana New" w:hint="cs"/>
          <w:sz w:val="30"/>
          <w:szCs w:val="30"/>
          <w:cs/>
        </w:rPr>
        <w:t>ถึง</w:t>
      </w:r>
      <w:r w:rsidRPr="009C28E5">
        <w:rPr>
          <w:rFonts w:ascii="Angsana New" w:hAnsi="Angsana New"/>
          <w:sz w:val="30"/>
          <w:szCs w:val="30"/>
        </w:rPr>
        <w:t xml:space="preserve"> 90 </w:t>
      </w:r>
      <w:r w:rsidRPr="009C28E5">
        <w:rPr>
          <w:rFonts w:ascii="Angsana New" w:hAnsi="Angsana New"/>
          <w:sz w:val="30"/>
          <w:szCs w:val="30"/>
          <w:cs/>
        </w:rPr>
        <w:t>วัน</w:t>
      </w:r>
    </w:p>
    <w:p w14:paraId="21B57E53" w14:textId="77777777" w:rsidR="0077651C" w:rsidRDefault="0077651C" w:rsidP="00D14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14:paraId="4ABC0ABF" w14:textId="77777777" w:rsidR="0077651C" w:rsidRPr="00AD20DA" w:rsidRDefault="0077651C" w:rsidP="00776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AD20DA">
        <w:rPr>
          <w:rFonts w:ascii="Angsana New" w:hAnsi="Angsana New"/>
          <w:sz w:val="30"/>
          <w:szCs w:val="30"/>
          <w:cs/>
        </w:rPr>
        <w:t>บันทึกค่าเผื่อหนี้สงสัยจะสูญจากลูกหนี้</w:t>
      </w:r>
      <w:r>
        <w:rPr>
          <w:rFonts w:ascii="Angsana New" w:hAnsi="Angsana New" w:hint="cs"/>
          <w:sz w:val="30"/>
          <w:szCs w:val="30"/>
          <w:cs/>
        </w:rPr>
        <w:t>การค้ากับกิจการที่เกี่ยวข้องกัน</w:t>
      </w:r>
      <w:r>
        <w:rPr>
          <w:rFonts w:ascii="Angsana New" w:hAnsi="Angsana New"/>
          <w:sz w:val="30"/>
          <w:szCs w:val="30"/>
          <w:cs/>
        </w:rPr>
        <w:t>เป็นจำนวน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82.70</w:t>
      </w:r>
      <w:r w:rsidRPr="00AD20DA">
        <w:rPr>
          <w:rFonts w:ascii="Angsana New" w:hAnsi="Angsana New"/>
          <w:sz w:val="30"/>
          <w:szCs w:val="30"/>
        </w:rPr>
        <w:t xml:space="preserve"> </w:t>
      </w:r>
      <w:r w:rsidRPr="00AD20DA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AD20DA">
        <w:rPr>
          <w:rFonts w:ascii="Angsana New" w:hAnsi="Angsana New"/>
          <w:sz w:val="30"/>
          <w:szCs w:val="30"/>
          <w:cs/>
        </w:rPr>
        <w:t>ประเมิน</w:t>
      </w:r>
      <w:r>
        <w:rPr>
          <w:rFonts w:ascii="Angsana New" w:hAnsi="Angsana New" w:hint="cs"/>
          <w:sz w:val="30"/>
          <w:szCs w:val="30"/>
          <w:cs/>
        </w:rPr>
        <w:t>จาก</w:t>
      </w:r>
      <w:r w:rsidRPr="00AD20DA">
        <w:rPr>
          <w:rFonts w:ascii="Angsana New" w:hAnsi="Angsana New"/>
          <w:sz w:val="30"/>
          <w:szCs w:val="30"/>
          <w:cs/>
        </w:rPr>
        <w:t>สถานะปัจจุบันของลูกหนี้</w:t>
      </w:r>
      <w:r>
        <w:rPr>
          <w:rFonts w:ascii="Angsana New" w:hAnsi="Angsana New" w:hint="cs"/>
          <w:sz w:val="30"/>
          <w:szCs w:val="30"/>
          <w:cs/>
        </w:rPr>
        <w:t>การค้ากับกิจการที่เกี่ยวข้องกันและพิจารณาจาก</w:t>
      </w:r>
      <w:r w:rsidRPr="00AD20DA">
        <w:rPr>
          <w:rFonts w:ascii="Angsana New" w:hAnsi="Angsana New"/>
          <w:sz w:val="30"/>
          <w:szCs w:val="30"/>
          <w:cs/>
        </w:rPr>
        <w:t>มูลค่าที่คาดว่าจะได้รับ</w:t>
      </w:r>
      <w:r>
        <w:rPr>
          <w:rFonts w:ascii="Angsana New" w:hAnsi="Angsana New" w:hint="cs"/>
          <w:sz w:val="30"/>
          <w:szCs w:val="30"/>
          <w:cs/>
        </w:rPr>
        <w:t>คืน</w:t>
      </w:r>
    </w:p>
    <w:p w14:paraId="2AF51E00" w14:textId="77777777" w:rsidR="00FC62DF" w:rsidRPr="009C28E5" w:rsidRDefault="00FC62DF" w:rsidP="00FC62DF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1446EE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11</w:t>
      </w:r>
      <w:r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Pr="009C28E5">
        <w:rPr>
          <w:rFonts w:ascii="Angsana New" w:hAnsi="Angsana New"/>
          <w:sz w:val="30"/>
          <w:szCs w:val="30"/>
          <w:u w:val="none"/>
          <w:cs/>
          <w:lang w:val="th-TH"/>
        </w:rPr>
        <w:t>ลูกหนี้</w:t>
      </w:r>
      <w:r w:rsidRPr="009C28E5">
        <w:rPr>
          <w:rFonts w:ascii="Angsana New" w:hAnsi="Angsana New" w:hint="cs"/>
          <w:sz w:val="30"/>
          <w:szCs w:val="30"/>
          <w:u w:val="none"/>
          <w:cs/>
          <w:lang w:val="en-US"/>
        </w:rPr>
        <w:t>หมุนเวียน</w:t>
      </w:r>
      <w:r w:rsidRPr="009C28E5">
        <w:rPr>
          <w:rFonts w:ascii="Angsana New" w:hAnsi="Angsana New"/>
          <w:sz w:val="30"/>
          <w:szCs w:val="30"/>
          <w:u w:val="none"/>
          <w:cs/>
          <w:lang w:val="th-TH"/>
        </w:rPr>
        <w:t>อื่น</w:t>
      </w:r>
    </w:p>
    <w:p w14:paraId="188CACF6" w14:textId="77777777" w:rsidR="00FC62DF" w:rsidRPr="0042679A" w:rsidRDefault="00FC62DF" w:rsidP="005D58C2">
      <w:pPr>
        <w:rPr>
          <w:rFonts w:ascii="Angsana New" w:hAnsi="Angsana New"/>
          <w:sz w:val="30"/>
          <w:szCs w:val="30"/>
          <w:lang w:eastAsia="x-none"/>
        </w:rPr>
      </w:pPr>
    </w:p>
    <w:p w14:paraId="67D40D5E" w14:textId="77777777" w:rsidR="005050A9" w:rsidRPr="009C28E5" w:rsidRDefault="005050A9" w:rsidP="005A256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225"/>
        <w:jc w:val="thaiDistribute"/>
        <w:rPr>
          <w:rFonts w:ascii="Angsana New" w:hAnsi="Angsana New"/>
          <w:b/>
          <w:bCs/>
          <w:sz w:val="2"/>
          <w:szCs w:val="2"/>
        </w:rPr>
      </w:pPr>
    </w:p>
    <w:tbl>
      <w:tblPr>
        <w:tblW w:w="92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8"/>
        <w:gridCol w:w="1169"/>
        <w:gridCol w:w="997"/>
        <w:gridCol w:w="273"/>
        <w:gridCol w:w="1082"/>
        <w:gridCol w:w="270"/>
        <w:gridCol w:w="1076"/>
        <w:gridCol w:w="262"/>
        <w:gridCol w:w="1089"/>
      </w:tblGrid>
      <w:tr w:rsidR="009F2944" w:rsidRPr="00B45847" w14:paraId="43C10A6C" w14:textId="77777777" w:rsidTr="00A0170B">
        <w:trPr>
          <w:trHeight w:val="420"/>
        </w:trPr>
        <w:tc>
          <w:tcPr>
            <w:tcW w:w="1655" w:type="pct"/>
          </w:tcPr>
          <w:p w14:paraId="4D11AB3C" w14:textId="77777777" w:rsidR="005050A9" w:rsidRDefault="005050A9" w:rsidP="006D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</w:tcPr>
          <w:p w14:paraId="39E2FFB4" w14:textId="77777777" w:rsidR="005050A9" w:rsidRPr="000E2AA7" w:rsidRDefault="005050A9" w:rsidP="006D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pct"/>
            <w:gridSpan w:val="3"/>
            <w:shd w:val="clear" w:color="auto" w:fill="auto"/>
          </w:tcPr>
          <w:p w14:paraId="54786D3D" w14:textId="77777777" w:rsidR="005050A9" w:rsidRPr="00B45847" w:rsidRDefault="005050A9" w:rsidP="006D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14:paraId="2B0396A0" w14:textId="77777777" w:rsidR="005050A9" w:rsidRPr="00B45847" w:rsidRDefault="005050A9" w:rsidP="006D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pct"/>
            <w:gridSpan w:val="3"/>
            <w:shd w:val="clear" w:color="auto" w:fill="auto"/>
          </w:tcPr>
          <w:p w14:paraId="43B64D52" w14:textId="77777777" w:rsidR="005050A9" w:rsidRPr="00B45847" w:rsidRDefault="005050A9" w:rsidP="006D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2944" w:rsidRPr="00B45847" w14:paraId="2D80F351" w14:textId="77777777" w:rsidTr="00A0170B">
        <w:trPr>
          <w:trHeight w:val="420"/>
        </w:trPr>
        <w:tc>
          <w:tcPr>
            <w:tcW w:w="1655" w:type="pct"/>
          </w:tcPr>
          <w:p w14:paraId="5FB99D96" w14:textId="77777777" w:rsidR="005050A9" w:rsidRDefault="005050A9" w:rsidP="00A01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10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</w:tcPr>
          <w:p w14:paraId="6EDF60DA" w14:textId="77777777" w:rsidR="005050A9" w:rsidRPr="00C15FE5" w:rsidRDefault="00C15FE5" w:rsidP="00C15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15FE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36" w:type="pct"/>
            <w:shd w:val="clear" w:color="auto" w:fill="auto"/>
          </w:tcPr>
          <w:p w14:paraId="0A93717A" w14:textId="77777777" w:rsidR="005050A9" w:rsidRPr="005C639F" w:rsidRDefault="008645A4" w:rsidP="006D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  <w:shd w:val="clear" w:color="auto" w:fill="auto"/>
          </w:tcPr>
          <w:p w14:paraId="5575068C" w14:textId="77777777" w:rsidR="005050A9" w:rsidRPr="005C639F" w:rsidRDefault="005050A9" w:rsidP="006D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05890FAA" w14:textId="77777777" w:rsidR="005050A9" w:rsidRPr="005C639F" w:rsidRDefault="002C6D9C" w:rsidP="006D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774331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45" w:type="pct"/>
            <w:shd w:val="clear" w:color="auto" w:fill="auto"/>
          </w:tcPr>
          <w:p w14:paraId="762AA853" w14:textId="77777777" w:rsidR="005050A9" w:rsidRPr="005C639F" w:rsidRDefault="005050A9" w:rsidP="006D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D886180" w14:textId="77777777" w:rsidR="005050A9" w:rsidRPr="005C639F" w:rsidRDefault="008645A4" w:rsidP="006D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1" w:type="pct"/>
          </w:tcPr>
          <w:p w14:paraId="54115453" w14:textId="77777777" w:rsidR="005050A9" w:rsidRPr="005C639F" w:rsidRDefault="005050A9" w:rsidP="006D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7DCD26A" w14:textId="77777777" w:rsidR="005050A9" w:rsidRPr="005C639F" w:rsidRDefault="002C6D9C" w:rsidP="006D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774331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5050A9" w:rsidRPr="00B45847" w14:paraId="6C429CA1" w14:textId="77777777" w:rsidTr="00A0170B">
        <w:trPr>
          <w:trHeight w:val="420"/>
        </w:trPr>
        <w:tc>
          <w:tcPr>
            <w:tcW w:w="1655" w:type="pct"/>
          </w:tcPr>
          <w:p w14:paraId="470336DA" w14:textId="77777777" w:rsidR="005050A9" w:rsidRPr="00F31A4E" w:rsidRDefault="005050A9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9" w:type="pct"/>
          </w:tcPr>
          <w:p w14:paraId="615C2D86" w14:textId="77777777" w:rsidR="005050A9" w:rsidRDefault="005050A9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16" w:type="pct"/>
            <w:gridSpan w:val="7"/>
            <w:shd w:val="clear" w:color="auto" w:fill="auto"/>
            <w:vAlign w:val="bottom"/>
          </w:tcPr>
          <w:p w14:paraId="284B4FD6" w14:textId="77777777" w:rsidR="005050A9" w:rsidRPr="000E2AA7" w:rsidRDefault="005050A9" w:rsidP="0050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8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F2944" w:rsidRPr="00B45847" w14:paraId="0D4B8EBA" w14:textId="77777777" w:rsidTr="00A0170B">
        <w:trPr>
          <w:trHeight w:val="420"/>
        </w:trPr>
        <w:tc>
          <w:tcPr>
            <w:tcW w:w="1655" w:type="pct"/>
          </w:tcPr>
          <w:p w14:paraId="527FCF2A" w14:textId="77777777" w:rsidR="00774331" w:rsidRPr="006745DD" w:rsidRDefault="00774331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45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29" w:type="pct"/>
          </w:tcPr>
          <w:p w14:paraId="0C3B4FB5" w14:textId="77777777" w:rsidR="00774331" w:rsidRPr="00CA7A01" w:rsidRDefault="00C9145D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14:paraId="5A6D973D" w14:textId="77777777" w:rsidR="00774331" w:rsidRPr="007345C3" w:rsidRDefault="00C640C6" w:rsidP="0050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17,690</w:t>
            </w:r>
          </w:p>
        </w:tc>
        <w:tc>
          <w:tcPr>
            <w:tcW w:w="147" w:type="pct"/>
            <w:shd w:val="clear" w:color="auto" w:fill="auto"/>
          </w:tcPr>
          <w:p w14:paraId="394FD9C0" w14:textId="77777777" w:rsidR="00774331" w:rsidRPr="008368F0" w:rsidRDefault="00774331" w:rsidP="0050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47616561" w14:textId="77777777" w:rsidR="00774331" w:rsidRPr="007345C3" w:rsidRDefault="00C640C6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17,694</w:t>
            </w:r>
          </w:p>
        </w:tc>
        <w:tc>
          <w:tcPr>
            <w:tcW w:w="145" w:type="pct"/>
            <w:shd w:val="clear" w:color="auto" w:fill="auto"/>
          </w:tcPr>
          <w:p w14:paraId="7E7B10C7" w14:textId="77777777" w:rsidR="00774331" w:rsidRPr="000E2AA7" w:rsidRDefault="00774331" w:rsidP="0050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523F9AA1" w14:textId="77777777" w:rsidR="00774331" w:rsidRPr="00210D05" w:rsidRDefault="003E5939" w:rsidP="00210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0D05">
              <w:rPr>
                <w:rFonts w:ascii="Angsana New" w:hAnsi="Angsana New"/>
                <w:b/>
                <w:bCs/>
                <w:sz w:val="30"/>
                <w:szCs w:val="30"/>
              </w:rPr>
              <w:t>1,043,764</w:t>
            </w:r>
          </w:p>
        </w:tc>
        <w:tc>
          <w:tcPr>
            <w:tcW w:w="141" w:type="pct"/>
          </w:tcPr>
          <w:p w14:paraId="6D1BE189" w14:textId="77777777" w:rsidR="00774331" w:rsidRPr="00210D05" w:rsidRDefault="00774331" w:rsidP="00210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61A836CF" w14:textId="77777777" w:rsidR="00774331" w:rsidRPr="00341343" w:rsidRDefault="00774331" w:rsidP="00210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343">
              <w:rPr>
                <w:rFonts w:ascii="Angsana New" w:hAnsi="Angsana New"/>
                <w:b/>
                <w:bCs/>
                <w:sz w:val="30"/>
                <w:szCs w:val="30"/>
              </w:rPr>
              <w:t>887,353</w:t>
            </w:r>
          </w:p>
        </w:tc>
      </w:tr>
      <w:tr w:rsidR="009F2944" w:rsidRPr="00C36F53" w14:paraId="7F901F62" w14:textId="77777777" w:rsidTr="00A0170B">
        <w:trPr>
          <w:trHeight w:hRule="exact" w:val="130"/>
        </w:trPr>
        <w:tc>
          <w:tcPr>
            <w:tcW w:w="1655" w:type="pct"/>
          </w:tcPr>
          <w:p w14:paraId="26AF1BC9" w14:textId="77777777" w:rsidR="00774331" w:rsidRPr="00C36F53" w:rsidRDefault="00774331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29" w:type="pct"/>
          </w:tcPr>
          <w:p w14:paraId="26C9B9EC" w14:textId="77777777" w:rsidR="00774331" w:rsidRPr="00C36F53" w:rsidRDefault="0077433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="Angsana New" w:hAnsi="Angsana New"/>
                <w:i/>
                <w:iCs/>
                <w:sz w:val="14"/>
                <w:szCs w:val="14"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  <w:shd w:val="clear" w:color="auto" w:fill="auto"/>
          </w:tcPr>
          <w:p w14:paraId="23EE6CA6" w14:textId="77777777" w:rsidR="00774331" w:rsidRPr="00C36F53" w:rsidRDefault="0077433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7" w:type="pct"/>
            <w:shd w:val="clear" w:color="auto" w:fill="auto"/>
          </w:tcPr>
          <w:p w14:paraId="0CCAF4F3" w14:textId="77777777" w:rsidR="00774331" w:rsidRPr="00C36F53" w:rsidRDefault="0077433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81" w:type="pct"/>
            <w:shd w:val="clear" w:color="auto" w:fill="auto"/>
          </w:tcPr>
          <w:p w14:paraId="6123BD2E" w14:textId="77777777" w:rsidR="00774331" w:rsidRPr="00C36F53" w:rsidRDefault="00774331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5" w:type="pct"/>
            <w:shd w:val="clear" w:color="auto" w:fill="auto"/>
          </w:tcPr>
          <w:p w14:paraId="331D82AD" w14:textId="77777777" w:rsidR="00774331" w:rsidRPr="00C36F53" w:rsidRDefault="0077433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79" w:type="pct"/>
            <w:shd w:val="clear" w:color="auto" w:fill="auto"/>
          </w:tcPr>
          <w:p w14:paraId="0E2AEF15" w14:textId="77777777" w:rsidR="00774331" w:rsidRPr="00C36F53" w:rsidRDefault="00774331" w:rsidP="00F024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58" w:right="-73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" w:type="pct"/>
          </w:tcPr>
          <w:p w14:paraId="2022B001" w14:textId="77777777" w:rsidR="00774331" w:rsidRPr="00C36F53" w:rsidRDefault="0077433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57" w:right="-13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85" w:type="pct"/>
          </w:tcPr>
          <w:p w14:paraId="6DC6D2C1" w14:textId="77777777" w:rsidR="00774331" w:rsidRPr="00C36F53" w:rsidRDefault="00774331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58" w:right="-73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9F2944" w:rsidRPr="00B45847" w14:paraId="1A4BA354" w14:textId="77777777" w:rsidTr="00A0170B">
        <w:trPr>
          <w:trHeight w:val="420"/>
        </w:trPr>
        <w:tc>
          <w:tcPr>
            <w:tcW w:w="1655" w:type="pct"/>
          </w:tcPr>
          <w:p w14:paraId="5710FABF" w14:textId="77777777" w:rsidR="00774331" w:rsidRPr="00F31A4E" w:rsidRDefault="00774331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1A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629" w:type="pct"/>
          </w:tcPr>
          <w:p w14:paraId="41704CE0" w14:textId="77777777" w:rsidR="00774331" w:rsidRPr="00CA7A01" w:rsidRDefault="0077433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6" w:type="pct"/>
            <w:shd w:val="clear" w:color="auto" w:fill="auto"/>
          </w:tcPr>
          <w:p w14:paraId="0C41FEE7" w14:textId="77777777" w:rsidR="00774331" w:rsidRPr="007345C3" w:rsidRDefault="0077433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ADC8902" w14:textId="77777777" w:rsidR="00774331" w:rsidRPr="008368F0" w:rsidRDefault="0077433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5980E831" w14:textId="77777777" w:rsidR="00774331" w:rsidRPr="007345C3" w:rsidRDefault="00774331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158912B" w14:textId="77777777" w:rsidR="00774331" w:rsidRPr="000E2AA7" w:rsidRDefault="0077433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DC5F1A3" w14:textId="77777777" w:rsidR="00774331" w:rsidRPr="00341343" w:rsidRDefault="00774331" w:rsidP="00F024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58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2DD4044F" w14:textId="77777777" w:rsidR="00774331" w:rsidRPr="000E2AA7" w:rsidRDefault="0077433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9B61B8C" w14:textId="77777777" w:rsidR="00774331" w:rsidRPr="00341343" w:rsidRDefault="00774331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58" w:right="-7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2944" w:rsidRPr="00210D05" w14:paraId="5BF47297" w14:textId="77777777" w:rsidTr="00A0170B">
        <w:trPr>
          <w:trHeight w:val="420"/>
        </w:trPr>
        <w:tc>
          <w:tcPr>
            <w:tcW w:w="1655" w:type="pct"/>
          </w:tcPr>
          <w:p w14:paraId="62C57C58" w14:textId="77777777" w:rsidR="00774331" w:rsidRPr="002502D6" w:rsidRDefault="00774331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cs/>
              </w:rPr>
            </w:pPr>
            <w:r w:rsidRPr="002502D6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29" w:type="pct"/>
          </w:tcPr>
          <w:p w14:paraId="4D4029F7" w14:textId="77777777" w:rsidR="00774331" w:rsidRPr="002502D6" w:rsidRDefault="0077433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6" w:type="pct"/>
            <w:shd w:val="clear" w:color="auto" w:fill="auto"/>
          </w:tcPr>
          <w:p w14:paraId="3196B515" w14:textId="77777777" w:rsidR="00774331" w:rsidRPr="007345C3" w:rsidRDefault="00671E06" w:rsidP="00F024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52,900</w:t>
            </w:r>
          </w:p>
        </w:tc>
        <w:tc>
          <w:tcPr>
            <w:tcW w:w="147" w:type="pct"/>
            <w:shd w:val="clear" w:color="auto" w:fill="auto"/>
          </w:tcPr>
          <w:p w14:paraId="7DADC3FC" w14:textId="77777777" w:rsidR="00774331" w:rsidRPr="008368F0" w:rsidRDefault="0077433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0E44A731" w14:textId="77777777" w:rsidR="00774331" w:rsidRPr="007345C3" w:rsidRDefault="00774331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45C3">
              <w:rPr>
                <w:rFonts w:ascii="Angsana New" w:hAnsi="Angsana New"/>
                <w:sz w:val="30"/>
                <w:szCs w:val="30"/>
              </w:rPr>
              <w:t>56,598</w:t>
            </w:r>
          </w:p>
        </w:tc>
        <w:tc>
          <w:tcPr>
            <w:tcW w:w="145" w:type="pct"/>
            <w:shd w:val="clear" w:color="auto" w:fill="auto"/>
          </w:tcPr>
          <w:p w14:paraId="7ACEB407" w14:textId="77777777" w:rsidR="00774331" w:rsidRPr="002502D6" w:rsidRDefault="0077433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66DD5758" w14:textId="77777777" w:rsidR="00774331" w:rsidRPr="00341343" w:rsidRDefault="00671E06" w:rsidP="00210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52,088</w:t>
            </w:r>
          </w:p>
        </w:tc>
        <w:tc>
          <w:tcPr>
            <w:tcW w:w="141" w:type="pct"/>
          </w:tcPr>
          <w:p w14:paraId="546CACE6" w14:textId="77777777" w:rsidR="00774331" w:rsidRPr="002502D6" w:rsidRDefault="00774331" w:rsidP="00210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left="-57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831DCE7" w14:textId="77777777" w:rsidR="00774331" w:rsidRPr="00341343" w:rsidRDefault="00774331" w:rsidP="00210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1343">
              <w:rPr>
                <w:rFonts w:ascii="Angsana New" w:hAnsi="Angsana New"/>
                <w:sz w:val="30"/>
                <w:szCs w:val="30"/>
              </w:rPr>
              <w:t>53,160</w:t>
            </w:r>
          </w:p>
        </w:tc>
      </w:tr>
      <w:tr w:rsidR="009F2944" w:rsidRPr="00210D05" w14:paraId="0807F5D8" w14:textId="77777777" w:rsidTr="00A0170B">
        <w:trPr>
          <w:trHeight w:val="420"/>
        </w:trPr>
        <w:tc>
          <w:tcPr>
            <w:tcW w:w="1655" w:type="pct"/>
          </w:tcPr>
          <w:p w14:paraId="4BDD018B" w14:textId="77777777" w:rsidR="00774331" w:rsidRPr="009D3369" w:rsidRDefault="00774331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629" w:type="pct"/>
          </w:tcPr>
          <w:p w14:paraId="7891008B" w14:textId="77777777" w:rsidR="00774331" w:rsidRPr="00CA7A01" w:rsidRDefault="0077433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6" w:type="pct"/>
            <w:shd w:val="clear" w:color="auto" w:fill="auto"/>
          </w:tcPr>
          <w:p w14:paraId="6DCEC689" w14:textId="77777777" w:rsidR="00774331" w:rsidRPr="007345C3" w:rsidRDefault="00671E06" w:rsidP="0050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50,958</w:t>
            </w:r>
          </w:p>
        </w:tc>
        <w:tc>
          <w:tcPr>
            <w:tcW w:w="147" w:type="pct"/>
            <w:shd w:val="clear" w:color="auto" w:fill="auto"/>
          </w:tcPr>
          <w:p w14:paraId="30A3614B" w14:textId="77777777" w:rsidR="00774331" w:rsidRPr="008368F0" w:rsidRDefault="0077433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06D846E7" w14:textId="77777777" w:rsidR="00774331" w:rsidRPr="007345C3" w:rsidRDefault="00774331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</w:t>
            </w:r>
            <w:r w:rsidRPr="007345C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362</w:t>
            </w:r>
          </w:p>
        </w:tc>
        <w:tc>
          <w:tcPr>
            <w:tcW w:w="145" w:type="pct"/>
            <w:shd w:val="clear" w:color="auto" w:fill="auto"/>
          </w:tcPr>
          <w:p w14:paraId="3224B86D" w14:textId="77777777" w:rsidR="00774331" w:rsidRPr="000E2AA7" w:rsidRDefault="0077433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5C40364" w14:textId="77777777" w:rsidR="00774331" w:rsidRPr="00341343" w:rsidRDefault="00671E06" w:rsidP="00210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28,524</w:t>
            </w:r>
          </w:p>
        </w:tc>
        <w:tc>
          <w:tcPr>
            <w:tcW w:w="141" w:type="pct"/>
          </w:tcPr>
          <w:p w14:paraId="0BC2EC59" w14:textId="77777777" w:rsidR="00774331" w:rsidRPr="000E2AA7" w:rsidRDefault="00774331" w:rsidP="00210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left="-57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FF1BDB7" w14:textId="77777777" w:rsidR="00774331" w:rsidRPr="00341343" w:rsidRDefault="00774331" w:rsidP="00210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  <w:r w:rsidRPr="0034134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397</w:t>
            </w:r>
          </w:p>
        </w:tc>
      </w:tr>
      <w:tr w:rsidR="009F2944" w:rsidRPr="00210D05" w14:paraId="39328901" w14:textId="77777777" w:rsidTr="00A0170B">
        <w:trPr>
          <w:trHeight w:val="420"/>
        </w:trPr>
        <w:tc>
          <w:tcPr>
            <w:tcW w:w="1655" w:type="pct"/>
          </w:tcPr>
          <w:p w14:paraId="346F0336" w14:textId="77777777" w:rsidR="00774331" w:rsidRPr="00F31A4E" w:rsidRDefault="00774331" w:rsidP="0047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cs/>
              </w:rPr>
            </w:pPr>
            <w:r w:rsidRPr="00F31A4E">
              <w:rPr>
                <w:rFonts w:ascii="Angsana New" w:hAnsi="Angsana New" w:hint="cs"/>
                <w:sz w:val="30"/>
                <w:szCs w:val="30"/>
                <w:cs/>
              </w:rPr>
              <w:t>เงินทดรอง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จ่ายพนักงาน</w:t>
            </w:r>
          </w:p>
        </w:tc>
        <w:tc>
          <w:tcPr>
            <w:tcW w:w="629" w:type="pct"/>
          </w:tcPr>
          <w:p w14:paraId="21DAFABF" w14:textId="77777777" w:rsidR="00774331" w:rsidRPr="00CA7A01" w:rsidRDefault="00774331" w:rsidP="0047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6" w:type="pct"/>
            <w:shd w:val="clear" w:color="auto" w:fill="auto"/>
          </w:tcPr>
          <w:p w14:paraId="68D239D7" w14:textId="77777777" w:rsidR="00774331" w:rsidRPr="007345C3" w:rsidRDefault="00671E06" w:rsidP="00F024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1,426</w:t>
            </w:r>
          </w:p>
        </w:tc>
        <w:tc>
          <w:tcPr>
            <w:tcW w:w="147" w:type="pct"/>
            <w:shd w:val="clear" w:color="auto" w:fill="auto"/>
          </w:tcPr>
          <w:p w14:paraId="6401DFBE" w14:textId="77777777" w:rsidR="00774331" w:rsidRPr="008368F0" w:rsidRDefault="00774331" w:rsidP="0047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36F178C8" w14:textId="77777777" w:rsidR="00774331" w:rsidRPr="007345C3" w:rsidRDefault="00774331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45C3">
              <w:rPr>
                <w:rFonts w:ascii="Angsana New" w:hAnsi="Angsana New"/>
                <w:sz w:val="30"/>
                <w:szCs w:val="30"/>
              </w:rPr>
              <w:t>2,198</w:t>
            </w:r>
          </w:p>
        </w:tc>
        <w:tc>
          <w:tcPr>
            <w:tcW w:w="145" w:type="pct"/>
            <w:shd w:val="clear" w:color="auto" w:fill="auto"/>
          </w:tcPr>
          <w:p w14:paraId="68B354B0" w14:textId="77777777" w:rsidR="00774331" w:rsidRPr="000E2AA7" w:rsidRDefault="00774331" w:rsidP="0047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2C4E171" w14:textId="77777777" w:rsidR="00774331" w:rsidRPr="00341343" w:rsidRDefault="00671E06" w:rsidP="00210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1" w:type="pct"/>
          </w:tcPr>
          <w:p w14:paraId="16098F69" w14:textId="77777777" w:rsidR="00774331" w:rsidRPr="000E2AA7" w:rsidRDefault="00774331" w:rsidP="00210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left="-57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7CF5D14" w14:textId="77777777" w:rsidR="00774331" w:rsidRPr="00341343" w:rsidRDefault="00774331" w:rsidP="00210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1343"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210D05" w:rsidRPr="00210D05" w14:paraId="231DEFDB" w14:textId="77777777" w:rsidTr="00A0170B">
        <w:trPr>
          <w:trHeight w:val="420"/>
        </w:trPr>
        <w:tc>
          <w:tcPr>
            <w:tcW w:w="1655" w:type="pct"/>
          </w:tcPr>
          <w:p w14:paraId="62BEC2CE" w14:textId="77777777" w:rsidR="00210D05" w:rsidRPr="00F31A4E" w:rsidRDefault="00210D05" w:rsidP="00210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629" w:type="pct"/>
          </w:tcPr>
          <w:p w14:paraId="4B4431B3" w14:textId="77777777" w:rsidR="00210D05" w:rsidRPr="00CA7A01" w:rsidRDefault="00210D05" w:rsidP="00210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14:paraId="12338A34" w14:textId="77777777" w:rsidR="00210D05" w:rsidRPr="007345C3" w:rsidRDefault="00210D05" w:rsidP="00210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369</w:t>
            </w:r>
          </w:p>
        </w:tc>
        <w:tc>
          <w:tcPr>
            <w:tcW w:w="147" w:type="pct"/>
            <w:shd w:val="clear" w:color="auto" w:fill="auto"/>
          </w:tcPr>
          <w:p w14:paraId="5E49AF20" w14:textId="77777777" w:rsidR="00210D05" w:rsidRPr="008368F0" w:rsidRDefault="00210D05" w:rsidP="00210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4BD04E58" w14:textId="77777777" w:rsidR="00210D05" w:rsidRPr="007345C3" w:rsidRDefault="00210D05" w:rsidP="00210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45C3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145" w:type="pct"/>
            <w:shd w:val="clear" w:color="auto" w:fill="auto"/>
          </w:tcPr>
          <w:p w14:paraId="115A5924" w14:textId="77777777" w:rsidR="00210D05" w:rsidRPr="000E2AA7" w:rsidRDefault="00210D05" w:rsidP="00210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521A8561" w14:textId="77777777" w:rsidR="00210D05" w:rsidRPr="00341343" w:rsidRDefault="00210D05" w:rsidP="00210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E7BC921" w14:textId="77777777" w:rsidR="00210D05" w:rsidRPr="00434B79" w:rsidRDefault="00210D05" w:rsidP="00210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4DDFF099" w14:textId="77777777" w:rsidR="00210D05" w:rsidRPr="00341343" w:rsidRDefault="00210D05" w:rsidP="00210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134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2944" w:rsidRPr="00B45847" w14:paraId="4229BD56" w14:textId="77777777" w:rsidTr="00A0170B">
        <w:trPr>
          <w:trHeight w:val="307"/>
        </w:trPr>
        <w:tc>
          <w:tcPr>
            <w:tcW w:w="1655" w:type="pct"/>
          </w:tcPr>
          <w:p w14:paraId="4E8768F8" w14:textId="77777777" w:rsidR="00774331" w:rsidRPr="00F31A4E" w:rsidRDefault="00774331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9" w:type="pct"/>
          </w:tcPr>
          <w:p w14:paraId="3BD2C5B7" w14:textId="77777777" w:rsidR="00774331" w:rsidRPr="00CA7A01" w:rsidRDefault="0077433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7CC3B" w14:textId="77777777" w:rsidR="00774331" w:rsidRPr="007345C3" w:rsidRDefault="00671E06" w:rsidP="003E3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105,</w:t>
            </w:r>
            <w:r w:rsidR="003E3D93">
              <w:rPr>
                <w:rFonts w:ascii="Angsana New" w:hAnsi="Angsana New"/>
                <w:b/>
                <w:bCs/>
                <w:sz w:val="30"/>
                <w:szCs w:val="30"/>
              </w:rPr>
              <w:t>653</w:t>
            </w:r>
          </w:p>
        </w:tc>
        <w:tc>
          <w:tcPr>
            <w:tcW w:w="147" w:type="pct"/>
            <w:shd w:val="clear" w:color="auto" w:fill="auto"/>
          </w:tcPr>
          <w:p w14:paraId="0062C99B" w14:textId="77777777" w:rsidR="00774331" w:rsidRPr="008368F0" w:rsidRDefault="00774331" w:rsidP="0050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DCEE70" w14:textId="77777777" w:rsidR="00774331" w:rsidRPr="007345C3" w:rsidRDefault="00774331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137</w:t>
            </w:r>
            <w:r w:rsidRPr="007345C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45" w:type="pct"/>
            <w:shd w:val="clear" w:color="auto" w:fill="auto"/>
          </w:tcPr>
          <w:p w14:paraId="7EB42231" w14:textId="77777777" w:rsidR="00774331" w:rsidRPr="005050A9" w:rsidRDefault="00774331" w:rsidP="0050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90A26B" w14:textId="77777777" w:rsidR="00774331" w:rsidRPr="00210D05" w:rsidRDefault="00671E06" w:rsidP="0074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0D05">
              <w:rPr>
                <w:rFonts w:ascii="Angsana New" w:hAnsi="Angsana New"/>
                <w:b/>
                <w:bCs/>
                <w:sz w:val="30"/>
                <w:szCs w:val="30"/>
              </w:rPr>
              <w:t>80,642</w:t>
            </w:r>
          </w:p>
        </w:tc>
        <w:tc>
          <w:tcPr>
            <w:tcW w:w="141" w:type="pct"/>
          </w:tcPr>
          <w:p w14:paraId="4AB3BD02" w14:textId="77777777" w:rsidR="00774331" w:rsidRPr="00210D05" w:rsidRDefault="00774331" w:rsidP="0050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6C66E345" w14:textId="77777777" w:rsidR="00774331" w:rsidRPr="00341343" w:rsidRDefault="00774331" w:rsidP="0074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  <w:r w:rsidRPr="0034134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057</w:t>
            </w:r>
          </w:p>
        </w:tc>
      </w:tr>
      <w:tr w:rsidR="004E5B76" w:rsidRPr="004E5B76" w14:paraId="7797CB79" w14:textId="77777777" w:rsidTr="00A0170B">
        <w:trPr>
          <w:trHeight w:val="420"/>
        </w:trPr>
        <w:tc>
          <w:tcPr>
            <w:tcW w:w="1655" w:type="pct"/>
          </w:tcPr>
          <w:p w14:paraId="56515C0A" w14:textId="77777777" w:rsidR="004E5B76" w:rsidRPr="004E5B76" w:rsidRDefault="004E5B76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5B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9" w:type="pct"/>
          </w:tcPr>
          <w:p w14:paraId="0A44D6A2" w14:textId="77777777" w:rsidR="004E5B76" w:rsidRPr="004E5B76" w:rsidRDefault="004E5B76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  <w:shd w:val="clear" w:color="auto" w:fill="auto"/>
          </w:tcPr>
          <w:p w14:paraId="0DEAC704" w14:textId="77777777" w:rsidR="004E5B76" w:rsidRPr="004E5B76" w:rsidRDefault="00AB43C3" w:rsidP="00AB4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123</w:t>
            </w:r>
            <w:r w:rsidR="004E5B7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343</w:t>
            </w:r>
          </w:p>
        </w:tc>
        <w:tc>
          <w:tcPr>
            <w:tcW w:w="147" w:type="pct"/>
            <w:shd w:val="clear" w:color="auto" w:fill="auto"/>
          </w:tcPr>
          <w:p w14:paraId="02E1A6D8" w14:textId="77777777" w:rsidR="004E5B76" w:rsidRPr="004E5B76" w:rsidRDefault="004E5B76" w:rsidP="0074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46"/>
              </w:tabs>
              <w:spacing w:after="0" w:line="240" w:lineRule="auto"/>
              <w:ind w:left="-58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25CA5D66" w14:textId="77777777" w:rsidR="004E5B76" w:rsidRPr="004E5B76" w:rsidRDefault="00AB43C3" w:rsidP="00AB4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154</w:t>
            </w:r>
            <w:r w:rsidR="004E5B7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924</w:t>
            </w:r>
          </w:p>
        </w:tc>
        <w:tc>
          <w:tcPr>
            <w:tcW w:w="145" w:type="pct"/>
            <w:shd w:val="clear" w:color="auto" w:fill="auto"/>
          </w:tcPr>
          <w:p w14:paraId="5F6DDCFC" w14:textId="77777777" w:rsidR="004E5B76" w:rsidRPr="004E5B76" w:rsidRDefault="004E5B76" w:rsidP="00A86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46"/>
              </w:tabs>
              <w:spacing w:after="0" w:line="240" w:lineRule="auto"/>
              <w:ind w:left="-58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14C3929B" w14:textId="77777777" w:rsidR="004E5B76" w:rsidRPr="004E5B76" w:rsidRDefault="004E5B76" w:rsidP="00A86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1,124,406</w:t>
            </w:r>
          </w:p>
        </w:tc>
        <w:tc>
          <w:tcPr>
            <w:tcW w:w="141" w:type="pct"/>
          </w:tcPr>
          <w:p w14:paraId="2DDBFCBB" w14:textId="77777777" w:rsidR="004E5B76" w:rsidRPr="004E5B76" w:rsidRDefault="004E5B76" w:rsidP="00A86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left="-57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6B7B6327" w14:textId="77777777" w:rsidR="004E5B76" w:rsidRPr="004E5B76" w:rsidRDefault="004E5B76" w:rsidP="00A86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975,410</w:t>
            </w:r>
          </w:p>
        </w:tc>
      </w:tr>
      <w:tr w:rsidR="009F2944" w:rsidRPr="002502D6" w14:paraId="59AE62BF" w14:textId="77777777" w:rsidTr="00A0170B">
        <w:trPr>
          <w:trHeight w:val="420"/>
        </w:trPr>
        <w:tc>
          <w:tcPr>
            <w:tcW w:w="1655" w:type="pct"/>
          </w:tcPr>
          <w:p w14:paraId="1565C7FD" w14:textId="77777777" w:rsidR="00774331" w:rsidRPr="002502D6" w:rsidRDefault="00774331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cs/>
              </w:rPr>
            </w:pPr>
            <w:r w:rsidRPr="002502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2502D6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29" w:type="pct"/>
          </w:tcPr>
          <w:p w14:paraId="7CB5DF17" w14:textId="77777777" w:rsidR="00774331" w:rsidRPr="002502D6" w:rsidRDefault="0077433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14:paraId="683C7FAC" w14:textId="77777777" w:rsidR="00774331" w:rsidRPr="007345C3" w:rsidRDefault="00AB43C3" w:rsidP="00AB4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  <w:r w:rsidR="00671E0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738</w:t>
            </w:r>
            <w:r w:rsidR="00671E0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14:paraId="73FACF4F" w14:textId="77777777" w:rsidR="00774331" w:rsidRPr="008368F0" w:rsidRDefault="00774331" w:rsidP="0074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46"/>
              </w:tabs>
              <w:spacing w:after="0" w:line="240" w:lineRule="auto"/>
              <w:ind w:left="-5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77F00421" w14:textId="77777777" w:rsidR="00774331" w:rsidRPr="007345C3" w:rsidRDefault="00AB43C3" w:rsidP="00AB4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5,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082</w:t>
            </w:r>
            <w:r w:rsidR="00774331" w:rsidRPr="007345C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14:paraId="4DDB5EB2" w14:textId="77777777" w:rsidR="00774331" w:rsidRPr="002502D6" w:rsidRDefault="00774331" w:rsidP="00D7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46"/>
              </w:tabs>
              <w:spacing w:after="0" w:line="240" w:lineRule="auto"/>
              <w:ind w:left="-58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73CCC47A" w14:textId="77777777" w:rsidR="00774331" w:rsidRPr="00341343" w:rsidRDefault="00C640C6" w:rsidP="00C64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(785</w:t>
            </w:r>
            <w:r w:rsidR="00671E0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263</w:t>
            </w:r>
            <w:r w:rsidR="00671E0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14:paraId="119A7927" w14:textId="77777777" w:rsidR="00774331" w:rsidRPr="002502D6" w:rsidRDefault="00774331" w:rsidP="00210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left="-57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6E269852" w14:textId="77777777" w:rsidR="00774331" w:rsidRPr="00341343" w:rsidRDefault="00774331" w:rsidP="00D7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1343">
              <w:rPr>
                <w:rFonts w:ascii="Angsana New" w:hAnsi="Angsana New"/>
                <w:sz w:val="30"/>
                <w:szCs w:val="30"/>
              </w:rPr>
              <w:t>(47,737)</w:t>
            </w:r>
          </w:p>
        </w:tc>
      </w:tr>
      <w:tr w:rsidR="009F2944" w:rsidRPr="00CA7A01" w14:paraId="36F22FC9" w14:textId="77777777" w:rsidTr="00A0170B">
        <w:trPr>
          <w:trHeight w:val="420"/>
        </w:trPr>
        <w:tc>
          <w:tcPr>
            <w:tcW w:w="1655" w:type="pct"/>
          </w:tcPr>
          <w:p w14:paraId="120F1507" w14:textId="77777777" w:rsidR="00774331" w:rsidRPr="00CA7A01" w:rsidRDefault="00A86F04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9" w:type="pct"/>
          </w:tcPr>
          <w:p w14:paraId="67A666A3" w14:textId="77777777" w:rsidR="00774331" w:rsidRPr="00CA7A01" w:rsidRDefault="0077433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double" w:sz="4" w:space="0" w:color="auto"/>
            </w:tcBorders>
            <w:shd w:val="clear" w:color="auto" w:fill="auto"/>
          </w:tcPr>
          <w:p w14:paraId="75BC64C9" w14:textId="77777777" w:rsidR="00774331" w:rsidRPr="007345C3" w:rsidRDefault="00671E06" w:rsidP="003E3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59,</w:t>
            </w:r>
            <w:r w:rsidR="003E3D93">
              <w:rPr>
                <w:rFonts w:ascii="Angsana New" w:hAnsi="Angsana New"/>
                <w:b/>
                <w:bCs/>
                <w:sz w:val="30"/>
                <w:szCs w:val="30"/>
              </w:rPr>
              <w:t>605</w:t>
            </w:r>
          </w:p>
        </w:tc>
        <w:tc>
          <w:tcPr>
            <w:tcW w:w="147" w:type="pct"/>
            <w:shd w:val="clear" w:color="auto" w:fill="auto"/>
          </w:tcPr>
          <w:p w14:paraId="57737099" w14:textId="77777777" w:rsidR="00774331" w:rsidRPr="008368F0" w:rsidRDefault="00774331" w:rsidP="0050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</w:tcPr>
          <w:p w14:paraId="02B387E9" w14:textId="77777777" w:rsidR="00774331" w:rsidRPr="007345C3" w:rsidRDefault="00774331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  <w:r w:rsidRPr="007345C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842</w:t>
            </w:r>
          </w:p>
        </w:tc>
        <w:tc>
          <w:tcPr>
            <w:tcW w:w="145" w:type="pct"/>
            <w:shd w:val="clear" w:color="auto" w:fill="auto"/>
          </w:tcPr>
          <w:p w14:paraId="3C719F74" w14:textId="77777777" w:rsidR="00774331" w:rsidRPr="00CA7A01" w:rsidRDefault="00774331" w:rsidP="0050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  <w:shd w:val="clear" w:color="auto" w:fill="auto"/>
          </w:tcPr>
          <w:p w14:paraId="6DFF0C9E" w14:textId="77777777" w:rsidR="00774331" w:rsidRPr="00210D05" w:rsidRDefault="00C640C6" w:rsidP="0074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339,143</w:t>
            </w:r>
          </w:p>
        </w:tc>
        <w:tc>
          <w:tcPr>
            <w:tcW w:w="141" w:type="pct"/>
          </w:tcPr>
          <w:p w14:paraId="6C93F452" w14:textId="77777777" w:rsidR="00774331" w:rsidRPr="00210D05" w:rsidRDefault="00774331" w:rsidP="0074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0310CF6D" w14:textId="77777777" w:rsidR="00774331" w:rsidRPr="00341343" w:rsidRDefault="00774331" w:rsidP="0074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927</w:t>
            </w:r>
            <w:r w:rsidRPr="0034134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673</w:t>
            </w:r>
          </w:p>
        </w:tc>
      </w:tr>
    </w:tbl>
    <w:p w14:paraId="04200BCA" w14:textId="77777777" w:rsidR="0042679A" w:rsidRDefault="0042679A" w:rsidP="00776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ind w:left="549"/>
        <w:jc w:val="thaiDistribute"/>
        <w:rPr>
          <w:rFonts w:ascii="Angsana New" w:hAnsi="Angsana New"/>
          <w:sz w:val="30"/>
          <w:szCs w:val="30"/>
        </w:rPr>
      </w:pPr>
    </w:p>
    <w:p w14:paraId="5C70FFBA" w14:textId="77777777" w:rsidR="0077651C" w:rsidRDefault="0077651C" w:rsidP="00776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ind w:left="549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AD20DA">
        <w:rPr>
          <w:rFonts w:ascii="Angsana New" w:hAnsi="Angsana New"/>
          <w:sz w:val="30"/>
          <w:szCs w:val="30"/>
          <w:cs/>
        </w:rPr>
        <w:t>บันทึกค่าเผื่อหนี้สงสัยจะสูญจาก</w:t>
      </w:r>
      <w:r w:rsidRPr="005B6206">
        <w:rPr>
          <w:rFonts w:ascii="Angsana New" w:hAnsi="Angsana New"/>
          <w:sz w:val="30"/>
          <w:szCs w:val="30"/>
          <w:cs/>
        </w:rPr>
        <w:t>ลูกหนี้หมุนเวียนอื่น</w:t>
      </w:r>
      <w:r>
        <w:rPr>
          <w:rFonts w:ascii="Angsana New" w:hAnsi="Angsana New" w:hint="cs"/>
          <w:sz w:val="30"/>
          <w:szCs w:val="30"/>
          <w:cs/>
        </w:rPr>
        <w:t>กับกิจการที่เกี่ยวข้องกัน</w:t>
      </w:r>
      <w:r>
        <w:rPr>
          <w:rFonts w:ascii="Angsana New" w:hAnsi="Angsana New"/>
          <w:sz w:val="30"/>
          <w:szCs w:val="30"/>
          <w:cs/>
        </w:rPr>
        <w:t>เป็นจำนวน</w:t>
      </w:r>
      <w:r>
        <w:rPr>
          <w:rFonts w:ascii="Angsana New" w:hAnsi="Angsana New"/>
          <w:sz w:val="30"/>
          <w:szCs w:val="30"/>
        </w:rPr>
        <w:t xml:space="preserve"> 738.87</w:t>
      </w:r>
      <w:r w:rsidRPr="00AD20DA">
        <w:rPr>
          <w:rFonts w:ascii="Angsana New" w:hAnsi="Angsana New"/>
          <w:sz w:val="30"/>
          <w:szCs w:val="30"/>
        </w:rPr>
        <w:t xml:space="preserve"> </w:t>
      </w:r>
      <w:r w:rsidRPr="00AD20DA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AD20DA">
        <w:rPr>
          <w:rFonts w:ascii="Angsana New" w:hAnsi="Angsana New"/>
          <w:sz w:val="30"/>
          <w:szCs w:val="30"/>
          <w:cs/>
        </w:rPr>
        <w:t>ประเมิน</w:t>
      </w:r>
      <w:r>
        <w:rPr>
          <w:rFonts w:ascii="Angsana New" w:hAnsi="Angsana New" w:hint="cs"/>
          <w:sz w:val="30"/>
          <w:szCs w:val="30"/>
          <w:cs/>
        </w:rPr>
        <w:t>จาก</w:t>
      </w:r>
      <w:r w:rsidRPr="00AD20DA">
        <w:rPr>
          <w:rFonts w:ascii="Angsana New" w:hAnsi="Angsana New"/>
          <w:sz w:val="30"/>
          <w:szCs w:val="30"/>
          <w:cs/>
        </w:rPr>
        <w:t>สถานะปัจจุบันของ</w:t>
      </w:r>
      <w:r w:rsidRPr="005B6206">
        <w:rPr>
          <w:rFonts w:ascii="Angsana New" w:hAnsi="Angsana New"/>
          <w:sz w:val="30"/>
          <w:szCs w:val="30"/>
          <w:cs/>
        </w:rPr>
        <w:t>ลูกหนี้หมุนเวียนอื่น</w:t>
      </w:r>
      <w:r>
        <w:rPr>
          <w:rFonts w:ascii="Angsana New" w:hAnsi="Angsana New" w:hint="cs"/>
          <w:sz w:val="30"/>
          <w:szCs w:val="30"/>
          <w:cs/>
        </w:rPr>
        <w:t>กับกิจการที่เกี่ยวข้องกันและพิจารณาจาก</w:t>
      </w:r>
      <w:r w:rsidRPr="00AD20DA">
        <w:rPr>
          <w:rFonts w:ascii="Angsana New" w:hAnsi="Angsana New"/>
          <w:sz w:val="30"/>
          <w:szCs w:val="30"/>
          <w:cs/>
        </w:rPr>
        <w:t>มูลค่าที่คาดว่าจะได้รับ</w:t>
      </w:r>
      <w:r>
        <w:rPr>
          <w:rFonts w:ascii="Angsana New" w:hAnsi="Angsana New" w:hint="cs"/>
          <w:sz w:val="30"/>
          <w:szCs w:val="30"/>
          <w:cs/>
        </w:rPr>
        <w:t>คืน</w:t>
      </w:r>
    </w:p>
    <w:p w14:paraId="760F5703" w14:textId="77777777" w:rsidR="0077651C" w:rsidRDefault="0077651C" w:rsidP="0045750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</w:p>
    <w:p w14:paraId="458A0321" w14:textId="77777777" w:rsidR="00FE30C2" w:rsidRPr="0045750E" w:rsidRDefault="004628D1" w:rsidP="0045750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1</w:t>
      </w:r>
      <w:r w:rsidR="001446EE">
        <w:rPr>
          <w:rFonts w:ascii="Angsana New" w:hAnsi="Angsana New"/>
          <w:sz w:val="30"/>
          <w:szCs w:val="30"/>
          <w:u w:val="none"/>
          <w:lang w:val="en-US"/>
        </w:rPr>
        <w:t>2</w:t>
      </w:r>
      <w:r w:rsidR="00FE30C2" w:rsidRPr="0045750E">
        <w:rPr>
          <w:rFonts w:ascii="Angsana New" w:hAnsi="Angsana New"/>
          <w:sz w:val="30"/>
          <w:szCs w:val="30"/>
          <w:u w:val="none"/>
          <w:cs/>
          <w:lang w:val="th-TH"/>
        </w:rPr>
        <w:tab/>
        <w:t xml:space="preserve">สินค้าคงเหลือ </w:t>
      </w:r>
    </w:p>
    <w:p w14:paraId="5AA6D856" w14:textId="77777777" w:rsidR="00FE30C2" w:rsidRPr="0077651C" w:rsidRDefault="00FE30C2" w:rsidP="0077651C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080"/>
        <w:gridCol w:w="270"/>
        <w:gridCol w:w="1080"/>
        <w:gridCol w:w="270"/>
        <w:gridCol w:w="1080"/>
        <w:gridCol w:w="270"/>
        <w:gridCol w:w="1080"/>
      </w:tblGrid>
      <w:tr w:rsidR="00AB0060" w:rsidRPr="00316FE1" w14:paraId="409B0C5E" w14:textId="77777777" w:rsidTr="00A0170B">
        <w:trPr>
          <w:trHeight w:val="420"/>
          <w:tblHeader/>
        </w:trPr>
        <w:tc>
          <w:tcPr>
            <w:tcW w:w="4248" w:type="dxa"/>
          </w:tcPr>
          <w:p w14:paraId="4DC642CB" w14:textId="77777777" w:rsidR="00AB0060" w:rsidRDefault="00AB0060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9FD40A2" w14:textId="77777777" w:rsidR="00AB0060" w:rsidRPr="00B45847" w:rsidRDefault="00AB0060" w:rsidP="006D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3A56D5B" w14:textId="77777777" w:rsidR="00AB0060" w:rsidRPr="00B45847" w:rsidRDefault="00AB0060" w:rsidP="006D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C61021E" w14:textId="77777777" w:rsidR="00AB0060" w:rsidRPr="00B45847" w:rsidRDefault="00AB0060" w:rsidP="006D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0060" w:rsidRPr="00316FE1" w14:paraId="666E8D3B" w14:textId="77777777" w:rsidTr="00A0170B">
        <w:trPr>
          <w:trHeight w:val="420"/>
          <w:tblHeader/>
        </w:trPr>
        <w:tc>
          <w:tcPr>
            <w:tcW w:w="4248" w:type="dxa"/>
          </w:tcPr>
          <w:p w14:paraId="17365954" w14:textId="77777777" w:rsidR="00AB0060" w:rsidRDefault="00AB0060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B0DA391" w14:textId="77777777" w:rsidR="00AB0060" w:rsidRPr="005C639F" w:rsidRDefault="008645A4" w:rsidP="006D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7548A00E" w14:textId="77777777" w:rsidR="00AB0060" w:rsidRPr="005C639F" w:rsidRDefault="00AB0060" w:rsidP="006D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3123A1" w14:textId="77777777" w:rsidR="00AB0060" w:rsidRPr="005C639F" w:rsidRDefault="002C6D9C" w:rsidP="006D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774331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</w:tcPr>
          <w:p w14:paraId="3E30E315" w14:textId="77777777" w:rsidR="00AB0060" w:rsidRPr="005C639F" w:rsidRDefault="00AB0060" w:rsidP="006D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845F63" w14:textId="77777777" w:rsidR="00AB0060" w:rsidRPr="005C639F" w:rsidRDefault="008645A4" w:rsidP="006D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154C531A" w14:textId="77777777" w:rsidR="00AB0060" w:rsidRPr="005C639F" w:rsidRDefault="00AB0060" w:rsidP="006D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1CC2EB" w14:textId="77777777" w:rsidR="00AB0060" w:rsidRPr="005C639F" w:rsidRDefault="002C6D9C" w:rsidP="006D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774331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AB0060" w:rsidRPr="00316FE1" w14:paraId="51A69921" w14:textId="77777777" w:rsidTr="00A0170B">
        <w:trPr>
          <w:trHeight w:val="420"/>
          <w:tblHeader/>
        </w:trPr>
        <w:tc>
          <w:tcPr>
            <w:tcW w:w="4248" w:type="dxa"/>
          </w:tcPr>
          <w:p w14:paraId="3A2D04CC" w14:textId="77777777" w:rsidR="00AB0060" w:rsidRDefault="00AB0060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6C1DE351" w14:textId="77777777" w:rsidR="00AB0060" w:rsidRPr="00316FE1" w:rsidRDefault="00AB0060" w:rsidP="00AB0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6F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4331" w:rsidRPr="00316FE1" w14:paraId="304CD9E4" w14:textId="77777777" w:rsidTr="00A0170B">
        <w:trPr>
          <w:trHeight w:val="420"/>
        </w:trPr>
        <w:tc>
          <w:tcPr>
            <w:tcW w:w="4248" w:type="dxa"/>
          </w:tcPr>
          <w:p w14:paraId="7F4D66D1" w14:textId="77777777" w:rsidR="00774331" w:rsidRPr="00316FE1" w:rsidRDefault="00774331" w:rsidP="009F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สินค้าสำเร็จรูป </w:t>
            </w:r>
          </w:p>
        </w:tc>
        <w:tc>
          <w:tcPr>
            <w:tcW w:w="1080" w:type="dxa"/>
          </w:tcPr>
          <w:p w14:paraId="576E6C57" w14:textId="3F3A049B" w:rsidR="00774331" w:rsidRPr="00702BBB" w:rsidRDefault="00B33A1D" w:rsidP="009F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31,680</w:t>
            </w:r>
          </w:p>
        </w:tc>
        <w:tc>
          <w:tcPr>
            <w:tcW w:w="270" w:type="dxa"/>
          </w:tcPr>
          <w:p w14:paraId="423F2EBB" w14:textId="77777777" w:rsidR="00774331" w:rsidRPr="00434B79" w:rsidRDefault="00774331" w:rsidP="009F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F08FB5" w14:textId="77777777" w:rsidR="00774331" w:rsidRPr="00702BBB" w:rsidRDefault="00774331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2BBB">
              <w:rPr>
                <w:rFonts w:ascii="Angsana New" w:hAnsi="Angsana New"/>
                <w:sz w:val="30"/>
                <w:szCs w:val="30"/>
              </w:rPr>
              <w:t>86,629</w:t>
            </w:r>
          </w:p>
        </w:tc>
        <w:tc>
          <w:tcPr>
            <w:tcW w:w="270" w:type="dxa"/>
          </w:tcPr>
          <w:p w14:paraId="03C5C915" w14:textId="77777777" w:rsidR="00774331" w:rsidRPr="00434B79" w:rsidRDefault="00774331" w:rsidP="009F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BFD231" w14:textId="77777777" w:rsidR="00774331" w:rsidRPr="00341343" w:rsidRDefault="00671E06" w:rsidP="009F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EF780B" w14:textId="77777777" w:rsidR="00774331" w:rsidRPr="00434B79" w:rsidRDefault="00774331" w:rsidP="009F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DD1A76" w14:textId="77777777" w:rsidR="00774331" w:rsidRPr="00341343" w:rsidRDefault="00774331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34134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4331" w:rsidRPr="00210D05" w14:paraId="2F281648" w14:textId="77777777" w:rsidTr="00A0170B">
        <w:trPr>
          <w:trHeight w:val="420"/>
        </w:trPr>
        <w:tc>
          <w:tcPr>
            <w:tcW w:w="4248" w:type="dxa"/>
          </w:tcPr>
          <w:p w14:paraId="0F4FBC13" w14:textId="77777777" w:rsidR="00774331" w:rsidRPr="00316FE1" w:rsidRDefault="00774331" w:rsidP="009F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16FE1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80" w:type="dxa"/>
          </w:tcPr>
          <w:p w14:paraId="00EED9E1" w14:textId="77777777" w:rsidR="00774331" w:rsidRPr="00702BBB" w:rsidRDefault="00671E06" w:rsidP="009F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22,937</w:t>
            </w:r>
          </w:p>
        </w:tc>
        <w:tc>
          <w:tcPr>
            <w:tcW w:w="270" w:type="dxa"/>
          </w:tcPr>
          <w:p w14:paraId="66295052" w14:textId="77777777" w:rsidR="00774331" w:rsidRPr="00434B79" w:rsidRDefault="00774331" w:rsidP="009F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FB53D9" w14:textId="77777777" w:rsidR="00774331" w:rsidRPr="00702BBB" w:rsidRDefault="00774331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2BBB">
              <w:rPr>
                <w:rFonts w:ascii="Angsana New" w:hAnsi="Angsana New"/>
                <w:sz w:val="30"/>
                <w:szCs w:val="30"/>
              </w:rPr>
              <w:t>30,444</w:t>
            </w:r>
          </w:p>
        </w:tc>
        <w:tc>
          <w:tcPr>
            <w:tcW w:w="270" w:type="dxa"/>
          </w:tcPr>
          <w:p w14:paraId="19CC8D04" w14:textId="77777777" w:rsidR="00774331" w:rsidRPr="00434B79" w:rsidRDefault="00774331" w:rsidP="009F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4A9C7B" w14:textId="77777777" w:rsidR="00774331" w:rsidRPr="00A458C6" w:rsidRDefault="00671E06" w:rsidP="00210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15,268</w:t>
            </w:r>
          </w:p>
        </w:tc>
        <w:tc>
          <w:tcPr>
            <w:tcW w:w="270" w:type="dxa"/>
          </w:tcPr>
          <w:p w14:paraId="64620634" w14:textId="77777777" w:rsidR="00774331" w:rsidRPr="00434B79" w:rsidRDefault="00774331" w:rsidP="00210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94EBD5" w14:textId="77777777" w:rsidR="00774331" w:rsidRPr="00A458C6" w:rsidRDefault="00774331" w:rsidP="00210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8C6">
              <w:rPr>
                <w:rFonts w:ascii="Angsana New" w:hAnsi="Angsana New"/>
                <w:sz w:val="30"/>
                <w:szCs w:val="30"/>
              </w:rPr>
              <w:t>24,255</w:t>
            </w:r>
          </w:p>
        </w:tc>
      </w:tr>
      <w:tr w:rsidR="00774331" w:rsidRPr="00210D05" w14:paraId="3DBB3968" w14:textId="77777777" w:rsidTr="00A0170B">
        <w:trPr>
          <w:trHeight w:val="420"/>
        </w:trPr>
        <w:tc>
          <w:tcPr>
            <w:tcW w:w="4248" w:type="dxa"/>
          </w:tcPr>
          <w:p w14:paraId="2FEBA212" w14:textId="77777777" w:rsidR="00774331" w:rsidRPr="00316FE1" w:rsidRDefault="00774331" w:rsidP="009F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16FE1">
              <w:rPr>
                <w:rFonts w:ascii="Angsana New" w:hAnsi="Angsana New"/>
                <w:sz w:val="30"/>
                <w:szCs w:val="30"/>
                <w:cs/>
              </w:rPr>
              <w:t>วัสดุ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ของใช้สิ้นเปลืองและอื่น</w:t>
            </w:r>
            <w:r w:rsidRPr="00316FE1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</w:tcPr>
          <w:p w14:paraId="7DB5652D" w14:textId="77777777" w:rsidR="00774331" w:rsidRPr="00702BBB" w:rsidRDefault="00671E06" w:rsidP="009F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8,596</w:t>
            </w:r>
          </w:p>
        </w:tc>
        <w:tc>
          <w:tcPr>
            <w:tcW w:w="270" w:type="dxa"/>
          </w:tcPr>
          <w:p w14:paraId="32F76AFB" w14:textId="77777777" w:rsidR="00774331" w:rsidRPr="00434B79" w:rsidRDefault="00774331" w:rsidP="009F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CFEDEF" w14:textId="77777777" w:rsidR="00774331" w:rsidRPr="00702BBB" w:rsidRDefault="00774331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2BBB">
              <w:rPr>
                <w:rFonts w:ascii="Angsana New" w:hAnsi="Angsana New"/>
                <w:sz w:val="30"/>
                <w:szCs w:val="30"/>
              </w:rPr>
              <w:t>8,554</w:t>
            </w:r>
          </w:p>
        </w:tc>
        <w:tc>
          <w:tcPr>
            <w:tcW w:w="270" w:type="dxa"/>
          </w:tcPr>
          <w:p w14:paraId="3BE7BFFE" w14:textId="77777777" w:rsidR="00774331" w:rsidRPr="00434B79" w:rsidRDefault="00774331" w:rsidP="009F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BD48C4" w14:textId="77777777" w:rsidR="00774331" w:rsidRPr="00A458C6" w:rsidRDefault="00671E06" w:rsidP="00210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994</w:t>
            </w:r>
          </w:p>
        </w:tc>
        <w:tc>
          <w:tcPr>
            <w:tcW w:w="270" w:type="dxa"/>
          </w:tcPr>
          <w:p w14:paraId="2C9D6AB6" w14:textId="77777777" w:rsidR="00774331" w:rsidRPr="00434B79" w:rsidRDefault="00774331" w:rsidP="00210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1383FC" w14:textId="77777777" w:rsidR="00774331" w:rsidRPr="00A458C6" w:rsidRDefault="00774331" w:rsidP="00210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8C6">
              <w:rPr>
                <w:rFonts w:ascii="Angsana New" w:hAnsi="Angsana New"/>
                <w:sz w:val="30"/>
                <w:szCs w:val="30"/>
              </w:rPr>
              <w:t>289</w:t>
            </w:r>
          </w:p>
        </w:tc>
      </w:tr>
      <w:tr w:rsidR="00671E06" w:rsidRPr="00210D05" w14:paraId="7EEAE39A" w14:textId="77777777" w:rsidTr="00A0170B">
        <w:trPr>
          <w:trHeight w:val="420"/>
        </w:trPr>
        <w:tc>
          <w:tcPr>
            <w:tcW w:w="4248" w:type="dxa"/>
          </w:tcPr>
          <w:p w14:paraId="529622F9" w14:textId="77777777" w:rsidR="00671E06" w:rsidRPr="00316FE1" w:rsidRDefault="00671E06" w:rsidP="009F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16FE1">
              <w:rPr>
                <w:rFonts w:ascii="Angsana New" w:hAnsi="Angsana New"/>
                <w:sz w:val="30"/>
                <w:szCs w:val="30"/>
                <w:cs/>
              </w:rPr>
              <w:t>งานระหว่างทำ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16FE1">
              <w:rPr>
                <w:rFonts w:ascii="Angsana New" w:hAnsi="Angsana New"/>
                <w:sz w:val="30"/>
                <w:szCs w:val="30"/>
                <w:cs/>
              </w:rPr>
              <w:t>/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16FE1">
              <w:rPr>
                <w:rFonts w:ascii="Angsana New" w:hAnsi="Angsana New"/>
                <w:sz w:val="30"/>
                <w:szCs w:val="30"/>
                <w:cs/>
              </w:rPr>
              <w:t>ผลิต</w:t>
            </w:r>
          </w:p>
        </w:tc>
        <w:tc>
          <w:tcPr>
            <w:tcW w:w="1080" w:type="dxa"/>
          </w:tcPr>
          <w:p w14:paraId="64C87C47" w14:textId="77777777" w:rsidR="00671E06" w:rsidRPr="00702BBB" w:rsidRDefault="00671E06" w:rsidP="009F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4,903</w:t>
            </w:r>
          </w:p>
        </w:tc>
        <w:tc>
          <w:tcPr>
            <w:tcW w:w="270" w:type="dxa"/>
          </w:tcPr>
          <w:p w14:paraId="7A54971E" w14:textId="77777777" w:rsidR="00671E06" w:rsidRPr="00434B79" w:rsidRDefault="00671E06" w:rsidP="009F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36463F" w14:textId="77777777" w:rsidR="00671E06" w:rsidRPr="00702BBB" w:rsidRDefault="00671E06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2BBB">
              <w:rPr>
                <w:rFonts w:ascii="Angsana New" w:hAnsi="Angsana New"/>
                <w:sz w:val="30"/>
                <w:szCs w:val="30"/>
              </w:rPr>
              <w:t>9,619</w:t>
            </w:r>
          </w:p>
        </w:tc>
        <w:tc>
          <w:tcPr>
            <w:tcW w:w="270" w:type="dxa"/>
          </w:tcPr>
          <w:p w14:paraId="2F31AB8A" w14:textId="77777777" w:rsidR="00671E06" w:rsidRPr="00434B79" w:rsidRDefault="00671E06" w:rsidP="009F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8EA001" w14:textId="77777777" w:rsidR="00671E06" w:rsidRPr="00341343" w:rsidRDefault="00671E06" w:rsidP="00210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9D1C28" w14:textId="77777777" w:rsidR="00671E06" w:rsidRPr="00434B79" w:rsidRDefault="00671E06" w:rsidP="00210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  <w:tab w:val="decimal" w:pos="882"/>
              </w:tabs>
              <w:spacing w:line="240" w:lineRule="auto"/>
              <w:ind w:left="-108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4E038C" w14:textId="77777777" w:rsidR="00671E06" w:rsidRPr="00341343" w:rsidRDefault="00671E06" w:rsidP="00210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34134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71E06" w:rsidRPr="00210D05" w14:paraId="5A1BC994" w14:textId="77777777" w:rsidTr="00A0170B">
        <w:trPr>
          <w:trHeight w:val="420"/>
        </w:trPr>
        <w:tc>
          <w:tcPr>
            <w:tcW w:w="4248" w:type="dxa"/>
          </w:tcPr>
          <w:p w14:paraId="142A91AB" w14:textId="77777777" w:rsidR="00671E06" w:rsidRPr="00316FE1" w:rsidRDefault="00671E06" w:rsidP="009F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  <w:r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</w:p>
        </w:tc>
        <w:tc>
          <w:tcPr>
            <w:tcW w:w="1080" w:type="dxa"/>
          </w:tcPr>
          <w:p w14:paraId="40231760" w14:textId="77777777" w:rsidR="00671E06" w:rsidRPr="00341343" w:rsidRDefault="00671E06" w:rsidP="00594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4497F1" w14:textId="77777777" w:rsidR="00671E06" w:rsidRPr="00434B79" w:rsidRDefault="00671E06" w:rsidP="009F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85B8C3" w14:textId="77777777" w:rsidR="00671E06" w:rsidRPr="00702BBB" w:rsidRDefault="00671E06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2BBB">
              <w:rPr>
                <w:rFonts w:ascii="Angsana New" w:hAnsi="Angsana New"/>
                <w:sz w:val="30"/>
                <w:szCs w:val="30"/>
              </w:rPr>
              <w:t>1,680</w:t>
            </w:r>
          </w:p>
        </w:tc>
        <w:tc>
          <w:tcPr>
            <w:tcW w:w="270" w:type="dxa"/>
          </w:tcPr>
          <w:p w14:paraId="040E043C" w14:textId="77777777" w:rsidR="00671E06" w:rsidRPr="00434B79" w:rsidRDefault="00671E06" w:rsidP="009F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C51AC9" w14:textId="77777777" w:rsidR="00671E06" w:rsidRPr="00341343" w:rsidRDefault="00671E06" w:rsidP="00210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A15235" w14:textId="77777777" w:rsidR="00671E06" w:rsidRPr="00434B79" w:rsidRDefault="00671E06" w:rsidP="00210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  <w:tab w:val="decimal" w:pos="882"/>
              </w:tabs>
              <w:spacing w:line="240" w:lineRule="auto"/>
              <w:ind w:left="-108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DB9624" w14:textId="77777777" w:rsidR="00671E06" w:rsidRPr="00A458C6" w:rsidRDefault="00671E06" w:rsidP="00210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8C6">
              <w:rPr>
                <w:rFonts w:ascii="Angsana New" w:hAnsi="Angsana New"/>
                <w:sz w:val="30"/>
                <w:szCs w:val="30"/>
              </w:rPr>
              <w:t>1,680</w:t>
            </w:r>
          </w:p>
        </w:tc>
      </w:tr>
      <w:tr w:rsidR="00671E06" w:rsidRPr="00210D05" w14:paraId="69719813" w14:textId="77777777" w:rsidTr="00A0170B">
        <w:trPr>
          <w:trHeight w:val="420"/>
        </w:trPr>
        <w:tc>
          <w:tcPr>
            <w:tcW w:w="4248" w:type="dxa"/>
          </w:tcPr>
          <w:p w14:paraId="77111F2F" w14:textId="77777777" w:rsidR="00671E06" w:rsidRPr="00316FE1" w:rsidRDefault="00671E06" w:rsidP="009F59B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E647E8" w14:textId="57ACB063" w:rsidR="00671E06" w:rsidRPr="00702BBB" w:rsidRDefault="00B33A1D" w:rsidP="009F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68,116</w:t>
            </w:r>
          </w:p>
        </w:tc>
        <w:tc>
          <w:tcPr>
            <w:tcW w:w="270" w:type="dxa"/>
          </w:tcPr>
          <w:p w14:paraId="2B61769C" w14:textId="77777777" w:rsidR="00671E06" w:rsidRPr="00434B79" w:rsidRDefault="00671E06" w:rsidP="009F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51004A7" w14:textId="77777777" w:rsidR="00671E06" w:rsidRPr="00210D05" w:rsidRDefault="00671E06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0D05">
              <w:rPr>
                <w:rFonts w:ascii="Angsana New" w:hAnsi="Angsana New"/>
                <w:b/>
                <w:bCs/>
                <w:sz w:val="30"/>
                <w:szCs w:val="30"/>
              </w:rPr>
              <w:t>136,926</w:t>
            </w:r>
          </w:p>
        </w:tc>
        <w:tc>
          <w:tcPr>
            <w:tcW w:w="270" w:type="dxa"/>
          </w:tcPr>
          <w:p w14:paraId="628F6D88" w14:textId="77777777" w:rsidR="00671E06" w:rsidRPr="00210D05" w:rsidRDefault="00671E06" w:rsidP="009F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369E5B4" w14:textId="77777777" w:rsidR="00671E06" w:rsidRPr="00210D05" w:rsidRDefault="00671E06" w:rsidP="009F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0D05">
              <w:rPr>
                <w:rFonts w:ascii="Angsana New" w:hAnsi="Angsana New"/>
                <w:b/>
                <w:bCs/>
                <w:sz w:val="30"/>
                <w:szCs w:val="30"/>
              </w:rPr>
              <w:t>16,262</w:t>
            </w:r>
          </w:p>
        </w:tc>
        <w:tc>
          <w:tcPr>
            <w:tcW w:w="270" w:type="dxa"/>
          </w:tcPr>
          <w:p w14:paraId="009E086E" w14:textId="77777777" w:rsidR="00671E06" w:rsidRPr="00210D05" w:rsidRDefault="00671E06" w:rsidP="009F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9B615DD" w14:textId="77777777" w:rsidR="00671E06" w:rsidRPr="00210D05" w:rsidRDefault="00671E06" w:rsidP="00727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0D05">
              <w:rPr>
                <w:rFonts w:ascii="Angsana New" w:hAnsi="Angsana New"/>
                <w:b/>
                <w:bCs/>
                <w:sz w:val="30"/>
                <w:szCs w:val="30"/>
              </w:rPr>
              <w:t>26,224</w:t>
            </w:r>
          </w:p>
        </w:tc>
      </w:tr>
      <w:tr w:rsidR="00671E06" w:rsidRPr="00316FE1" w14:paraId="0522CF9E" w14:textId="77777777" w:rsidTr="00A0170B">
        <w:trPr>
          <w:trHeight w:val="420"/>
        </w:trPr>
        <w:tc>
          <w:tcPr>
            <w:tcW w:w="4248" w:type="dxa"/>
          </w:tcPr>
          <w:p w14:paraId="45E3FF92" w14:textId="77777777" w:rsidR="00671E06" w:rsidRDefault="00671E06" w:rsidP="00462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54E71">
              <w:rPr>
                <w:rFonts w:ascii="Angsana New" w:hAnsi="Angsana New"/>
                <w:sz w:val="30"/>
                <w:szCs w:val="30"/>
                <w:cs/>
              </w:rPr>
              <w:lastRenderedPageBreak/>
              <w:t>ต้นทุนของสินค้า</w:t>
            </w:r>
            <w:r w:rsidR="00EB7D00">
              <w:rPr>
                <w:rFonts w:ascii="Angsana New" w:hAnsi="Angsana New" w:hint="cs"/>
                <w:sz w:val="30"/>
                <w:szCs w:val="30"/>
                <w:cs/>
              </w:rPr>
              <w:t>คงเหลือ</w:t>
            </w:r>
            <w:r w:rsidRPr="00254E71">
              <w:rPr>
                <w:rFonts w:ascii="Angsana New" w:hAnsi="Angsana New"/>
                <w:sz w:val="30"/>
                <w:szCs w:val="30"/>
                <w:cs/>
              </w:rPr>
              <w:t>ที่บันทึก</w:t>
            </w:r>
            <w:r w:rsidR="00EB7D00" w:rsidRPr="00254E71">
              <w:rPr>
                <w:rFonts w:ascii="Angsana New" w:hAnsi="Angsana New"/>
                <w:sz w:val="30"/>
                <w:szCs w:val="30"/>
                <w:cs/>
              </w:rPr>
              <w:t>เป็นค่าใช้จ่าย</w:t>
            </w:r>
          </w:p>
          <w:p w14:paraId="56D068BE" w14:textId="77777777" w:rsidR="00671E06" w:rsidRPr="00EB7D00" w:rsidRDefault="00671E06" w:rsidP="00EB7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43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EB7D00">
              <w:rPr>
                <w:rFonts w:ascii="Angsana New" w:hAnsi="Angsana New"/>
                <w:spacing w:val="-6"/>
                <w:sz w:val="30"/>
                <w:szCs w:val="30"/>
                <w:cs/>
              </w:rPr>
              <w:t>และได้รวมในบัญชีต้นทุน</w:t>
            </w:r>
            <w:r w:rsidR="00EB7D00" w:rsidRPr="00EB7D00">
              <w:rPr>
                <w:rFonts w:ascii="Angsana New" w:hAnsi="Angsana New"/>
                <w:spacing w:val="-6"/>
                <w:sz w:val="30"/>
                <w:szCs w:val="30"/>
                <w:cs/>
              </w:rPr>
              <w:t>ขาย</w:t>
            </w:r>
            <w:r w:rsidR="00EB7D00" w:rsidRPr="00EB7D0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080" w:type="dxa"/>
          </w:tcPr>
          <w:p w14:paraId="144F1FA9" w14:textId="77777777" w:rsidR="00671E06" w:rsidRPr="003C3D4D" w:rsidRDefault="00671E06" w:rsidP="00DF135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7E59AE" w14:textId="77777777" w:rsidR="00671E06" w:rsidRPr="003C3D4D" w:rsidRDefault="00671E06" w:rsidP="00DF13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434666" w14:textId="77777777" w:rsidR="00671E06" w:rsidRPr="003C3D4D" w:rsidRDefault="00671E06" w:rsidP="00DF135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F076E4" w14:textId="77777777" w:rsidR="00671E06" w:rsidRPr="003C3D4D" w:rsidRDefault="00671E06" w:rsidP="00DF13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0DFFBE" w14:textId="77777777" w:rsidR="00671E06" w:rsidRPr="003C3D4D" w:rsidRDefault="00671E06" w:rsidP="00DF135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18D99D" w14:textId="77777777" w:rsidR="00671E06" w:rsidRPr="003C3D4D" w:rsidRDefault="00671E06" w:rsidP="00DF13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6141B7" w14:textId="77777777" w:rsidR="00671E06" w:rsidRPr="003C3D4D" w:rsidRDefault="00671E06" w:rsidP="00DF135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71E06" w:rsidRPr="00316FE1" w14:paraId="08DB20EF" w14:textId="77777777" w:rsidTr="00A0170B">
        <w:trPr>
          <w:trHeight w:val="420"/>
        </w:trPr>
        <w:tc>
          <w:tcPr>
            <w:tcW w:w="4248" w:type="dxa"/>
          </w:tcPr>
          <w:p w14:paraId="2383947A" w14:textId="77777777" w:rsidR="00671E06" w:rsidRPr="003C3D4D" w:rsidRDefault="003A525F" w:rsidP="003A525F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  </w:t>
            </w:r>
            <w:r w:rsidR="00671E06" w:rsidRPr="003C3D4D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</w:tcPr>
          <w:p w14:paraId="09E3C904" w14:textId="77777777" w:rsidR="00671E06" w:rsidRPr="00254E71" w:rsidRDefault="003A525F" w:rsidP="00A97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A97CCD">
              <w:rPr>
                <w:rFonts w:ascii="Angsana New" w:hAnsi="Angsana New"/>
                <w:sz w:val="30"/>
                <w:szCs w:val="30"/>
              </w:rPr>
              <w:t>700</w:t>
            </w:r>
            <w:r w:rsidR="004E5B76">
              <w:rPr>
                <w:rFonts w:ascii="Angsana New" w:hAnsi="Angsana New"/>
                <w:sz w:val="30"/>
                <w:szCs w:val="30"/>
              </w:rPr>
              <w:t>,</w:t>
            </w:r>
            <w:r w:rsidR="00A97CCD">
              <w:rPr>
                <w:rFonts w:ascii="Angsana New" w:hAnsi="Angsana New"/>
                <w:sz w:val="30"/>
                <w:szCs w:val="30"/>
              </w:rPr>
              <w:t>963</w:t>
            </w:r>
          </w:p>
        </w:tc>
        <w:tc>
          <w:tcPr>
            <w:tcW w:w="270" w:type="dxa"/>
          </w:tcPr>
          <w:p w14:paraId="02A356E1" w14:textId="77777777" w:rsidR="00671E06" w:rsidRPr="00740691" w:rsidRDefault="00671E06" w:rsidP="0074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48A099" w14:textId="77777777" w:rsidR="00671E06" w:rsidRPr="00254E71" w:rsidRDefault="00AB43C3" w:rsidP="00AB4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1,990</w:t>
            </w:r>
            <w:r w:rsidR="004E5B7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050</w:t>
            </w:r>
          </w:p>
        </w:tc>
        <w:tc>
          <w:tcPr>
            <w:tcW w:w="270" w:type="dxa"/>
          </w:tcPr>
          <w:p w14:paraId="3045E387" w14:textId="77777777" w:rsidR="00671E06" w:rsidRPr="00740691" w:rsidRDefault="00671E06" w:rsidP="0074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3689A3" w14:textId="77777777" w:rsidR="00671E06" w:rsidRPr="00740691" w:rsidRDefault="00A97CCD" w:rsidP="0074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190</w:t>
            </w:r>
            <w:r w:rsidR="004E5B7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611</w:t>
            </w:r>
          </w:p>
        </w:tc>
        <w:tc>
          <w:tcPr>
            <w:tcW w:w="270" w:type="dxa"/>
          </w:tcPr>
          <w:p w14:paraId="3B4AF2A7" w14:textId="77777777" w:rsidR="00671E06" w:rsidRPr="00740691" w:rsidRDefault="00671E06" w:rsidP="0074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4BD299" w14:textId="77777777" w:rsidR="00671E06" w:rsidRPr="00740691" w:rsidRDefault="00671E06" w:rsidP="0074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0691">
              <w:rPr>
                <w:rFonts w:ascii="Angsana New" w:hAnsi="Angsana New"/>
                <w:sz w:val="30"/>
                <w:szCs w:val="30"/>
              </w:rPr>
              <w:t>232,681</w:t>
            </w:r>
          </w:p>
        </w:tc>
      </w:tr>
      <w:tr w:rsidR="004E5B76" w:rsidRPr="00316FE1" w14:paraId="6ECC4CD1" w14:textId="77777777" w:rsidTr="00A0170B">
        <w:trPr>
          <w:trHeight w:val="420"/>
        </w:trPr>
        <w:tc>
          <w:tcPr>
            <w:tcW w:w="4248" w:type="dxa"/>
          </w:tcPr>
          <w:p w14:paraId="598B3322" w14:textId="77777777" w:rsidR="004E5B76" w:rsidRPr="003C3D4D" w:rsidRDefault="003A525F" w:rsidP="003A525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  </w:t>
            </w:r>
            <w:r w:rsidR="004E5B76" w:rsidRPr="00E44A17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การ</w:t>
            </w:r>
            <w:r w:rsidR="004E5B76" w:rsidRPr="00E44A17">
              <w:rPr>
                <w:rFonts w:ascii="Angsana New" w:hAnsi="Angsana New"/>
                <w:spacing w:val="-12"/>
                <w:sz w:val="30"/>
                <w:szCs w:val="30"/>
                <w:cs/>
              </w:rPr>
              <w:t>ปรับลดมูลค่า</w:t>
            </w:r>
            <w:r w:rsidR="004E5B76" w:rsidRPr="00E44A17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เป็นมูลค่า</w:t>
            </w:r>
            <w:r w:rsidR="00E44A17" w:rsidRPr="00E44A17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สุทธิ</w:t>
            </w:r>
            <w:r w:rsidR="004E5B76" w:rsidRPr="00E44A17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1080" w:type="dxa"/>
          </w:tcPr>
          <w:p w14:paraId="4C35960A" w14:textId="77777777" w:rsidR="004E5B76" w:rsidRPr="00254E71" w:rsidRDefault="004E5B76" w:rsidP="004E5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2,074</w:t>
            </w:r>
          </w:p>
        </w:tc>
        <w:tc>
          <w:tcPr>
            <w:tcW w:w="270" w:type="dxa"/>
          </w:tcPr>
          <w:p w14:paraId="3EC9CCAF" w14:textId="77777777" w:rsidR="004E5B76" w:rsidRPr="00740691" w:rsidRDefault="004E5B76" w:rsidP="004E5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BE2140" w14:textId="77777777" w:rsidR="004E5B76" w:rsidRPr="00254E71" w:rsidRDefault="004E5B76" w:rsidP="004E5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10,559</w:t>
            </w:r>
          </w:p>
        </w:tc>
        <w:tc>
          <w:tcPr>
            <w:tcW w:w="270" w:type="dxa"/>
          </w:tcPr>
          <w:p w14:paraId="3F0E7F9F" w14:textId="77777777" w:rsidR="004E5B76" w:rsidRPr="00740691" w:rsidRDefault="004E5B76" w:rsidP="004E5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42DBC4" w14:textId="77777777" w:rsidR="004E5B76" w:rsidRPr="00254E71" w:rsidRDefault="004E5B76" w:rsidP="004E5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254E7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F5C259" w14:textId="77777777" w:rsidR="004E5B76" w:rsidRPr="00254E71" w:rsidRDefault="004E5B76" w:rsidP="004E5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2DA980" w14:textId="77777777" w:rsidR="004E5B76" w:rsidRPr="00254E71" w:rsidRDefault="004E5B76" w:rsidP="004E5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254E7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43C3" w:rsidRPr="00316FE1" w14:paraId="7137B9D3" w14:textId="77777777" w:rsidTr="00A0170B">
        <w:trPr>
          <w:trHeight w:val="420"/>
        </w:trPr>
        <w:tc>
          <w:tcPr>
            <w:tcW w:w="4248" w:type="dxa"/>
          </w:tcPr>
          <w:p w14:paraId="2EABEC68" w14:textId="77777777" w:rsidR="00AB43C3" w:rsidRDefault="00AB43C3" w:rsidP="00E44A17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  </w:t>
            </w:r>
            <w:r w:rsidR="00E44A17">
              <w:rPr>
                <w:rFonts w:ascii="Angsana New" w:hAnsi="Angsana New" w:hint="cs"/>
                <w:sz w:val="30"/>
                <w:szCs w:val="30"/>
                <w:cs/>
              </w:rPr>
              <w:t>กลับรายการการปรับมูลค่า</w:t>
            </w:r>
          </w:p>
        </w:tc>
        <w:tc>
          <w:tcPr>
            <w:tcW w:w="1080" w:type="dxa"/>
          </w:tcPr>
          <w:p w14:paraId="14991CA3" w14:textId="77777777" w:rsidR="00AB43C3" w:rsidRDefault="00A97CCD" w:rsidP="00A97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(3,329)</w:t>
            </w:r>
          </w:p>
        </w:tc>
        <w:tc>
          <w:tcPr>
            <w:tcW w:w="270" w:type="dxa"/>
          </w:tcPr>
          <w:p w14:paraId="50EC5E4C" w14:textId="77777777" w:rsidR="00AB43C3" w:rsidRPr="00740691" w:rsidRDefault="00AB43C3" w:rsidP="004E5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EA7595" w14:textId="77777777" w:rsidR="00AB43C3" w:rsidRDefault="00A97CCD" w:rsidP="00A97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(149)</w:t>
            </w:r>
          </w:p>
        </w:tc>
        <w:tc>
          <w:tcPr>
            <w:tcW w:w="270" w:type="dxa"/>
          </w:tcPr>
          <w:p w14:paraId="3BADA527" w14:textId="77777777" w:rsidR="00AB43C3" w:rsidRPr="00740691" w:rsidRDefault="00AB43C3" w:rsidP="004E5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A5A2B6" w14:textId="77777777" w:rsidR="00AB43C3" w:rsidRPr="00254E71" w:rsidRDefault="00A97CCD" w:rsidP="00A97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(2,840)</w:t>
            </w:r>
          </w:p>
        </w:tc>
        <w:tc>
          <w:tcPr>
            <w:tcW w:w="270" w:type="dxa"/>
          </w:tcPr>
          <w:p w14:paraId="605FD5EA" w14:textId="77777777" w:rsidR="00AB43C3" w:rsidRPr="00254E71" w:rsidRDefault="00AB43C3" w:rsidP="004E5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9E5BE1" w14:textId="77777777" w:rsidR="00AB43C3" w:rsidRPr="00254E71" w:rsidRDefault="00142BAD" w:rsidP="004E5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254E7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5B76" w:rsidRPr="00316FE1" w14:paraId="1905B25C" w14:textId="77777777" w:rsidTr="00A0170B">
        <w:trPr>
          <w:trHeight w:val="420"/>
        </w:trPr>
        <w:tc>
          <w:tcPr>
            <w:tcW w:w="4248" w:type="dxa"/>
          </w:tcPr>
          <w:p w14:paraId="01E0D3DC" w14:textId="77777777" w:rsidR="004E5B76" w:rsidRPr="003C3D4D" w:rsidRDefault="004E5B76" w:rsidP="004E5B7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3D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2C4A4F" w14:textId="77777777" w:rsidR="004E5B76" w:rsidRPr="00740691" w:rsidRDefault="003A525F" w:rsidP="003A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699</w:t>
            </w:r>
            <w:r w:rsidR="004E5B76" w:rsidRPr="0074069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708</w:t>
            </w:r>
          </w:p>
        </w:tc>
        <w:tc>
          <w:tcPr>
            <w:tcW w:w="270" w:type="dxa"/>
            <w:tcBorders>
              <w:bottom w:val="nil"/>
            </w:tcBorders>
          </w:tcPr>
          <w:p w14:paraId="232B72B3" w14:textId="77777777" w:rsidR="004E5B76" w:rsidRPr="00740691" w:rsidRDefault="004E5B76" w:rsidP="004E5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DBF7C5" w14:textId="77777777" w:rsidR="004E5B76" w:rsidRPr="00740691" w:rsidRDefault="004E5B76" w:rsidP="004E5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691">
              <w:rPr>
                <w:rFonts w:ascii="Angsana New" w:hAnsi="Angsana New"/>
                <w:b/>
                <w:bCs/>
                <w:sz w:val="30"/>
                <w:szCs w:val="30"/>
              </w:rPr>
              <w:t>2,000,460</w:t>
            </w:r>
          </w:p>
        </w:tc>
        <w:tc>
          <w:tcPr>
            <w:tcW w:w="270" w:type="dxa"/>
            <w:tcBorders>
              <w:bottom w:val="nil"/>
            </w:tcBorders>
          </w:tcPr>
          <w:p w14:paraId="15BD29FE" w14:textId="77777777" w:rsidR="004E5B76" w:rsidRPr="00740691" w:rsidRDefault="004E5B76" w:rsidP="004E5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00BE8E" w14:textId="77777777" w:rsidR="004E5B76" w:rsidRPr="00740691" w:rsidRDefault="004E5B76" w:rsidP="004E5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187,771</w:t>
            </w:r>
          </w:p>
        </w:tc>
        <w:tc>
          <w:tcPr>
            <w:tcW w:w="270" w:type="dxa"/>
            <w:tcBorders>
              <w:bottom w:val="nil"/>
            </w:tcBorders>
          </w:tcPr>
          <w:p w14:paraId="589B19C9" w14:textId="77777777" w:rsidR="004E5B76" w:rsidRPr="00740691" w:rsidRDefault="004E5B76" w:rsidP="004E5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3929CE" w14:textId="77777777" w:rsidR="004E5B76" w:rsidRPr="00740691" w:rsidRDefault="004E5B76" w:rsidP="004E5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691">
              <w:rPr>
                <w:rFonts w:ascii="Angsana New" w:hAnsi="Angsana New"/>
                <w:b/>
                <w:bCs/>
                <w:sz w:val="30"/>
                <w:szCs w:val="30"/>
              </w:rPr>
              <w:t>232,681</w:t>
            </w:r>
          </w:p>
        </w:tc>
      </w:tr>
    </w:tbl>
    <w:p w14:paraId="0A9823D4" w14:textId="77777777" w:rsidR="00FE30C2" w:rsidRPr="0042679A" w:rsidRDefault="00FE30C2" w:rsidP="00FE3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9A33C88" w14:textId="77777777" w:rsidR="003E6CA0" w:rsidRDefault="003E6CA0" w:rsidP="00A017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90E52">
        <w:rPr>
          <w:rFonts w:ascii="Angsana New" w:hAnsi="Angsana New" w:hint="cs"/>
          <w:sz w:val="30"/>
          <w:szCs w:val="30"/>
          <w:cs/>
          <w:lang w:val="th-TH"/>
        </w:rPr>
        <w:t>จากการประชุมค</w:t>
      </w:r>
      <w:r w:rsidR="00290E52">
        <w:rPr>
          <w:rFonts w:ascii="Angsana New" w:hAnsi="Angsana New" w:hint="cs"/>
          <w:sz w:val="30"/>
          <w:szCs w:val="30"/>
          <w:cs/>
          <w:lang w:val="th-TH"/>
        </w:rPr>
        <w:t>ณะกรรมการข</w:t>
      </w:r>
      <w:r w:rsidRPr="00290E52">
        <w:rPr>
          <w:rFonts w:ascii="Angsana New" w:hAnsi="Angsana New" w:hint="cs"/>
          <w:sz w:val="30"/>
          <w:szCs w:val="30"/>
          <w:cs/>
          <w:lang w:val="th-TH"/>
        </w:rPr>
        <w:t>องบริษัทย่อยแห่งหนึ่ง</w:t>
      </w:r>
      <w:r w:rsidR="009301DE">
        <w:rPr>
          <w:rFonts w:ascii="Angsana New" w:hAnsi="Angsana New" w:hint="cs"/>
          <w:sz w:val="30"/>
          <w:szCs w:val="30"/>
          <w:cs/>
          <w:lang w:val="th-TH"/>
        </w:rPr>
        <w:t xml:space="preserve"> (</w:t>
      </w:r>
      <w:r w:rsidR="009E594F">
        <w:rPr>
          <w:rFonts w:ascii="Angsana New" w:hAnsi="Angsana New" w:hint="cs"/>
          <w:sz w:val="30"/>
          <w:szCs w:val="30"/>
          <w:cs/>
          <w:lang w:val="th-TH"/>
        </w:rPr>
        <w:t>“</w:t>
      </w:r>
      <w:r w:rsidR="00337F9F">
        <w:rPr>
          <w:rFonts w:ascii="Angsana New" w:hAnsi="Angsana New"/>
          <w:sz w:val="30"/>
          <w:szCs w:val="30"/>
          <w:cs/>
          <w:lang w:val="th-TH"/>
        </w:rPr>
        <w:t xml:space="preserve">บริษัท เนชั่น อินเตอร์ </w:t>
      </w:r>
      <w:r w:rsidR="00337F9F" w:rsidRPr="00337F9F">
        <w:rPr>
          <w:rFonts w:ascii="Angsana New" w:hAnsi="Angsana New"/>
          <w:sz w:val="30"/>
          <w:szCs w:val="30"/>
          <w:cs/>
          <w:lang w:val="th-TH"/>
        </w:rPr>
        <w:t>เนชั่นแนล เอ็ดดูเทนเมนท์ จำกัด (มหาชน)</w:t>
      </w:r>
      <w:r w:rsidR="009E594F">
        <w:rPr>
          <w:rFonts w:ascii="Angsana New" w:hAnsi="Angsana New" w:hint="cs"/>
          <w:sz w:val="30"/>
          <w:szCs w:val="30"/>
          <w:cs/>
          <w:lang w:val="th-TH"/>
        </w:rPr>
        <w:t>”</w:t>
      </w:r>
      <w:r w:rsidR="009301DE">
        <w:rPr>
          <w:rFonts w:ascii="Angsana New" w:hAnsi="Angsana New" w:hint="cs"/>
          <w:sz w:val="30"/>
          <w:szCs w:val="30"/>
          <w:cs/>
          <w:lang w:val="th-TH"/>
        </w:rPr>
        <w:t xml:space="preserve">) </w:t>
      </w:r>
      <w:r w:rsidRPr="00290E52">
        <w:rPr>
          <w:rFonts w:ascii="Angsana New" w:hAnsi="Angsana New" w:hint="cs"/>
          <w:sz w:val="30"/>
          <w:szCs w:val="30"/>
          <w:cs/>
          <w:lang w:val="th-TH"/>
        </w:rPr>
        <w:t xml:space="preserve">เมื่อวันที่ </w:t>
      </w:r>
      <w:r w:rsidRPr="00290E52">
        <w:rPr>
          <w:rFonts w:ascii="Angsana New" w:hAnsi="Angsana New"/>
          <w:sz w:val="30"/>
          <w:szCs w:val="30"/>
          <w:cs/>
          <w:lang w:val="th-TH"/>
        </w:rPr>
        <w:t>3</w:t>
      </w:r>
      <w:r w:rsidRPr="00290E52">
        <w:rPr>
          <w:rFonts w:ascii="Angsana New" w:hAnsi="Angsana New" w:hint="cs"/>
          <w:sz w:val="30"/>
          <w:szCs w:val="30"/>
          <w:cs/>
          <w:lang w:val="th-TH"/>
        </w:rPr>
        <w:t xml:space="preserve"> สิงหาคม </w:t>
      </w:r>
      <w:r w:rsidR="001D5EC6">
        <w:rPr>
          <w:rFonts w:ascii="Angsana New" w:hAnsi="Angsana New"/>
          <w:sz w:val="30"/>
          <w:szCs w:val="30"/>
          <w:cs/>
          <w:lang w:val="th-TH"/>
        </w:rPr>
        <w:t>25</w:t>
      </w:r>
      <w:r w:rsidR="001D5EC6">
        <w:rPr>
          <w:rFonts w:ascii="Angsana New" w:hAnsi="Angsana New" w:hint="cs"/>
          <w:sz w:val="30"/>
          <w:szCs w:val="30"/>
          <w:cs/>
          <w:lang w:val="th-TH"/>
        </w:rPr>
        <w:t>59</w:t>
      </w:r>
      <w:r w:rsidRPr="00290E52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90E52">
        <w:rPr>
          <w:rFonts w:ascii="Angsana New" w:hAnsi="Angsana New" w:hint="cs"/>
          <w:sz w:val="30"/>
          <w:szCs w:val="30"/>
          <w:cs/>
          <w:lang w:val="th-TH"/>
        </w:rPr>
        <w:t>คณะกรร</w:t>
      </w:r>
      <w:r w:rsidR="00557FA8">
        <w:rPr>
          <w:rFonts w:ascii="Angsana New" w:hAnsi="Angsana New" w:hint="cs"/>
          <w:sz w:val="30"/>
          <w:szCs w:val="30"/>
          <w:cs/>
          <w:lang w:val="th-TH"/>
        </w:rPr>
        <w:t>ม</w:t>
      </w:r>
      <w:r w:rsidRPr="00290E52">
        <w:rPr>
          <w:rFonts w:ascii="Angsana New" w:hAnsi="Angsana New" w:hint="cs"/>
          <w:sz w:val="30"/>
          <w:szCs w:val="30"/>
          <w:cs/>
          <w:lang w:val="th-TH"/>
        </w:rPr>
        <w:t>การ</w:t>
      </w:r>
      <w:r w:rsidR="009301DE">
        <w:rPr>
          <w:rFonts w:ascii="Angsana New" w:hAnsi="Angsana New" w:hint="cs"/>
          <w:sz w:val="30"/>
          <w:szCs w:val="30"/>
          <w:cs/>
          <w:lang w:val="th-TH"/>
        </w:rPr>
        <w:t>บริษัทย่อยดังกล่าว</w:t>
      </w:r>
      <w:r w:rsidRPr="00290E52">
        <w:rPr>
          <w:rFonts w:ascii="Angsana New" w:hAnsi="Angsana New" w:hint="cs"/>
          <w:sz w:val="30"/>
          <w:szCs w:val="30"/>
          <w:cs/>
          <w:lang w:val="th-TH"/>
        </w:rPr>
        <w:t xml:space="preserve">มีมติปรับโครงสร้างประกอบธุรกิจผลิตและจำหน่ายสิ่งพิมพ์ของบริษัทย่อยและบริษัทย่อยทางอ้อม </w:t>
      </w:r>
      <w:r w:rsidRPr="00290E52">
        <w:rPr>
          <w:rFonts w:ascii="Angsana New" w:hAnsi="Angsana New"/>
          <w:sz w:val="30"/>
          <w:szCs w:val="30"/>
          <w:cs/>
          <w:lang w:val="th-TH"/>
        </w:rPr>
        <w:t>(</w:t>
      </w:r>
      <w:r w:rsidRPr="00290E52">
        <w:rPr>
          <w:rFonts w:ascii="Angsana New" w:hAnsi="Angsana New" w:hint="cs"/>
          <w:sz w:val="30"/>
          <w:szCs w:val="30"/>
          <w:cs/>
          <w:lang w:val="th-TH"/>
        </w:rPr>
        <w:t xml:space="preserve">รวมกันเรียก </w:t>
      </w:r>
      <w:r w:rsidRPr="00290E52">
        <w:rPr>
          <w:rFonts w:ascii="Angsana New" w:hAnsi="Angsana New"/>
          <w:sz w:val="30"/>
          <w:szCs w:val="30"/>
          <w:cs/>
          <w:lang w:val="th-TH"/>
        </w:rPr>
        <w:t>“</w:t>
      </w:r>
      <w:r w:rsidRPr="00290E52">
        <w:rPr>
          <w:rFonts w:ascii="Angsana New" w:hAnsi="Angsana New" w:hint="cs"/>
          <w:sz w:val="30"/>
          <w:szCs w:val="30"/>
          <w:cs/>
          <w:lang w:val="th-TH"/>
        </w:rPr>
        <w:t>กลุ่มบริษัทย่อย</w:t>
      </w:r>
      <w:r w:rsidRPr="00290E52">
        <w:rPr>
          <w:rFonts w:ascii="Angsana New" w:hAnsi="Angsana New"/>
          <w:sz w:val="30"/>
          <w:szCs w:val="30"/>
          <w:cs/>
          <w:lang w:val="th-TH"/>
        </w:rPr>
        <w:t>”)</w:t>
      </w:r>
      <w:r w:rsidR="00337F9F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290E52">
        <w:rPr>
          <w:rFonts w:ascii="Angsana New" w:hAnsi="Angsana New" w:hint="cs"/>
          <w:sz w:val="30"/>
          <w:szCs w:val="30"/>
          <w:cs/>
          <w:lang w:val="th-TH"/>
        </w:rPr>
        <w:t>ซึ่งผู้บริหาร</w:t>
      </w:r>
      <w:r w:rsidR="00D528CA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Pr="00290E52">
        <w:rPr>
          <w:rFonts w:ascii="Angsana New" w:hAnsi="Angsana New" w:hint="cs"/>
          <w:sz w:val="30"/>
          <w:szCs w:val="30"/>
          <w:cs/>
          <w:lang w:val="th-TH"/>
        </w:rPr>
        <w:t xml:space="preserve">กลุ่มบริษัทย่อยมีการใช้ดุลยพินิจในการจัดประเภทสินค้าคงเหลือตามช่องทางการจัดจำหน่ายและแผนการดำเนินธุรกิจในอนาคต ซึ่งได้รับรู้ผลขาดทุนจากการลดลงของมูลค่าสินค้าคงเหลือสำหรับปีสิ้นสุดวันที่ </w:t>
      </w:r>
      <w:r w:rsidRPr="00290E52">
        <w:rPr>
          <w:rFonts w:ascii="Angsana New" w:hAnsi="Angsana New"/>
          <w:sz w:val="30"/>
          <w:szCs w:val="30"/>
          <w:cs/>
          <w:lang w:val="th-TH"/>
        </w:rPr>
        <w:t xml:space="preserve">31 </w:t>
      </w:r>
      <w:r w:rsidRPr="00290E52">
        <w:rPr>
          <w:rFonts w:ascii="Angsana New" w:hAnsi="Angsana New" w:hint="cs"/>
          <w:sz w:val="30"/>
          <w:szCs w:val="30"/>
          <w:cs/>
          <w:lang w:val="th-TH"/>
        </w:rPr>
        <w:t xml:space="preserve">ธันวาคม </w:t>
      </w:r>
      <w:r w:rsidR="008645A4">
        <w:rPr>
          <w:rFonts w:ascii="Angsana New" w:hAnsi="Angsana New"/>
          <w:sz w:val="30"/>
          <w:szCs w:val="30"/>
          <w:cs/>
          <w:lang w:val="th-TH"/>
        </w:rPr>
        <w:t>25</w:t>
      </w:r>
      <w:r w:rsidR="00FC6AD7">
        <w:rPr>
          <w:rFonts w:ascii="Angsana New" w:hAnsi="Angsana New" w:hint="cs"/>
          <w:sz w:val="30"/>
          <w:szCs w:val="30"/>
          <w:cs/>
          <w:lang w:val="th-TH"/>
        </w:rPr>
        <w:t>59</w:t>
      </w:r>
      <w:r w:rsidRPr="00290E52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90E52">
        <w:rPr>
          <w:rFonts w:ascii="Angsana New" w:hAnsi="Angsana New" w:hint="cs"/>
          <w:sz w:val="30"/>
          <w:szCs w:val="30"/>
          <w:cs/>
          <w:lang w:val="th-TH"/>
        </w:rPr>
        <w:t xml:space="preserve">จำนวน </w:t>
      </w:r>
      <w:r w:rsidR="00290E52" w:rsidRPr="00290E52">
        <w:rPr>
          <w:rFonts w:ascii="Angsana New" w:hAnsi="Angsana New"/>
          <w:sz w:val="30"/>
          <w:szCs w:val="30"/>
          <w:cs/>
          <w:lang w:val="th-TH"/>
        </w:rPr>
        <w:t xml:space="preserve">193.48 </w:t>
      </w:r>
      <w:r w:rsidR="00290E52" w:rsidRPr="00290E52">
        <w:rPr>
          <w:rFonts w:ascii="Angsana New" w:hAnsi="Angsana New" w:hint="cs"/>
          <w:sz w:val="30"/>
          <w:szCs w:val="30"/>
          <w:cs/>
          <w:lang w:val="th-TH"/>
        </w:rPr>
        <w:t>ล้านบาท ในงบกำไรขาดทุนเ</w:t>
      </w:r>
      <w:r w:rsidR="00557FA8">
        <w:rPr>
          <w:rFonts w:ascii="Angsana New" w:hAnsi="Angsana New" w:hint="cs"/>
          <w:sz w:val="30"/>
          <w:szCs w:val="30"/>
          <w:cs/>
          <w:lang w:val="th-TH"/>
        </w:rPr>
        <w:t>บ็ดเสร็จรวม</w:t>
      </w:r>
      <w:r w:rsidR="00D528CA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AB43C3">
        <w:rPr>
          <w:rFonts w:ascii="Angsana New" w:hAnsi="Angsana New" w:hint="cs"/>
          <w:sz w:val="30"/>
          <w:szCs w:val="30"/>
          <w:cs/>
          <w:lang w:val="th-TH"/>
        </w:rPr>
        <w:t>(ดู</w:t>
      </w:r>
      <w:r w:rsidR="00557FA8">
        <w:rPr>
          <w:rFonts w:ascii="Angsana New" w:hAnsi="Angsana New" w:hint="cs"/>
          <w:sz w:val="30"/>
          <w:szCs w:val="30"/>
          <w:cs/>
          <w:lang w:val="th-TH"/>
        </w:rPr>
        <w:t>หมายเหตุ</w:t>
      </w:r>
      <w:r w:rsidR="00290E52" w:rsidRPr="00290E52">
        <w:rPr>
          <w:rFonts w:ascii="Angsana New" w:hAnsi="Angsana New" w:hint="cs"/>
          <w:sz w:val="30"/>
          <w:szCs w:val="30"/>
          <w:cs/>
          <w:lang w:val="th-TH"/>
        </w:rPr>
        <w:t xml:space="preserve">ข้อ </w:t>
      </w:r>
      <w:r w:rsidR="001D5EC6">
        <w:rPr>
          <w:rFonts w:ascii="Angsana New" w:hAnsi="Angsana New"/>
          <w:sz w:val="30"/>
          <w:szCs w:val="30"/>
          <w:cs/>
          <w:lang w:val="th-TH"/>
        </w:rPr>
        <w:t>1</w:t>
      </w:r>
      <w:r w:rsidR="001446EE">
        <w:rPr>
          <w:rFonts w:ascii="Angsana New" w:hAnsi="Angsana New" w:hint="cs"/>
          <w:sz w:val="30"/>
          <w:szCs w:val="30"/>
          <w:cs/>
          <w:lang w:val="th-TH"/>
        </w:rPr>
        <w:t>6</w:t>
      </w:r>
      <w:r w:rsidR="00AB43C3">
        <w:rPr>
          <w:rFonts w:ascii="Angsana New" w:hAnsi="Angsana New" w:hint="cs"/>
          <w:sz w:val="30"/>
          <w:szCs w:val="30"/>
          <w:cs/>
          <w:lang w:val="th-TH"/>
        </w:rPr>
        <w:t>)</w:t>
      </w:r>
    </w:p>
    <w:p w14:paraId="5655EFF1" w14:textId="77777777" w:rsidR="00142BAD" w:rsidRPr="0042679A" w:rsidRDefault="00142BAD" w:rsidP="00A017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39E2D5C8" w14:textId="77777777" w:rsidR="00142BAD" w:rsidRPr="002960E0" w:rsidRDefault="00142BAD" w:rsidP="00A017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2960E0">
        <w:rPr>
          <w:rFonts w:ascii="Angsana New" w:hAnsi="Angsana New"/>
          <w:i/>
          <w:iCs/>
          <w:sz w:val="30"/>
          <w:szCs w:val="30"/>
          <w:cs/>
        </w:rPr>
        <w:t>การพิจารณาการด้อยค่า</w:t>
      </w:r>
    </w:p>
    <w:p w14:paraId="4E301C58" w14:textId="77777777" w:rsidR="00142BAD" w:rsidRPr="0042679A" w:rsidRDefault="00142BAD" w:rsidP="00A017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 w:right="-43"/>
        <w:jc w:val="thaiDistribute"/>
        <w:rPr>
          <w:rFonts w:ascii="Angsana New" w:hAnsi="Angsana New"/>
          <w:sz w:val="30"/>
          <w:szCs w:val="30"/>
        </w:rPr>
      </w:pPr>
    </w:p>
    <w:p w14:paraId="26BC28C6" w14:textId="77777777" w:rsidR="00142BAD" w:rsidRDefault="00142BAD" w:rsidP="00A017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 w:right="-43"/>
        <w:jc w:val="thaiDistribute"/>
        <w:rPr>
          <w:rFonts w:ascii="Angsana New" w:hAnsi="Angsana New"/>
          <w:sz w:val="30"/>
          <w:szCs w:val="30"/>
        </w:rPr>
      </w:pPr>
      <w:r w:rsidRPr="002960E0">
        <w:rPr>
          <w:rFonts w:ascii="Angsana New" w:hAnsi="Angsana New"/>
          <w:sz w:val="30"/>
          <w:szCs w:val="30"/>
          <w:cs/>
        </w:rPr>
        <w:t>ผู้บริหารของบริษัทย่อย</w:t>
      </w:r>
      <w:r>
        <w:rPr>
          <w:rFonts w:ascii="Angsana New" w:hAnsi="Angsana New" w:hint="cs"/>
          <w:sz w:val="30"/>
          <w:szCs w:val="30"/>
          <w:cs/>
        </w:rPr>
        <w:t>และบริษัทย่อยทางอ้อม</w:t>
      </w:r>
      <w:r w:rsidRPr="002960E0">
        <w:rPr>
          <w:rFonts w:ascii="Angsana New" w:hAnsi="Angsana New"/>
          <w:sz w:val="30"/>
          <w:szCs w:val="30"/>
          <w:cs/>
        </w:rPr>
        <w:t>ได้มีการทดสอบการด้อย</w:t>
      </w:r>
      <w:r>
        <w:rPr>
          <w:rFonts w:ascii="Angsana New" w:hAnsi="Angsana New"/>
          <w:sz w:val="30"/>
          <w:szCs w:val="30"/>
          <w:cs/>
        </w:rPr>
        <w:t>ค่าของมูลค่าตามบัญชี</w:t>
      </w:r>
      <w:r w:rsidR="0054516A">
        <w:rPr>
          <w:rFonts w:ascii="Angsana New" w:hAnsi="Angsana New" w:hint="cs"/>
          <w:sz w:val="30"/>
          <w:szCs w:val="30"/>
          <w:cs/>
        </w:rPr>
        <w:t>ของ</w:t>
      </w:r>
      <w:r>
        <w:rPr>
          <w:rFonts w:ascii="Angsana New" w:hAnsi="Angsana New" w:hint="cs"/>
          <w:sz w:val="30"/>
          <w:szCs w:val="30"/>
          <w:cs/>
        </w:rPr>
        <w:t>สินค้าคงเหลือ</w:t>
      </w:r>
      <w:r w:rsidRPr="002960E0">
        <w:rPr>
          <w:rFonts w:ascii="Angsana New" w:hAnsi="Angsana New"/>
          <w:sz w:val="30"/>
          <w:szCs w:val="30"/>
          <w:cs/>
        </w:rPr>
        <w:t>ที่เกี่ยวข้องกับใบอนุญาต โดยมูลค่าที่คาดว่าจะได้รับคืนพิจารณาจากมูลค่าจากการใช้ ซึ่งวัดมูลค่าโดยการคิดลดกระแสเงินสดในอนาคตที่คาดว่าจะได้รับจากการใช้สินทรัพย์จนถึงวันที่ใบอนุญาตหมดอายุ โดยประมาณการตามแผนการดำเนินธุรกิจ และอัตราคิดลดซึ่งคำนวณจากวิธีต้นทุนถัวเฉลี่ยถ่วงน้ำหนักของเงินทุน (ข้อมูลเพิ่มเติมเกี่ยวกับการด้อยค่าแสดงในหมายเหตุ</w:t>
      </w:r>
      <w:r w:rsidR="00C9145D">
        <w:rPr>
          <w:rFonts w:ascii="Angsana New" w:hAnsi="Angsana New"/>
          <w:sz w:val="30"/>
          <w:szCs w:val="30"/>
          <w:cs/>
        </w:rPr>
        <w:t>ข้อ 2</w:t>
      </w:r>
      <w:r w:rsidR="001446EE">
        <w:rPr>
          <w:rFonts w:ascii="Angsana New" w:hAnsi="Angsana New"/>
          <w:sz w:val="30"/>
          <w:szCs w:val="30"/>
        </w:rPr>
        <w:t>2</w:t>
      </w:r>
      <w:r w:rsidRPr="002960E0">
        <w:rPr>
          <w:rFonts w:ascii="Angsana New" w:hAnsi="Angsana New"/>
          <w:sz w:val="30"/>
          <w:szCs w:val="30"/>
          <w:cs/>
        </w:rPr>
        <w:t>)</w:t>
      </w:r>
    </w:p>
    <w:p w14:paraId="1B74EE60" w14:textId="77777777" w:rsidR="004628D1" w:rsidRPr="0042679A" w:rsidRDefault="004628D1" w:rsidP="00142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6FE9A66C" w14:textId="77777777" w:rsidR="00FE30C2" w:rsidRPr="00142BAD" w:rsidRDefault="0042679A" w:rsidP="00142BAD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/>
          <w:sz w:val="30"/>
          <w:szCs w:val="30"/>
          <w:u w:val="none"/>
          <w:cs/>
          <w:lang w:val="th-TH"/>
        </w:rPr>
        <w:br w:type="page"/>
      </w:r>
      <w:r w:rsidR="00FE30C2" w:rsidRPr="0045750E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1</w:t>
      </w:r>
      <w:r w:rsidR="00B07344">
        <w:rPr>
          <w:rFonts w:ascii="Angsana New" w:hAnsi="Angsana New" w:hint="cs"/>
          <w:sz w:val="30"/>
          <w:szCs w:val="30"/>
          <w:u w:val="none"/>
          <w:cs/>
          <w:lang w:val="th-TH"/>
        </w:rPr>
        <w:t>3</w:t>
      </w:r>
      <w:r w:rsidR="00FE30C2" w:rsidRPr="0045750E">
        <w:rPr>
          <w:rFonts w:ascii="Angsana New" w:hAnsi="Angsana New"/>
          <w:sz w:val="30"/>
          <w:szCs w:val="30"/>
          <w:u w:val="none"/>
          <w:cs/>
          <w:lang w:val="th-TH"/>
        </w:rPr>
        <w:tab/>
        <w:t>สินทรัพย์หมุนเวียนอื่น</w:t>
      </w:r>
      <w:r w:rsidR="00FE30C2" w:rsidRPr="00B4584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</w:p>
    <w:p w14:paraId="71A27D5C" w14:textId="77777777" w:rsidR="00FE30C2" w:rsidRPr="00142BAD" w:rsidRDefault="00FE30C2" w:rsidP="00142BAD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</w:p>
    <w:tbl>
      <w:tblPr>
        <w:tblW w:w="94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60"/>
        <w:gridCol w:w="850"/>
        <w:gridCol w:w="1134"/>
        <w:gridCol w:w="279"/>
        <w:gridCol w:w="1136"/>
        <w:gridCol w:w="237"/>
        <w:gridCol w:w="1048"/>
        <w:gridCol w:w="239"/>
        <w:gridCol w:w="1238"/>
      </w:tblGrid>
      <w:tr w:rsidR="00522A4C" w:rsidRPr="00B45847" w14:paraId="1095E1A6" w14:textId="77777777" w:rsidTr="00A0170B">
        <w:trPr>
          <w:trHeight w:val="420"/>
        </w:trPr>
        <w:tc>
          <w:tcPr>
            <w:tcW w:w="1730" w:type="pct"/>
          </w:tcPr>
          <w:p w14:paraId="01B023A5" w14:textId="77777777" w:rsidR="00522A4C" w:rsidRDefault="00522A4C" w:rsidP="00A01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51" w:type="pct"/>
          </w:tcPr>
          <w:p w14:paraId="5D540FBC" w14:textId="77777777" w:rsidR="00522A4C" w:rsidRPr="000E2AA7" w:rsidRDefault="00522A4C" w:rsidP="006D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pct"/>
            <w:gridSpan w:val="3"/>
            <w:shd w:val="clear" w:color="auto" w:fill="auto"/>
          </w:tcPr>
          <w:p w14:paraId="7CEC923C" w14:textId="77777777" w:rsidR="00522A4C" w:rsidRPr="00B45847" w:rsidRDefault="00522A4C" w:rsidP="006D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  <w:shd w:val="clear" w:color="auto" w:fill="auto"/>
          </w:tcPr>
          <w:p w14:paraId="1AB31111" w14:textId="77777777" w:rsidR="00522A4C" w:rsidRPr="00B45847" w:rsidRDefault="00522A4C" w:rsidP="006D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pct"/>
            <w:gridSpan w:val="3"/>
            <w:shd w:val="clear" w:color="auto" w:fill="auto"/>
          </w:tcPr>
          <w:p w14:paraId="62A28A06" w14:textId="77777777" w:rsidR="00522A4C" w:rsidRPr="00B45847" w:rsidRDefault="00522A4C" w:rsidP="006D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2944" w:rsidRPr="00B45847" w14:paraId="719F00DB" w14:textId="77777777" w:rsidTr="00E93FD2">
        <w:trPr>
          <w:trHeight w:val="420"/>
        </w:trPr>
        <w:tc>
          <w:tcPr>
            <w:tcW w:w="1730" w:type="pct"/>
          </w:tcPr>
          <w:p w14:paraId="60FE4C22" w14:textId="77777777" w:rsidR="00522A4C" w:rsidRDefault="00522A4C" w:rsidP="006D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51" w:type="pct"/>
          </w:tcPr>
          <w:p w14:paraId="16BBA259" w14:textId="77777777" w:rsidR="00522A4C" w:rsidRPr="00C15FE5" w:rsidRDefault="00522A4C" w:rsidP="006D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15FE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2" w:type="pct"/>
            <w:shd w:val="clear" w:color="auto" w:fill="auto"/>
          </w:tcPr>
          <w:p w14:paraId="374FFCAF" w14:textId="77777777" w:rsidR="00522A4C" w:rsidRPr="005C639F" w:rsidRDefault="008645A4" w:rsidP="006D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8" w:type="pct"/>
            <w:shd w:val="clear" w:color="auto" w:fill="auto"/>
          </w:tcPr>
          <w:p w14:paraId="129DA2F0" w14:textId="77777777" w:rsidR="00522A4C" w:rsidRPr="005C639F" w:rsidRDefault="00522A4C" w:rsidP="006D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4480911A" w14:textId="77777777" w:rsidR="00522A4C" w:rsidRPr="005C639F" w:rsidRDefault="002C6D9C" w:rsidP="006D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032C58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26" w:type="pct"/>
            <w:shd w:val="clear" w:color="auto" w:fill="auto"/>
          </w:tcPr>
          <w:p w14:paraId="134B69F7" w14:textId="77777777" w:rsidR="00522A4C" w:rsidRPr="005C639F" w:rsidRDefault="00522A4C" w:rsidP="006D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4F2CE233" w14:textId="77777777" w:rsidR="00522A4C" w:rsidRPr="005C639F" w:rsidRDefault="008645A4" w:rsidP="006D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7" w:type="pct"/>
          </w:tcPr>
          <w:p w14:paraId="07EEA495" w14:textId="77777777" w:rsidR="00522A4C" w:rsidRPr="005C639F" w:rsidRDefault="00522A4C" w:rsidP="006D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692CAABD" w14:textId="77777777" w:rsidR="00522A4C" w:rsidRPr="005C639F" w:rsidRDefault="002C6D9C" w:rsidP="006D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032C58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522A4C" w:rsidRPr="00B45847" w14:paraId="2B41EC5D" w14:textId="77777777" w:rsidTr="00A0170B">
        <w:trPr>
          <w:trHeight w:val="420"/>
        </w:trPr>
        <w:tc>
          <w:tcPr>
            <w:tcW w:w="1730" w:type="pct"/>
          </w:tcPr>
          <w:p w14:paraId="7BF0B67C" w14:textId="77777777" w:rsidR="00522A4C" w:rsidRPr="00F31A4E" w:rsidRDefault="00522A4C" w:rsidP="006D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1" w:type="pct"/>
          </w:tcPr>
          <w:p w14:paraId="5C95A6A9" w14:textId="77777777" w:rsidR="00522A4C" w:rsidRDefault="00522A4C" w:rsidP="006D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19" w:type="pct"/>
            <w:gridSpan w:val="7"/>
            <w:shd w:val="clear" w:color="auto" w:fill="auto"/>
            <w:vAlign w:val="bottom"/>
          </w:tcPr>
          <w:p w14:paraId="742785B8" w14:textId="77777777" w:rsidR="00522A4C" w:rsidRPr="000E2AA7" w:rsidRDefault="00522A4C" w:rsidP="006D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8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F2944" w:rsidRPr="002502D6" w14:paraId="5CC096A4" w14:textId="77777777" w:rsidTr="00E93FD2">
        <w:trPr>
          <w:trHeight w:val="420"/>
        </w:trPr>
        <w:tc>
          <w:tcPr>
            <w:tcW w:w="1730" w:type="pct"/>
          </w:tcPr>
          <w:p w14:paraId="1B1583D4" w14:textId="77777777" w:rsidR="00032C58" w:rsidRPr="00B45847" w:rsidRDefault="00032C58" w:rsidP="006D44BC">
            <w:pPr>
              <w:pStyle w:val="a3"/>
              <w:tabs>
                <w:tab w:val="clear" w:pos="360"/>
                <w:tab w:val="clear" w:pos="720"/>
                <w:tab w:val="clear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45847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ภาษีซื้อที่ยังไม่ถึงกำหนด</w:t>
            </w:r>
          </w:p>
        </w:tc>
        <w:tc>
          <w:tcPr>
            <w:tcW w:w="451" w:type="pct"/>
          </w:tcPr>
          <w:p w14:paraId="236F1FE7" w14:textId="77777777" w:rsidR="00032C58" w:rsidRPr="006E5C56" w:rsidRDefault="00032C58" w:rsidP="006D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7927AA1F" w14:textId="77777777" w:rsidR="00032C58" w:rsidRPr="007F4D5A" w:rsidRDefault="00F00CFD" w:rsidP="00F024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147,237</w:t>
            </w:r>
          </w:p>
        </w:tc>
        <w:tc>
          <w:tcPr>
            <w:tcW w:w="148" w:type="pct"/>
            <w:shd w:val="clear" w:color="auto" w:fill="auto"/>
          </w:tcPr>
          <w:p w14:paraId="01B652DD" w14:textId="77777777" w:rsidR="00032C58" w:rsidRPr="002502D6" w:rsidRDefault="00032C58" w:rsidP="006D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4A959577" w14:textId="77777777" w:rsidR="00032C58" w:rsidRPr="007F4D5A" w:rsidRDefault="00032C58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4D5A">
              <w:rPr>
                <w:rFonts w:ascii="Angsana New" w:hAnsi="Angsana New"/>
                <w:sz w:val="30"/>
                <w:szCs w:val="30"/>
              </w:rPr>
              <w:t>178,716</w:t>
            </w:r>
          </w:p>
        </w:tc>
        <w:tc>
          <w:tcPr>
            <w:tcW w:w="126" w:type="pct"/>
            <w:shd w:val="clear" w:color="auto" w:fill="auto"/>
          </w:tcPr>
          <w:p w14:paraId="6793E460" w14:textId="77777777" w:rsidR="00032C58" w:rsidRPr="002502D6" w:rsidRDefault="00032C58" w:rsidP="006D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2FAD282B" w14:textId="77777777" w:rsidR="00032C58" w:rsidRPr="00634FAC" w:rsidRDefault="00F00CFD" w:rsidP="0047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82,460</w:t>
            </w:r>
          </w:p>
        </w:tc>
        <w:tc>
          <w:tcPr>
            <w:tcW w:w="127" w:type="pct"/>
          </w:tcPr>
          <w:p w14:paraId="20EAC5AD" w14:textId="77777777" w:rsidR="00032C58" w:rsidRPr="002502D6" w:rsidRDefault="00032C58" w:rsidP="006D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69AE3F55" w14:textId="77777777" w:rsidR="00032C58" w:rsidRPr="00634FAC" w:rsidRDefault="00032C58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4FAC">
              <w:rPr>
                <w:rFonts w:ascii="Angsana New" w:hAnsi="Angsana New"/>
                <w:sz w:val="30"/>
                <w:szCs w:val="30"/>
              </w:rPr>
              <w:t>89,096</w:t>
            </w:r>
          </w:p>
        </w:tc>
      </w:tr>
      <w:tr w:rsidR="009F2944" w:rsidRPr="00B45847" w14:paraId="612BA5DA" w14:textId="77777777" w:rsidTr="00E93FD2">
        <w:trPr>
          <w:trHeight w:val="420"/>
        </w:trPr>
        <w:tc>
          <w:tcPr>
            <w:tcW w:w="1730" w:type="pct"/>
          </w:tcPr>
          <w:p w14:paraId="353F199D" w14:textId="77777777" w:rsidR="00F00CFD" w:rsidRDefault="00F00CFD" w:rsidP="009F59BE">
            <w:pPr>
              <w:pStyle w:val="a3"/>
              <w:tabs>
                <w:tab w:val="clear" w:pos="360"/>
                <w:tab w:val="clear" w:pos="720"/>
                <w:tab w:val="clear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ภาษีมูลค่าเพิ่มรอขอคืน</w:t>
            </w:r>
          </w:p>
        </w:tc>
        <w:tc>
          <w:tcPr>
            <w:tcW w:w="451" w:type="pct"/>
          </w:tcPr>
          <w:p w14:paraId="50C67786" w14:textId="77777777" w:rsidR="00F00CFD" w:rsidRDefault="00F00CFD" w:rsidP="009F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68E42133" w14:textId="77777777" w:rsidR="00F00CFD" w:rsidRPr="007F4D5A" w:rsidRDefault="00F00CFD" w:rsidP="009F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138,464</w:t>
            </w:r>
          </w:p>
        </w:tc>
        <w:tc>
          <w:tcPr>
            <w:tcW w:w="148" w:type="pct"/>
            <w:shd w:val="clear" w:color="auto" w:fill="auto"/>
          </w:tcPr>
          <w:p w14:paraId="12DA9359" w14:textId="77777777" w:rsidR="00F00CFD" w:rsidRPr="000E2AA7" w:rsidRDefault="00F00CFD" w:rsidP="009F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66536D6F" w14:textId="77777777" w:rsidR="00F00CFD" w:rsidRPr="007F4D5A" w:rsidRDefault="00F00CFD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4D5A">
              <w:rPr>
                <w:rFonts w:ascii="Angsana New" w:hAnsi="Angsana New"/>
                <w:sz w:val="30"/>
                <w:szCs w:val="30"/>
              </w:rPr>
              <w:t>139,104</w:t>
            </w:r>
          </w:p>
        </w:tc>
        <w:tc>
          <w:tcPr>
            <w:tcW w:w="126" w:type="pct"/>
            <w:shd w:val="clear" w:color="auto" w:fill="auto"/>
          </w:tcPr>
          <w:p w14:paraId="299A2CB1" w14:textId="77777777" w:rsidR="00F00CFD" w:rsidRPr="000E2AA7" w:rsidRDefault="00F00CFD" w:rsidP="009F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1AB15553" w14:textId="77777777" w:rsidR="00F00CFD" w:rsidRPr="00634FAC" w:rsidRDefault="00F00CFD" w:rsidP="00594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34F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0230E85" w14:textId="77777777" w:rsidR="00F00CFD" w:rsidRPr="000E2AA7" w:rsidRDefault="00F00CFD" w:rsidP="009F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7BF0D516" w14:textId="77777777" w:rsidR="00F00CFD" w:rsidRPr="00634FAC" w:rsidRDefault="00F00CFD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34FA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2944" w:rsidRPr="00B45847" w14:paraId="69785B96" w14:textId="77777777" w:rsidTr="00E93FD2">
        <w:trPr>
          <w:trHeight w:val="420"/>
        </w:trPr>
        <w:tc>
          <w:tcPr>
            <w:tcW w:w="1730" w:type="pct"/>
          </w:tcPr>
          <w:p w14:paraId="62867595" w14:textId="77777777" w:rsidR="00F00CFD" w:rsidRPr="006E5C56" w:rsidRDefault="00F00CFD" w:rsidP="009F59BE">
            <w:pPr>
              <w:pStyle w:val="a3"/>
              <w:tabs>
                <w:tab w:val="clear" w:pos="360"/>
                <w:tab w:val="clear" w:pos="720"/>
                <w:tab w:val="clear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ค่าลิขสิทธิ์รายการ </w:t>
            </w:r>
          </w:p>
        </w:tc>
        <w:tc>
          <w:tcPr>
            <w:tcW w:w="451" w:type="pct"/>
          </w:tcPr>
          <w:p w14:paraId="5B59C9B7" w14:textId="2F365A1C" w:rsidR="00F00CFD" w:rsidRPr="006E5C56" w:rsidRDefault="00C9145D" w:rsidP="009F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B07344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F833FA">
              <w:rPr>
                <w:rFonts w:ascii="Angsana New" w:hAnsi="Angsana New"/>
                <w:i/>
                <w:iCs/>
                <w:sz w:val="30"/>
                <w:szCs w:val="30"/>
              </w:rPr>
              <w:t>,</w:t>
            </w:r>
            <w:r w:rsidR="001058A3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="00F833FA">
              <w:rPr>
                <w:rFonts w:ascii="Angsana New" w:hAnsi="Angsana New"/>
                <w:i/>
                <w:iCs/>
                <w:sz w:val="30"/>
                <w:szCs w:val="30"/>
              </w:rPr>
              <w:t>22</w:t>
            </w:r>
          </w:p>
        </w:tc>
        <w:tc>
          <w:tcPr>
            <w:tcW w:w="602" w:type="pct"/>
            <w:shd w:val="clear" w:color="auto" w:fill="auto"/>
          </w:tcPr>
          <w:p w14:paraId="1E9C6399" w14:textId="77777777" w:rsidR="00F00CFD" w:rsidRPr="007F4D5A" w:rsidRDefault="00F00CFD" w:rsidP="009F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148" w:type="pct"/>
            <w:shd w:val="clear" w:color="auto" w:fill="auto"/>
          </w:tcPr>
          <w:p w14:paraId="70A5B08F" w14:textId="77777777" w:rsidR="00F00CFD" w:rsidRPr="000E2AA7" w:rsidRDefault="00F00CFD" w:rsidP="009F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1F733ED5" w14:textId="77777777" w:rsidR="00F00CFD" w:rsidRPr="007F4D5A" w:rsidRDefault="00F00CFD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4D5A">
              <w:rPr>
                <w:rFonts w:ascii="Angsana New" w:hAnsi="Angsana New"/>
                <w:sz w:val="30"/>
                <w:szCs w:val="30"/>
              </w:rPr>
              <w:t>1,837</w:t>
            </w:r>
          </w:p>
        </w:tc>
        <w:tc>
          <w:tcPr>
            <w:tcW w:w="126" w:type="pct"/>
            <w:shd w:val="clear" w:color="auto" w:fill="auto"/>
          </w:tcPr>
          <w:p w14:paraId="233E45FA" w14:textId="77777777" w:rsidR="00F00CFD" w:rsidRPr="000E2AA7" w:rsidRDefault="00F00CFD" w:rsidP="009F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270F3E12" w14:textId="77777777" w:rsidR="00F00CFD" w:rsidRPr="00634FAC" w:rsidRDefault="00F00CFD" w:rsidP="00594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34F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ECCFF80" w14:textId="77777777" w:rsidR="00F00CFD" w:rsidRPr="000E2AA7" w:rsidRDefault="00F00CFD" w:rsidP="009F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6972857F" w14:textId="77777777" w:rsidR="00F00CFD" w:rsidRPr="00634FAC" w:rsidRDefault="00F00CFD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34FA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2944" w:rsidRPr="00B45847" w14:paraId="0D06C67D" w14:textId="77777777" w:rsidTr="00E93FD2">
        <w:trPr>
          <w:trHeight w:val="420"/>
        </w:trPr>
        <w:tc>
          <w:tcPr>
            <w:tcW w:w="1730" w:type="pct"/>
          </w:tcPr>
          <w:p w14:paraId="495E6C66" w14:textId="77777777" w:rsidR="002B3090" w:rsidRPr="00B45847" w:rsidRDefault="002B3090" w:rsidP="009F59BE">
            <w:pPr>
              <w:pStyle w:val="a3"/>
              <w:tabs>
                <w:tab w:val="clear" w:pos="360"/>
                <w:tab w:val="clear" w:pos="720"/>
                <w:tab w:val="clear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45847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  <w:r w:rsidRPr="00B458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451" w:type="pct"/>
          </w:tcPr>
          <w:p w14:paraId="467155E7" w14:textId="77777777" w:rsidR="002B3090" w:rsidRPr="006E5C56" w:rsidRDefault="002B3090" w:rsidP="009F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04F95863" w14:textId="77777777" w:rsidR="002B3090" w:rsidRPr="00634FAC" w:rsidRDefault="002B3090" w:rsidP="00A02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34F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6CC07CCB" w14:textId="77777777" w:rsidR="002B3090" w:rsidRPr="000E2AA7" w:rsidRDefault="002B3090" w:rsidP="009F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2F8065BE" w14:textId="7851176F" w:rsidR="002B3090" w:rsidRPr="00B45847" w:rsidRDefault="002B3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C1528E">
              <w:rPr>
                <w:rFonts w:ascii="Angsana New" w:hAnsi="Angsana New"/>
                <w:sz w:val="30"/>
                <w:szCs w:val="30"/>
              </w:rPr>
              <w:t>901</w:t>
            </w:r>
          </w:p>
        </w:tc>
        <w:tc>
          <w:tcPr>
            <w:tcW w:w="126" w:type="pct"/>
            <w:shd w:val="clear" w:color="auto" w:fill="auto"/>
          </w:tcPr>
          <w:p w14:paraId="6BCBF65F" w14:textId="77777777" w:rsidR="002B3090" w:rsidRPr="000E2AA7" w:rsidRDefault="002B3090" w:rsidP="009F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0AB79E3D" w14:textId="77777777" w:rsidR="002B3090" w:rsidRPr="00634FAC" w:rsidRDefault="002B3090" w:rsidP="00594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34F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13E4A39" w14:textId="77777777" w:rsidR="002B3090" w:rsidRPr="000E2AA7" w:rsidRDefault="002B3090" w:rsidP="009F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0DB2522A" w14:textId="77777777" w:rsidR="002B3090" w:rsidRPr="00B45847" w:rsidRDefault="002B3090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1,406</w:t>
            </w:r>
          </w:p>
        </w:tc>
      </w:tr>
      <w:tr w:rsidR="009F2944" w:rsidRPr="00522A4C" w14:paraId="2091A5C4" w14:textId="77777777" w:rsidTr="00E93FD2">
        <w:trPr>
          <w:trHeight w:val="420"/>
        </w:trPr>
        <w:tc>
          <w:tcPr>
            <w:tcW w:w="1730" w:type="pct"/>
          </w:tcPr>
          <w:p w14:paraId="57F969D9" w14:textId="77777777" w:rsidR="002B3090" w:rsidRPr="00522A4C" w:rsidRDefault="002B3090" w:rsidP="009F59BE">
            <w:pPr>
              <w:pStyle w:val="a3"/>
              <w:tabs>
                <w:tab w:val="clear" w:pos="360"/>
                <w:tab w:val="clear" w:pos="720"/>
                <w:tab w:val="clear" w:pos="108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1" w:type="pct"/>
          </w:tcPr>
          <w:p w14:paraId="165E8BC4" w14:textId="77777777" w:rsidR="002B3090" w:rsidRPr="00522A4C" w:rsidRDefault="002B3090" w:rsidP="009F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24A130" w14:textId="59FCF6DB" w:rsidR="002B3090" w:rsidRPr="007F4D5A" w:rsidRDefault="00AC5B2F" w:rsidP="009F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285,792</w:t>
            </w:r>
          </w:p>
        </w:tc>
        <w:tc>
          <w:tcPr>
            <w:tcW w:w="148" w:type="pct"/>
            <w:shd w:val="clear" w:color="auto" w:fill="auto"/>
          </w:tcPr>
          <w:p w14:paraId="4C48971D" w14:textId="77777777" w:rsidR="002B3090" w:rsidRPr="00522A4C" w:rsidRDefault="002B3090" w:rsidP="009F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DA03DC" w14:textId="38E83658" w:rsidR="002B3090" w:rsidRPr="007F4D5A" w:rsidRDefault="00AC5B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321,55</w:t>
            </w:r>
            <w:r w:rsidR="00C1528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6" w:type="pct"/>
            <w:shd w:val="clear" w:color="auto" w:fill="auto"/>
          </w:tcPr>
          <w:p w14:paraId="21D2DDF9" w14:textId="77777777" w:rsidR="002B3090" w:rsidRPr="00522A4C" w:rsidRDefault="002B3090" w:rsidP="009F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A6523" w14:textId="3F7998F9" w:rsidR="002B3090" w:rsidRPr="00634FAC" w:rsidRDefault="00AC5B2F" w:rsidP="009F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82,460</w:t>
            </w:r>
          </w:p>
        </w:tc>
        <w:tc>
          <w:tcPr>
            <w:tcW w:w="127" w:type="pct"/>
          </w:tcPr>
          <w:p w14:paraId="0B26B4BA" w14:textId="77777777" w:rsidR="002B3090" w:rsidRPr="00522A4C" w:rsidRDefault="002B3090" w:rsidP="009F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14:paraId="66F00235" w14:textId="36EE5B7A" w:rsidR="002B3090" w:rsidRPr="00634FAC" w:rsidRDefault="00AC5B2F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90,502</w:t>
            </w:r>
          </w:p>
        </w:tc>
      </w:tr>
    </w:tbl>
    <w:p w14:paraId="0E910302" w14:textId="77777777" w:rsidR="009F2944" w:rsidRDefault="009F2944" w:rsidP="00740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6C2D1D0B" w14:textId="77777777" w:rsidR="00FE30C2" w:rsidRPr="009F2944" w:rsidRDefault="002C6D9C" w:rsidP="009F294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F2944">
        <w:rPr>
          <w:rFonts w:ascii="Angsana New" w:hAnsi="Angsana New"/>
          <w:sz w:val="30"/>
          <w:szCs w:val="30"/>
          <w:u w:val="none"/>
          <w:cs/>
          <w:lang w:val="th-TH"/>
        </w:rPr>
        <w:t>1</w:t>
      </w:r>
      <w:r w:rsidR="00B07344">
        <w:rPr>
          <w:rFonts w:ascii="Angsana New" w:hAnsi="Angsana New" w:hint="cs"/>
          <w:sz w:val="30"/>
          <w:szCs w:val="30"/>
          <w:u w:val="none"/>
          <w:cs/>
          <w:lang w:val="th-TH"/>
        </w:rPr>
        <w:t>4</w:t>
      </w:r>
      <w:r w:rsidR="00FE30C2" w:rsidRPr="009F2944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FE30C2" w:rsidRPr="009F2944">
        <w:rPr>
          <w:rFonts w:ascii="Angsana New" w:hAnsi="Angsana New" w:hint="cs"/>
          <w:sz w:val="30"/>
          <w:szCs w:val="30"/>
          <w:u w:val="none"/>
          <w:cs/>
          <w:lang w:val="th-TH"/>
        </w:rPr>
        <w:t>เงินฝากที่มีข้อจำกัดในการใช้</w:t>
      </w:r>
    </w:p>
    <w:p w14:paraId="19C02D7A" w14:textId="77777777" w:rsidR="00FE30C2" w:rsidRPr="0000361A" w:rsidRDefault="00FE30C2" w:rsidP="0045750E">
      <w:pPr>
        <w:pStyle w:val="a"/>
        <w:tabs>
          <w:tab w:val="clear" w:pos="1080"/>
        </w:tabs>
        <w:ind w:left="567"/>
        <w:jc w:val="thaiDistribute"/>
        <w:rPr>
          <w:rFonts w:ascii="Angsana New" w:hAnsi="Angsana New" w:cs="Angsana New"/>
          <w:lang w:val="en-US"/>
        </w:rPr>
      </w:pPr>
    </w:p>
    <w:p w14:paraId="7C9D6C2C" w14:textId="77777777" w:rsidR="00FE30C2" w:rsidRDefault="00FE30C2" w:rsidP="00457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00361A">
        <w:rPr>
          <w:rFonts w:ascii="Angsana New" w:hAnsi="Angsana New" w:hint="cs"/>
          <w:sz w:val="30"/>
          <w:szCs w:val="30"/>
          <w:cs/>
          <w:lang w:val="th-TH"/>
        </w:rPr>
        <w:t xml:space="preserve">ณ วันที่ 31 ธันวาคม </w:t>
      </w:r>
      <w:r w:rsidR="008645A4">
        <w:rPr>
          <w:rFonts w:ascii="Angsana New" w:hAnsi="Angsana New" w:hint="cs"/>
          <w:sz w:val="30"/>
          <w:szCs w:val="30"/>
          <w:cs/>
          <w:lang w:val="th-TH"/>
        </w:rPr>
        <w:t>2560</w:t>
      </w:r>
      <w:r w:rsidR="00142B42">
        <w:rPr>
          <w:rFonts w:ascii="Angsana New" w:hAnsi="Angsana New" w:hint="cs"/>
          <w:sz w:val="30"/>
          <w:szCs w:val="30"/>
          <w:cs/>
          <w:lang w:val="th-TH"/>
        </w:rPr>
        <w:t xml:space="preserve"> เงินฝากประจำ</w:t>
      </w:r>
      <w:r w:rsidRPr="0000361A">
        <w:rPr>
          <w:rFonts w:ascii="Angsana New" w:hAnsi="Angsana New" w:hint="cs"/>
          <w:sz w:val="30"/>
          <w:szCs w:val="30"/>
          <w:cs/>
          <w:lang w:val="th-TH"/>
        </w:rPr>
        <w:t>ของบริษัทย่อย</w:t>
      </w:r>
      <w:r w:rsidR="001969BA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="001969BA" w:rsidRPr="00767599">
        <w:rPr>
          <w:rFonts w:ascii="Angsana New" w:hAnsi="Angsana New" w:hint="cs"/>
          <w:sz w:val="30"/>
          <w:szCs w:val="30"/>
          <w:cs/>
          <w:lang w:val="th-TH"/>
        </w:rPr>
        <w:t>บริษัทย่อยทางอ้อม</w:t>
      </w:r>
      <w:r w:rsidRPr="00767599">
        <w:rPr>
          <w:rFonts w:ascii="Angsana New" w:hAnsi="Angsana New" w:hint="cs"/>
          <w:sz w:val="30"/>
          <w:szCs w:val="30"/>
          <w:cs/>
          <w:lang w:val="th-TH"/>
        </w:rPr>
        <w:t>จำนวน</w:t>
      </w:r>
      <w:r w:rsidRPr="0076759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A14183" w:rsidRPr="00767599">
        <w:rPr>
          <w:rFonts w:ascii="Angsana New" w:hAnsi="Angsana New"/>
          <w:sz w:val="30"/>
          <w:szCs w:val="30"/>
        </w:rPr>
        <w:t>0.</w:t>
      </w:r>
      <w:r w:rsidR="00767599" w:rsidRPr="00767599">
        <w:rPr>
          <w:rFonts w:ascii="Angsana New" w:hAnsi="Angsana New"/>
          <w:sz w:val="30"/>
          <w:szCs w:val="30"/>
        </w:rPr>
        <w:t>48</w:t>
      </w:r>
      <w:r w:rsidR="00802F8F" w:rsidRPr="00767599">
        <w:rPr>
          <w:rFonts w:ascii="Angsana New" w:hAnsi="Angsana New"/>
          <w:sz w:val="30"/>
          <w:szCs w:val="30"/>
        </w:rPr>
        <w:t xml:space="preserve"> </w:t>
      </w:r>
      <w:r w:rsidRPr="00767599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="006670D9">
        <w:rPr>
          <w:rFonts w:ascii="Angsana New" w:hAnsi="Angsana New"/>
          <w:sz w:val="30"/>
          <w:szCs w:val="30"/>
          <w:cs/>
          <w:lang w:val="th-TH"/>
        </w:rPr>
        <w:br/>
      </w:r>
      <w:r>
        <w:rPr>
          <w:rFonts w:ascii="Angsana New" w:hAnsi="Angsana New"/>
          <w:i/>
          <w:iCs/>
          <w:sz w:val="30"/>
          <w:szCs w:val="30"/>
          <w:cs/>
          <w:lang w:val="th-TH"/>
        </w:rPr>
        <w:t>(255</w:t>
      </w:r>
      <w:r w:rsidR="00032C58">
        <w:rPr>
          <w:rFonts w:ascii="Angsana New" w:hAnsi="Angsana New" w:hint="cs"/>
          <w:i/>
          <w:iCs/>
          <w:sz w:val="30"/>
          <w:szCs w:val="30"/>
          <w:cs/>
          <w:lang w:val="th-TH"/>
        </w:rPr>
        <w:t>9</w:t>
      </w:r>
      <w:r w:rsidRPr="0000361A">
        <w:rPr>
          <w:rFonts w:ascii="Angsana New" w:hAnsi="Angsana New"/>
          <w:i/>
          <w:iCs/>
          <w:sz w:val="30"/>
          <w:szCs w:val="30"/>
          <w:cs/>
          <w:lang w:val="th-TH"/>
        </w:rPr>
        <w:t>:</w:t>
      </w:r>
      <w:r w:rsidRPr="0000361A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032C58">
        <w:rPr>
          <w:rFonts w:ascii="Angsana New" w:hAnsi="Angsana New" w:hint="cs"/>
          <w:i/>
          <w:iCs/>
          <w:sz w:val="30"/>
          <w:szCs w:val="30"/>
          <w:cs/>
          <w:lang w:val="th-TH"/>
        </w:rPr>
        <w:t>0.86</w:t>
      </w:r>
      <w:r w:rsidRPr="0000361A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ล้านบาท)</w:t>
      </w:r>
      <w:r w:rsidRPr="0000361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00361A">
        <w:rPr>
          <w:rFonts w:ascii="Angsana New" w:hAnsi="Angsana New" w:hint="cs"/>
          <w:sz w:val="30"/>
          <w:szCs w:val="30"/>
          <w:cs/>
          <w:lang w:val="th-TH"/>
        </w:rPr>
        <w:t>ได้นำไปใช้เป็น</w:t>
      </w:r>
      <w:r w:rsidRPr="00ED76A8">
        <w:rPr>
          <w:rFonts w:ascii="Angsana New" w:hAnsi="Angsana New" w:hint="cs"/>
          <w:sz w:val="30"/>
          <w:szCs w:val="30"/>
          <w:cs/>
          <w:lang w:val="th-TH"/>
        </w:rPr>
        <w:t>หลักประกันหนังสือค้ำประกันที่ออกโดย</w:t>
      </w:r>
      <w:r w:rsidRPr="00ED76A8">
        <w:rPr>
          <w:rFonts w:ascii="Angsana New" w:hAnsi="Angsana New" w:hint="cs"/>
          <w:sz w:val="30"/>
          <w:szCs w:val="30"/>
          <w:cs/>
        </w:rPr>
        <w:t>สถาบันการเงินในประเทศแห่งหนึ่ง</w:t>
      </w:r>
    </w:p>
    <w:p w14:paraId="3E4BBF6F" w14:textId="77777777" w:rsidR="00290E52" w:rsidRDefault="00290E52" w:rsidP="00457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AFBCB14" w14:textId="77777777" w:rsidR="00E66B73" w:rsidRPr="00E9263A" w:rsidRDefault="0083373B" w:rsidP="0045750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1</w:t>
      </w:r>
      <w:r w:rsidR="00B07344">
        <w:rPr>
          <w:rFonts w:ascii="Angsana New" w:hAnsi="Angsana New" w:hint="cs"/>
          <w:sz w:val="30"/>
          <w:szCs w:val="30"/>
          <w:u w:val="none"/>
          <w:cs/>
          <w:lang w:val="th-TH"/>
        </w:rPr>
        <w:t>5</w:t>
      </w:r>
      <w:r w:rsidR="00B61489" w:rsidRPr="0045750E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904B54" w:rsidRPr="0045750E">
        <w:rPr>
          <w:rFonts w:ascii="Angsana New" w:hAnsi="Angsana New"/>
          <w:sz w:val="30"/>
          <w:szCs w:val="30"/>
          <w:u w:val="none"/>
          <w:cs/>
          <w:lang w:val="th-TH"/>
        </w:rPr>
        <w:t>เงินลงทุนในบริษัท</w:t>
      </w:r>
      <w:r w:rsidR="00904B54" w:rsidRPr="0045750E">
        <w:rPr>
          <w:rFonts w:ascii="Angsana New" w:hAnsi="Angsana New" w:hint="cs"/>
          <w:sz w:val="30"/>
          <w:szCs w:val="30"/>
          <w:u w:val="none"/>
          <w:cs/>
          <w:lang w:val="th-TH"/>
        </w:rPr>
        <w:t>ร่</w:t>
      </w:r>
      <w:r w:rsidR="0037155F" w:rsidRPr="0045750E">
        <w:rPr>
          <w:rFonts w:ascii="Angsana New" w:hAnsi="Angsana New"/>
          <w:sz w:val="30"/>
          <w:szCs w:val="30"/>
          <w:u w:val="none"/>
          <w:cs/>
          <w:lang w:val="th-TH"/>
        </w:rPr>
        <w:t>วม</w:t>
      </w:r>
    </w:p>
    <w:p w14:paraId="28AAC297" w14:textId="77777777" w:rsidR="00E15BF0" w:rsidRPr="0000361A" w:rsidRDefault="00E15BF0" w:rsidP="00457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5"/>
        <w:gridCol w:w="1172"/>
        <w:gridCol w:w="273"/>
        <w:gridCol w:w="1172"/>
        <w:gridCol w:w="271"/>
        <w:gridCol w:w="994"/>
        <w:gridCol w:w="273"/>
        <w:gridCol w:w="1248"/>
      </w:tblGrid>
      <w:tr w:rsidR="009964D7" w:rsidRPr="005C639F" w14:paraId="701B588F" w14:textId="77777777" w:rsidTr="00A0170B">
        <w:tc>
          <w:tcPr>
            <w:tcW w:w="2147" w:type="pct"/>
          </w:tcPr>
          <w:p w14:paraId="39F7EC4E" w14:textId="77777777" w:rsidR="009964D7" w:rsidRPr="005C639F" w:rsidRDefault="009964D7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pct"/>
            <w:gridSpan w:val="3"/>
          </w:tcPr>
          <w:p w14:paraId="773130D1" w14:textId="77777777" w:rsidR="009964D7" w:rsidRPr="005C639F" w:rsidRDefault="009964D7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63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352AC2E1" w14:textId="77777777" w:rsidR="009964D7" w:rsidRPr="005C639F" w:rsidRDefault="009964D7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pct"/>
            <w:gridSpan w:val="3"/>
          </w:tcPr>
          <w:p w14:paraId="4482FC71" w14:textId="77777777" w:rsidR="009964D7" w:rsidRPr="005C639F" w:rsidRDefault="009964D7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63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64D7" w:rsidRPr="005C639F" w14:paraId="73987E08" w14:textId="77777777" w:rsidTr="00A0170B">
        <w:tc>
          <w:tcPr>
            <w:tcW w:w="2147" w:type="pct"/>
          </w:tcPr>
          <w:p w14:paraId="64215A29" w14:textId="77777777" w:rsidR="009964D7" w:rsidRPr="005C639F" w:rsidRDefault="009964D7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6E8CCC9B" w14:textId="77777777" w:rsidR="009964D7" w:rsidRPr="005C639F" w:rsidRDefault="008645A4" w:rsidP="00707087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4" w:type="pct"/>
          </w:tcPr>
          <w:p w14:paraId="2A923DDC" w14:textId="77777777" w:rsidR="009964D7" w:rsidRPr="005C639F" w:rsidRDefault="009964D7" w:rsidP="00707087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475BFBF6" w14:textId="77777777" w:rsidR="009964D7" w:rsidRPr="005C639F" w:rsidRDefault="00973D82" w:rsidP="00707087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032C58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43" w:type="pct"/>
          </w:tcPr>
          <w:p w14:paraId="2EDDDA72" w14:textId="77777777" w:rsidR="009964D7" w:rsidRPr="005C639F" w:rsidRDefault="009964D7" w:rsidP="00707087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1012053C" w14:textId="77777777" w:rsidR="009964D7" w:rsidRPr="005C639F" w:rsidRDefault="008645A4" w:rsidP="00707087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4" w:type="pct"/>
          </w:tcPr>
          <w:p w14:paraId="1E5F7CA8" w14:textId="77777777" w:rsidR="009964D7" w:rsidRPr="005C639F" w:rsidRDefault="009964D7" w:rsidP="00707087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</w:tcPr>
          <w:p w14:paraId="503DF2CD" w14:textId="77777777" w:rsidR="009964D7" w:rsidRPr="005C639F" w:rsidRDefault="00973D82" w:rsidP="007276D3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032C58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9964D7" w:rsidRPr="005C639F" w14:paraId="3B143DB3" w14:textId="77777777" w:rsidTr="00A0170B">
        <w:tc>
          <w:tcPr>
            <w:tcW w:w="2147" w:type="pct"/>
          </w:tcPr>
          <w:p w14:paraId="3C27F7C3" w14:textId="77777777" w:rsidR="009964D7" w:rsidRPr="005C639F" w:rsidRDefault="009964D7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53" w:type="pct"/>
            <w:gridSpan w:val="7"/>
          </w:tcPr>
          <w:p w14:paraId="6458BB3F" w14:textId="77777777" w:rsidR="009964D7" w:rsidRPr="005C639F" w:rsidRDefault="009964D7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639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2C58" w:rsidRPr="005C639F" w14:paraId="264449B2" w14:textId="77777777" w:rsidTr="00A0170B">
        <w:tc>
          <w:tcPr>
            <w:tcW w:w="2147" w:type="pct"/>
          </w:tcPr>
          <w:p w14:paraId="128FBF64" w14:textId="77777777" w:rsidR="00032C58" w:rsidRPr="005C639F" w:rsidRDefault="00032C58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C639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C639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C639F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19" w:type="pct"/>
            <w:vAlign w:val="bottom"/>
          </w:tcPr>
          <w:p w14:paraId="2FAE1E1F" w14:textId="77777777" w:rsidR="00032C58" w:rsidRPr="002F5C27" w:rsidRDefault="00032C58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23,156</w:t>
            </w:r>
          </w:p>
        </w:tc>
        <w:tc>
          <w:tcPr>
            <w:tcW w:w="144" w:type="pct"/>
            <w:vAlign w:val="bottom"/>
          </w:tcPr>
          <w:p w14:paraId="45C646FB" w14:textId="77777777" w:rsidR="00032C58" w:rsidRPr="005C639F" w:rsidRDefault="00032C58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629DDC1B" w14:textId="77777777" w:rsidR="00032C58" w:rsidRPr="002F5C27" w:rsidRDefault="00032C58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22,076</w:t>
            </w:r>
          </w:p>
        </w:tc>
        <w:tc>
          <w:tcPr>
            <w:tcW w:w="143" w:type="pct"/>
            <w:vAlign w:val="bottom"/>
          </w:tcPr>
          <w:p w14:paraId="5D11D83D" w14:textId="77777777" w:rsidR="00032C58" w:rsidRPr="005C639F" w:rsidRDefault="00032C58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vAlign w:val="bottom"/>
          </w:tcPr>
          <w:p w14:paraId="10A19399" w14:textId="77777777" w:rsidR="00032C58" w:rsidRPr="005C639F" w:rsidRDefault="00032C58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639F">
              <w:rPr>
                <w:rFonts w:ascii="Angsana New" w:hAnsi="Angsana New"/>
                <w:sz w:val="30"/>
                <w:szCs w:val="30"/>
                <w:cs/>
              </w:rPr>
              <w:t>1,800</w:t>
            </w:r>
          </w:p>
        </w:tc>
        <w:tc>
          <w:tcPr>
            <w:tcW w:w="144" w:type="pct"/>
            <w:vAlign w:val="bottom"/>
          </w:tcPr>
          <w:p w14:paraId="21A81C97" w14:textId="77777777" w:rsidR="00032C58" w:rsidRPr="005C639F" w:rsidRDefault="00032C58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  <w:vAlign w:val="bottom"/>
          </w:tcPr>
          <w:p w14:paraId="495D95AF" w14:textId="77777777" w:rsidR="00032C58" w:rsidRPr="005C639F" w:rsidRDefault="00032C58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639F">
              <w:rPr>
                <w:rFonts w:ascii="Angsana New" w:hAnsi="Angsana New"/>
                <w:sz w:val="30"/>
                <w:szCs w:val="30"/>
              </w:rPr>
              <w:t>1,800</w:t>
            </w:r>
          </w:p>
        </w:tc>
      </w:tr>
      <w:tr w:rsidR="00032C58" w:rsidRPr="005C639F" w14:paraId="2E4705EE" w14:textId="77777777" w:rsidTr="00A0170B">
        <w:tc>
          <w:tcPr>
            <w:tcW w:w="2147" w:type="pct"/>
          </w:tcPr>
          <w:p w14:paraId="24CBF374" w14:textId="77777777" w:rsidR="00EB7D00" w:rsidRDefault="00032C58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C639F">
              <w:rPr>
                <w:rFonts w:ascii="Angsana New" w:hAnsi="Angsana New"/>
                <w:sz w:val="30"/>
                <w:szCs w:val="30"/>
                <w:cs/>
              </w:rPr>
              <w:t>ส่วนแบ่งกำไรสุทธิจากเงินลงทุนใน</w:t>
            </w:r>
          </w:p>
          <w:p w14:paraId="3F476F0D" w14:textId="77777777" w:rsidR="00032C58" w:rsidRPr="005C639F" w:rsidRDefault="00EB7D00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032C58" w:rsidRPr="005C639F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9" w:type="pct"/>
            <w:vAlign w:val="bottom"/>
          </w:tcPr>
          <w:p w14:paraId="327C0B42" w14:textId="77777777" w:rsidR="00032C58" w:rsidRPr="002F5C27" w:rsidRDefault="00D71B76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44" w:type="pct"/>
            <w:vAlign w:val="bottom"/>
          </w:tcPr>
          <w:p w14:paraId="5BC8AC08" w14:textId="77777777" w:rsidR="00032C58" w:rsidRPr="005C639F" w:rsidRDefault="00032C58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3C7C8C91" w14:textId="77777777" w:rsidR="00032C58" w:rsidRPr="002F5C27" w:rsidRDefault="00032C58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1,080</w:t>
            </w:r>
          </w:p>
        </w:tc>
        <w:tc>
          <w:tcPr>
            <w:tcW w:w="143" w:type="pct"/>
            <w:vAlign w:val="bottom"/>
          </w:tcPr>
          <w:p w14:paraId="11297277" w14:textId="77777777" w:rsidR="00032C58" w:rsidRPr="005C639F" w:rsidRDefault="00032C58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vAlign w:val="bottom"/>
          </w:tcPr>
          <w:p w14:paraId="7E190642" w14:textId="77777777" w:rsidR="00032C58" w:rsidRPr="005C639F" w:rsidRDefault="00032C58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639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vAlign w:val="bottom"/>
          </w:tcPr>
          <w:p w14:paraId="211219AD" w14:textId="77777777" w:rsidR="00032C58" w:rsidRPr="005C639F" w:rsidRDefault="00032C58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  <w:vAlign w:val="bottom"/>
          </w:tcPr>
          <w:p w14:paraId="4E6FB386" w14:textId="77777777" w:rsidR="00032C58" w:rsidRPr="005C639F" w:rsidRDefault="00032C58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639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32C58" w:rsidRPr="005C639F" w14:paraId="630A1ABB" w14:textId="77777777" w:rsidTr="00A0170B">
        <w:tc>
          <w:tcPr>
            <w:tcW w:w="2147" w:type="pct"/>
          </w:tcPr>
          <w:p w14:paraId="75BB44AA" w14:textId="77777777" w:rsidR="00032C58" w:rsidRPr="005C639F" w:rsidRDefault="00032C58" w:rsidP="0071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63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46195B" w14:textId="77777777" w:rsidR="00032C58" w:rsidRPr="002F5C27" w:rsidRDefault="00D71B76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23,226</w:t>
            </w:r>
          </w:p>
        </w:tc>
        <w:tc>
          <w:tcPr>
            <w:tcW w:w="144" w:type="pct"/>
            <w:vAlign w:val="bottom"/>
          </w:tcPr>
          <w:p w14:paraId="18478B9B" w14:textId="77777777" w:rsidR="00032C58" w:rsidRPr="005C639F" w:rsidRDefault="00032C58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C38118" w14:textId="77777777" w:rsidR="00032C58" w:rsidRPr="002F5C27" w:rsidRDefault="00032C58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23,156</w:t>
            </w:r>
          </w:p>
        </w:tc>
        <w:tc>
          <w:tcPr>
            <w:tcW w:w="143" w:type="pct"/>
            <w:vAlign w:val="bottom"/>
          </w:tcPr>
          <w:p w14:paraId="663C29A4" w14:textId="77777777" w:rsidR="00032C58" w:rsidRPr="005C639F" w:rsidRDefault="00032C58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67410" w14:textId="77777777" w:rsidR="00032C58" w:rsidRPr="005C639F" w:rsidRDefault="00032C58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63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1,800</w:t>
            </w:r>
          </w:p>
        </w:tc>
        <w:tc>
          <w:tcPr>
            <w:tcW w:w="144" w:type="pct"/>
            <w:vAlign w:val="bottom"/>
          </w:tcPr>
          <w:p w14:paraId="516F4A7A" w14:textId="77777777" w:rsidR="00032C58" w:rsidRPr="005C639F" w:rsidRDefault="00032C58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88FACB" w14:textId="77777777" w:rsidR="00032C58" w:rsidRPr="005C639F" w:rsidRDefault="00032C58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639F">
              <w:rPr>
                <w:rFonts w:ascii="Angsana New" w:hAnsi="Angsana New"/>
                <w:b/>
                <w:bCs/>
                <w:sz w:val="30"/>
                <w:szCs w:val="30"/>
              </w:rPr>
              <w:t>1,800</w:t>
            </w:r>
          </w:p>
        </w:tc>
      </w:tr>
    </w:tbl>
    <w:p w14:paraId="15B061BC" w14:textId="77777777" w:rsidR="009964D7" w:rsidRPr="00DF75D1" w:rsidRDefault="009964D7" w:rsidP="00457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sz w:val="30"/>
          <w:szCs w:val="30"/>
        </w:rPr>
      </w:pPr>
    </w:p>
    <w:p w14:paraId="2AA22F0F" w14:textId="77777777" w:rsidR="00A50A5E" w:rsidRPr="00DF75D1" w:rsidRDefault="00A50A5E" w:rsidP="00457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ab/>
        <w:t>ไม่มีการซื้อและจำหน่ายเงินลงทุนในบริษัทร่วม</w:t>
      </w:r>
      <w:r w:rsidR="007150BB" w:rsidRPr="00BE6E9E">
        <w:rPr>
          <w:rFonts w:ascii="Angsana New" w:hAnsi="Angsana New"/>
          <w:sz w:val="30"/>
          <w:szCs w:val="30"/>
          <w:cs/>
        </w:rPr>
        <w:t xml:space="preserve">ในระหว่างปีสิ้นสุดวันที่ </w:t>
      </w:r>
      <w:r w:rsidR="007150BB" w:rsidRPr="00BE6E9E">
        <w:rPr>
          <w:rFonts w:ascii="Angsana New" w:hAnsi="Angsana New"/>
          <w:sz w:val="30"/>
          <w:szCs w:val="30"/>
        </w:rPr>
        <w:t>31</w:t>
      </w:r>
      <w:r w:rsidR="00EA5408">
        <w:rPr>
          <w:rFonts w:ascii="Angsana New" w:hAnsi="Angsana New" w:hint="cs"/>
          <w:sz w:val="30"/>
          <w:szCs w:val="30"/>
          <w:cs/>
        </w:rPr>
        <w:t xml:space="preserve"> </w:t>
      </w:r>
      <w:r w:rsidR="007150BB" w:rsidRPr="00BE6E9E">
        <w:rPr>
          <w:rFonts w:ascii="Angsana New" w:hAnsi="Angsana New"/>
          <w:sz w:val="30"/>
          <w:szCs w:val="30"/>
          <w:cs/>
        </w:rPr>
        <w:t xml:space="preserve">ธันวาคม </w:t>
      </w:r>
      <w:r w:rsidR="008645A4">
        <w:rPr>
          <w:rFonts w:ascii="Angsana New" w:hAnsi="Angsana New"/>
          <w:sz w:val="30"/>
          <w:szCs w:val="30"/>
        </w:rPr>
        <w:t>2560</w:t>
      </w:r>
    </w:p>
    <w:p w14:paraId="2AF40A0C" w14:textId="77777777" w:rsidR="005B68B9" w:rsidRDefault="005B68B9" w:rsidP="004575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jc w:val="both"/>
        <w:rPr>
          <w:rFonts w:ascii="Angsana New" w:hAnsi="Angsana New"/>
          <w:sz w:val="30"/>
          <w:szCs w:val="30"/>
        </w:rPr>
      </w:pPr>
    </w:p>
    <w:p w14:paraId="6F323FA7" w14:textId="77777777" w:rsidR="009964D7" w:rsidRPr="00C218AD" w:rsidRDefault="009964D7" w:rsidP="007070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both"/>
        <w:rPr>
          <w:rFonts w:ascii="Angsana New" w:hAnsi="Angsana New"/>
          <w:sz w:val="30"/>
          <w:szCs w:val="30"/>
        </w:rPr>
        <w:sectPr w:rsidR="009964D7" w:rsidRPr="00C218AD" w:rsidSect="004149DF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75C0ECF0" w14:textId="77777777" w:rsidR="009B3313" w:rsidRDefault="009B3313" w:rsidP="009B3313">
      <w:pPr>
        <w:pStyle w:val="block"/>
        <w:tabs>
          <w:tab w:val="left" w:pos="567"/>
        </w:tabs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D659FF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>เ</w:t>
      </w:r>
      <w:r w:rsidRPr="00D659FF">
        <w:rPr>
          <w:rFonts w:ascii="Angsana New" w:hAnsi="Angsana New" w:cs="Angsana New"/>
          <w:sz w:val="30"/>
          <w:szCs w:val="30"/>
          <w:cs/>
          <w:lang w:bidi="th-TH"/>
        </w:rPr>
        <w:t>งินลงทุน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ใน</w:t>
      </w:r>
      <w:r w:rsidRPr="00D659F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บริษัทร่วม </w:t>
      </w:r>
      <w:r w:rsidRPr="00D659FF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31 </w:t>
      </w:r>
      <w:r w:rsidRPr="00D659FF">
        <w:rPr>
          <w:rFonts w:ascii="Angsana New" w:hAnsi="Angsana New" w:cs="Angsana New" w:hint="cs"/>
          <w:sz w:val="30"/>
          <w:szCs w:val="30"/>
          <w:cs/>
          <w:lang w:val="en-US" w:bidi="th-TH"/>
        </w:rPr>
        <w:t>ธันวาคม</w:t>
      </w:r>
      <w:r w:rsidR="001D5EC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2560 และ 2559</w:t>
      </w:r>
      <w:r w:rsidRPr="00D659F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และเงินปันผลรับ</w:t>
      </w:r>
      <w:r w:rsidR="00F644FF">
        <w:rPr>
          <w:rFonts w:ascii="Angsana New" w:hAnsi="Angsana New" w:cs="Angsana New" w:hint="cs"/>
          <w:sz w:val="30"/>
          <w:szCs w:val="30"/>
          <w:cs/>
          <w:lang w:val="en-US" w:bidi="th-TH"/>
        </w:rPr>
        <w:t>จากเงินลงทุน</w:t>
      </w:r>
      <w:r w:rsidRPr="00D659FF">
        <w:rPr>
          <w:rFonts w:ascii="Angsana New" w:hAnsi="Angsana New" w:cs="Angsana New" w:hint="cs"/>
          <w:sz w:val="30"/>
          <w:szCs w:val="30"/>
          <w:cs/>
          <w:lang w:val="en-US" w:bidi="th-TH"/>
        </w:rPr>
        <w:t>สำหรับ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แต่ละปี</w:t>
      </w:r>
      <w:r w:rsidRPr="00D659F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D659FF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</w:p>
    <w:p w14:paraId="054EBC63" w14:textId="77777777" w:rsidR="008D6378" w:rsidRDefault="008D6378" w:rsidP="009B3313">
      <w:pPr>
        <w:pStyle w:val="block"/>
        <w:tabs>
          <w:tab w:val="left" w:pos="567"/>
        </w:tabs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4954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99"/>
        <w:gridCol w:w="1080"/>
        <w:gridCol w:w="270"/>
        <w:gridCol w:w="1710"/>
        <w:gridCol w:w="875"/>
        <w:gridCol w:w="900"/>
        <w:gridCol w:w="900"/>
        <w:gridCol w:w="198"/>
        <w:gridCol w:w="882"/>
        <w:gridCol w:w="180"/>
        <w:gridCol w:w="925"/>
        <w:gridCol w:w="185"/>
        <w:gridCol w:w="895"/>
        <w:gridCol w:w="185"/>
        <w:gridCol w:w="830"/>
        <w:gridCol w:w="183"/>
        <w:gridCol w:w="897"/>
        <w:gridCol w:w="187"/>
        <w:gridCol w:w="893"/>
        <w:gridCol w:w="178"/>
        <w:gridCol w:w="877"/>
        <w:gridCol w:w="25"/>
      </w:tblGrid>
      <w:tr w:rsidR="008D6378" w:rsidRPr="00E50A0C" w14:paraId="3CF343D2" w14:textId="77777777" w:rsidTr="00A0170B">
        <w:trPr>
          <w:gridAfter w:val="1"/>
          <w:wAfter w:w="25" w:type="dxa"/>
          <w:cantSplit/>
          <w:trHeight w:val="70"/>
          <w:tblHeader/>
        </w:trPr>
        <w:tc>
          <w:tcPr>
            <w:tcW w:w="1699" w:type="dxa"/>
          </w:tcPr>
          <w:p w14:paraId="389DC58E" w14:textId="77777777" w:rsidR="008D6378" w:rsidRPr="008D6378" w:rsidRDefault="008D6378" w:rsidP="008D637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17B0BD24" w14:textId="77777777" w:rsidR="008D6378" w:rsidRPr="00E50A0C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150" w:type="dxa"/>
            <w:gridSpan w:val="19"/>
          </w:tcPr>
          <w:p w14:paraId="7254DEC6" w14:textId="77777777" w:rsidR="008D6378" w:rsidRPr="006553F3" w:rsidRDefault="008D6378" w:rsidP="00A81C0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61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6553F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8D6378" w:rsidRPr="00E50A0C" w14:paraId="4D1519BE" w14:textId="77777777" w:rsidTr="00A0170B">
        <w:trPr>
          <w:cantSplit/>
          <w:trHeight w:val="70"/>
          <w:tblHeader/>
        </w:trPr>
        <w:tc>
          <w:tcPr>
            <w:tcW w:w="3049" w:type="dxa"/>
            <w:gridSpan w:val="3"/>
          </w:tcPr>
          <w:p w14:paraId="5B7DACB9" w14:textId="77777777" w:rsidR="008D6378" w:rsidRPr="00E50A0C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</w:tcPr>
          <w:p w14:paraId="7F582273" w14:textId="77777777" w:rsidR="008D6378" w:rsidRPr="00E50A0C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75" w:type="dxa"/>
            <w:gridSpan w:val="2"/>
          </w:tcPr>
          <w:p w14:paraId="732E8F88" w14:textId="77777777" w:rsidR="008D6378" w:rsidRPr="00E50A0C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สัดส่วนความเป็น</w:t>
            </w:r>
          </w:p>
        </w:tc>
        <w:tc>
          <w:tcPr>
            <w:tcW w:w="1980" w:type="dxa"/>
            <w:gridSpan w:val="3"/>
          </w:tcPr>
          <w:p w14:paraId="5C455B0D" w14:textId="77777777" w:rsidR="008D6378" w:rsidRPr="00E50A0C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BC2EB4B" w14:textId="77777777" w:rsidR="008D6378" w:rsidRPr="00E50A0C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05" w:type="dxa"/>
            <w:gridSpan w:val="3"/>
          </w:tcPr>
          <w:p w14:paraId="2FC999D4" w14:textId="77777777" w:rsidR="008D6378" w:rsidRPr="00E50A0C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641F1DF9" w14:textId="77777777" w:rsidR="008D6378" w:rsidRPr="00E50A0C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10" w:type="dxa"/>
            <w:gridSpan w:val="3"/>
          </w:tcPr>
          <w:p w14:paraId="18CDCFFF" w14:textId="77777777" w:rsidR="008D6378" w:rsidRPr="00E50A0C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มูลค่าตาม</w:t>
            </w:r>
          </w:p>
        </w:tc>
        <w:tc>
          <w:tcPr>
            <w:tcW w:w="187" w:type="dxa"/>
          </w:tcPr>
          <w:p w14:paraId="2AB12AC0" w14:textId="77777777" w:rsidR="008D6378" w:rsidRPr="00E50A0C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73" w:type="dxa"/>
            <w:gridSpan w:val="4"/>
          </w:tcPr>
          <w:p w14:paraId="69C1DBAB" w14:textId="77777777" w:rsidR="008D6378" w:rsidRPr="00E50A0C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61" w:right="-110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8D6378" w:rsidRPr="00E50A0C" w14:paraId="7457ADC9" w14:textId="77777777" w:rsidTr="00A0170B">
        <w:trPr>
          <w:cantSplit/>
          <w:trHeight w:val="70"/>
          <w:tblHeader/>
        </w:trPr>
        <w:tc>
          <w:tcPr>
            <w:tcW w:w="3049" w:type="dxa"/>
            <w:gridSpan w:val="3"/>
          </w:tcPr>
          <w:p w14:paraId="3D897A12" w14:textId="77777777" w:rsidR="008D6378" w:rsidRPr="00E50A0C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710" w:type="dxa"/>
          </w:tcPr>
          <w:p w14:paraId="5E1CDB88" w14:textId="77777777" w:rsidR="008D6378" w:rsidRPr="00E50A0C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   </w:t>
            </w: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775" w:type="dxa"/>
            <w:gridSpan w:val="2"/>
          </w:tcPr>
          <w:p w14:paraId="141EC5D4" w14:textId="77777777" w:rsidR="008D6378" w:rsidRPr="00E50A0C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เจ้าของ</w:t>
            </w:r>
          </w:p>
        </w:tc>
        <w:tc>
          <w:tcPr>
            <w:tcW w:w="1980" w:type="dxa"/>
            <w:gridSpan w:val="3"/>
          </w:tcPr>
          <w:p w14:paraId="7B980C2F" w14:textId="77777777" w:rsidR="008D6378" w:rsidRPr="00E50A0C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131873CB" w14:textId="77777777" w:rsidR="008D6378" w:rsidRPr="00E50A0C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05" w:type="dxa"/>
            <w:gridSpan w:val="3"/>
          </w:tcPr>
          <w:p w14:paraId="2C1EEB05" w14:textId="77777777" w:rsidR="008D6378" w:rsidRPr="00E50A0C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5" w:type="dxa"/>
          </w:tcPr>
          <w:p w14:paraId="392AE21A" w14:textId="77777777" w:rsidR="008D6378" w:rsidRPr="00E50A0C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10" w:type="dxa"/>
            <w:gridSpan w:val="3"/>
          </w:tcPr>
          <w:p w14:paraId="3D30DDA1" w14:textId="77777777" w:rsidR="008D6378" w:rsidRPr="00E50A0C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187" w:type="dxa"/>
          </w:tcPr>
          <w:p w14:paraId="16B34FB1" w14:textId="77777777" w:rsidR="008D6378" w:rsidRPr="00E50A0C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73" w:type="dxa"/>
            <w:gridSpan w:val="4"/>
          </w:tcPr>
          <w:p w14:paraId="780509D8" w14:textId="77777777" w:rsidR="008D6378" w:rsidRPr="00E50A0C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8D6378" w:rsidRPr="00E50A0C" w14:paraId="26780AFD" w14:textId="77777777" w:rsidTr="00A0170B">
        <w:trPr>
          <w:cantSplit/>
          <w:trHeight w:val="70"/>
          <w:tblHeader/>
        </w:trPr>
        <w:tc>
          <w:tcPr>
            <w:tcW w:w="3049" w:type="dxa"/>
            <w:gridSpan w:val="3"/>
          </w:tcPr>
          <w:p w14:paraId="62B2DDD8" w14:textId="77777777" w:rsidR="008D6378" w:rsidRPr="00E50A0C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</w:tcPr>
          <w:p w14:paraId="02F5A1FB" w14:textId="77777777" w:rsidR="008D6378" w:rsidRPr="00E50A0C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5" w:type="dxa"/>
          </w:tcPr>
          <w:p w14:paraId="2453CCFD" w14:textId="77777777" w:rsidR="008D6378" w:rsidRPr="00E50A0C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2560</w:t>
            </w:r>
          </w:p>
        </w:tc>
        <w:tc>
          <w:tcPr>
            <w:tcW w:w="900" w:type="dxa"/>
          </w:tcPr>
          <w:p w14:paraId="3DEBBF3C" w14:textId="77777777" w:rsidR="008D6378" w:rsidRPr="00E50A0C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2559</w:t>
            </w:r>
          </w:p>
        </w:tc>
        <w:tc>
          <w:tcPr>
            <w:tcW w:w="900" w:type="dxa"/>
          </w:tcPr>
          <w:p w14:paraId="1814298E" w14:textId="77777777" w:rsidR="008D6378" w:rsidRPr="00E50A0C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2560</w:t>
            </w:r>
          </w:p>
        </w:tc>
        <w:tc>
          <w:tcPr>
            <w:tcW w:w="198" w:type="dxa"/>
          </w:tcPr>
          <w:p w14:paraId="588AEE5F" w14:textId="77777777" w:rsidR="008D6378" w:rsidRPr="00E50A0C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2" w:type="dxa"/>
          </w:tcPr>
          <w:p w14:paraId="64E79EC8" w14:textId="77777777" w:rsidR="008D6378" w:rsidRPr="00E50A0C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2559</w:t>
            </w:r>
          </w:p>
        </w:tc>
        <w:tc>
          <w:tcPr>
            <w:tcW w:w="180" w:type="dxa"/>
          </w:tcPr>
          <w:p w14:paraId="24C34A8E" w14:textId="77777777" w:rsidR="008D6378" w:rsidRPr="00E50A0C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5" w:type="dxa"/>
          </w:tcPr>
          <w:p w14:paraId="730FF2A3" w14:textId="77777777" w:rsidR="008D6378" w:rsidRPr="00E50A0C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2560</w:t>
            </w:r>
          </w:p>
        </w:tc>
        <w:tc>
          <w:tcPr>
            <w:tcW w:w="185" w:type="dxa"/>
          </w:tcPr>
          <w:p w14:paraId="45DC5B3D" w14:textId="77777777" w:rsidR="008D6378" w:rsidRPr="00E50A0C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5" w:type="dxa"/>
          </w:tcPr>
          <w:p w14:paraId="31A50F19" w14:textId="77777777" w:rsidR="008D6378" w:rsidRPr="00E50A0C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2559</w:t>
            </w:r>
          </w:p>
        </w:tc>
        <w:tc>
          <w:tcPr>
            <w:tcW w:w="185" w:type="dxa"/>
          </w:tcPr>
          <w:p w14:paraId="2441070D" w14:textId="77777777" w:rsidR="008D6378" w:rsidRPr="00E50A0C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30" w:type="dxa"/>
          </w:tcPr>
          <w:p w14:paraId="6DB856CF" w14:textId="77777777" w:rsidR="008D6378" w:rsidRPr="00E50A0C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2560</w:t>
            </w:r>
          </w:p>
        </w:tc>
        <w:tc>
          <w:tcPr>
            <w:tcW w:w="183" w:type="dxa"/>
          </w:tcPr>
          <w:p w14:paraId="53E74247" w14:textId="77777777" w:rsidR="008D6378" w:rsidRPr="00E50A0C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</w:tcPr>
          <w:p w14:paraId="69E67A07" w14:textId="77777777" w:rsidR="008D6378" w:rsidRPr="00E50A0C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2559</w:t>
            </w:r>
          </w:p>
        </w:tc>
        <w:tc>
          <w:tcPr>
            <w:tcW w:w="187" w:type="dxa"/>
          </w:tcPr>
          <w:p w14:paraId="49E44F62" w14:textId="77777777" w:rsidR="008D6378" w:rsidRPr="00E50A0C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3" w:type="dxa"/>
          </w:tcPr>
          <w:p w14:paraId="56C65192" w14:textId="77777777" w:rsidR="008D6378" w:rsidRPr="00E50A0C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2560</w:t>
            </w:r>
          </w:p>
        </w:tc>
        <w:tc>
          <w:tcPr>
            <w:tcW w:w="178" w:type="dxa"/>
          </w:tcPr>
          <w:p w14:paraId="11342842" w14:textId="77777777" w:rsidR="008D6378" w:rsidRPr="00E50A0C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gridSpan w:val="2"/>
          </w:tcPr>
          <w:p w14:paraId="18F913C4" w14:textId="77777777" w:rsidR="008D6378" w:rsidRPr="00E50A0C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2559</w:t>
            </w:r>
          </w:p>
        </w:tc>
      </w:tr>
      <w:tr w:rsidR="008D6378" w:rsidRPr="00E50A0C" w14:paraId="4C54427A" w14:textId="77777777" w:rsidTr="00A0170B">
        <w:trPr>
          <w:cantSplit/>
        </w:trPr>
        <w:tc>
          <w:tcPr>
            <w:tcW w:w="3049" w:type="dxa"/>
            <w:gridSpan w:val="3"/>
            <w:vAlign w:val="bottom"/>
          </w:tcPr>
          <w:p w14:paraId="664A5C02" w14:textId="77777777" w:rsidR="008D6378" w:rsidRPr="00E50A0C" w:rsidRDefault="008D6378" w:rsidP="00FA14D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4DB8993C" w14:textId="77777777" w:rsidR="008D6378" w:rsidRPr="00E50A0C" w:rsidRDefault="008D6378" w:rsidP="00FA14D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775" w:type="dxa"/>
            <w:gridSpan w:val="2"/>
            <w:vAlign w:val="bottom"/>
          </w:tcPr>
          <w:p w14:paraId="3DDB6AD7" w14:textId="77777777" w:rsidR="008D6378" w:rsidRPr="00E50A0C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E50A0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(ร้อยละ</w:t>
            </w:r>
            <w:r w:rsidRPr="00E50A0C"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  <w:t>)</w:t>
            </w:r>
          </w:p>
        </w:tc>
        <w:tc>
          <w:tcPr>
            <w:tcW w:w="8420" w:type="dxa"/>
            <w:gridSpan w:val="16"/>
            <w:vAlign w:val="bottom"/>
          </w:tcPr>
          <w:p w14:paraId="259E7DFE" w14:textId="77777777" w:rsidR="008D6378" w:rsidRPr="00E50A0C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  <w:r w:rsidRPr="00E50A0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8D6378" w:rsidRPr="00E50A0C" w14:paraId="2AA4E677" w14:textId="77777777" w:rsidTr="00A0170B">
        <w:trPr>
          <w:cantSplit/>
        </w:trPr>
        <w:tc>
          <w:tcPr>
            <w:tcW w:w="3049" w:type="dxa"/>
            <w:gridSpan w:val="3"/>
          </w:tcPr>
          <w:p w14:paraId="57872DEB" w14:textId="77777777" w:rsidR="008D6378" w:rsidRPr="00E50A0C" w:rsidRDefault="008D6378" w:rsidP="00FA14D6">
            <w:pPr>
              <w:tabs>
                <w:tab w:val="left" w:pos="540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</w:rPr>
            </w:pPr>
            <w:r w:rsidRPr="00E50A0C">
              <w:rPr>
                <w:rFonts w:ascii="Angsana New" w:hAnsi="Angsana New"/>
                <w:sz w:val="26"/>
                <w:szCs w:val="26"/>
                <w:cs/>
              </w:rPr>
              <w:t>บริษัท โยมิอูริ-เนชั่น อินฟอร์มเมชั่น</w:t>
            </w:r>
            <w:r w:rsidRPr="00E50A0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50A0C">
              <w:rPr>
                <w:rFonts w:ascii="Angsana New" w:hAnsi="Angsana New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1710" w:type="dxa"/>
            <w:vAlign w:val="bottom"/>
          </w:tcPr>
          <w:p w14:paraId="77F963EA" w14:textId="77777777" w:rsidR="008D6378" w:rsidRPr="00E50A0C" w:rsidRDefault="008D6378" w:rsidP="00FA14D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50A0C">
              <w:rPr>
                <w:rFonts w:ascii="Angsana New" w:hAnsi="Angsana New"/>
                <w:sz w:val="26"/>
                <w:szCs w:val="26"/>
                <w:cs/>
              </w:rPr>
              <w:t>ตัวแทนขายโฆษณา</w:t>
            </w:r>
          </w:p>
        </w:tc>
        <w:tc>
          <w:tcPr>
            <w:tcW w:w="875" w:type="dxa"/>
            <w:vAlign w:val="bottom"/>
          </w:tcPr>
          <w:p w14:paraId="357AF627" w14:textId="77777777" w:rsidR="008D6378" w:rsidRPr="00E50A0C" w:rsidRDefault="008D6378" w:rsidP="00FA14D6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>45.00</w:t>
            </w:r>
          </w:p>
        </w:tc>
        <w:tc>
          <w:tcPr>
            <w:tcW w:w="900" w:type="dxa"/>
            <w:vAlign w:val="bottom"/>
          </w:tcPr>
          <w:p w14:paraId="4942109B" w14:textId="77777777" w:rsidR="008D6378" w:rsidRPr="00E50A0C" w:rsidRDefault="008D6378" w:rsidP="00FA14D6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>45.00</w:t>
            </w:r>
          </w:p>
        </w:tc>
        <w:tc>
          <w:tcPr>
            <w:tcW w:w="900" w:type="dxa"/>
            <w:vAlign w:val="bottom"/>
          </w:tcPr>
          <w:p w14:paraId="0683ED5E" w14:textId="77777777" w:rsidR="008D6378" w:rsidRPr="00E50A0C" w:rsidRDefault="008D6378" w:rsidP="00FA14D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4,000</w:t>
            </w:r>
          </w:p>
        </w:tc>
        <w:tc>
          <w:tcPr>
            <w:tcW w:w="198" w:type="dxa"/>
            <w:vAlign w:val="bottom"/>
          </w:tcPr>
          <w:p w14:paraId="0E35E793" w14:textId="77777777" w:rsidR="008D6378" w:rsidRPr="00E50A0C" w:rsidRDefault="008D6378" w:rsidP="00FA14D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2" w:type="dxa"/>
            <w:vAlign w:val="bottom"/>
          </w:tcPr>
          <w:p w14:paraId="45019D43" w14:textId="77777777" w:rsidR="008D6378" w:rsidRPr="00E50A0C" w:rsidRDefault="008D6378" w:rsidP="00FA14D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4,000</w:t>
            </w:r>
          </w:p>
        </w:tc>
        <w:tc>
          <w:tcPr>
            <w:tcW w:w="180" w:type="dxa"/>
            <w:vAlign w:val="bottom"/>
          </w:tcPr>
          <w:p w14:paraId="69FAE948" w14:textId="77777777" w:rsidR="008D6378" w:rsidRPr="00E50A0C" w:rsidRDefault="008D6378" w:rsidP="00FA14D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25" w:type="dxa"/>
            <w:tcBorders>
              <w:bottom w:val="double" w:sz="4" w:space="0" w:color="auto"/>
            </w:tcBorders>
            <w:vAlign w:val="bottom"/>
          </w:tcPr>
          <w:p w14:paraId="59D4561B" w14:textId="77777777" w:rsidR="008D6378" w:rsidRPr="00E50A0C" w:rsidRDefault="008D6378" w:rsidP="00FA14D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1,800</w:t>
            </w:r>
          </w:p>
        </w:tc>
        <w:tc>
          <w:tcPr>
            <w:tcW w:w="185" w:type="dxa"/>
            <w:vAlign w:val="bottom"/>
          </w:tcPr>
          <w:p w14:paraId="41F839AD" w14:textId="77777777" w:rsidR="008D6378" w:rsidRPr="00E50A0C" w:rsidRDefault="008D6378" w:rsidP="00FA14D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95" w:type="dxa"/>
            <w:tcBorders>
              <w:bottom w:val="double" w:sz="4" w:space="0" w:color="auto"/>
            </w:tcBorders>
            <w:vAlign w:val="bottom"/>
          </w:tcPr>
          <w:p w14:paraId="6AC982F4" w14:textId="77777777" w:rsidR="008D6378" w:rsidRPr="00E50A0C" w:rsidRDefault="008D6378" w:rsidP="00FA14D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1,800</w:t>
            </w:r>
          </w:p>
        </w:tc>
        <w:tc>
          <w:tcPr>
            <w:tcW w:w="185" w:type="dxa"/>
            <w:vAlign w:val="bottom"/>
          </w:tcPr>
          <w:p w14:paraId="4FB1B410" w14:textId="77777777" w:rsidR="008D6378" w:rsidRPr="00E50A0C" w:rsidRDefault="008D6378" w:rsidP="00FA14D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30" w:type="dxa"/>
            <w:tcBorders>
              <w:bottom w:val="double" w:sz="4" w:space="0" w:color="auto"/>
            </w:tcBorders>
            <w:vAlign w:val="bottom"/>
          </w:tcPr>
          <w:p w14:paraId="6F55B987" w14:textId="77777777" w:rsidR="008D6378" w:rsidRPr="00E24DFD" w:rsidRDefault="008D6378" w:rsidP="00FA14D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  <w:r w:rsidRPr="00D71B7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23,226</w:t>
            </w:r>
          </w:p>
        </w:tc>
        <w:tc>
          <w:tcPr>
            <w:tcW w:w="183" w:type="dxa"/>
            <w:vAlign w:val="bottom"/>
          </w:tcPr>
          <w:p w14:paraId="46BB6994" w14:textId="77777777" w:rsidR="008D6378" w:rsidRPr="00E50A0C" w:rsidRDefault="008D6378" w:rsidP="00FA14D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97" w:type="dxa"/>
            <w:tcBorders>
              <w:bottom w:val="double" w:sz="4" w:space="0" w:color="auto"/>
            </w:tcBorders>
            <w:vAlign w:val="bottom"/>
          </w:tcPr>
          <w:p w14:paraId="1ECE1E39" w14:textId="77777777" w:rsidR="008D6378" w:rsidRPr="00E24DFD" w:rsidRDefault="008D6378" w:rsidP="00FA14D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  <w:r w:rsidRPr="00ED76A8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23,156</w:t>
            </w:r>
          </w:p>
        </w:tc>
        <w:tc>
          <w:tcPr>
            <w:tcW w:w="187" w:type="dxa"/>
            <w:vAlign w:val="bottom"/>
          </w:tcPr>
          <w:p w14:paraId="646A20CF" w14:textId="77777777" w:rsidR="008D6378" w:rsidRPr="00E50A0C" w:rsidRDefault="008D6378" w:rsidP="00FA1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3" w:type="dxa"/>
            <w:tcBorders>
              <w:bottom w:val="double" w:sz="4" w:space="0" w:color="auto"/>
            </w:tcBorders>
            <w:vAlign w:val="bottom"/>
          </w:tcPr>
          <w:p w14:paraId="56799691" w14:textId="77777777" w:rsidR="008D6378" w:rsidRPr="00E50A0C" w:rsidRDefault="008D6378" w:rsidP="00FA1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50A0C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11920BB3" w14:textId="77777777" w:rsidR="008D6378" w:rsidRPr="00E50A0C" w:rsidRDefault="008D6378" w:rsidP="00FA1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gridSpan w:val="2"/>
            <w:tcBorders>
              <w:bottom w:val="double" w:sz="4" w:space="0" w:color="auto"/>
            </w:tcBorders>
            <w:vAlign w:val="bottom"/>
          </w:tcPr>
          <w:p w14:paraId="2AD78F65" w14:textId="77777777" w:rsidR="008D6378" w:rsidRPr="00E50A0C" w:rsidRDefault="008D6378" w:rsidP="00FA1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50A0C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</w:tr>
    </w:tbl>
    <w:p w14:paraId="132A35BB" w14:textId="77777777" w:rsidR="00A81C05" w:rsidRPr="005B5657" w:rsidRDefault="00A81C05" w:rsidP="00A81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55BF9E2" w14:textId="77777777" w:rsidR="0016081D" w:rsidRDefault="00A81C05" w:rsidP="00A81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30"/>
          <w:szCs w:val="30"/>
          <w:cs/>
          <w:lang w:val="en-GB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 xml:space="preserve">บริษัทร่วมดังกล่าวดำเนินธุรกิจในประเทศไทย </w:t>
      </w:r>
      <w:r w:rsidRPr="009D572F">
        <w:rPr>
          <w:rFonts w:ascii="Angsana New" w:hAnsi="Angsana New" w:hint="cs"/>
          <w:sz w:val="30"/>
          <w:szCs w:val="30"/>
          <w:cs/>
          <w:lang w:val="en-GB"/>
        </w:rPr>
        <w:t>กลุ่มบริ</w:t>
      </w:r>
      <w:r>
        <w:rPr>
          <w:rFonts w:ascii="Angsana New" w:hAnsi="Angsana New" w:hint="cs"/>
          <w:sz w:val="30"/>
          <w:szCs w:val="30"/>
          <w:cs/>
          <w:lang w:val="en-GB"/>
        </w:rPr>
        <w:t>ษัทไม่มีเงินลงทุนในบริษัทร่วมซึ่ง</w:t>
      </w:r>
      <w:r w:rsidRPr="009D572F">
        <w:rPr>
          <w:rFonts w:ascii="Angsana New" w:hAnsi="Angsana New" w:hint="cs"/>
          <w:sz w:val="30"/>
          <w:szCs w:val="30"/>
          <w:cs/>
          <w:lang w:val="en-GB"/>
        </w:rPr>
        <w:t>จดทะเบี</w:t>
      </w:r>
      <w:r>
        <w:rPr>
          <w:rFonts w:ascii="Angsana New" w:hAnsi="Angsana New" w:hint="cs"/>
          <w:sz w:val="30"/>
          <w:szCs w:val="30"/>
          <w:cs/>
          <w:lang w:val="en-GB"/>
        </w:rPr>
        <w:t>ยนในตลาดหลักทรัพย์ ดังนั้นจึง</w:t>
      </w:r>
      <w:r w:rsidRPr="009D572F">
        <w:rPr>
          <w:rFonts w:ascii="Angsana New" w:hAnsi="Angsana New" w:hint="cs"/>
          <w:sz w:val="30"/>
          <w:szCs w:val="30"/>
          <w:cs/>
          <w:lang w:val="en-GB"/>
        </w:rPr>
        <w:t>ไม่มีราคาที่เปิดเผยต่อสาธาร</w:t>
      </w:r>
      <w:r>
        <w:rPr>
          <w:rFonts w:ascii="Angsana New" w:hAnsi="Angsana New" w:hint="cs"/>
          <w:sz w:val="30"/>
          <w:szCs w:val="30"/>
          <w:cs/>
          <w:lang w:val="en-GB"/>
        </w:rPr>
        <w:t>ณ</w:t>
      </w:r>
      <w:r w:rsidRPr="009D572F">
        <w:rPr>
          <w:rFonts w:ascii="Angsana New" w:hAnsi="Angsana New" w:hint="cs"/>
          <w:sz w:val="30"/>
          <w:szCs w:val="30"/>
          <w:cs/>
          <w:lang w:val="en-GB"/>
        </w:rPr>
        <w:t>ชน</w:t>
      </w:r>
    </w:p>
    <w:tbl>
      <w:tblPr>
        <w:tblW w:w="1450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94"/>
        <w:gridCol w:w="948"/>
        <w:gridCol w:w="948"/>
        <w:gridCol w:w="949"/>
        <w:gridCol w:w="189"/>
        <w:gridCol w:w="950"/>
        <w:gridCol w:w="189"/>
        <w:gridCol w:w="854"/>
        <w:gridCol w:w="189"/>
        <w:gridCol w:w="950"/>
        <w:gridCol w:w="189"/>
        <w:gridCol w:w="949"/>
        <w:gridCol w:w="189"/>
        <w:gridCol w:w="950"/>
        <w:gridCol w:w="189"/>
        <w:gridCol w:w="949"/>
        <w:gridCol w:w="189"/>
        <w:gridCol w:w="950"/>
        <w:gridCol w:w="189"/>
        <w:gridCol w:w="854"/>
        <w:gridCol w:w="189"/>
        <w:gridCol w:w="854"/>
        <w:gridCol w:w="9"/>
      </w:tblGrid>
      <w:tr w:rsidR="0016081D" w:rsidRPr="005B5657" w14:paraId="160FF63C" w14:textId="77777777" w:rsidTr="0016081D">
        <w:trPr>
          <w:cantSplit/>
          <w:trHeight w:val="71"/>
          <w:tblHeader/>
        </w:trPr>
        <w:tc>
          <w:tcPr>
            <w:tcW w:w="1696" w:type="dxa"/>
          </w:tcPr>
          <w:p w14:paraId="448E40B9" w14:textId="77777777" w:rsidR="0016081D" w:rsidRPr="005B5657" w:rsidRDefault="0016081D" w:rsidP="00AE6845">
            <w:pPr>
              <w:pStyle w:val="acctfourfigures"/>
              <w:pageBreakBefore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rtl/>
                <w:cs/>
              </w:rPr>
              <w:lastRenderedPageBreak/>
              <w:br w:type="page"/>
            </w:r>
            <w:r>
              <w:rPr>
                <w:rFonts w:ascii="Angsana New" w:hAnsi="Angsana New"/>
                <w:sz w:val="30"/>
                <w:szCs w:val="30"/>
                <w:rtl/>
                <w:cs/>
              </w:rPr>
              <w:br w:type="page"/>
            </w:r>
            <w:r w:rsidRPr="005B5657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12813" w:type="dxa"/>
            <w:gridSpan w:val="22"/>
          </w:tcPr>
          <w:p w14:paraId="2055C915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61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5B5657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6081D" w:rsidRPr="005B5657" w14:paraId="249A880D" w14:textId="77777777" w:rsidTr="0016081D">
        <w:trPr>
          <w:cantSplit/>
          <w:trHeight w:val="71"/>
          <w:tblHeader/>
        </w:trPr>
        <w:tc>
          <w:tcPr>
            <w:tcW w:w="1696" w:type="dxa"/>
          </w:tcPr>
          <w:p w14:paraId="7D6619D6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98" w:type="dxa"/>
            <w:gridSpan w:val="2"/>
          </w:tcPr>
          <w:p w14:paraId="50FA0FDE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5B565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สัดส่วนความเป็น</w:t>
            </w:r>
          </w:p>
        </w:tc>
        <w:tc>
          <w:tcPr>
            <w:tcW w:w="2088" w:type="dxa"/>
            <w:gridSpan w:val="3"/>
          </w:tcPr>
          <w:p w14:paraId="243F8B7F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9" w:type="dxa"/>
          </w:tcPr>
          <w:p w14:paraId="34D7446E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93" w:type="dxa"/>
            <w:gridSpan w:val="3"/>
          </w:tcPr>
          <w:p w14:paraId="4168F9C4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9" w:type="dxa"/>
          </w:tcPr>
          <w:p w14:paraId="7342AAD1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088" w:type="dxa"/>
            <w:gridSpan w:val="3"/>
          </w:tcPr>
          <w:p w14:paraId="5FA0133A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9" w:type="dxa"/>
          </w:tcPr>
          <w:p w14:paraId="1B0E894A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088" w:type="dxa"/>
            <w:gridSpan w:val="3"/>
          </w:tcPr>
          <w:p w14:paraId="17B5A0F8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9" w:type="dxa"/>
          </w:tcPr>
          <w:p w14:paraId="2DED0FB4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8" w:type="dxa"/>
            <w:gridSpan w:val="4"/>
          </w:tcPr>
          <w:p w14:paraId="7A803C69" w14:textId="77777777" w:rsidR="0016081D" w:rsidRPr="005B5657" w:rsidRDefault="0016081D" w:rsidP="008D637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61" w:right="-110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16081D" w:rsidRPr="005B5657" w14:paraId="1A9A7B3F" w14:textId="77777777" w:rsidTr="0016081D">
        <w:trPr>
          <w:cantSplit/>
          <w:trHeight w:val="71"/>
          <w:tblHeader/>
        </w:trPr>
        <w:tc>
          <w:tcPr>
            <w:tcW w:w="1696" w:type="dxa"/>
          </w:tcPr>
          <w:p w14:paraId="57621098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5B565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898" w:type="dxa"/>
            <w:gridSpan w:val="2"/>
          </w:tcPr>
          <w:p w14:paraId="6823880F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5B565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เจ้าของ</w:t>
            </w:r>
          </w:p>
        </w:tc>
        <w:tc>
          <w:tcPr>
            <w:tcW w:w="2088" w:type="dxa"/>
            <w:gridSpan w:val="3"/>
          </w:tcPr>
          <w:p w14:paraId="3627966B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5B565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9" w:type="dxa"/>
          </w:tcPr>
          <w:p w14:paraId="27C26116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93" w:type="dxa"/>
            <w:gridSpan w:val="3"/>
          </w:tcPr>
          <w:p w14:paraId="67135724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5B565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9" w:type="dxa"/>
          </w:tcPr>
          <w:p w14:paraId="6C02EB39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088" w:type="dxa"/>
            <w:gridSpan w:val="3"/>
          </w:tcPr>
          <w:p w14:paraId="4706E02B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5B565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9" w:type="dxa"/>
          </w:tcPr>
          <w:p w14:paraId="6DD2B234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088" w:type="dxa"/>
            <w:gridSpan w:val="3"/>
          </w:tcPr>
          <w:p w14:paraId="470B53E6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5B565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ราคาทุน </w:t>
            </w:r>
            <w:r w:rsidRPr="005B565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  <w:r w:rsidRPr="005B5657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 xml:space="preserve"> สุทธิ</w:t>
            </w:r>
          </w:p>
        </w:tc>
        <w:tc>
          <w:tcPr>
            <w:tcW w:w="189" w:type="dxa"/>
          </w:tcPr>
          <w:p w14:paraId="189E84AF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8" w:type="dxa"/>
            <w:gridSpan w:val="4"/>
          </w:tcPr>
          <w:p w14:paraId="1454F728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5B565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16081D" w:rsidRPr="005B5657" w14:paraId="2C593BC8" w14:textId="77777777" w:rsidTr="0016081D">
        <w:trPr>
          <w:gridAfter w:val="1"/>
          <w:wAfter w:w="9" w:type="dxa"/>
          <w:cantSplit/>
          <w:trHeight w:val="71"/>
          <w:tblHeader/>
        </w:trPr>
        <w:tc>
          <w:tcPr>
            <w:tcW w:w="1696" w:type="dxa"/>
          </w:tcPr>
          <w:p w14:paraId="3376DED4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49" w:type="dxa"/>
          </w:tcPr>
          <w:p w14:paraId="724F34AB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B5657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2560</w:t>
            </w:r>
          </w:p>
        </w:tc>
        <w:tc>
          <w:tcPr>
            <w:tcW w:w="949" w:type="dxa"/>
          </w:tcPr>
          <w:p w14:paraId="63A4732A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B5657">
              <w:rPr>
                <w:rFonts w:ascii="Angsana New" w:hAnsi="Angsana New" w:cs="Angsana New"/>
                <w:sz w:val="26"/>
                <w:szCs w:val="26"/>
                <w:lang w:bidi="th-TH"/>
              </w:rPr>
              <w:t>255</w:t>
            </w:r>
            <w:r w:rsidRPr="005B565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9</w:t>
            </w:r>
          </w:p>
        </w:tc>
        <w:tc>
          <w:tcPr>
            <w:tcW w:w="949" w:type="dxa"/>
          </w:tcPr>
          <w:p w14:paraId="36E2F397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B5657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2560</w:t>
            </w:r>
          </w:p>
        </w:tc>
        <w:tc>
          <w:tcPr>
            <w:tcW w:w="189" w:type="dxa"/>
          </w:tcPr>
          <w:p w14:paraId="3BA7BFD2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</w:tcPr>
          <w:p w14:paraId="2D76BE92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B5657">
              <w:rPr>
                <w:rFonts w:ascii="Angsana New" w:hAnsi="Angsana New" w:cs="Angsana New"/>
                <w:sz w:val="26"/>
                <w:szCs w:val="26"/>
                <w:lang w:bidi="th-TH"/>
              </w:rPr>
              <w:t>255</w:t>
            </w:r>
            <w:r w:rsidRPr="005B565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9</w:t>
            </w:r>
          </w:p>
        </w:tc>
        <w:tc>
          <w:tcPr>
            <w:tcW w:w="189" w:type="dxa"/>
          </w:tcPr>
          <w:p w14:paraId="3F79B45E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14:paraId="3B093F02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B5657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2560</w:t>
            </w:r>
          </w:p>
        </w:tc>
        <w:tc>
          <w:tcPr>
            <w:tcW w:w="189" w:type="dxa"/>
          </w:tcPr>
          <w:p w14:paraId="6CC306CA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</w:tcPr>
          <w:p w14:paraId="10E87623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B5657">
              <w:rPr>
                <w:rFonts w:ascii="Angsana New" w:hAnsi="Angsana New" w:cs="Angsana New"/>
                <w:sz w:val="26"/>
                <w:szCs w:val="26"/>
                <w:lang w:bidi="th-TH"/>
              </w:rPr>
              <w:t>255</w:t>
            </w:r>
            <w:r w:rsidRPr="005B565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9</w:t>
            </w:r>
          </w:p>
        </w:tc>
        <w:tc>
          <w:tcPr>
            <w:tcW w:w="189" w:type="dxa"/>
          </w:tcPr>
          <w:p w14:paraId="4108CED8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49" w:type="dxa"/>
          </w:tcPr>
          <w:p w14:paraId="09F3FBCE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B5657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2560</w:t>
            </w:r>
          </w:p>
        </w:tc>
        <w:tc>
          <w:tcPr>
            <w:tcW w:w="189" w:type="dxa"/>
          </w:tcPr>
          <w:p w14:paraId="700FBE50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</w:tcPr>
          <w:p w14:paraId="2704F0E9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B5657">
              <w:rPr>
                <w:rFonts w:ascii="Angsana New" w:hAnsi="Angsana New" w:cs="Angsana New"/>
                <w:sz w:val="26"/>
                <w:szCs w:val="26"/>
                <w:lang w:bidi="th-TH"/>
              </w:rPr>
              <w:t>255</w:t>
            </w:r>
            <w:r w:rsidRPr="005B565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9</w:t>
            </w:r>
          </w:p>
        </w:tc>
        <w:tc>
          <w:tcPr>
            <w:tcW w:w="189" w:type="dxa"/>
          </w:tcPr>
          <w:p w14:paraId="039AD937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49" w:type="dxa"/>
          </w:tcPr>
          <w:p w14:paraId="668BB9CB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B5657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2560</w:t>
            </w:r>
          </w:p>
        </w:tc>
        <w:tc>
          <w:tcPr>
            <w:tcW w:w="189" w:type="dxa"/>
          </w:tcPr>
          <w:p w14:paraId="19637E09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</w:tcPr>
          <w:p w14:paraId="18E6D838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B5657">
              <w:rPr>
                <w:rFonts w:ascii="Angsana New" w:hAnsi="Angsana New" w:cs="Angsana New"/>
                <w:sz w:val="26"/>
                <w:szCs w:val="26"/>
                <w:lang w:bidi="th-TH"/>
              </w:rPr>
              <w:t>255</w:t>
            </w:r>
            <w:r w:rsidRPr="005B565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9</w:t>
            </w:r>
          </w:p>
        </w:tc>
        <w:tc>
          <w:tcPr>
            <w:tcW w:w="189" w:type="dxa"/>
          </w:tcPr>
          <w:p w14:paraId="6B01919E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14:paraId="363C39DC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B5657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2560</w:t>
            </w:r>
          </w:p>
        </w:tc>
        <w:tc>
          <w:tcPr>
            <w:tcW w:w="189" w:type="dxa"/>
          </w:tcPr>
          <w:p w14:paraId="3F847048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14:paraId="56D45F4F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B5657">
              <w:rPr>
                <w:rFonts w:ascii="Angsana New" w:hAnsi="Angsana New" w:cs="Angsana New"/>
                <w:sz w:val="26"/>
                <w:szCs w:val="26"/>
                <w:lang w:bidi="th-TH"/>
              </w:rPr>
              <w:t>255</w:t>
            </w:r>
            <w:r w:rsidRPr="005B565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9</w:t>
            </w:r>
          </w:p>
        </w:tc>
      </w:tr>
      <w:tr w:rsidR="0016081D" w:rsidRPr="005B5657" w14:paraId="384352D3" w14:textId="77777777" w:rsidTr="0016081D">
        <w:trPr>
          <w:cantSplit/>
          <w:trHeight w:val="357"/>
        </w:trPr>
        <w:tc>
          <w:tcPr>
            <w:tcW w:w="1696" w:type="dxa"/>
            <w:vAlign w:val="bottom"/>
          </w:tcPr>
          <w:p w14:paraId="76573893" w14:textId="77777777" w:rsidR="0016081D" w:rsidRPr="005B5657" w:rsidRDefault="0016081D" w:rsidP="00AE6845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8" w:type="dxa"/>
            <w:gridSpan w:val="2"/>
            <w:vAlign w:val="bottom"/>
          </w:tcPr>
          <w:p w14:paraId="0B226634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5B5657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(ร้อยละ</w:t>
            </w:r>
            <w:r w:rsidRPr="005B5657"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  <w:t>)</w:t>
            </w:r>
          </w:p>
        </w:tc>
        <w:tc>
          <w:tcPr>
            <w:tcW w:w="10914" w:type="dxa"/>
            <w:gridSpan w:val="20"/>
          </w:tcPr>
          <w:p w14:paraId="41B783AD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  <w:r w:rsidRPr="005B5657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16081D" w:rsidRPr="005B5657" w14:paraId="699F5550" w14:textId="77777777" w:rsidTr="0016081D">
        <w:trPr>
          <w:gridAfter w:val="1"/>
          <w:wAfter w:w="9" w:type="dxa"/>
          <w:cantSplit/>
          <w:trHeight w:val="1089"/>
        </w:trPr>
        <w:tc>
          <w:tcPr>
            <w:tcW w:w="1696" w:type="dxa"/>
          </w:tcPr>
          <w:p w14:paraId="09CD2D5D" w14:textId="77777777" w:rsidR="0016081D" w:rsidRPr="005B5657" w:rsidRDefault="0016081D" w:rsidP="00AE6845">
            <w:pPr>
              <w:tabs>
                <w:tab w:val="left" w:pos="540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</w:rPr>
            </w:pPr>
            <w:r w:rsidRPr="005B5657">
              <w:rPr>
                <w:rFonts w:ascii="Angsana New" w:hAnsi="Angsana New"/>
                <w:sz w:val="26"/>
                <w:szCs w:val="26"/>
                <w:cs/>
              </w:rPr>
              <w:t>บริษัท โยมิอูริ-เนชั่น อินฟอร์มเมชั่น</w:t>
            </w:r>
            <w:r w:rsidRPr="005B565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B5657">
              <w:rPr>
                <w:rFonts w:ascii="Angsana New" w:hAnsi="Angsana New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949" w:type="dxa"/>
            <w:vAlign w:val="bottom"/>
          </w:tcPr>
          <w:p w14:paraId="1F5211EB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B5657">
              <w:rPr>
                <w:rFonts w:ascii="Angsana New" w:hAnsi="Angsana New" w:cs="Angsana New"/>
                <w:sz w:val="26"/>
                <w:szCs w:val="26"/>
                <w:lang w:bidi="th-TH"/>
              </w:rPr>
              <w:t>45.00</w:t>
            </w:r>
          </w:p>
        </w:tc>
        <w:tc>
          <w:tcPr>
            <w:tcW w:w="949" w:type="dxa"/>
            <w:vAlign w:val="bottom"/>
          </w:tcPr>
          <w:p w14:paraId="2A8622A3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B5657">
              <w:rPr>
                <w:rFonts w:ascii="Angsana New" w:hAnsi="Angsana New" w:cs="Angsana New"/>
                <w:sz w:val="26"/>
                <w:szCs w:val="26"/>
                <w:lang w:bidi="th-TH"/>
              </w:rPr>
              <w:t>45.00</w:t>
            </w:r>
          </w:p>
        </w:tc>
        <w:tc>
          <w:tcPr>
            <w:tcW w:w="949" w:type="dxa"/>
            <w:vAlign w:val="bottom"/>
          </w:tcPr>
          <w:p w14:paraId="76EB9EE1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B565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4,000</w:t>
            </w:r>
          </w:p>
        </w:tc>
        <w:tc>
          <w:tcPr>
            <w:tcW w:w="189" w:type="dxa"/>
            <w:vAlign w:val="bottom"/>
          </w:tcPr>
          <w:p w14:paraId="483B0B82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49" w:type="dxa"/>
            <w:vAlign w:val="bottom"/>
          </w:tcPr>
          <w:p w14:paraId="1C35581D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B565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4,000</w:t>
            </w:r>
          </w:p>
        </w:tc>
        <w:tc>
          <w:tcPr>
            <w:tcW w:w="189" w:type="dxa"/>
            <w:vAlign w:val="bottom"/>
          </w:tcPr>
          <w:p w14:paraId="45821ADD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54" w:type="dxa"/>
            <w:tcBorders>
              <w:bottom w:val="double" w:sz="4" w:space="0" w:color="auto"/>
            </w:tcBorders>
            <w:vAlign w:val="bottom"/>
          </w:tcPr>
          <w:p w14:paraId="2B4D7152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5B5657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1,800</w:t>
            </w:r>
          </w:p>
        </w:tc>
        <w:tc>
          <w:tcPr>
            <w:tcW w:w="189" w:type="dxa"/>
            <w:vAlign w:val="bottom"/>
          </w:tcPr>
          <w:p w14:paraId="550112E1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49" w:type="dxa"/>
            <w:tcBorders>
              <w:bottom w:val="double" w:sz="4" w:space="0" w:color="auto"/>
            </w:tcBorders>
            <w:vAlign w:val="bottom"/>
          </w:tcPr>
          <w:p w14:paraId="253E3581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5B5657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1,800</w:t>
            </w:r>
          </w:p>
        </w:tc>
        <w:tc>
          <w:tcPr>
            <w:tcW w:w="189" w:type="dxa"/>
            <w:vAlign w:val="bottom"/>
          </w:tcPr>
          <w:p w14:paraId="5E9761B0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49" w:type="dxa"/>
            <w:tcBorders>
              <w:bottom w:val="double" w:sz="4" w:space="0" w:color="auto"/>
            </w:tcBorders>
            <w:vAlign w:val="bottom"/>
          </w:tcPr>
          <w:p w14:paraId="708B963E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B565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9" w:type="dxa"/>
            <w:vAlign w:val="bottom"/>
          </w:tcPr>
          <w:p w14:paraId="360FCBA6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49" w:type="dxa"/>
            <w:tcBorders>
              <w:bottom w:val="double" w:sz="4" w:space="0" w:color="auto"/>
            </w:tcBorders>
            <w:vAlign w:val="bottom"/>
          </w:tcPr>
          <w:p w14:paraId="1704745A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5B5657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9" w:type="dxa"/>
            <w:vAlign w:val="bottom"/>
          </w:tcPr>
          <w:p w14:paraId="20F05A64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49" w:type="dxa"/>
            <w:tcBorders>
              <w:bottom w:val="double" w:sz="4" w:space="0" w:color="auto"/>
            </w:tcBorders>
            <w:vAlign w:val="bottom"/>
          </w:tcPr>
          <w:p w14:paraId="3FC882EC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5B5657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1,800</w:t>
            </w:r>
          </w:p>
        </w:tc>
        <w:tc>
          <w:tcPr>
            <w:tcW w:w="189" w:type="dxa"/>
            <w:vAlign w:val="bottom"/>
          </w:tcPr>
          <w:p w14:paraId="0A537459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49" w:type="dxa"/>
            <w:tcBorders>
              <w:bottom w:val="double" w:sz="4" w:space="0" w:color="auto"/>
            </w:tcBorders>
            <w:vAlign w:val="bottom"/>
          </w:tcPr>
          <w:p w14:paraId="3EA3414A" w14:textId="77777777" w:rsidR="0016081D" w:rsidRPr="005B5657" w:rsidRDefault="0016081D" w:rsidP="00AE6845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5B5657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1,800</w:t>
            </w:r>
          </w:p>
        </w:tc>
        <w:tc>
          <w:tcPr>
            <w:tcW w:w="189" w:type="dxa"/>
            <w:vAlign w:val="bottom"/>
          </w:tcPr>
          <w:p w14:paraId="180C8E40" w14:textId="77777777" w:rsidR="0016081D" w:rsidRPr="005B5657" w:rsidRDefault="0016081D" w:rsidP="00AE6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bottom w:val="double" w:sz="4" w:space="0" w:color="auto"/>
            </w:tcBorders>
            <w:vAlign w:val="bottom"/>
          </w:tcPr>
          <w:p w14:paraId="34B9E2F9" w14:textId="77777777" w:rsidR="0016081D" w:rsidRPr="005B5657" w:rsidRDefault="0016081D" w:rsidP="00AE6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5657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9" w:type="dxa"/>
            <w:vAlign w:val="bottom"/>
          </w:tcPr>
          <w:p w14:paraId="5A454D5C" w14:textId="77777777" w:rsidR="0016081D" w:rsidRPr="005B5657" w:rsidRDefault="0016081D" w:rsidP="00AE6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bottom w:val="double" w:sz="4" w:space="0" w:color="auto"/>
            </w:tcBorders>
            <w:vAlign w:val="bottom"/>
          </w:tcPr>
          <w:p w14:paraId="2FB5B9A2" w14:textId="77777777" w:rsidR="0016081D" w:rsidRPr="005B5657" w:rsidRDefault="0016081D" w:rsidP="00AE6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5657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</w:tr>
    </w:tbl>
    <w:p w14:paraId="2098D99F" w14:textId="77777777" w:rsidR="00C52F47" w:rsidRPr="005B5657" w:rsidRDefault="00C52F47" w:rsidP="00C52F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2E17065" w14:textId="77777777" w:rsidR="009B3313" w:rsidRDefault="00BC57BB" w:rsidP="009B3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 xml:space="preserve">บริษัทร่วมดังกล่าวดำเนินธุรกิจในประเทศไทย </w:t>
      </w:r>
      <w:r w:rsidR="009B3313" w:rsidRPr="009D572F">
        <w:rPr>
          <w:rFonts w:ascii="Angsana New" w:hAnsi="Angsana New" w:hint="cs"/>
          <w:sz w:val="30"/>
          <w:szCs w:val="30"/>
          <w:cs/>
          <w:lang w:val="en-GB"/>
        </w:rPr>
        <w:t>กลุ่มบริ</w:t>
      </w:r>
      <w:r w:rsidR="001D5EC6">
        <w:rPr>
          <w:rFonts w:ascii="Angsana New" w:hAnsi="Angsana New" w:hint="cs"/>
          <w:sz w:val="30"/>
          <w:szCs w:val="30"/>
          <w:cs/>
          <w:lang w:val="en-GB"/>
        </w:rPr>
        <w:t>ษัทไม่มีเงินลงทุนในบริษัทร่วมซึ่ง</w:t>
      </w:r>
      <w:r w:rsidR="009B3313" w:rsidRPr="009D572F">
        <w:rPr>
          <w:rFonts w:ascii="Angsana New" w:hAnsi="Angsana New" w:hint="cs"/>
          <w:sz w:val="30"/>
          <w:szCs w:val="30"/>
          <w:cs/>
          <w:lang w:val="en-GB"/>
        </w:rPr>
        <w:t>จดทะเบี</w:t>
      </w:r>
      <w:r w:rsidR="009B3313">
        <w:rPr>
          <w:rFonts w:ascii="Angsana New" w:hAnsi="Angsana New" w:hint="cs"/>
          <w:sz w:val="30"/>
          <w:szCs w:val="30"/>
          <w:cs/>
          <w:lang w:val="en-GB"/>
        </w:rPr>
        <w:t>ยนในตลาดหลักทรัพย์ ดังนั้นจึง</w:t>
      </w:r>
      <w:r w:rsidR="009B3313" w:rsidRPr="009D572F">
        <w:rPr>
          <w:rFonts w:ascii="Angsana New" w:hAnsi="Angsana New" w:hint="cs"/>
          <w:sz w:val="30"/>
          <w:szCs w:val="30"/>
          <w:cs/>
          <w:lang w:val="en-GB"/>
        </w:rPr>
        <w:t>ไม่มีราคาที่เปิดเผยต่อสาธาร</w:t>
      </w:r>
      <w:r w:rsidR="009B3313">
        <w:rPr>
          <w:rFonts w:ascii="Angsana New" w:hAnsi="Angsana New" w:hint="cs"/>
          <w:sz w:val="30"/>
          <w:szCs w:val="30"/>
          <w:cs/>
          <w:lang w:val="en-GB"/>
        </w:rPr>
        <w:t>ณ</w:t>
      </w:r>
      <w:r w:rsidR="009B3313" w:rsidRPr="009D572F">
        <w:rPr>
          <w:rFonts w:ascii="Angsana New" w:hAnsi="Angsana New" w:hint="cs"/>
          <w:sz w:val="30"/>
          <w:szCs w:val="30"/>
          <w:cs/>
          <w:lang w:val="en-GB"/>
        </w:rPr>
        <w:t>ชน</w:t>
      </w:r>
    </w:p>
    <w:p w14:paraId="3DA19F0B" w14:textId="77777777" w:rsidR="00FE30C2" w:rsidRDefault="00FE30C2" w:rsidP="00707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14:paraId="7C5F465A" w14:textId="77777777" w:rsidR="009B3313" w:rsidRPr="009D572F" w:rsidRDefault="009B3313" w:rsidP="00707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  <w:lang w:val="en-GB"/>
        </w:rPr>
        <w:sectPr w:rsidR="009B3313" w:rsidRPr="009D572F" w:rsidSect="00621170">
          <w:footerReference w:type="default" r:id="rId11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E1AF755" w14:textId="77777777" w:rsidR="009B3313" w:rsidRDefault="009B3313" w:rsidP="009B3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A6008">
        <w:rPr>
          <w:rFonts w:ascii="Angsana New" w:hAnsi="Angsana New" w:hint="cs"/>
          <w:sz w:val="30"/>
          <w:szCs w:val="30"/>
          <w:cs/>
        </w:rPr>
        <w:lastRenderedPageBreak/>
        <w:t>ตารางต่อไปนี้สรุป</w:t>
      </w:r>
      <w:r w:rsidRPr="00EA6008">
        <w:rPr>
          <w:rFonts w:ascii="Angsana New" w:hAnsi="Angsana New"/>
          <w:sz w:val="30"/>
          <w:szCs w:val="30"/>
          <w:cs/>
        </w:rPr>
        <w:t>ข้อมูลทางก</w:t>
      </w:r>
      <w:r>
        <w:rPr>
          <w:rFonts w:ascii="Angsana New" w:hAnsi="Angsana New"/>
          <w:sz w:val="30"/>
          <w:szCs w:val="30"/>
          <w:cs/>
        </w:rPr>
        <w:t>ารเงินของบริษัทร่วม</w:t>
      </w:r>
      <w:r w:rsidRPr="00EA6008">
        <w:rPr>
          <w:rFonts w:ascii="Angsana New" w:hAnsi="Angsana New"/>
          <w:sz w:val="30"/>
          <w:szCs w:val="30"/>
          <w:cs/>
        </w:rPr>
        <w:t>ที่รวมอยู่ในงบการเงินของบริษัทร่วม ปรับปรุงด้วยการปรับ</w:t>
      </w:r>
      <w:r w:rsidR="00411389">
        <w:rPr>
          <w:rFonts w:ascii="Angsana New" w:hAnsi="Angsana New" w:hint="cs"/>
          <w:sz w:val="30"/>
          <w:szCs w:val="30"/>
          <w:cs/>
        </w:rPr>
        <w:t>มูลค่ายุติธรรม ณ วันที่ซื้อ และ</w:t>
      </w:r>
      <w:r w:rsidRPr="00EA6008">
        <w:rPr>
          <w:rFonts w:ascii="Angsana New" w:hAnsi="Angsana New"/>
          <w:sz w:val="30"/>
          <w:szCs w:val="30"/>
          <w:cs/>
        </w:rPr>
        <w:t>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</w:t>
      </w:r>
      <w:r w:rsidRPr="00EA6008">
        <w:rPr>
          <w:rFonts w:ascii="Angsana New" w:hAnsi="Angsana New" w:hint="cs"/>
          <w:sz w:val="30"/>
          <w:szCs w:val="30"/>
          <w:cs/>
        </w:rPr>
        <w:t>กลุ่ม</w:t>
      </w:r>
      <w:r w:rsidR="00F546C9">
        <w:rPr>
          <w:rFonts w:ascii="Angsana New" w:hAnsi="Angsana New"/>
          <w:sz w:val="30"/>
          <w:szCs w:val="30"/>
          <w:cs/>
        </w:rPr>
        <w:t>บริษัท</w:t>
      </w:r>
      <w:r w:rsidRPr="00EA6008">
        <w:rPr>
          <w:rFonts w:ascii="Angsana New" w:hAnsi="Angsana New"/>
          <w:sz w:val="30"/>
          <w:szCs w:val="30"/>
          <w:cs/>
        </w:rPr>
        <w:t>ในกิจการเหล่านี้</w:t>
      </w:r>
    </w:p>
    <w:p w14:paraId="1B8F75D6" w14:textId="77777777" w:rsidR="009B3313" w:rsidRDefault="009B3313" w:rsidP="009B3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6048"/>
        <w:gridCol w:w="1400"/>
        <w:gridCol w:w="310"/>
        <w:gridCol w:w="1440"/>
      </w:tblGrid>
      <w:tr w:rsidR="009B3313" w:rsidRPr="00BD4392" w14:paraId="766EFFD1" w14:textId="77777777" w:rsidTr="00A0170B">
        <w:trPr>
          <w:trHeight w:val="440"/>
          <w:tblHeader/>
        </w:trPr>
        <w:tc>
          <w:tcPr>
            <w:tcW w:w="6048" w:type="dxa"/>
            <w:shd w:val="clear" w:color="auto" w:fill="auto"/>
          </w:tcPr>
          <w:p w14:paraId="69A85341" w14:textId="77777777" w:rsidR="009B3313" w:rsidRPr="00BD4392" w:rsidRDefault="009B3313" w:rsidP="000E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798ECD82" w14:textId="77777777" w:rsidR="009B3313" w:rsidRPr="00BD4392" w:rsidRDefault="009B3313" w:rsidP="000E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4392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</w:tr>
      <w:tr w:rsidR="009B3313" w:rsidRPr="00BD4392" w14:paraId="14FDE832" w14:textId="77777777" w:rsidTr="00A0170B">
        <w:trPr>
          <w:tblHeader/>
        </w:trPr>
        <w:tc>
          <w:tcPr>
            <w:tcW w:w="6048" w:type="dxa"/>
            <w:shd w:val="clear" w:color="auto" w:fill="auto"/>
          </w:tcPr>
          <w:p w14:paraId="1B58DE0E" w14:textId="77777777" w:rsidR="009B3313" w:rsidRPr="00BD4392" w:rsidRDefault="009B3313" w:rsidP="000E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0" w:type="dxa"/>
            <w:shd w:val="clear" w:color="auto" w:fill="auto"/>
          </w:tcPr>
          <w:p w14:paraId="3B4B6C91" w14:textId="77777777" w:rsidR="009B3313" w:rsidRPr="00BD4392" w:rsidRDefault="008645A4" w:rsidP="000E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310" w:type="dxa"/>
            <w:shd w:val="clear" w:color="auto" w:fill="auto"/>
          </w:tcPr>
          <w:p w14:paraId="5790DA54" w14:textId="77777777" w:rsidR="009B3313" w:rsidRPr="00BD4392" w:rsidRDefault="009B3313" w:rsidP="000E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B14B8AE" w14:textId="77777777" w:rsidR="009B3313" w:rsidRPr="00BD4392" w:rsidRDefault="00032C58" w:rsidP="000E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9B3313" w:rsidRPr="00BD4392" w14:paraId="119A2C1B" w14:textId="77777777" w:rsidTr="00A0170B">
        <w:trPr>
          <w:trHeight w:val="422"/>
        </w:trPr>
        <w:tc>
          <w:tcPr>
            <w:tcW w:w="6048" w:type="dxa"/>
            <w:shd w:val="clear" w:color="auto" w:fill="auto"/>
          </w:tcPr>
          <w:p w14:paraId="6BC178BD" w14:textId="77777777" w:rsidR="009B3313" w:rsidRPr="00BD4392" w:rsidRDefault="009B3313" w:rsidP="000E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 w:cs="Cordia New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7841DBCC" w14:textId="77777777" w:rsidR="009B3313" w:rsidRPr="00706E35" w:rsidRDefault="009B3313" w:rsidP="000E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06E3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06E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32C58" w:rsidRPr="00BD4392" w14:paraId="0E0A05F8" w14:textId="77777777" w:rsidTr="00A0170B">
        <w:trPr>
          <w:trHeight w:val="422"/>
        </w:trPr>
        <w:tc>
          <w:tcPr>
            <w:tcW w:w="6048" w:type="dxa"/>
            <w:shd w:val="clear" w:color="auto" w:fill="auto"/>
          </w:tcPr>
          <w:p w14:paraId="629AB92F" w14:textId="77777777" w:rsidR="00032C58" w:rsidRPr="00BD4392" w:rsidRDefault="00032C58" w:rsidP="000E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D4392">
              <w:rPr>
                <w:rFonts w:ascii="Angsana New" w:eastAsia="Calibri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64BF34D0" w14:textId="77777777" w:rsidR="00032C58" w:rsidRPr="00BD4392" w:rsidRDefault="00720F09" w:rsidP="000E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12,004</w:t>
            </w:r>
          </w:p>
        </w:tc>
        <w:tc>
          <w:tcPr>
            <w:tcW w:w="310" w:type="dxa"/>
            <w:shd w:val="clear" w:color="auto" w:fill="auto"/>
          </w:tcPr>
          <w:p w14:paraId="1659E941" w14:textId="77777777" w:rsidR="00032C58" w:rsidRPr="00BD4392" w:rsidRDefault="00032C58" w:rsidP="000E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56265A" w14:textId="77777777" w:rsidR="00032C58" w:rsidRPr="00BD4392" w:rsidRDefault="00032C58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4392">
              <w:rPr>
                <w:rFonts w:ascii="Angsana New" w:hAnsi="Angsana New"/>
                <w:sz w:val="30"/>
                <w:szCs w:val="30"/>
              </w:rPr>
              <w:t>18,135</w:t>
            </w:r>
          </w:p>
        </w:tc>
      </w:tr>
      <w:tr w:rsidR="00032C58" w:rsidRPr="00BD4392" w14:paraId="0AB7C203" w14:textId="77777777" w:rsidTr="00A0170B">
        <w:tc>
          <w:tcPr>
            <w:tcW w:w="6048" w:type="dxa"/>
            <w:shd w:val="clear" w:color="auto" w:fill="auto"/>
          </w:tcPr>
          <w:p w14:paraId="3193A235" w14:textId="77777777" w:rsidR="00032C58" w:rsidRPr="00BD4392" w:rsidRDefault="00032C58" w:rsidP="00BF5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D4392">
              <w:rPr>
                <w:rFonts w:ascii="Angsana New" w:eastAsia="Calibri" w:hAnsi="Angsana New"/>
                <w:sz w:val="30"/>
                <w:szCs w:val="30"/>
                <w:cs/>
              </w:rPr>
              <w:t>กำไร</w:t>
            </w:r>
            <w:r w:rsidR="00BF5DFF">
              <w:rPr>
                <w:rFonts w:ascii="Angsana New" w:eastAsia="Calibri" w:hAnsi="Angsana New" w:hint="cs"/>
                <w:sz w:val="30"/>
                <w:szCs w:val="30"/>
                <w:cs/>
              </w:rPr>
              <w:t>ขาดทุนเบ็ดเสร็จรวม</w:t>
            </w:r>
            <w:r w:rsidRPr="00BD4392">
              <w:rPr>
                <w:rFonts w:ascii="Angsana New" w:eastAsia="Calibri" w:hAnsi="Angsana New"/>
                <w:sz w:val="30"/>
                <w:szCs w:val="30"/>
              </w:rPr>
              <w:t xml:space="preserve"> (</w:t>
            </w:r>
            <w:r w:rsidRPr="00BD4392">
              <w:rPr>
                <w:rFonts w:ascii="Angsana New" w:eastAsia="Calibri" w:hAnsi="Angsana New"/>
                <w:sz w:val="30"/>
                <w:szCs w:val="30"/>
                <w:cs/>
              </w:rPr>
              <w:t xml:space="preserve">ร้อยละ </w:t>
            </w:r>
            <w:r w:rsidRPr="00BD4392">
              <w:rPr>
                <w:rFonts w:ascii="Angsana New" w:eastAsia="Calibri" w:hAnsi="Angsana New"/>
                <w:sz w:val="30"/>
                <w:szCs w:val="30"/>
              </w:rPr>
              <w:t>100)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29E0E" w14:textId="77777777" w:rsidR="00032C58" w:rsidRPr="00BD4392" w:rsidRDefault="00720F09" w:rsidP="000E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155</w:t>
            </w:r>
          </w:p>
        </w:tc>
        <w:tc>
          <w:tcPr>
            <w:tcW w:w="310" w:type="dxa"/>
            <w:shd w:val="clear" w:color="auto" w:fill="auto"/>
          </w:tcPr>
          <w:p w14:paraId="5036278C" w14:textId="77777777" w:rsidR="00032C58" w:rsidRPr="00BD4392" w:rsidRDefault="00032C58" w:rsidP="000E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802FF" w14:textId="77777777" w:rsidR="00032C58" w:rsidRPr="00BD4392" w:rsidRDefault="00032C58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4392">
              <w:rPr>
                <w:rFonts w:ascii="Angsana New" w:hAnsi="Angsana New"/>
                <w:sz w:val="30"/>
                <w:szCs w:val="30"/>
              </w:rPr>
              <w:t>2,401</w:t>
            </w:r>
          </w:p>
        </w:tc>
      </w:tr>
      <w:tr w:rsidR="00032C58" w:rsidRPr="00BD4392" w14:paraId="65FC7785" w14:textId="77777777" w:rsidTr="00A0170B">
        <w:tc>
          <w:tcPr>
            <w:tcW w:w="6048" w:type="dxa"/>
            <w:shd w:val="clear" w:color="auto" w:fill="auto"/>
          </w:tcPr>
          <w:p w14:paraId="469AAA9B" w14:textId="77777777" w:rsidR="00032C58" w:rsidRPr="007822A0" w:rsidRDefault="00032C58" w:rsidP="001D5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7822A0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กำไร</w:t>
            </w:r>
            <w:r w:rsidR="00BF5DFF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ขาดทุนเบ็ดเสร็จรวม</w:t>
            </w:r>
            <w:r w:rsidR="001D5EC6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ตามส่วนได้เสียข</w:t>
            </w:r>
            <w:r w:rsidRPr="007822A0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องกลุ่มบริษัท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FDB05" w14:textId="77777777" w:rsidR="00032C58" w:rsidRPr="007822A0" w:rsidRDefault="00720F09" w:rsidP="000E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310" w:type="dxa"/>
            <w:shd w:val="clear" w:color="auto" w:fill="auto"/>
          </w:tcPr>
          <w:p w14:paraId="47D21912" w14:textId="77777777" w:rsidR="00032C58" w:rsidRPr="007822A0" w:rsidRDefault="00032C58" w:rsidP="000E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8A19A" w14:textId="77777777" w:rsidR="00032C58" w:rsidRPr="007822A0" w:rsidRDefault="00032C58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22A0">
              <w:rPr>
                <w:rFonts w:ascii="Angsana New" w:hAnsi="Angsana New"/>
                <w:b/>
                <w:bCs/>
                <w:sz w:val="30"/>
                <w:szCs w:val="30"/>
              </w:rPr>
              <w:t>1,080</w:t>
            </w:r>
          </w:p>
        </w:tc>
      </w:tr>
      <w:tr w:rsidR="00032C58" w:rsidRPr="00BD4392" w14:paraId="57FCDB2E" w14:textId="77777777" w:rsidTr="00A0170B">
        <w:tc>
          <w:tcPr>
            <w:tcW w:w="6048" w:type="dxa"/>
            <w:shd w:val="clear" w:color="auto" w:fill="auto"/>
          </w:tcPr>
          <w:p w14:paraId="21821CB5" w14:textId="77777777" w:rsidR="00032C58" w:rsidRPr="00BD4392" w:rsidRDefault="00032C58" w:rsidP="000E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</w:tcPr>
          <w:p w14:paraId="17941B1B" w14:textId="77777777" w:rsidR="00032C58" w:rsidRPr="00BD4392" w:rsidRDefault="00032C58" w:rsidP="000E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0" w:type="dxa"/>
            <w:shd w:val="clear" w:color="auto" w:fill="auto"/>
          </w:tcPr>
          <w:p w14:paraId="27E09BFF" w14:textId="77777777" w:rsidR="00032C58" w:rsidRPr="00BD4392" w:rsidRDefault="00032C58" w:rsidP="000E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CD6086" w14:textId="77777777" w:rsidR="00032C58" w:rsidRPr="00BD4392" w:rsidRDefault="00032C58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2C58" w:rsidRPr="00BD4392" w14:paraId="68F8FD52" w14:textId="77777777" w:rsidTr="00A0170B">
        <w:tc>
          <w:tcPr>
            <w:tcW w:w="6048" w:type="dxa"/>
            <w:shd w:val="clear" w:color="auto" w:fill="auto"/>
          </w:tcPr>
          <w:p w14:paraId="1A716023" w14:textId="77777777" w:rsidR="00032C58" w:rsidRPr="00BD4392" w:rsidRDefault="00032C58" w:rsidP="000E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D4392">
              <w:rPr>
                <w:rFonts w:ascii="Angsana New" w:eastAsia="Calibri" w:hAnsi="Angsana New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400" w:type="dxa"/>
            <w:shd w:val="clear" w:color="auto" w:fill="auto"/>
          </w:tcPr>
          <w:p w14:paraId="0A81CBD3" w14:textId="77777777" w:rsidR="00032C58" w:rsidRPr="00BD4392" w:rsidRDefault="00720F09" w:rsidP="000E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10,924</w:t>
            </w:r>
          </w:p>
        </w:tc>
        <w:tc>
          <w:tcPr>
            <w:tcW w:w="310" w:type="dxa"/>
            <w:shd w:val="clear" w:color="auto" w:fill="auto"/>
          </w:tcPr>
          <w:p w14:paraId="30751E77" w14:textId="77777777" w:rsidR="00032C58" w:rsidRPr="00BD4392" w:rsidRDefault="00032C58" w:rsidP="000E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81E99A5" w14:textId="77777777" w:rsidR="00032C58" w:rsidRPr="00BD4392" w:rsidRDefault="00032C58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4392">
              <w:rPr>
                <w:rFonts w:ascii="Angsana New" w:hAnsi="Angsana New"/>
                <w:sz w:val="30"/>
                <w:szCs w:val="30"/>
              </w:rPr>
              <w:t>10,541</w:t>
            </w:r>
          </w:p>
        </w:tc>
      </w:tr>
      <w:tr w:rsidR="00032C58" w:rsidRPr="00BD4392" w14:paraId="7E3A006C" w14:textId="77777777" w:rsidTr="00A0170B">
        <w:tc>
          <w:tcPr>
            <w:tcW w:w="6048" w:type="dxa"/>
            <w:shd w:val="clear" w:color="auto" w:fill="auto"/>
          </w:tcPr>
          <w:p w14:paraId="331B1D57" w14:textId="77777777" w:rsidR="00032C58" w:rsidRPr="00BD4392" w:rsidRDefault="00032C58" w:rsidP="000E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D4392">
              <w:rPr>
                <w:rFonts w:ascii="Angsana New" w:eastAsia="Calibri" w:hAnsi="Angsana New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400" w:type="dxa"/>
            <w:shd w:val="clear" w:color="auto" w:fill="auto"/>
          </w:tcPr>
          <w:p w14:paraId="32415152" w14:textId="77777777" w:rsidR="00032C58" w:rsidRPr="00BD4392" w:rsidRDefault="00720F09" w:rsidP="00EF7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42,576</w:t>
            </w:r>
          </w:p>
        </w:tc>
        <w:tc>
          <w:tcPr>
            <w:tcW w:w="310" w:type="dxa"/>
            <w:shd w:val="clear" w:color="auto" w:fill="auto"/>
          </w:tcPr>
          <w:p w14:paraId="0ED991E8" w14:textId="77777777" w:rsidR="00032C58" w:rsidRPr="00BD4392" w:rsidRDefault="00032C58" w:rsidP="000E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BBF1FF6" w14:textId="77777777" w:rsidR="00032C58" w:rsidRPr="00BD4392" w:rsidRDefault="00032C58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4392">
              <w:rPr>
                <w:rFonts w:ascii="Angsana New" w:hAnsi="Angsana New"/>
                <w:sz w:val="30"/>
                <w:szCs w:val="30"/>
              </w:rPr>
              <w:t>42,</w:t>
            </w:r>
            <w:r>
              <w:rPr>
                <w:rFonts w:ascii="Angsana New" w:hAnsi="Angsana New"/>
                <w:sz w:val="30"/>
                <w:szCs w:val="30"/>
              </w:rPr>
              <w:t>686</w:t>
            </w:r>
          </w:p>
        </w:tc>
      </w:tr>
      <w:tr w:rsidR="00032C58" w:rsidRPr="00BD4392" w14:paraId="4E418582" w14:textId="77777777" w:rsidTr="00A0170B">
        <w:tc>
          <w:tcPr>
            <w:tcW w:w="6048" w:type="dxa"/>
            <w:shd w:val="clear" w:color="auto" w:fill="auto"/>
          </w:tcPr>
          <w:p w14:paraId="122F2A32" w14:textId="77777777" w:rsidR="00032C58" w:rsidRPr="00BD4392" w:rsidRDefault="00032C58" w:rsidP="000E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D4392">
              <w:rPr>
                <w:rFonts w:ascii="Angsana New" w:eastAsia="Calibri" w:hAnsi="Angsana New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400" w:type="dxa"/>
            <w:shd w:val="clear" w:color="auto" w:fill="auto"/>
          </w:tcPr>
          <w:p w14:paraId="3672767D" w14:textId="77777777" w:rsidR="00032C58" w:rsidRPr="00BD4392" w:rsidRDefault="00720F09" w:rsidP="00160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2"/>
              </w:tabs>
              <w:spacing w:after="0" w:line="240" w:lineRule="auto"/>
              <w:ind w:right="3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(1,135)</w:t>
            </w:r>
          </w:p>
        </w:tc>
        <w:tc>
          <w:tcPr>
            <w:tcW w:w="310" w:type="dxa"/>
            <w:shd w:val="clear" w:color="auto" w:fill="auto"/>
          </w:tcPr>
          <w:p w14:paraId="60386755" w14:textId="77777777" w:rsidR="00032C58" w:rsidRPr="00BD4392" w:rsidRDefault="00032C58" w:rsidP="000E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EE1247B" w14:textId="77777777" w:rsidR="00032C58" w:rsidRPr="00BD4392" w:rsidRDefault="00032C58" w:rsidP="00160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4392">
              <w:rPr>
                <w:rFonts w:ascii="Angsana New" w:hAnsi="Angsana New"/>
                <w:sz w:val="30"/>
                <w:szCs w:val="30"/>
              </w:rPr>
              <w:t>(1,108)</w:t>
            </w:r>
          </w:p>
        </w:tc>
      </w:tr>
      <w:tr w:rsidR="00032C58" w:rsidRPr="00BD4392" w14:paraId="78A7A99E" w14:textId="77777777" w:rsidTr="00A0170B">
        <w:tc>
          <w:tcPr>
            <w:tcW w:w="6048" w:type="dxa"/>
            <w:shd w:val="clear" w:color="auto" w:fill="auto"/>
          </w:tcPr>
          <w:p w14:paraId="42ABABC3" w14:textId="77777777" w:rsidR="00032C58" w:rsidRPr="00BD4392" w:rsidRDefault="00032C58" w:rsidP="000E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D4392">
              <w:rPr>
                <w:rFonts w:ascii="Angsana New" w:eastAsia="Calibri" w:hAnsi="Angsana New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4EE92205" w14:textId="77777777" w:rsidR="00032C58" w:rsidRPr="00BD4392" w:rsidRDefault="00720F09" w:rsidP="00160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3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(752)</w:t>
            </w:r>
          </w:p>
        </w:tc>
        <w:tc>
          <w:tcPr>
            <w:tcW w:w="310" w:type="dxa"/>
            <w:shd w:val="clear" w:color="auto" w:fill="auto"/>
          </w:tcPr>
          <w:p w14:paraId="60CAECE9" w14:textId="77777777" w:rsidR="00032C58" w:rsidRPr="00BD4392" w:rsidRDefault="00032C58" w:rsidP="000E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EF9157" w14:textId="77777777" w:rsidR="00032C58" w:rsidRPr="00BD4392" w:rsidRDefault="00032C58" w:rsidP="00160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4392">
              <w:rPr>
                <w:rFonts w:ascii="Angsana New" w:hAnsi="Angsana New"/>
                <w:sz w:val="30"/>
                <w:szCs w:val="30"/>
              </w:rPr>
              <w:t>(661)</w:t>
            </w:r>
          </w:p>
        </w:tc>
      </w:tr>
      <w:tr w:rsidR="00032C58" w:rsidRPr="00BD4392" w14:paraId="4ADCEE84" w14:textId="77777777" w:rsidTr="00A0170B">
        <w:tc>
          <w:tcPr>
            <w:tcW w:w="6048" w:type="dxa"/>
            <w:shd w:val="clear" w:color="auto" w:fill="auto"/>
          </w:tcPr>
          <w:p w14:paraId="53230BA2" w14:textId="77777777" w:rsidR="00032C58" w:rsidRPr="00BD4392" w:rsidRDefault="00032C58" w:rsidP="000E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D4392">
              <w:rPr>
                <w:rFonts w:ascii="Angsana New" w:eastAsia="Calibri" w:hAnsi="Angsana New"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BD4392">
              <w:rPr>
                <w:rFonts w:ascii="Angsana New" w:eastAsia="Calibri" w:hAnsi="Angsana New"/>
                <w:sz w:val="30"/>
                <w:szCs w:val="30"/>
              </w:rPr>
              <w:t>100)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</w:tcPr>
          <w:p w14:paraId="02821BCC" w14:textId="77777777" w:rsidR="00032C58" w:rsidRPr="00EF7500" w:rsidRDefault="00720F09" w:rsidP="000E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51,613</w:t>
            </w:r>
          </w:p>
        </w:tc>
        <w:tc>
          <w:tcPr>
            <w:tcW w:w="310" w:type="dxa"/>
            <w:shd w:val="clear" w:color="auto" w:fill="auto"/>
          </w:tcPr>
          <w:p w14:paraId="547121B2" w14:textId="77777777" w:rsidR="00032C58" w:rsidRPr="00BD4392" w:rsidRDefault="00032C58" w:rsidP="000E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26998A" w14:textId="77777777" w:rsidR="00032C58" w:rsidRPr="00EF7500" w:rsidRDefault="00032C58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7500">
              <w:rPr>
                <w:rFonts w:ascii="Angsana New" w:hAnsi="Angsana New"/>
                <w:sz w:val="30"/>
                <w:szCs w:val="30"/>
              </w:rPr>
              <w:t>51,458</w:t>
            </w:r>
          </w:p>
        </w:tc>
      </w:tr>
      <w:tr w:rsidR="00032C58" w:rsidRPr="00BD4392" w14:paraId="1FEA9988" w14:textId="77777777" w:rsidTr="00A0170B">
        <w:tc>
          <w:tcPr>
            <w:tcW w:w="6048" w:type="dxa"/>
            <w:shd w:val="clear" w:color="auto" w:fill="auto"/>
          </w:tcPr>
          <w:p w14:paraId="18B71E50" w14:textId="77777777" w:rsidR="00032C58" w:rsidRPr="00BD4392" w:rsidRDefault="00032C58" w:rsidP="000E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D4392">
              <w:rPr>
                <w:rFonts w:ascii="Angsana New" w:eastAsia="Calibri" w:hAnsi="Angsana New"/>
                <w:sz w:val="30"/>
                <w:szCs w:val="30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4412AD2B" w14:textId="77777777" w:rsidR="00032C58" w:rsidRPr="00EF7500" w:rsidRDefault="00D65384" w:rsidP="00EF7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23,226</w:t>
            </w:r>
          </w:p>
        </w:tc>
        <w:tc>
          <w:tcPr>
            <w:tcW w:w="310" w:type="dxa"/>
            <w:shd w:val="clear" w:color="auto" w:fill="auto"/>
          </w:tcPr>
          <w:p w14:paraId="1B8A16C0" w14:textId="77777777" w:rsidR="00032C58" w:rsidRPr="00BD4392" w:rsidRDefault="00032C58" w:rsidP="000E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978C35" w14:textId="77777777" w:rsidR="00032C58" w:rsidRPr="00EF7500" w:rsidRDefault="00032C58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7500">
              <w:rPr>
                <w:rFonts w:ascii="Angsana New" w:hAnsi="Angsana New"/>
                <w:sz w:val="30"/>
                <w:szCs w:val="30"/>
              </w:rPr>
              <w:t>23,156</w:t>
            </w:r>
          </w:p>
        </w:tc>
      </w:tr>
      <w:tr w:rsidR="00032C58" w:rsidRPr="00BD4392" w14:paraId="3650F829" w14:textId="77777777" w:rsidTr="00A0170B">
        <w:tc>
          <w:tcPr>
            <w:tcW w:w="6048" w:type="dxa"/>
            <w:shd w:val="clear" w:color="auto" w:fill="auto"/>
          </w:tcPr>
          <w:p w14:paraId="0610CCCD" w14:textId="77777777" w:rsidR="00032C58" w:rsidRPr="00BD4392" w:rsidRDefault="00032C58" w:rsidP="000E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BD4392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8D9882" w14:textId="77777777" w:rsidR="00032C58" w:rsidRPr="00EF7500" w:rsidRDefault="00D65384" w:rsidP="00EF7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23,226</w:t>
            </w:r>
          </w:p>
        </w:tc>
        <w:tc>
          <w:tcPr>
            <w:tcW w:w="310" w:type="dxa"/>
            <w:shd w:val="clear" w:color="auto" w:fill="auto"/>
          </w:tcPr>
          <w:p w14:paraId="4C208A5E" w14:textId="77777777" w:rsidR="00032C58" w:rsidRPr="00BD4392" w:rsidRDefault="00032C58" w:rsidP="000E0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691B82" w14:textId="77777777" w:rsidR="00032C58" w:rsidRPr="00EF7500" w:rsidRDefault="00032C58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7500">
              <w:rPr>
                <w:rFonts w:ascii="Angsana New" w:hAnsi="Angsana New"/>
                <w:b/>
                <w:bCs/>
                <w:sz w:val="30"/>
                <w:szCs w:val="30"/>
              </w:rPr>
              <w:t>23,156</w:t>
            </w:r>
          </w:p>
        </w:tc>
      </w:tr>
    </w:tbl>
    <w:p w14:paraId="5B4CFDA2" w14:textId="77777777" w:rsidR="009B3313" w:rsidRPr="00F21F18" w:rsidRDefault="009B3313" w:rsidP="009B3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3AB074B" w14:textId="77777777" w:rsidR="00F60451" w:rsidRPr="0045750E" w:rsidRDefault="0083373B" w:rsidP="0045750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1</w:t>
      </w:r>
      <w:r w:rsidR="00B07344">
        <w:rPr>
          <w:rFonts w:ascii="Angsana New" w:hAnsi="Angsana New" w:hint="cs"/>
          <w:sz w:val="30"/>
          <w:szCs w:val="30"/>
          <w:u w:val="none"/>
          <w:cs/>
          <w:lang w:val="th-TH"/>
        </w:rPr>
        <w:t>6</w:t>
      </w:r>
      <w:r w:rsidR="000E38AD" w:rsidRPr="0045750E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F60451" w:rsidRPr="0045750E">
        <w:rPr>
          <w:rFonts w:ascii="Angsana New" w:hAnsi="Angsana New"/>
          <w:sz w:val="30"/>
          <w:szCs w:val="30"/>
          <w:u w:val="none"/>
          <w:cs/>
          <w:lang w:val="th-TH"/>
        </w:rPr>
        <w:t>เงินลงทุนในบริษัท</w:t>
      </w:r>
      <w:r w:rsidR="00F60451" w:rsidRPr="0045750E">
        <w:rPr>
          <w:rFonts w:ascii="Angsana New" w:hAnsi="Angsana New" w:hint="cs"/>
          <w:sz w:val="30"/>
          <w:szCs w:val="30"/>
          <w:u w:val="none"/>
          <w:cs/>
          <w:lang w:val="th-TH"/>
        </w:rPr>
        <w:t>ย่อย</w:t>
      </w:r>
    </w:p>
    <w:p w14:paraId="4343A11C" w14:textId="77777777" w:rsidR="008C7F62" w:rsidRPr="00F644FF" w:rsidRDefault="008C7F62" w:rsidP="00457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61"/>
        <w:gridCol w:w="1416"/>
        <w:gridCol w:w="283"/>
        <w:gridCol w:w="1416"/>
      </w:tblGrid>
      <w:tr w:rsidR="00F31145" w:rsidRPr="00F23BB3" w14:paraId="72628364" w14:textId="77777777" w:rsidTr="00A0170B">
        <w:trPr>
          <w:trHeight w:val="397"/>
        </w:trPr>
        <w:tc>
          <w:tcPr>
            <w:tcW w:w="6061" w:type="dxa"/>
          </w:tcPr>
          <w:p w14:paraId="14889959" w14:textId="77777777" w:rsidR="00F31145" w:rsidRPr="00F23BB3" w:rsidRDefault="00F31145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15" w:type="dxa"/>
            <w:gridSpan w:val="3"/>
            <w:vAlign w:val="bottom"/>
          </w:tcPr>
          <w:p w14:paraId="576FAD91" w14:textId="77777777" w:rsidR="00F31145" w:rsidRDefault="00F31145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3B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1145" w:rsidRPr="00F23BB3" w14:paraId="19DD394C" w14:textId="77777777" w:rsidTr="00A0170B">
        <w:trPr>
          <w:trHeight w:val="397"/>
        </w:trPr>
        <w:tc>
          <w:tcPr>
            <w:tcW w:w="6061" w:type="dxa"/>
          </w:tcPr>
          <w:p w14:paraId="48578CDD" w14:textId="77777777" w:rsidR="00F31145" w:rsidRPr="00F23BB3" w:rsidRDefault="00F31145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vAlign w:val="bottom"/>
          </w:tcPr>
          <w:p w14:paraId="61C3C5BC" w14:textId="77777777" w:rsidR="00F31145" w:rsidRDefault="008645A4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  <w:vAlign w:val="bottom"/>
          </w:tcPr>
          <w:p w14:paraId="2E85BA21" w14:textId="77777777" w:rsidR="00F31145" w:rsidRPr="00F23BB3" w:rsidRDefault="00F31145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14:paraId="5B424EFD" w14:textId="77777777" w:rsidR="00F31145" w:rsidRDefault="00FE1D4A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032C58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F31145" w:rsidRPr="00F23BB3" w14:paraId="395CA1B7" w14:textId="77777777" w:rsidTr="00A0170B">
        <w:trPr>
          <w:trHeight w:val="397"/>
        </w:trPr>
        <w:tc>
          <w:tcPr>
            <w:tcW w:w="6061" w:type="dxa"/>
          </w:tcPr>
          <w:p w14:paraId="56EBD5F9" w14:textId="77777777" w:rsidR="00F31145" w:rsidRPr="00F23BB3" w:rsidRDefault="00F31145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15" w:type="dxa"/>
            <w:gridSpan w:val="3"/>
            <w:vAlign w:val="bottom"/>
          </w:tcPr>
          <w:p w14:paraId="307CA898" w14:textId="77777777" w:rsidR="00F31145" w:rsidRDefault="00F31145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2B1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C2B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32C58" w:rsidRPr="00F23BB3" w14:paraId="045D9ECE" w14:textId="77777777" w:rsidTr="00A0170B">
        <w:trPr>
          <w:trHeight w:val="397"/>
        </w:trPr>
        <w:tc>
          <w:tcPr>
            <w:tcW w:w="6061" w:type="dxa"/>
          </w:tcPr>
          <w:p w14:paraId="31B4C2CC" w14:textId="77777777" w:rsidR="00032C58" w:rsidRPr="00F23BB3" w:rsidRDefault="00032C58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3BB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23BB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23BB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16" w:type="dxa"/>
          </w:tcPr>
          <w:p w14:paraId="7EA1D35D" w14:textId="77777777" w:rsidR="00032C58" w:rsidRPr="0097594F" w:rsidRDefault="00032C58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3,627,879</w:t>
            </w:r>
          </w:p>
        </w:tc>
        <w:tc>
          <w:tcPr>
            <w:tcW w:w="283" w:type="dxa"/>
          </w:tcPr>
          <w:p w14:paraId="21368D06" w14:textId="77777777" w:rsidR="00032C58" w:rsidRPr="00D36516" w:rsidRDefault="00032C58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</w:tcPr>
          <w:p w14:paraId="44CCEAEF" w14:textId="77777777" w:rsidR="00032C58" w:rsidRPr="0097594F" w:rsidRDefault="00032C58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594F">
              <w:rPr>
                <w:rFonts w:ascii="Angsana New" w:hAnsi="Angsana New"/>
                <w:sz w:val="30"/>
                <w:szCs w:val="30"/>
              </w:rPr>
              <w:t>2,993,311</w:t>
            </w:r>
          </w:p>
        </w:tc>
      </w:tr>
      <w:tr w:rsidR="002A43FD" w:rsidRPr="00F23BB3" w14:paraId="66874CB2" w14:textId="77777777" w:rsidTr="00A0170B">
        <w:trPr>
          <w:trHeight w:val="397"/>
        </w:trPr>
        <w:tc>
          <w:tcPr>
            <w:tcW w:w="6061" w:type="dxa"/>
          </w:tcPr>
          <w:p w14:paraId="16A1FF5C" w14:textId="77777777" w:rsidR="002A43FD" w:rsidRPr="00F23BB3" w:rsidRDefault="00ED787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6" w:type="dxa"/>
            <w:vAlign w:val="bottom"/>
          </w:tcPr>
          <w:p w14:paraId="5FCE1A93" w14:textId="77777777" w:rsidR="002A43FD" w:rsidRPr="00032C58" w:rsidRDefault="002A43FD" w:rsidP="00790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00DE756A" w14:textId="77777777" w:rsidR="002A43FD" w:rsidRPr="00D36516" w:rsidRDefault="002A43FD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</w:tcPr>
          <w:p w14:paraId="714B0838" w14:textId="77777777" w:rsidR="002A43FD" w:rsidRPr="0097594F" w:rsidRDefault="002A43FD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594F">
              <w:rPr>
                <w:rFonts w:ascii="Angsana New" w:hAnsi="Angsana New" w:hint="cs"/>
                <w:sz w:val="30"/>
                <w:szCs w:val="30"/>
                <w:cs/>
              </w:rPr>
              <w:t>653</w:t>
            </w:r>
            <w:r w:rsidRPr="0097594F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2A43FD" w:rsidRPr="00F23BB3" w14:paraId="28BB425A" w14:textId="77777777" w:rsidTr="00A0170B">
        <w:trPr>
          <w:trHeight w:val="397"/>
        </w:trPr>
        <w:tc>
          <w:tcPr>
            <w:tcW w:w="6061" w:type="dxa"/>
          </w:tcPr>
          <w:p w14:paraId="6F9633E2" w14:textId="77777777" w:rsidR="002A43FD" w:rsidRPr="00F23BB3" w:rsidRDefault="002A43FD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416" w:type="dxa"/>
          </w:tcPr>
          <w:p w14:paraId="70516287" w14:textId="69277751" w:rsidR="002A43FD" w:rsidRPr="0097594F" w:rsidRDefault="002A43FD" w:rsidP="00762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F0B28">
              <w:rPr>
                <w:rFonts w:ascii="Angsana New" w:hAnsi="Angsana New"/>
                <w:sz w:val="30"/>
                <w:szCs w:val="30"/>
              </w:rPr>
              <w:t>2,131</w:t>
            </w:r>
            <w:r w:rsidR="00762AA4">
              <w:rPr>
                <w:rFonts w:ascii="Angsana New" w:hAnsi="Angsana New"/>
                <w:sz w:val="30"/>
                <w:szCs w:val="30"/>
              </w:rPr>
              <w:t>,500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7D3DD7F0" w14:textId="77777777" w:rsidR="002A43FD" w:rsidRPr="00D36516" w:rsidRDefault="002A43FD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14:paraId="48921EFA" w14:textId="77777777" w:rsidR="002A43FD" w:rsidRPr="00032C58" w:rsidRDefault="002A43FD" w:rsidP="00032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A43FD" w:rsidRPr="00F23BB3" w14:paraId="3D0070DE" w14:textId="77777777" w:rsidTr="00A0170B">
        <w:trPr>
          <w:trHeight w:val="397"/>
        </w:trPr>
        <w:tc>
          <w:tcPr>
            <w:tcW w:w="6061" w:type="dxa"/>
          </w:tcPr>
          <w:p w14:paraId="32ED2EE5" w14:textId="77777777" w:rsidR="002A43FD" w:rsidRPr="00F23BB3" w:rsidRDefault="002A43FD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3BB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16" w:type="dxa"/>
          </w:tcPr>
          <w:p w14:paraId="502CC382" w14:textId="77777777" w:rsidR="002A43FD" w:rsidRPr="0097594F" w:rsidRDefault="002A43FD" w:rsidP="0019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(5,815)</w:t>
            </w:r>
          </w:p>
        </w:tc>
        <w:tc>
          <w:tcPr>
            <w:tcW w:w="283" w:type="dxa"/>
          </w:tcPr>
          <w:p w14:paraId="60553488" w14:textId="77777777" w:rsidR="002A43FD" w:rsidRPr="00D36516" w:rsidRDefault="002A43FD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</w:tcPr>
          <w:p w14:paraId="3FCD2B3C" w14:textId="77777777" w:rsidR="002A43FD" w:rsidRPr="0097594F" w:rsidRDefault="002A43FD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594F">
              <w:rPr>
                <w:rFonts w:ascii="Angsana New" w:hAnsi="Angsana New"/>
                <w:sz w:val="30"/>
                <w:szCs w:val="30"/>
              </w:rPr>
              <w:t>(18,432)</w:t>
            </w:r>
          </w:p>
        </w:tc>
      </w:tr>
      <w:tr w:rsidR="002A43FD" w:rsidRPr="002B75DA" w14:paraId="6CF15E1C" w14:textId="77777777" w:rsidTr="00A0170B">
        <w:trPr>
          <w:trHeight w:val="397"/>
        </w:trPr>
        <w:tc>
          <w:tcPr>
            <w:tcW w:w="6061" w:type="dxa"/>
          </w:tcPr>
          <w:p w14:paraId="54F6C6D8" w14:textId="77777777" w:rsidR="002A43FD" w:rsidRPr="008A14D5" w:rsidRDefault="002A43FD" w:rsidP="00FE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14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14:paraId="1A373047" w14:textId="1E71EFF6" w:rsidR="002A43FD" w:rsidRPr="0097594F" w:rsidRDefault="00E05D94" w:rsidP="00762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D974B1">
              <w:rPr>
                <w:rFonts w:ascii="Angsana New" w:hAnsi="Angsana New"/>
                <w:b/>
                <w:bCs/>
                <w:sz w:val="30"/>
                <w:szCs w:val="30"/>
              </w:rPr>
              <w:t>490</w:t>
            </w:r>
            <w:r w:rsidR="00762AA4">
              <w:rPr>
                <w:rFonts w:ascii="Angsana New" w:hAnsi="Angsana New"/>
                <w:b/>
                <w:bCs/>
                <w:sz w:val="30"/>
                <w:szCs w:val="30"/>
              </w:rPr>
              <w:t>,564</w:t>
            </w:r>
          </w:p>
        </w:tc>
        <w:tc>
          <w:tcPr>
            <w:tcW w:w="283" w:type="dxa"/>
          </w:tcPr>
          <w:p w14:paraId="5243C52C" w14:textId="77777777" w:rsidR="002A43FD" w:rsidRPr="00D36516" w:rsidRDefault="002A43FD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14:paraId="0CEFF75D" w14:textId="77777777" w:rsidR="002A43FD" w:rsidRPr="0097594F" w:rsidRDefault="002A43FD" w:rsidP="00FA6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59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  <w:r w:rsidRPr="0097594F">
              <w:rPr>
                <w:rFonts w:ascii="Angsana New" w:hAnsi="Angsana New"/>
                <w:b/>
                <w:bCs/>
                <w:sz w:val="30"/>
                <w:szCs w:val="30"/>
              </w:rPr>
              <w:t>,627,879</w:t>
            </w:r>
          </w:p>
        </w:tc>
      </w:tr>
    </w:tbl>
    <w:p w14:paraId="02B44246" w14:textId="77777777" w:rsidR="008B542F" w:rsidRPr="009B3313" w:rsidRDefault="008B542F" w:rsidP="008B5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85F32B2" w14:textId="2C2F8F7D" w:rsidR="008B542F" w:rsidRPr="00635145" w:rsidRDefault="009B3313" w:rsidP="008B5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254AB8">
        <w:rPr>
          <w:rFonts w:ascii="Angsana New" w:hAnsi="Angsana New"/>
          <w:i/>
          <w:iCs/>
          <w:sz w:val="30"/>
          <w:szCs w:val="30"/>
        </w:rPr>
        <w:lastRenderedPageBreak/>
        <w:t xml:space="preserve"> </w:t>
      </w:r>
      <w:r w:rsidR="008B542F" w:rsidRPr="00635145">
        <w:rPr>
          <w:rFonts w:ascii="Angsana New" w:hAnsi="Angsana New" w:hint="cs"/>
          <w:i/>
          <w:iCs/>
          <w:sz w:val="30"/>
          <w:szCs w:val="30"/>
          <w:cs/>
        </w:rPr>
        <w:t>การปรับโครงสร้างการประกอบธุรกิจของกลุ่มบริษัทย่อย</w:t>
      </w:r>
    </w:p>
    <w:p w14:paraId="5728CA81" w14:textId="77777777" w:rsidR="008B542F" w:rsidRPr="009B3313" w:rsidRDefault="008B542F" w:rsidP="008B5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2EDA0A9" w14:textId="77777777" w:rsidR="008B542F" w:rsidRDefault="004E5B76" w:rsidP="008B5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</w:t>
      </w:r>
      <w:r w:rsidR="008B542F" w:rsidRPr="00635145">
        <w:rPr>
          <w:rFonts w:ascii="Angsana New" w:hAnsi="Angsana New"/>
          <w:sz w:val="30"/>
          <w:szCs w:val="30"/>
          <w:cs/>
        </w:rPr>
        <w:t>การประชุมคณะกรรมการ</w:t>
      </w:r>
      <w:r w:rsidR="008B542F" w:rsidRPr="00635145">
        <w:rPr>
          <w:rFonts w:ascii="Angsana New" w:hAnsi="Angsana New" w:hint="cs"/>
          <w:sz w:val="30"/>
          <w:szCs w:val="30"/>
          <w:cs/>
        </w:rPr>
        <w:t>ของบริษัทย่อย</w:t>
      </w:r>
      <w:r w:rsidR="008B542F">
        <w:rPr>
          <w:rFonts w:ascii="Angsana New" w:hAnsi="Angsana New" w:hint="cs"/>
          <w:sz w:val="30"/>
          <w:szCs w:val="30"/>
          <w:cs/>
        </w:rPr>
        <w:t>แห่งหนึ่ง</w:t>
      </w:r>
      <w:r w:rsidR="008B542F" w:rsidRPr="00635145">
        <w:rPr>
          <w:rFonts w:ascii="Angsana New" w:hAnsi="Angsana New" w:hint="cs"/>
          <w:sz w:val="30"/>
          <w:szCs w:val="30"/>
          <w:cs/>
        </w:rPr>
        <w:t xml:space="preserve"> </w:t>
      </w:r>
      <w:r w:rsidR="008B542F" w:rsidRPr="00635145">
        <w:rPr>
          <w:rFonts w:ascii="Angsana New" w:hAnsi="Angsana New"/>
          <w:sz w:val="30"/>
          <w:szCs w:val="30"/>
          <w:cs/>
        </w:rPr>
        <w:t>(“บริษัท เนชั่น อินเตอร์เนชั่นแนล</w:t>
      </w:r>
      <w:r w:rsidR="008B542F" w:rsidRPr="00635145">
        <w:rPr>
          <w:rFonts w:ascii="Angsana New" w:hAnsi="Angsana New"/>
          <w:sz w:val="30"/>
          <w:szCs w:val="30"/>
        </w:rPr>
        <w:t xml:space="preserve"> </w:t>
      </w:r>
      <w:r w:rsidR="008B542F" w:rsidRPr="00635145">
        <w:rPr>
          <w:rFonts w:ascii="Angsana New" w:hAnsi="Angsana New"/>
          <w:sz w:val="30"/>
          <w:szCs w:val="30"/>
          <w:cs/>
        </w:rPr>
        <w:t>เอ็ดดูเทนเมนท์ จำกัด (มหาชน)”)</w:t>
      </w:r>
      <w:r w:rsidR="008B542F" w:rsidRPr="00635145">
        <w:rPr>
          <w:rFonts w:ascii="Angsana New" w:hAnsi="Angsana New" w:hint="cs"/>
          <w:sz w:val="30"/>
          <w:szCs w:val="30"/>
          <w:cs/>
        </w:rPr>
        <w:t xml:space="preserve"> เมื่อ</w:t>
      </w:r>
      <w:r w:rsidR="008B542F" w:rsidRPr="00635145">
        <w:rPr>
          <w:rFonts w:ascii="Angsana New" w:hAnsi="Angsana New"/>
          <w:sz w:val="30"/>
          <w:szCs w:val="30"/>
          <w:cs/>
        </w:rPr>
        <w:t xml:space="preserve">วันที่ </w:t>
      </w:r>
      <w:r w:rsidR="008B542F" w:rsidRPr="00635145">
        <w:rPr>
          <w:rFonts w:ascii="Angsana New" w:hAnsi="Angsana New"/>
          <w:sz w:val="30"/>
          <w:szCs w:val="30"/>
        </w:rPr>
        <w:t xml:space="preserve">3 </w:t>
      </w:r>
      <w:r w:rsidR="008B542F" w:rsidRPr="00635145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8645A4">
        <w:rPr>
          <w:rFonts w:ascii="Angsana New" w:hAnsi="Angsana New"/>
          <w:sz w:val="30"/>
          <w:szCs w:val="30"/>
        </w:rPr>
        <w:t>25</w:t>
      </w:r>
      <w:r w:rsidR="001D5CF6">
        <w:rPr>
          <w:rFonts w:ascii="Angsana New" w:hAnsi="Angsana New"/>
          <w:sz w:val="30"/>
          <w:szCs w:val="30"/>
        </w:rPr>
        <w:t>59</w:t>
      </w:r>
      <w:r w:rsidR="008B542F" w:rsidRPr="00635145">
        <w:rPr>
          <w:rFonts w:ascii="Angsana New" w:hAnsi="Angsana New"/>
          <w:sz w:val="30"/>
          <w:szCs w:val="30"/>
        </w:rPr>
        <w:t xml:space="preserve"> </w:t>
      </w:r>
      <w:r w:rsidR="008B542F" w:rsidRPr="00635145">
        <w:rPr>
          <w:rFonts w:ascii="Angsana New" w:hAnsi="Angsana New"/>
          <w:sz w:val="30"/>
          <w:szCs w:val="30"/>
          <w:cs/>
        </w:rPr>
        <w:t>คณะกรรมการ</w:t>
      </w:r>
      <w:r>
        <w:rPr>
          <w:rFonts w:ascii="Angsana New" w:hAnsi="Angsana New" w:hint="cs"/>
          <w:sz w:val="30"/>
          <w:szCs w:val="30"/>
          <w:cs/>
        </w:rPr>
        <w:t>ของ</w:t>
      </w:r>
      <w:r w:rsidR="008B542F" w:rsidRPr="00635145">
        <w:rPr>
          <w:rFonts w:ascii="Angsana New" w:hAnsi="Angsana New" w:hint="cs"/>
          <w:sz w:val="30"/>
          <w:szCs w:val="30"/>
          <w:cs/>
        </w:rPr>
        <w:t>บริษัทย่อยดังกล่าว</w:t>
      </w:r>
      <w:r w:rsidR="008B542F" w:rsidRPr="00635145">
        <w:rPr>
          <w:rFonts w:ascii="Angsana New" w:hAnsi="Angsana New"/>
          <w:sz w:val="30"/>
          <w:szCs w:val="30"/>
          <w:cs/>
        </w:rPr>
        <w:t>มีมติปรับโครงสร้างการประกอบธุรกิจผลิตและจำหน่ายสิ่งพิมพ์ของ</w:t>
      </w:r>
      <w:r w:rsidR="008B542F" w:rsidRPr="00635145">
        <w:rPr>
          <w:rFonts w:ascii="Angsana New" w:hAnsi="Angsana New" w:hint="cs"/>
          <w:sz w:val="30"/>
          <w:szCs w:val="30"/>
          <w:cs/>
        </w:rPr>
        <w:t xml:space="preserve">บริษัทย่อยและบริษัทย่อยทางอ้อม (รวมเรียกว่า </w:t>
      </w:r>
      <w:r w:rsidR="008B542F" w:rsidRPr="00635145">
        <w:rPr>
          <w:rFonts w:ascii="Angsana New" w:hAnsi="Angsana New"/>
          <w:sz w:val="30"/>
          <w:szCs w:val="30"/>
        </w:rPr>
        <w:t>“</w:t>
      </w:r>
      <w:r w:rsidR="008B542F" w:rsidRPr="00635145">
        <w:rPr>
          <w:rFonts w:ascii="Angsana New" w:hAnsi="Angsana New" w:hint="cs"/>
          <w:sz w:val="30"/>
          <w:szCs w:val="30"/>
          <w:cs/>
        </w:rPr>
        <w:t>กลุ่มบริษัทย่อย</w:t>
      </w:r>
      <w:r w:rsidR="008B542F" w:rsidRPr="00635145">
        <w:rPr>
          <w:rFonts w:ascii="Angsana New" w:hAnsi="Angsana New"/>
          <w:sz w:val="30"/>
          <w:szCs w:val="30"/>
        </w:rPr>
        <w:t>”</w:t>
      </w:r>
      <w:r w:rsidR="008B542F" w:rsidRPr="00635145">
        <w:rPr>
          <w:rFonts w:ascii="Angsana New" w:hAnsi="Angsana New" w:hint="cs"/>
          <w:sz w:val="30"/>
          <w:szCs w:val="30"/>
          <w:cs/>
        </w:rPr>
        <w:t>) เพื่อให้สอดคล้องกับสภาวการณ์ปัจจุบัน</w:t>
      </w:r>
      <w:r w:rsidR="001D5EC6">
        <w:rPr>
          <w:rFonts w:ascii="Angsana New" w:hAnsi="Angsana New" w:hint="cs"/>
          <w:sz w:val="30"/>
          <w:szCs w:val="30"/>
          <w:cs/>
        </w:rPr>
        <w:t xml:space="preserve"> โดยมุ่งเน้นการผลิตและจำหน่ายสิ่งพิมพ์เฉพาะที่มีกำไรให้แก่กลุ่มบริษัทย่อย </w:t>
      </w:r>
      <w:r w:rsidR="008B542F" w:rsidRPr="00635145">
        <w:rPr>
          <w:rFonts w:ascii="Angsana New" w:hAnsi="Angsana New" w:hint="cs"/>
          <w:sz w:val="30"/>
          <w:szCs w:val="30"/>
          <w:cs/>
        </w:rPr>
        <w:t>ซึ่งผลจากการดำเนินการดังกล่าว กลุ่ม</w:t>
      </w:r>
      <w:r w:rsidR="008B542F" w:rsidRPr="00635145">
        <w:rPr>
          <w:rFonts w:ascii="Angsana New" w:hAnsi="Angsana New"/>
          <w:sz w:val="30"/>
          <w:szCs w:val="30"/>
          <w:cs/>
        </w:rPr>
        <w:t>บริษัท</w:t>
      </w:r>
      <w:r w:rsidR="008B542F">
        <w:rPr>
          <w:rFonts w:ascii="Angsana New" w:hAnsi="Angsana New" w:hint="cs"/>
          <w:sz w:val="30"/>
          <w:szCs w:val="30"/>
          <w:cs/>
        </w:rPr>
        <w:t>ย่อย</w:t>
      </w:r>
      <w:r w:rsidR="008B542F" w:rsidRPr="00635145">
        <w:rPr>
          <w:rFonts w:ascii="Angsana New" w:hAnsi="Angsana New"/>
          <w:sz w:val="30"/>
          <w:szCs w:val="30"/>
          <w:cs/>
        </w:rPr>
        <w:t>ได้</w:t>
      </w:r>
      <w:r w:rsidR="008B542F" w:rsidRPr="00635145">
        <w:rPr>
          <w:rFonts w:ascii="Angsana New" w:hAnsi="Angsana New" w:hint="cs"/>
          <w:sz w:val="30"/>
          <w:szCs w:val="30"/>
          <w:cs/>
        </w:rPr>
        <w:t>มีการ</w:t>
      </w:r>
      <w:r w:rsidR="00F66F01">
        <w:rPr>
          <w:rFonts w:ascii="Angsana New" w:hAnsi="Angsana New" w:hint="cs"/>
          <w:sz w:val="30"/>
          <w:szCs w:val="30"/>
          <w:cs/>
        </w:rPr>
        <w:t>รับรู้</w:t>
      </w:r>
      <w:r w:rsidR="00A948B7">
        <w:rPr>
          <w:rFonts w:ascii="Angsana New" w:hAnsi="Angsana New" w:hint="cs"/>
          <w:sz w:val="30"/>
          <w:szCs w:val="30"/>
          <w:cs/>
        </w:rPr>
        <w:t>ผลขาดทุนจากการลดลงของ</w:t>
      </w:r>
      <w:r w:rsidR="008B542F" w:rsidRPr="00635145">
        <w:rPr>
          <w:rFonts w:ascii="Angsana New" w:hAnsi="Angsana New"/>
          <w:sz w:val="30"/>
          <w:szCs w:val="30"/>
          <w:cs/>
        </w:rPr>
        <w:t>มูลค่าสินค้า</w:t>
      </w:r>
      <w:r w:rsidR="00A948B7">
        <w:rPr>
          <w:rFonts w:ascii="Angsana New" w:hAnsi="Angsana New" w:hint="cs"/>
          <w:sz w:val="30"/>
          <w:szCs w:val="30"/>
          <w:cs/>
        </w:rPr>
        <w:t>คงเหลือ</w:t>
      </w:r>
      <w:r w:rsidR="008B542F" w:rsidRPr="00635145">
        <w:rPr>
          <w:rFonts w:ascii="Angsana New" w:hAnsi="Angsana New"/>
          <w:sz w:val="30"/>
          <w:szCs w:val="30"/>
          <w:cs/>
        </w:rPr>
        <w:t xml:space="preserve"> และ</w:t>
      </w:r>
      <w:r w:rsidR="008B542F" w:rsidRPr="00635145">
        <w:rPr>
          <w:rFonts w:ascii="Angsana New" w:hAnsi="Angsana New" w:hint="cs"/>
          <w:spacing w:val="-4"/>
          <w:sz w:val="30"/>
          <w:szCs w:val="30"/>
          <w:cs/>
        </w:rPr>
        <w:t>ตัดจำหน่าย</w:t>
      </w:r>
      <w:r w:rsidR="008B542F" w:rsidRPr="00635145">
        <w:rPr>
          <w:rFonts w:ascii="Angsana New" w:hAnsi="Angsana New"/>
          <w:spacing w:val="-4"/>
          <w:sz w:val="30"/>
          <w:szCs w:val="30"/>
          <w:cs/>
        </w:rPr>
        <w:t>ลิขสิทธิ์สำหรับสิ่งพิมพ์</w:t>
      </w:r>
      <w:r w:rsidR="008B542F" w:rsidRPr="00635145">
        <w:rPr>
          <w:rFonts w:ascii="Angsana New" w:hAnsi="Angsana New" w:hint="cs"/>
          <w:spacing w:val="-4"/>
          <w:sz w:val="30"/>
          <w:szCs w:val="30"/>
          <w:cs/>
        </w:rPr>
        <w:t xml:space="preserve"> สำหรับ</w:t>
      </w:r>
      <w:r w:rsidR="008B542F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="008B542F" w:rsidRPr="00635145">
        <w:rPr>
          <w:rFonts w:ascii="Angsana New" w:hAnsi="Angsana New" w:hint="cs"/>
          <w:spacing w:val="-4"/>
          <w:sz w:val="30"/>
          <w:szCs w:val="30"/>
          <w:cs/>
        </w:rPr>
        <w:t xml:space="preserve">สิ้นสุดวันที่ </w:t>
      </w:r>
      <w:r w:rsidR="008B542F">
        <w:rPr>
          <w:rFonts w:ascii="Angsana New" w:hAnsi="Angsana New" w:hint="cs"/>
          <w:spacing w:val="-4"/>
          <w:sz w:val="30"/>
          <w:szCs w:val="30"/>
          <w:cs/>
        </w:rPr>
        <w:t>31 ธันวาคม</w:t>
      </w:r>
      <w:r w:rsidR="008B542F" w:rsidRPr="0063514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645A4">
        <w:rPr>
          <w:rFonts w:ascii="Angsana New" w:hAnsi="Angsana New"/>
          <w:spacing w:val="-4"/>
          <w:sz w:val="30"/>
          <w:szCs w:val="30"/>
        </w:rPr>
        <w:t>25</w:t>
      </w:r>
      <w:r w:rsidR="001D5CF6">
        <w:rPr>
          <w:rFonts w:ascii="Angsana New" w:hAnsi="Angsana New"/>
          <w:spacing w:val="-4"/>
          <w:sz w:val="30"/>
          <w:szCs w:val="30"/>
        </w:rPr>
        <w:t>59</w:t>
      </w:r>
      <w:r w:rsidR="008B542F" w:rsidRPr="00635145">
        <w:rPr>
          <w:rFonts w:ascii="Angsana New" w:hAnsi="Angsana New"/>
          <w:spacing w:val="-4"/>
          <w:sz w:val="30"/>
          <w:szCs w:val="30"/>
        </w:rPr>
        <w:t xml:space="preserve"> </w:t>
      </w:r>
      <w:r w:rsidR="008B542F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="008B542F">
        <w:rPr>
          <w:rFonts w:ascii="Angsana New" w:hAnsi="Angsana New"/>
          <w:spacing w:val="-4"/>
          <w:sz w:val="30"/>
          <w:szCs w:val="30"/>
        </w:rPr>
        <w:t xml:space="preserve"> 193.48</w:t>
      </w:r>
      <w:r w:rsidR="008B542F" w:rsidRPr="00635145">
        <w:rPr>
          <w:rFonts w:ascii="Angsana New" w:hAnsi="Angsana New"/>
          <w:spacing w:val="-4"/>
          <w:sz w:val="30"/>
          <w:szCs w:val="30"/>
        </w:rPr>
        <w:t xml:space="preserve"> </w:t>
      </w:r>
      <w:r w:rsidR="008B542F" w:rsidRPr="00635145">
        <w:rPr>
          <w:rFonts w:ascii="Angsana New" w:hAnsi="Angsana New" w:hint="cs"/>
          <w:spacing w:val="-4"/>
          <w:sz w:val="30"/>
          <w:szCs w:val="30"/>
          <w:cs/>
        </w:rPr>
        <w:t>ล้าน</w:t>
      </w:r>
      <w:r w:rsidR="008B542F" w:rsidRPr="00635145">
        <w:rPr>
          <w:rFonts w:ascii="Angsana New" w:hAnsi="Angsana New"/>
          <w:spacing w:val="-4"/>
          <w:sz w:val="30"/>
          <w:szCs w:val="30"/>
          <w:cs/>
        </w:rPr>
        <w:t>บาท</w:t>
      </w:r>
      <w:r w:rsidR="008B542F" w:rsidRPr="00635145">
        <w:rPr>
          <w:rFonts w:ascii="Angsana New" w:hAnsi="Angsana New"/>
          <w:spacing w:val="-4"/>
          <w:sz w:val="30"/>
          <w:szCs w:val="30"/>
        </w:rPr>
        <w:t xml:space="preserve"> </w:t>
      </w:r>
      <w:r w:rsidR="008B542F" w:rsidRPr="00635145">
        <w:rPr>
          <w:rFonts w:ascii="Angsana New" w:hAnsi="Angsana New"/>
          <w:sz w:val="30"/>
          <w:szCs w:val="30"/>
          <w:cs/>
        </w:rPr>
        <w:t xml:space="preserve">และ </w:t>
      </w:r>
      <w:r w:rsidR="00A948B7">
        <w:rPr>
          <w:rFonts w:ascii="Angsana New" w:hAnsi="Angsana New"/>
          <w:spacing w:val="-4"/>
          <w:sz w:val="30"/>
          <w:szCs w:val="30"/>
        </w:rPr>
        <w:t>10.97</w:t>
      </w:r>
      <w:r w:rsidR="008B542F" w:rsidRPr="006E756A">
        <w:rPr>
          <w:rFonts w:ascii="Angsana New" w:hAnsi="Angsana New"/>
          <w:spacing w:val="-4"/>
          <w:sz w:val="30"/>
          <w:szCs w:val="30"/>
        </w:rPr>
        <w:t xml:space="preserve"> </w:t>
      </w:r>
      <w:r w:rsidR="008B542F" w:rsidRPr="006E756A">
        <w:rPr>
          <w:rFonts w:ascii="Angsana New" w:hAnsi="Angsana New" w:hint="cs"/>
          <w:spacing w:val="-4"/>
          <w:sz w:val="30"/>
          <w:szCs w:val="30"/>
          <w:cs/>
        </w:rPr>
        <w:t>ล้าน</w:t>
      </w:r>
      <w:r w:rsidR="008B542F" w:rsidRPr="006E756A">
        <w:rPr>
          <w:rFonts w:ascii="Angsana New" w:hAnsi="Angsana New"/>
          <w:spacing w:val="-4"/>
          <w:sz w:val="30"/>
          <w:szCs w:val="30"/>
          <w:cs/>
        </w:rPr>
        <w:t xml:space="preserve">บาท </w:t>
      </w:r>
      <w:r w:rsidR="008B542F" w:rsidRPr="006E756A">
        <w:rPr>
          <w:rFonts w:ascii="Angsana New" w:hAnsi="Angsana New" w:hint="cs"/>
          <w:spacing w:val="-4"/>
          <w:sz w:val="30"/>
          <w:szCs w:val="30"/>
          <w:cs/>
        </w:rPr>
        <w:t>ใน</w:t>
      </w:r>
      <w:r w:rsidR="008B542F" w:rsidRPr="006E756A">
        <w:rPr>
          <w:rFonts w:ascii="Angsana New" w:hAnsi="Angsana New"/>
          <w:spacing w:val="-4"/>
          <w:sz w:val="30"/>
          <w:szCs w:val="30"/>
          <w:cs/>
        </w:rPr>
        <w:t>งบ</w:t>
      </w:r>
      <w:r w:rsidR="008B542F" w:rsidRPr="006E756A">
        <w:rPr>
          <w:rFonts w:ascii="Angsana New" w:hAnsi="Angsana New" w:hint="cs"/>
          <w:spacing w:val="-4"/>
          <w:sz w:val="30"/>
          <w:szCs w:val="30"/>
          <w:cs/>
        </w:rPr>
        <w:t xml:space="preserve">กำไรขาดทุนเบ็ดเสร็จรวม </w:t>
      </w:r>
      <w:r w:rsidR="008B542F" w:rsidRPr="006E756A">
        <w:rPr>
          <w:rFonts w:ascii="Angsana New" w:hAnsi="Angsana New"/>
          <w:spacing w:val="-4"/>
          <w:sz w:val="30"/>
          <w:szCs w:val="30"/>
          <w:cs/>
        </w:rPr>
        <w:t xml:space="preserve">ตามลำดับ </w:t>
      </w:r>
    </w:p>
    <w:p w14:paraId="01395F85" w14:textId="77777777" w:rsidR="004E5B76" w:rsidRPr="009B3313" w:rsidRDefault="004E5B76" w:rsidP="008B5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11228EB" w14:textId="77777777" w:rsidR="008B542F" w:rsidRPr="00585B46" w:rsidRDefault="008B542F" w:rsidP="008B5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585B46">
        <w:rPr>
          <w:rFonts w:ascii="Angsana New" w:hAnsi="Angsana New" w:hint="cs"/>
          <w:i/>
          <w:iCs/>
          <w:sz w:val="30"/>
          <w:szCs w:val="30"/>
          <w:cs/>
        </w:rPr>
        <w:t>การควบรวมกิจการของบริษัทย่อยทางอ้อม</w:t>
      </w:r>
    </w:p>
    <w:p w14:paraId="00B86A4F" w14:textId="77777777" w:rsidR="008B542F" w:rsidRPr="009B3313" w:rsidRDefault="008B542F" w:rsidP="008B5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DD31AC0" w14:textId="77777777" w:rsidR="008B542F" w:rsidRPr="00635145" w:rsidRDefault="008B542F" w:rsidP="008B5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635145">
        <w:rPr>
          <w:rFonts w:ascii="Angsana New" w:hAnsi="Angsana New"/>
          <w:sz w:val="30"/>
          <w:szCs w:val="30"/>
          <w:cs/>
        </w:rPr>
        <w:t>ในการประชุมคณะกรรมการของบริษัท</w:t>
      </w:r>
      <w:r w:rsidRPr="00635145">
        <w:rPr>
          <w:rFonts w:ascii="Angsana New" w:hAnsi="Angsana New" w:hint="cs"/>
          <w:sz w:val="30"/>
          <w:szCs w:val="30"/>
          <w:cs/>
        </w:rPr>
        <w:t xml:space="preserve">ย่อยแห่งหนึ่ง </w:t>
      </w:r>
      <w:r w:rsidRPr="00635145">
        <w:rPr>
          <w:rFonts w:ascii="Angsana New" w:hAnsi="Angsana New"/>
          <w:spacing w:val="-8"/>
          <w:sz w:val="30"/>
          <w:szCs w:val="30"/>
          <w:cs/>
        </w:rPr>
        <w:t>(“บริษัท เนชั่น อินเตอร์เนชั่นแนล</w:t>
      </w:r>
      <w:r w:rsidRPr="00635145">
        <w:rPr>
          <w:rFonts w:ascii="Angsana New" w:hAnsi="Angsana New"/>
          <w:spacing w:val="-8"/>
          <w:sz w:val="30"/>
          <w:szCs w:val="30"/>
        </w:rPr>
        <w:t xml:space="preserve"> </w:t>
      </w:r>
      <w:r w:rsidRPr="00635145">
        <w:rPr>
          <w:rFonts w:ascii="Angsana New" w:hAnsi="Angsana New"/>
          <w:spacing w:val="-8"/>
          <w:sz w:val="30"/>
          <w:szCs w:val="30"/>
          <w:cs/>
        </w:rPr>
        <w:t>เอ็ดดูเทนเมนท์</w:t>
      </w:r>
      <w:r w:rsidRPr="00635145">
        <w:rPr>
          <w:rFonts w:ascii="Angsana New" w:hAnsi="Angsana New"/>
          <w:sz w:val="30"/>
          <w:szCs w:val="30"/>
          <w:cs/>
        </w:rPr>
        <w:t xml:space="preserve"> จำกัด (มหาชน)”)</w:t>
      </w:r>
      <w:r w:rsidRPr="00635145">
        <w:rPr>
          <w:rFonts w:ascii="Angsana New" w:hAnsi="Angsana New" w:hint="cs"/>
          <w:sz w:val="30"/>
          <w:szCs w:val="30"/>
          <w:cs/>
        </w:rPr>
        <w:t xml:space="preserve"> </w:t>
      </w:r>
      <w:r w:rsidRPr="00635145">
        <w:rPr>
          <w:rFonts w:ascii="Angsana New" w:hAnsi="Angsana New"/>
          <w:sz w:val="30"/>
          <w:szCs w:val="30"/>
          <w:cs/>
        </w:rPr>
        <w:t xml:space="preserve">เมื่อวันที่ 10 กุมภาพันธ์ </w:t>
      </w:r>
      <w:r w:rsidR="008645A4">
        <w:rPr>
          <w:rFonts w:ascii="Angsana New" w:hAnsi="Angsana New"/>
          <w:sz w:val="30"/>
          <w:szCs w:val="30"/>
          <w:cs/>
        </w:rPr>
        <w:t>25</w:t>
      </w:r>
      <w:r w:rsidR="001D5CF6">
        <w:rPr>
          <w:rFonts w:ascii="Angsana New" w:hAnsi="Angsana New"/>
          <w:sz w:val="30"/>
          <w:szCs w:val="30"/>
        </w:rPr>
        <w:t>59</w:t>
      </w:r>
      <w:r w:rsidRPr="00635145">
        <w:rPr>
          <w:rFonts w:ascii="Angsana New" w:hAnsi="Angsana New"/>
          <w:sz w:val="30"/>
          <w:szCs w:val="30"/>
          <w:cs/>
        </w:rPr>
        <w:t xml:space="preserve"> คณะกรรมการ</w:t>
      </w:r>
      <w:r w:rsidR="004E5B76">
        <w:rPr>
          <w:rFonts w:ascii="Angsana New" w:hAnsi="Angsana New" w:hint="cs"/>
          <w:sz w:val="30"/>
          <w:szCs w:val="30"/>
          <w:cs/>
        </w:rPr>
        <w:t>ของ</w:t>
      </w:r>
      <w:r w:rsidRPr="00635145">
        <w:rPr>
          <w:rFonts w:ascii="Angsana New" w:hAnsi="Angsana New"/>
          <w:sz w:val="30"/>
          <w:szCs w:val="30"/>
          <w:cs/>
        </w:rPr>
        <w:t>บริษัทย่อยดังกล่าวมีมติอนุมัติการควบรวมกิจการของ</w:t>
      </w:r>
      <w:r w:rsidRPr="00635145">
        <w:rPr>
          <w:rFonts w:ascii="Angsana New" w:hAnsi="Angsana New" w:hint="cs"/>
          <w:sz w:val="30"/>
          <w:szCs w:val="30"/>
          <w:cs/>
        </w:rPr>
        <w:t xml:space="preserve">บริษัทย่อยทางอ้อม ได้แก่ </w:t>
      </w:r>
      <w:r w:rsidRPr="00635145">
        <w:rPr>
          <w:rFonts w:ascii="Angsana New" w:hAnsi="Angsana New"/>
          <w:sz w:val="30"/>
          <w:szCs w:val="30"/>
          <w:cs/>
        </w:rPr>
        <w:t>บริษัท เนช</w:t>
      </w:r>
      <w:r>
        <w:rPr>
          <w:rFonts w:ascii="Angsana New" w:hAnsi="Angsana New"/>
          <w:sz w:val="30"/>
          <w:szCs w:val="30"/>
          <w:cs/>
        </w:rPr>
        <w:t>ั่น โกลบอล เอ็ดดูเทนเมนท์ จำกัด</w:t>
      </w:r>
      <w:r w:rsidR="005C33F4">
        <w:rPr>
          <w:rFonts w:ascii="Angsana New" w:hAnsi="Angsana New" w:hint="cs"/>
          <w:sz w:val="30"/>
          <w:szCs w:val="30"/>
          <w:cs/>
        </w:rPr>
        <w:t xml:space="preserve"> </w:t>
      </w:r>
      <w:r w:rsidR="004E5B76">
        <w:rPr>
          <w:rFonts w:ascii="Angsana New" w:hAnsi="Angsana New" w:hint="cs"/>
          <w:sz w:val="30"/>
          <w:szCs w:val="30"/>
          <w:cs/>
        </w:rPr>
        <w:t>และ</w:t>
      </w:r>
      <w:r w:rsidRPr="00635145">
        <w:rPr>
          <w:rFonts w:ascii="Angsana New" w:hAnsi="Angsana New"/>
          <w:sz w:val="30"/>
          <w:szCs w:val="30"/>
          <w:cs/>
        </w:rPr>
        <w:t xml:space="preserve">บริษัท เนชั่น เอ็ดดูเทนเมนท์ จำกัด </w:t>
      </w:r>
      <w:r w:rsidRPr="00635145">
        <w:rPr>
          <w:rFonts w:ascii="Angsana New" w:hAnsi="Angsana New" w:hint="cs"/>
          <w:sz w:val="30"/>
          <w:szCs w:val="30"/>
          <w:cs/>
        </w:rPr>
        <w:t xml:space="preserve">      </w:t>
      </w:r>
      <w:r w:rsidRPr="00635145">
        <w:rPr>
          <w:rFonts w:ascii="Angsana New" w:hAnsi="Angsana New"/>
          <w:sz w:val="30"/>
          <w:szCs w:val="30"/>
          <w:cs/>
        </w:rPr>
        <w:t>ซึ่งเป็นการรวมธุรกิจภายใต้การควบคุมเดียวกันเพื่อปรับโครงสร้างการ</w:t>
      </w:r>
      <w:r w:rsidR="00F66F01">
        <w:rPr>
          <w:rFonts w:ascii="Angsana New" w:hAnsi="Angsana New" w:hint="cs"/>
          <w:sz w:val="30"/>
          <w:szCs w:val="30"/>
          <w:cs/>
        </w:rPr>
        <w:t>ดำเนินงานของกลุ่มบริษัทย่อย</w:t>
      </w:r>
    </w:p>
    <w:p w14:paraId="66B602DD" w14:textId="77777777" w:rsidR="008B542F" w:rsidRPr="009B3313" w:rsidRDefault="008B542F" w:rsidP="008B5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12"/>
          <w:sz w:val="30"/>
          <w:szCs w:val="30"/>
        </w:rPr>
      </w:pPr>
    </w:p>
    <w:p w14:paraId="6F98D470" w14:textId="66FD853F" w:rsidR="008B542F" w:rsidRDefault="008B542F" w:rsidP="008B5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35145">
        <w:rPr>
          <w:rFonts w:ascii="Angsana New" w:hAnsi="Angsana New"/>
          <w:spacing w:val="-12"/>
          <w:sz w:val="30"/>
          <w:szCs w:val="30"/>
          <w:cs/>
        </w:rPr>
        <w:t>ภายใต้สัญญาโอนกิจการ</w:t>
      </w:r>
      <w:r w:rsidRPr="00635145">
        <w:rPr>
          <w:rFonts w:ascii="Angsana New" w:hAnsi="Angsana New" w:hint="cs"/>
          <w:spacing w:val="-12"/>
          <w:sz w:val="30"/>
          <w:szCs w:val="30"/>
          <w:cs/>
        </w:rPr>
        <w:t>ด้วยวิธีการโอนทรัพย์สินและหนี้สินทั้งหมด</w:t>
      </w:r>
      <w:r w:rsidRPr="00635145">
        <w:rPr>
          <w:rFonts w:ascii="Angsana New" w:hAnsi="Angsana New"/>
          <w:spacing w:val="-12"/>
          <w:sz w:val="30"/>
          <w:szCs w:val="30"/>
          <w:cs/>
        </w:rPr>
        <w:t xml:space="preserve"> บริษัท เนชั่น เอ็ดดูเทนเมนท์ จำกัด จะโอนทรัพย์สินและหนี้สินทั้งหมดให้กับบริษัท เนชั่น โกลบอล เอ็ดดูเทนเมนท์ จำกัด โดยบริษัท เนชั่น โกลบอล</w:t>
      </w:r>
      <w:r w:rsidRPr="00635145">
        <w:rPr>
          <w:rFonts w:ascii="Angsana New" w:hAnsi="Angsana New"/>
          <w:spacing w:val="-12"/>
          <w:sz w:val="30"/>
          <w:szCs w:val="30"/>
        </w:rPr>
        <w:t xml:space="preserve"> </w:t>
      </w:r>
      <w:r w:rsidRPr="00635145">
        <w:rPr>
          <w:rFonts w:ascii="Angsana New" w:hAnsi="Angsana New"/>
          <w:spacing w:val="-12"/>
          <w:sz w:val="30"/>
          <w:szCs w:val="30"/>
          <w:cs/>
        </w:rPr>
        <w:t xml:space="preserve">เอ็ดดูเทนเมนท์ จำกัด </w:t>
      </w:r>
      <w:r w:rsidRPr="00635145">
        <w:rPr>
          <w:rFonts w:ascii="Angsana New" w:hAnsi="Angsana New"/>
          <w:spacing w:val="-12"/>
          <w:sz w:val="30"/>
          <w:szCs w:val="30"/>
        </w:rPr>
        <w:t xml:space="preserve">         </w:t>
      </w:r>
      <w:r w:rsidRPr="00635145">
        <w:rPr>
          <w:rFonts w:ascii="Angsana New" w:hAnsi="Angsana New"/>
          <w:spacing w:val="-4"/>
          <w:sz w:val="30"/>
          <w:szCs w:val="30"/>
          <w:cs/>
        </w:rPr>
        <w:t>จะชำระ</w:t>
      </w:r>
      <w:r w:rsidRPr="00635145">
        <w:rPr>
          <w:rFonts w:ascii="Angsana New" w:hAnsi="Angsana New" w:hint="cs"/>
          <w:spacing w:val="-4"/>
          <w:sz w:val="30"/>
          <w:szCs w:val="30"/>
          <w:cs/>
        </w:rPr>
        <w:t>ค่าตอบแทน</w:t>
      </w:r>
      <w:r w:rsidRPr="00635145">
        <w:rPr>
          <w:rFonts w:ascii="Angsana New" w:hAnsi="Angsana New"/>
          <w:spacing w:val="-4"/>
          <w:sz w:val="30"/>
          <w:szCs w:val="30"/>
          <w:cs/>
        </w:rPr>
        <w:t xml:space="preserve">ให้แก่บริษัท เนชั่น เอ็ดดูเทนเมนท์ จำกัด จำนวน 47 ล้านบาทโดยกำหนดวันที่ 30 </w:t>
      </w:r>
      <w:r w:rsidRPr="00635145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63514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645A4">
        <w:rPr>
          <w:rFonts w:ascii="Angsana New" w:hAnsi="Angsana New"/>
          <w:spacing w:val="-4"/>
          <w:sz w:val="30"/>
          <w:szCs w:val="30"/>
          <w:cs/>
        </w:rPr>
        <w:t>25</w:t>
      </w:r>
      <w:r w:rsidR="001D5CF6">
        <w:rPr>
          <w:rFonts w:ascii="Angsana New" w:hAnsi="Angsana New"/>
          <w:spacing w:val="-4"/>
          <w:sz w:val="30"/>
          <w:szCs w:val="30"/>
        </w:rPr>
        <w:t>59</w:t>
      </w:r>
      <w:r w:rsidRPr="00635145">
        <w:rPr>
          <w:rFonts w:ascii="Angsana New" w:hAnsi="Angsana New"/>
          <w:sz w:val="30"/>
          <w:szCs w:val="30"/>
          <w:cs/>
        </w:rPr>
        <w:t xml:space="preserve"> เป็นวันที่รับโอนกิจการ ภายหลังการควบรวมกิจการดังกล่าว บริษัท เนชั่น เอ็ดดูเทนเมนท์ จำกัด ได้จดทะเบียน</w:t>
      </w:r>
      <w:r w:rsidRPr="00635145">
        <w:rPr>
          <w:rFonts w:ascii="Angsana New" w:hAnsi="Angsana New" w:hint="cs"/>
          <w:sz w:val="30"/>
          <w:szCs w:val="30"/>
          <w:cs/>
        </w:rPr>
        <w:t xml:space="preserve">    </w:t>
      </w:r>
      <w:r w:rsidRPr="00635145">
        <w:rPr>
          <w:rFonts w:ascii="Angsana New" w:hAnsi="Angsana New"/>
          <w:sz w:val="30"/>
          <w:szCs w:val="30"/>
          <w:cs/>
        </w:rPr>
        <w:t xml:space="preserve">เลิกกิจการกับกระทรวงพาณิชย์เมื่อวันที่ 30 </w:t>
      </w:r>
      <w:r w:rsidRPr="00635145">
        <w:rPr>
          <w:rFonts w:ascii="Angsana New" w:hAnsi="Angsana New" w:hint="cs"/>
          <w:sz w:val="30"/>
          <w:szCs w:val="30"/>
          <w:cs/>
        </w:rPr>
        <w:t>มิถุนายน</w:t>
      </w:r>
      <w:r w:rsidRPr="00635145">
        <w:rPr>
          <w:rFonts w:ascii="Angsana New" w:hAnsi="Angsana New"/>
          <w:sz w:val="30"/>
          <w:szCs w:val="30"/>
          <w:cs/>
        </w:rPr>
        <w:t xml:space="preserve"> </w:t>
      </w:r>
      <w:r w:rsidR="008645A4">
        <w:rPr>
          <w:rFonts w:ascii="Angsana New" w:hAnsi="Angsana New"/>
          <w:sz w:val="30"/>
          <w:szCs w:val="30"/>
          <w:cs/>
        </w:rPr>
        <w:t>25</w:t>
      </w:r>
      <w:r w:rsidR="001D5CF6">
        <w:rPr>
          <w:rFonts w:ascii="Angsana New" w:hAnsi="Angsana New"/>
          <w:sz w:val="30"/>
          <w:szCs w:val="30"/>
        </w:rPr>
        <w:t>59</w:t>
      </w:r>
      <w:r>
        <w:rPr>
          <w:rFonts w:ascii="Angsana New" w:hAnsi="Angsana New" w:hint="cs"/>
          <w:sz w:val="30"/>
          <w:szCs w:val="30"/>
          <w:cs/>
        </w:rPr>
        <w:t xml:space="preserve"> และได้ดำเนินการชำระบัญชีเสร็จสิ้นเมื่อวันที่ </w:t>
      </w:r>
      <w:r w:rsidR="006825FF">
        <w:rPr>
          <w:rFonts w:ascii="Angsana New" w:hAnsi="Angsana New" w:hint="cs"/>
          <w:sz w:val="30"/>
          <w:szCs w:val="30"/>
          <w:cs/>
        </w:rPr>
        <w:t xml:space="preserve">                                    </w:t>
      </w:r>
      <w:r>
        <w:rPr>
          <w:rFonts w:ascii="Angsana New" w:hAnsi="Angsana New"/>
          <w:sz w:val="30"/>
          <w:szCs w:val="30"/>
        </w:rPr>
        <w:t xml:space="preserve">17 </w:t>
      </w:r>
      <w:r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8645A4">
        <w:rPr>
          <w:rFonts w:ascii="Angsana New" w:hAnsi="Angsana New"/>
          <w:sz w:val="30"/>
          <w:szCs w:val="30"/>
        </w:rPr>
        <w:t>25</w:t>
      </w:r>
      <w:r w:rsidR="001D5CF6">
        <w:rPr>
          <w:rFonts w:ascii="Angsana New" w:hAnsi="Angsana New"/>
          <w:sz w:val="30"/>
          <w:szCs w:val="30"/>
        </w:rPr>
        <w:t>59</w:t>
      </w:r>
    </w:p>
    <w:p w14:paraId="551ACC11" w14:textId="77777777" w:rsidR="009B3313" w:rsidRDefault="009B3313" w:rsidP="008B5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12"/>
          <w:sz w:val="30"/>
          <w:szCs w:val="30"/>
        </w:rPr>
      </w:pPr>
    </w:p>
    <w:p w14:paraId="001379ED" w14:textId="77777777" w:rsidR="005643ED" w:rsidRDefault="008D6378" w:rsidP="00564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ผลจากการควบรวมกิจการดังกล่าว</w:t>
      </w:r>
      <w:r w:rsidR="00BA36A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5643ED">
        <w:rPr>
          <w:rFonts w:ascii="Angsana New" w:hAnsi="Angsana New" w:hint="cs"/>
          <w:spacing w:val="-4"/>
          <w:sz w:val="30"/>
          <w:szCs w:val="30"/>
          <w:cs/>
        </w:rPr>
        <w:t>ในการประชุมวิสามัญ</w:t>
      </w:r>
      <w:r w:rsidR="005643ED" w:rsidRPr="00CF6CCC">
        <w:rPr>
          <w:rFonts w:ascii="Angsana New" w:hAnsi="Angsana New" w:hint="cs"/>
          <w:spacing w:val="-4"/>
          <w:sz w:val="30"/>
          <w:szCs w:val="30"/>
          <w:cs/>
        </w:rPr>
        <w:t xml:space="preserve">ผู้ถือหุ้นของบริษัทย่อยทางอ้อมแห่งหนึ่ง (“บริษัท เนชั่น </w:t>
      </w:r>
      <w:r w:rsidR="00BA36A6">
        <w:rPr>
          <w:rFonts w:ascii="Angsana New" w:hAnsi="Angsana New" w:hint="cs"/>
          <w:spacing w:val="-4"/>
          <w:sz w:val="30"/>
          <w:szCs w:val="30"/>
          <w:cs/>
        </w:rPr>
        <w:t xml:space="preserve">   </w:t>
      </w:r>
      <w:r w:rsidR="005643ED" w:rsidRPr="00CF6CCC">
        <w:rPr>
          <w:rFonts w:ascii="Angsana New" w:hAnsi="Angsana New" w:hint="cs"/>
          <w:spacing w:val="-4"/>
          <w:sz w:val="30"/>
          <w:szCs w:val="30"/>
          <w:cs/>
        </w:rPr>
        <w:t>โกลบอล เอ็ดดูเทนเมนท์</w:t>
      </w:r>
      <w:r w:rsidR="005643ED" w:rsidRPr="00635145">
        <w:rPr>
          <w:rFonts w:ascii="Angsana New" w:hAnsi="Angsana New" w:hint="cs"/>
          <w:sz w:val="30"/>
          <w:szCs w:val="30"/>
          <w:cs/>
        </w:rPr>
        <w:t xml:space="preserve"> </w:t>
      </w:r>
      <w:r w:rsidR="005643ED" w:rsidRPr="00635145">
        <w:rPr>
          <w:rFonts w:ascii="Angsana New" w:hAnsi="Angsana New" w:hint="cs"/>
          <w:spacing w:val="4"/>
          <w:sz w:val="30"/>
          <w:szCs w:val="30"/>
          <w:cs/>
        </w:rPr>
        <w:t>จำกัด”)</w:t>
      </w:r>
      <w:r w:rsidR="00BA36A6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5643ED" w:rsidRPr="00635145">
        <w:rPr>
          <w:rFonts w:ascii="Angsana New" w:hAnsi="Angsana New" w:hint="cs"/>
          <w:spacing w:val="4"/>
          <w:sz w:val="30"/>
          <w:szCs w:val="30"/>
          <w:cs/>
        </w:rPr>
        <w:t xml:space="preserve">เมื่อวันที่ </w:t>
      </w:r>
      <w:r w:rsidR="005643ED" w:rsidRPr="00635145">
        <w:rPr>
          <w:rFonts w:ascii="Angsana New" w:hAnsi="Angsana New"/>
          <w:spacing w:val="4"/>
          <w:sz w:val="30"/>
          <w:szCs w:val="30"/>
        </w:rPr>
        <w:t xml:space="preserve">1 </w:t>
      </w:r>
      <w:r w:rsidR="005643ED" w:rsidRPr="00635145">
        <w:rPr>
          <w:rFonts w:ascii="Angsana New" w:hAnsi="Angsana New" w:hint="cs"/>
          <w:spacing w:val="4"/>
          <w:sz w:val="30"/>
          <w:szCs w:val="30"/>
          <w:cs/>
        </w:rPr>
        <w:t xml:space="preserve">มิถุนายน </w:t>
      </w:r>
      <w:r w:rsidR="005643ED">
        <w:rPr>
          <w:rFonts w:ascii="Angsana New" w:hAnsi="Angsana New"/>
          <w:spacing w:val="4"/>
          <w:sz w:val="30"/>
          <w:szCs w:val="30"/>
        </w:rPr>
        <w:t>2559</w:t>
      </w:r>
      <w:r w:rsidR="005643ED" w:rsidRPr="00635145">
        <w:rPr>
          <w:rFonts w:ascii="Angsana New" w:hAnsi="Angsana New"/>
          <w:spacing w:val="4"/>
          <w:sz w:val="30"/>
          <w:szCs w:val="30"/>
        </w:rPr>
        <w:t xml:space="preserve"> </w:t>
      </w:r>
      <w:r w:rsidR="005643ED" w:rsidRPr="00635145">
        <w:rPr>
          <w:rFonts w:ascii="Angsana New" w:hAnsi="Angsana New" w:hint="cs"/>
          <w:spacing w:val="4"/>
          <w:sz w:val="30"/>
          <w:szCs w:val="30"/>
          <w:cs/>
        </w:rPr>
        <w:t>ผู้ถือหุ้นของบริษัทย่อยทางอ้อมดังกล่าวมีมติ</w:t>
      </w:r>
      <w:r w:rsidR="005643ED">
        <w:rPr>
          <w:rFonts w:ascii="Angsana New" w:hAnsi="Angsana New" w:hint="cs"/>
          <w:spacing w:val="4"/>
          <w:sz w:val="30"/>
          <w:szCs w:val="30"/>
          <w:cs/>
        </w:rPr>
        <w:t>อนุมัติ</w:t>
      </w:r>
      <w:r w:rsidR="005643ED" w:rsidRPr="00635145">
        <w:rPr>
          <w:rFonts w:ascii="Angsana New" w:hAnsi="Angsana New" w:hint="cs"/>
          <w:spacing w:val="4"/>
          <w:sz w:val="30"/>
          <w:szCs w:val="30"/>
          <w:cs/>
        </w:rPr>
        <w:t>การเพิ่มทุนจดทะเบียนจาก</w:t>
      </w:r>
      <w:r w:rsidR="005643ED">
        <w:rPr>
          <w:rFonts w:ascii="Angsana New" w:hAnsi="Angsana New"/>
          <w:spacing w:val="4"/>
          <w:sz w:val="30"/>
          <w:szCs w:val="30"/>
        </w:rPr>
        <w:t xml:space="preserve"> </w:t>
      </w:r>
      <w:r w:rsidR="005643ED" w:rsidRPr="00635145">
        <w:rPr>
          <w:rFonts w:ascii="Angsana New" w:hAnsi="Angsana New"/>
          <w:spacing w:val="4"/>
          <w:sz w:val="30"/>
          <w:szCs w:val="30"/>
        </w:rPr>
        <w:t xml:space="preserve">50 </w:t>
      </w:r>
      <w:r w:rsidR="005643ED" w:rsidRPr="00635145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</w:t>
      </w:r>
      <w:r w:rsidR="005643ED" w:rsidRPr="00635145">
        <w:rPr>
          <w:rFonts w:ascii="Angsana New" w:hAnsi="Angsana New" w:hint="cs"/>
          <w:sz w:val="30"/>
          <w:szCs w:val="30"/>
          <w:cs/>
        </w:rPr>
        <w:t xml:space="preserve">(แบ่งออกเป็นหุ้นสามัญจำนวน </w:t>
      </w:r>
      <w:r w:rsidR="005643ED" w:rsidRPr="00635145">
        <w:rPr>
          <w:rFonts w:ascii="Angsana New" w:hAnsi="Angsana New"/>
          <w:sz w:val="30"/>
          <w:szCs w:val="30"/>
        </w:rPr>
        <w:t xml:space="preserve">50,000 </w:t>
      </w:r>
      <w:r w:rsidR="005643ED" w:rsidRPr="00635145"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 w:rsidR="005643ED" w:rsidRPr="00635145">
        <w:rPr>
          <w:rFonts w:ascii="Angsana New" w:hAnsi="Angsana New"/>
          <w:sz w:val="30"/>
          <w:szCs w:val="30"/>
        </w:rPr>
        <w:t xml:space="preserve">1,000 </w:t>
      </w:r>
      <w:r w:rsidR="005643ED" w:rsidRPr="00635145">
        <w:rPr>
          <w:rFonts w:ascii="Angsana New" w:hAnsi="Angsana New" w:hint="cs"/>
          <w:sz w:val="30"/>
          <w:szCs w:val="30"/>
          <w:cs/>
        </w:rPr>
        <w:t xml:space="preserve">บาท) เป็น </w:t>
      </w:r>
      <w:r w:rsidR="005643ED" w:rsidRPr="00635145">
        <w:rPr>
          <w:rFonts w:ascii="Angsana New" w:hAnsi="Angsana New"/>
          <w:sz w:val="30"/>
          <w:szCs w:val="30"/>
        </w:rPr>
        <w:t xml:space="preserve">97 </w:t>
      </w:r>
      <w:r w:rsidR="005643ED" w:rsidRPr="00635145">
        <w:rPr>
          <w:rFonts w:ascii="Angsana New" w:hAnsi="Angsana New" w:hint="cs"/>
          <w:sz w:val="30"/>
          <w:szCs w:val="30"/>
          <w:cs/>
        </w:rPr>
        <w:t xml:space="preserve">ล้านบาท (แบ่งออกเป็นหุ้นสามัญจำนวน </w:t>
      </w:r>
      <w:r w:rsidR="005643ED" w:rsidRPr="00635145">
        <w:rPr>
          <w:rFonts w:ascii="Angsana New" w:hAnsi="Angsana New"/>
          <w:sz w:val="30"/>
          <w:szCs w:val="30"/>
        </w:rPr>
        <w:t xml:space="preserve">97,000 </w:t>
      </w:r>
      <w:r w:rsidR="005643ED" w:rsidRPr="00635145"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 w:rsidR="005643ED" w:rsidRPr="00635145">
        <w:rPr>
          <w:rFonts w:ascii="Angsana New" w:hAnsi="Angsana New"/>
          <w:sz w:val="30"/>
          <w:szCs w:val="30"/>
        </w:rPr>
        <w:t xml:space="preserve">1,000 </w:t>
      </w:r>
      <w:r w:rsidR="005643ED" w:rsidRPr="00635145">
        <w:rPr>
          <w:rFonts w:ascii="Angsana New" w:hAnsi="Angsana New" w:hint="cs"/>
          <w:sz w:val="30"/>
          <w:szCs w:val="30"/>
          <w:cs/>
        </w:rPr>
        <w:t>บาท) ให้แก่ผู้ถือหุ้นของบริษัทย่อยทางอ้อมแห่งหนึ่ง (“บริษัท เนชั่น</w:t>
      </w:r>
      <w:r w:rsidR="005643ED">
        <w:rPr>
          <w:rFonts w:ascii="Angsana New" w:hAnsi="Angsana New"/>
          <w:sz w:val="30"/>
          <w:szCs w:val="30"/>
        </w:rPr>
        <w:t xml:space="preserve"> </w:t>
      </w:r>
      <w:r w:rsidR="005643ED" w:rsidRPr="00635145">
        <w:rPr>
          <w:rFonts w:ascii="Angsana New" w:hAnsi="Angsana New" w:hint="cs"/>
          <w:sz w:val="30"/>
          <w:szCs w:val="30"/>
          <w:cs/>
        </w:rPr>
        <w:t>เอ็ดดูเทนเมนท์ จำกัด”) บริษัทย่อยทางอ้อมดังกล่าวได้รับชำระค่าหุ้นเต็มจำนวนเมื่อวันที่</w:t>
      </w:r>
      <w:r w:rsidR="005643ED">
        <w:rPr>
          <w:rFonts w:ascii="Angsana New" w:hAnsi="Angsana New" w:hint="cs"/>
          <w:sz w:val="30"/>
          <w:szCs w:val="30"/>
          <w:cs/>
        </w:rPr>
        <w:t xml:space="preserve"> </w:t>
      </w:r>
      <w:r w:rsidR="005643ED" w:rsidRPr="00635145">
        <w:rPr>
          <w:rFonts w:ascii="Angsana New" w:hAnsi="Angsana New"/>
          <w:sz w:val="30"/>
          <w:szCs w:val="30"/>
        </w:rPr>
        <w:t xml:space="preserve">30 </w:t>
      </w:r>
      <w:r w:rsidR="005643ED">
        <w:rPr>
          <w:rFonts w:ascii="Angsana New" w:hAnsi="Angsana New" w:hint="cs"/>
          <w:sz w:val="30"/>
          <w:szCs w:val="30"/>
          <w:cs/>
        </w:rPr>
        <w:t>มิถุนายน</w:t>
      </w:r>
      <w:r w:rsidR="005643ED" w:rsidRPr="00635145">
        <w:rPr>
          <w:rFonts w:ascii="Angsana New" w:hAnsi="Angsana New"/>
          <w:sz w:val="30"/>
          <w:szCs w:val="30"/>
          <w:cs/>
        </w:rPr>
        <w:t xml:space="preserve"> </w:t>
      </w:r>
      <w:r w:rsidR="005643ED">
        <w:rPr>
          <w:rFonts w:ascii="Angsana New" w:hAnsi="Angsana New"/>
          <w:sz w:val="30"/>
          <w:szCs w:val="30"/>
        </w:rPr>
        <w:t>2559</w:t>
      </w:r>
      <w:r w:rsidR="005643ED" w:rsidRPr="00635145">
        <w:rPr>
          <w:rFonts w:ascii="Angsana New" w:hAnsi="Angsana New"/>
          <w:sz w:val="30"/>
          <w:szCs w:val="30"/>
        </w:rPr>
        <w:t xml:space="preserve"> </w:t>
      </w:r>
      <w:r w:rsidR="005643ED" w:rsidRPr="00635145">
        <w:rPr>
          <w:rFonts w:ascii="Angsana New" w:hAnsi="Angsana New" w:hint="cs"/>
          <w:sz w:val="30"/>
          <w:szCs w:val="30"/>
          <w:cs/>
        </w:rPr>
        <w:t xml:space="preserve">และได้จดทะเบียนการเพิ่มทุนกับกระทรวงพาณิชย์เมื่อวันที่ </w:t>
      </w:r>
      <w:r w:rsidR="005643ED" w:rsidRPr="00635145">
        <w:rPr>
          <w:rFonts w:ascii="Angsana New" w:hAnsi="Angsana New"/>
          <w:sz w:val="30"/>
          <w:szCs w:val="30"/>
        </w:rPr>
        <w:t xml:space="preserve">4 </w:t>
      </w:r>
      <w:r w:rsidR="005643ED" w:rsidRPr="00635145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5643ED">
        <w:rPr>
          <w:rFonts w:ascii="Angsana New" w:hAnsi="Angsana New"/>
          <w:sz w:val="30"/>
          <w:szCs w:val="30"/>
        </w:rPr>
        <w:t>2559</w:t>
      </w:r>
    </w:p>
    <w:p w14:paraId="06393319" w14:textId="77777777" w:rsidR="005643ED" w:rsidRPr="00635145" w:rsidRDefault="005643ED" w:rsidP="008B5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12"/>
          <w:sz w:val="30"/>
          <w:szCs w:val="30"/>
        </w:rPr>
      </w:pPr>
    </w:p>
    <w:p w14:paraId="5B69E9D3" w14:textId="77777777" w:rsidR="008B542F" w:rsidRPr="004052A0" w:rsidRDefault="009B3313" w:rsidP="008B5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8B542F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</w:t>
      </w:r>
      <w:r w:rsidR="004E5B76">
        <w:rPr>
          <w:rFonts w:ascii="Angsana New" w:hAnsi="Angsana New" w:hint="cs"/>
          <w:i/>
          <w:iCs/>
          <w:sz w:val="30"/>
          <w:szCs w:val="30"/>
          <w:cs/>
        </w:rPr>
        <w:t>เพิ่ม</w:t>
      </w:r>
      <w:r w:rsidR="008B542F" w:rsidRPr="004052A0">
        <w:rPr>
          <w:rFonts w:ascii="Angsana New" w:hAnsi="Angsana New" w:hint="cs"/>
          <w:i/>
          <w:iCs/>
          <w:sz w:val="30"/>
          <w:szCs w:val="30"/>
          <w:cs/>
        </w:rPr>
        <w:t>เงินลงทุน</w:t>
      </w:r>
    </w:p>
    <w:p w14:paraId="093C1D70" w14:textId="77777777" w:rsidR="005C33F4" w:rsidRPr="00913285" w:rsidRDefault="005C33F4" w:rsidP="008B5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14:paraId="62421486" w14:textId="268DE721" w:rsidR="005C33F4" w:rsidRDefault="005C33F4" w:rsidP="00682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C33F4">
        <w:rPr>
          <w:rFonts w:ascii="Angsana New" w:hAnsi="Angsana New"/>
          <w:spacing w:val="-4"/>
          <w:sz w:val="30"/>
          <w:szCs w:val="30"/>
          <w:cs/>
        </w:rPr>
        <w:t>ในการประชุมวิสามัญของผู้ถือหุ้นของบริษัทย่อย</w:t>
      </w:r>
      <w:r w:rsidRPr="005C33F4">
        <w:rPr>
          <w:rFonts w:ascii="Angsana New" w:hAnsi="Angsana New" w:hint="cs"/>
          <w:spacing w:val="-4"/>
          <w:sz w:val="30"/>
          <w:szCs w:val="30"/>
          <w:cs/>
        </w:rPr>
        <w:t>ทางอ้อม</w:t>
      </w:r>
      <w:r w:rsidRPr="005C33F4">
        <w:rPr>
          <w:rFonts w:ascii="Angsana New" w:hAnsi="Angsana New"/>
          <w:spacing w:val="-4"/>
          <w:sz w:val="30"/>
          <w:szCs w:val="30"/>
          <w:cs/>
        </w:rPr>
        <w:t>แห่งหนึ่ง (“บริษัท เนชั่น โกลบอล เอ็ดดูเทนเมนท์ จำกัด</w:t>
      </w:r>
      <w:r>
        <w:rPr>
          <w:rFonts w:ascii="Angsana New" w:hAnsi="Angsana New"/>
          <w:sz w:val="30"/>
          <w:szCs w:val="30"/>
          <w:cs/>
        </w:rPr>
        <w:t xml:space="preserve">”) เมื่อวันที่ </w:t>
      </w:r>
      <w:r>
        <w:rPr>
          <w:rFonts w:ascii="Angsana New" w:hAnsi="Angsana New"/>
          <w:sz w:val="30"/>
          <w:szCs w:val="30"/>
        </w:rPr>
        <w:t xml:space="preserve">20 </w:t>
      </w:r>
      <w:r>
        <w:rPr>
          <w:rFonts w:ascii="Angsana New" w:hAnsi="Angsana New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/>
          <w:sz w:val="30"/>
          <w:szCs w:val="30"/>
          <w:cs/>
        </w:rPr>
        <w:t>ผู้ถือหุ้นของบริษัทย่อย</w:t>
      </w:r>
      <w:r>
        <w:rPr>
          <w:rFonts w:ascii="Angsana New" w:hAnsi="Angsana New" w:hint="cs"/>
          <w:sz w:val="30"/>
          <w:szCs w:val="30"/>
          <w:cs/>
        </w:rPr>
        <w:t>ทางอ้อม</w:t>
      </w:r>
      <w:r>
        <w:rPr>
          <w:rFonts w:ascii="Angsana New" w:hAnsi="Angsana New"/>
          <w:sz w:val="30"/>
          <w:szCs w:val="30"/>
          <w:cs/>
        </w:rPr>
        <w:t>ดังกล่าวมีมติอนุมัติการเพิ่มทุนจดทะเบียนจาก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6825FF">
        <w:rPr>
          <w:rFonts w:ascii="Angsana New" w:hAnsi="Angsana New" w:hint="cs"/>
          <w:sz w:val="30"/>
          <w:szCs w:val="30"/>
          <w:cs/>
        </w:rPr>
        <w:t xml:space="preserve">               </w:t>
      </w:r>
      <w:r>
        <w:rPr>
          <w:rFonts w:ascii="Angsana New" w:hAnsi="Angsana New"/>
          <w:sz w:val="30"/>
          <w:szCs w:val="30"/>
        </w:rPr>
        <w:t xml:space="preserve">97 </w:t>
      </w:r>
      <w:r>
        <w:rPr>
          <w:rFonts w:ascii="Angsana New" w:hAnsi="Angsana New"/>
          <w:sz w:val="30"/>
          <w:szCs w:val="30"/>
          <w:cs/>
        </w:rPr>
        <w:t xml:space="preserve">ล้านบาท (แบ่งออกเป็นหุ้นสามัญจำนวน </w:t>
      </w:r>
      <w:r>
        <w:rPr>
          <w:rFonts w:ascii="Angsana New" w:hAnsi="Angsana New"/>
          <w:sz w:val="30"/>
          <w:szCs w:val="30"/>
        </w:rPr>
        <w:t xml:space="preserve">97,000 </w:t>
      </w:r>
      <w:r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>
        <w:rPr>
          <w:rFonts w:ascii="Angsana New" w:hAnsi="Angsana New"/>
          <w:sz w:val="30"/>
          <w:szCs w:val="30"/>
        </w:rPr>
        <w:t xml:space="preserve">1,000 </w:t>
      </w:r>
      <w:r>
        <w:rPr>
          <w:rFonts w:ascii="Angsana New" w:hAnsi="Angsana New"/>
          <w:sz w:val="30"/>
          <w:szCs w:val="30"/>
          <w:cs/>
        </w:rPr>
        <w:t xml:space="preserve">บาท) เป็น </w:t>
      </w:r>
      <w:r>
        <w:rPr>
          <w:rFonts w:ascii="Angsana New" w:hAnsi="Angsana New"/>
          <w:sz w:val="30"/>
          <w:szCs w:val="30"/>
        </w:rPr>
        <w:t xml:space="preserve">200 </w:t>
      </w:r>
      <w:r>
        <w:rPr>
          <w:rFonts w:ascii="Angsana New" w:hAnsi="Angsana New"/>
          <w:sz w:val="30"/>
          <w:szCs w:val="30"/>
          <w:cs/>
        </w:rPr>
        <w:t xml:space="preserve">ล้านบาท (แบ่งออกเป็นหุ้นสามัญจำนวน </w:t>
      </w:r>
      <w:r>
        <w:rPr>
          <w:rFonts w:ascii="Angsana New" w:hAnsi="Angsana New"/>
          <w:sz w:val="30"/>
          <w:szCs w:val="30"/>
        </w:rPr>
        <w:t xml:space="preserve">200,000 </w:t>
      </w:r>
      <w:r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>
        <w:rPr>
          <w:rFonts w:ascii="Angsana New" w:hAnsi="Angsana New"/>
          <w:sz w:val="30"/>
          <w:szCs w:val="30"/>
        </w:rPr>
        <w:t xml:space="preserve">1,000 </w:t>
      </w:r>
      <w:r>
        <w:rPr>
          <w:rFonts w:ascii="Angsana New" w:hAnsi="Angsana New"/>
          <w:sz w:val="30"/>
          <w:szCs w:val="30"/>
          <w:cs/>
        </w:rPr>
        <w:t>บาท) บริษัทย่อย</w:t>
      </w:r>
      <w:r>
        <w:rPr>
          <w:rFonts w:ascii="Angsana New" w:hAnsi="Angsana New" w:hint="cs"/>
          <w:sz w:val="30"/>
          <w:szCs w:val="30"/>
          <w:cs/>
        </w:rPr>
        <w:t>ทางอ้อม</w:t>
      </w:r>
      <w:r>
        <w:rPr>
          <w:rFonts w:ascii="Angsana New" w:hAnsi="Angsana New"/>
          <w:sz w:val="30"/>
          <w:szCs w:val="30"/>
          <w:cs/>
        </w:rPr>
        <w:t>ดังกล่าวได้จดทะเบียนการเพิ่มทุนกับกระทรวงพาณิชย์เมื่อวันที่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5 มิถุนายน </w:t>
      </w:r>
      <w:r>
        <w:rPr>
          <w:rFonts w:ascii="Angsana New" w:hAnsi="Angsana New"/>
          <w:sz w:val="30"/>
          <w:szCs w:val="30"/>
        </w:rPr>
        <w:t>2560</w:t>
      </w:r>
    </w:p>
    <w:p w14:paraId="1C1A336C" w14:textId="77777777" w:rsidR="00106BD3" w:rsidRPr="00913285" w:rsidRDefault="00106BD3" w:rsidP="008B5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14:paraId="34336870" w14:textId="7454D4A3" w:rsidR="008B542F" w:rsidRPr="00083970" w:rsidRDefault="008B542F" w:rsidP="008B54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083970">
        <w:rPr>
          <w:rFonts w:ascii="Angsana New" w:hAnsi="Angsana New" w:hint="cs"/>
          <w:sz w:val="30"/>
          <w:szCs w:val="30"/>
          <w:cs/>
        </w:rPr>
        <w:t xml:space="preserve">ในการประชุมวิสามัญผู้ถือหุ้นของบริษัทย่อยแห่งหนึ่ง (“บริษัท เนชั่น ยู จำกัด”) เมื่อวันที่ </w:t>
      </w:r>
      <w:r w:rsidRPr="00083970">
        <w:rPr>
          <w:rFonts w:ascii="Angsana New" w:hAnsi="Angsana New"/>
          <w:sz w:val="30"/>
          <w:szCs w:val="30"/>
        </w:rPr>
        <w:t xml:space="preserve">12 </w:t>
      </w:r>
      <w:r w:rsidRPr="00083970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1D5CF6">
        <w:rPr>
          <w:rFonts w:ascii="Angsana New" w:hAnsi="Angsana New"/>
          <w:sz w:val="30"/>
          <w:szCs w:val="30"/>
        </w:rPr>
        <w:t>2559</w:t>
      </w:r>
      <w:r w:rsidRPr="00083970">
        <w:rPr>
          <w:rFonts w:ascii="Angsana New" w:hAnsi="Angsana New"/>
          <w:sz w:val="30"/>
          <w:szCs w:val="30"/>
        </w:rPr>
        <w:t xml:space="preserve"> </w:t>
      </w:r>
      <w:r w:rsidRPr="00083970">
        <w:rPr>
          <w:rFonts w:ascii="Angsana New" w:hAnsi="Angsana New" w:hint="cs"/>
          <w:sz w:val="30"/>
          <w:szCs w:val="30"/>
          <w:cs/>
        </w:rPr>
        <w:t xml:space="preserve">    </w:t>
      </w:r>
      <w:r w:rsidR="00254AB8">
        <w:rPr>
          <w:rFonts w:ascii="Angsana New" w:hAnsi="Angsana New"/>
          <w:sz w:val="30"/>
          <w:szCs w:val="30"/>
        </w:rPr>
        <w:t xml:space="preserve"> </w:t>
      </w:r>
      <w:r w:rsidRPr="00083970">
        <w:rPr>
          <w:rFonts w:ascii="Angsana New" w:hAnsi="Angsana New" w:hint="cs"/>
          <w:sz w:val="30"/>
          <w:szCs w:val="30"/>
          <w:cs/>
        </w:rPr>
        <w:t xml:space="preserve">    ผู้ถือหุ้นของบริษัทย่อยดังกล่าวมีมติ</w:t>
      </w:r>
      <w:r w:rsidR="00CF0DF8">
        <w:rPr>
          <w:rFonts w:ascii="Angsana New" w:hAnsi="Angsana New" w:hint="cs"/>
          <w:sz w:val="30"/>
          <w:szCs w:val="30"/>
          <w:cs/>
        </w:rPr>
        <w:t>อนุมัติ</w:t>
      </w:r>
      <w:r w:rsidRPr="00083970">
        <w:rPr>
          <w:rFonts w:ascii="Angsana New" w:hAnsi="Angsana New" w:hint="cs"/>
          <w:sz w:val="30"/>
          <w:szCs w:val="30"/>
          <w:cs/>
        </w:rPr>
        <w:t xml:space="preserve">การเพิ่มทุนจดทะเบียนจาก </w:t>
      </w:r>
      <w:r w:rsidRPr="00083970">
        <w:rPr>
          <w:rFonts w:ascii="Angsana New" w:hAnsi="Angsana New"/>
          <w:sz w:val="30"/>
          <w:szCs w:val="30"/>
        </w:rPr>
        <w:t>170</w:t>
      </w:r>
      <w:r w:rsidRPr="00083970">
        <w:rPr>
          <w:rFonts w:ascii="Angsana New" w:hAnsi="Angsana New" w:hint="cs"/>
          <w:sz w:val="30"/>
          <w:szCs w:val="30"/>
          <w:cs/>
        </w:rPr>
        <w:t xml:space="preserve"> ล้านบาท (แบ่งออกเป็นหุ้นสามัญจำนวน </w:t>
      </w:r>
      <w:r w:rsidRPr="00083970">
        <w:rPr>
          <w:rFonts w:ascii="Angsana New" w:hAnsi="Angsana New"/>
          <w:sz w:val="30"/>
          <w:szCs w:val="30"/>
        </w:rPr>
        <w:t>17,000,000</w:t>
      </w:r>
      <w:r w:rsidRPr="00083970">
        <w:rPr>
          <w:rFonts w:ascii="Angsana New" w:hAnsi="Angsana New" w:hint="cs"/>
          <w:sz w:val="30"/>
          <w:szCs w:val="30"/>
          <w:cs/>
        </w:rPr>
        <w:t xml:space="preserve"> หุ้น มูลค่าหุ้นละ </w:t>
      </w:r>
      <w:r w:rsidRPr="00083970">
        <w:rPr>
          <w:rFonts w:ascii="Angsana New" w:hAnsi="Angsana New"/>
          <w:sz w:val="30"/>
          <w:szCs w:val="30"/>
        </w:rPr>
        <w:t xml:space="preserve">10 </w:t>
      </w:r>
      <w:r w:rsidRPr="00083970">
        <w:rPr>
          <w:rFonts w:ascii="Angsana New" w:hAnsi="Angsana New" w:hint="cs"/>
          <w:sz w:val="30"/>
          <w:szCs w:val="30"/>
          <w:cs/>
        </w:rPr>
        <w:t xml:space="preserve">บาท) เป็น </w:t>
      </w:r>
      <w:r w:rsidRPr="00083970">
        <w:rPr>
          <w:rFonts w:ascii="Angsana New" w:hAnsi="Angsana New"/>
          <w:sz w:val="30"/>
          <w:szCs w:val="30"/>
        </w:rPr>
        <w:t xml:space="preserve">340 </w:t>
      </w:r>
      <w:r w:rsidRPr="00083970">
        <w:rPr>
          <w:rFonts w:ascii="Angsana New" w:hAnsi="Angsana New" w:hint="cs"/>
          <w:sz w:val="30"/>
          <w:szCs w:val="30"/>
          <w:cs/>
        </w:rPr>
        <w:t xml:space="preserve">ล้านบาท (แบ่งออกเป็นหุ้นสามัญจำนวน </w:t>
      </w:r>
      <w:r w:rsidRPr="00083970">
        <w:rPr>
          <w:rFonts w:ascii="Angsana New" w:hAnsi="Angsana New"/>
          <w:sz w:val="30"/>
          <w:szCs w:val="30"/>
        </w:rPr>
        <w:t xml:space="preserve">34,000,000 </w:t>
      </w:r>
      <w:r w:rsidRPr="00083970">
        <w:rPr>
          <w:rFonts w:ascii="Angsana New" w:hAnsi="Angsana New" w:hint="cs"/>
          <w:sz w:val="30"/>
          <w:szCs w:val="30"/>
          <w:cs/>
        </w:rPr>
        <w:t xml:space="preserve">หุ้น </w:t>
      </w:r>
      <w:r w:rsidRPr="00083970">
        <w:rPr>
          <w:rFonts w:ascii="Angsana New" w:hAnsi="Angsana New" w:hint="cs"/>
          <w:position w:val="1"/>
          <w:sz w:val="30"/>
          <w:szCs w:val="30"/>
          <w:cs/>
        </w:rPr>
        <w:t xml:space="preserve">มูลค่าหุ้นละ </w:t>
      </w:r>
      <w:r w:rsidRPr="00083970">
        <w:rPr>
          <w:rFonts w:ascii="Angsana New" w:hAnsi="Angsana New"/>
          <w:position w:val="1"/>
          <w:sz w:val="30"/>
          <w:szCs w:val="30"/>
        </w:rPr>
        <w:t xml:space="preserve">10 </w:t>
      </w:r>
      <w:r w:rsidRPr="00083970">
        <w:rPr>
          <w:rFonts w:ascii="Angsana New" w:hAnsi="Angsana New" w:hint="cs"/>
          <w:position w:val="1"/>
          <w:sz w:val="30"/>
          <w:szCs w:val="30"/>
          <w:cs/>
        </w:rPr>
        <w:t xml:space="preserve">บาท) โดยเรียกชำระค่าหุ้นในอัตราร้อยละ </w:t>
      </w:r>
      <w:r w:rsidRPr="00083970">
        <w:rPr>
          <w:rFonts w:ascii="Angsana New" w:hAnsi="Angsana New"/>
          <w:position w:val="1"/>
          <w:sz w:val="30"/>
          <w:szCs w:val="30"/>
        </w:rPr>
        <w:t>50</w:t>
      </w:r>
      <w:r w:rsidRPr="00083970">
        <w:rPr>
          <w:rFonts w:ascii="Angsana New" w:hAnsi="Angsana New"/>
          <w:sz w:val="30"/>
          <w:szCs w:val="30"/>
        </w:rPr>
        <w:t xml:space="preserve"> </w:t>
      </w:r>
      <w:r w:rsidRPr="00083970">
        <w:rPr>
          <w:rFonts w:ascii="Angsana New" w:hAnsi="Angsana New" w:hint="cs"/>
          <w:sz w:val="30"/>
          <w:szCs w:val="30"/>
          <w:cs/>
        </w:rPr>
        <w:t xml:space="preserve">ของมูลค่าหุ้นเป็นจำนวนเงิน </w:t>
      </w:r>
      <w:r w:rsidRPr="00083970">
        <w:rPr>
          <w:rFonts w:ascii="Angsana New" w:hAnsi="Angsana New"/>
          <w:sz w:val="30"/>
          <w:szCs w:val="30"/>
        </w:rPr>
        <w:t xml:space="preserve">85 </w:t>
      </w:r>
      <w:r w:rsidRPr="00083970">
        <w:rPr>
          <w:rFonts w:ascii="Angsana New" w:hAnsi="Angsana New" w:hint="cs"/>
          <w:sz w:val="30"/>
          <w:szCs w:val="30"/>
          <w:cs/>
        </w:rPr>
        <w:t xml:space="preserve">ล้านบาท และเสนอขายให้แก่ผู้ถือหุ้นเดิมตามสัดส่วน ทั้งนี้ บริษัทได้ลงทุนในหุ้นสามัญของบริษัทย่อยดังกล่าวเป็นจำนวนเงิน </w:t>
      </w:r>
      <w:r w:rsidRPr="00083970">
        <w:rPr>
          <w:rFonts w:ascii="Angsana New" w:hAnsi="Angsana New"/>
          <w:sz w:val="30"/>
          <w:szCs w:val="30"/>
        </w:rPr>
        <w:t xml:space="preserve">76.50 </w:t>
      </w:r>
      <w:r w:rsidRPr="00083970">
        <w:rPr>
          <w:rFonts w:ascii="Angsana New" w:hAnsi="Angsana New" w:hint="cs"/>
          <w:sz w:val="30"/>
          <w:szCs w:val="30"/>
          <w:cs/>
        </w:rPr>
        <w:t xml:space="preserve">ล้านบาท บริษัทย่อยดังกล่าวได้จดทะเบียนการเพิ่มทุนกับกระทรวงพาณิชย์เมื่อวันที่ </w:t>
      </w:r>
      <w:r w:rsidRPr="00083970">
        <w:rPr>
          <w:rFonts w:ascii="Angsana New" w:hAnsi="Angsana New"/>
          <w:sz w:val="30"/>
          <w:szCs w:val="30"/>
        </w:rPr>
        <w:t xml:space="preserve">26 </w:t>
      </w:r>
      <w:r w:rsidRPr="00083970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1D5CF6">
        <w:rPr>
          <w:rFonts w:ascii="Angsana New" w:hAnsi="Angsana New"/>
          <w:sz w:val="30"/>
          <w:szCs w:val="30"/>
        </w:rPr>
        <w:t>2559</w:t>
      </w:r>
    </w:p>
    <w:p w14:paraId="333A5EFD" w14:textId="77777777" w:rsidR="008B542F" w:rsidRPr="00913285" w:rsidRDefault="008B542F" w:rsidP="008B54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2"/>
        </w:rPr>
      </w:pPr>
    </w:p>
    <w:p w14:paraId="615AE2A1" w14:textId="0589ADBB" w:rsidR="008B542F" w:rsidRPr="00635145" w:rsidRDefault="008B542F" w:rsidP="008B542F">
      <w:pPr>
        <w:pStyle w:val="a"/>
        <w:tabs>
          <w:tab w:val="clear" w:pos="1080"/>
        </w:tabs>
        <w:ind w:left="567"/>
        <w:jc w:val="thaiDistribute"/>
        <w:rPr>
          <w:rFonts w:ascii="Angsana New" w:hAnsi="Angsana New" w:cs="Angsana New"/>
          <w:lang w:val="en-US"/>
        </w:rPr>
      </w:pPr>
      <w:r w:rsidRPr="00635145">
        <w:rPr>
          <w:rFonts w:ascii="Angsana New" w:hAnsi="Angsana New" w:cs="Angsana New"/>
          <w:cs/>
        </w:rPr>
        <w:t>ในการประชุม</w:t>
      </w:r>
      <w:r w:rsidRPr="00635145">
        <w:rPr>
          <w:rFonts w:ascii="Angsana New" w:hAnsi="Angsana New" w:cs="Angsana New" w:hint="cs"/>
          <w:cs/>
          <w:lang w:val="en-US"/>
        </w:rPr>
        <w:t>วิสามัญ</w:t>
      </w:r>
      <w:r w:rsidRPr="00635145">
        <w:rPr>
          <w:rFonts w:ascii="Angsana New" w:hAnsi="Angsana New" w:cs="Angsana New"/>
          <w:cs/>
        </w:rPr>
        <w:t>ผู้ถือหุ้นของบริษัทย่อย</w:t>
      </w:r>
      <w:r w:rsidRPr="00635145">
        <w:rPr>
          <w:rFonts w:ascii="Angsana New" w:hAnsi="Angsana New" w:cs="Angsana New" w:hint="cs"/>
          <w:cs/>
          <w:lang w:val="en-US"/>
        </w:rPr>
        <w:t>ทางอ้อม</w:t>
      </w:r>
      <w:r w:rsidRPr="00635145">
        <w:rPr>
          <w:rFonts w:ascii="Angsana New" w:hAnsi="Angsana New" w:cs="Angsana New"/>
          <w:cs/>
        </w:rPr>
        <w:t xml:space="preserve">แห่งหนึ่ง (“บริษัท </w:t>
      </w:r>
      <w:r w:rsidRPr="00635145">
        <w:rPr>
          <w:rFonts w:ascii="Angsana New" w:hAnsi="Angsana New" w:cs="Angsana New" w:hint="cs"/>
          <w:cs/>
        </w:rPr>
        <w:t>เอ็นบีซี เน็กซ์ วิชั่น</w:t>
      </w:r>
      <w:r w:rsidRPr="00635145">
        <w:rPr>
          <w:rFonts w:ascii="Angsana New" w:hAnsi="Angsana New" w:cs="Angsana New"/>
          <w:cs/>
        </w:rPr>
        <w:t xml:space="preserve"> จำกัด”) เมื่อวันที่ </w:t>
      </w:r>
      <w:r w:rsidRPr="00635145">
        <w:rPr>
          <w:rFonts w:ascii="Angsana New" w:hAnsi="Angsana New" w:cs="Angsana New" w:hint="cs"/>
          <w:cs/>
        </w:rPr>
        <w:t xml:space="preserve">         </w:t>
      </w:r>
      <w:r>
        <w:rPr>
          <w:rFonts w:ascii="Angsana New" w:hAnsi="Angsana New" w:cs="Angsana New"/>
          <w:lang w:val="en-US"/>
        </w:rPr>
        <w:t>8</w:t>
      </w:r>
      <w:r w:rsidRPr="00635145">
        <w:rPr>
          <w:rFonts w:ascii="Angsana New" w:hAnsi="Angsana New" w:cs="Angsana New"/>
          <w:cs/>
        </w:rPr>
        <w:t xml:space="preserve"> </w:t>
      </w:r>
      <w:r w:rsidRPr="00635145">
        <w:rPr>
          <w:rFonts w:ascii="Angsana New" w:hAnsi="Angsana New" w:cs="Angsana New" w:hint="cs"/>
          <w:cs/>
        </w:rPr>
        <w:t>กันยายน</w:t>
      </w:r>
      <w:r>
        <w:rPr>
          <w:rFonts w:ascii="Angsana New" w:hAnsi="Angsana New" w:cs="Angsana New"/>
          <w:cs/>
        </w:rPr>
        <w:t xml:space="preserve"> </w:t>
      </w:r>
      <w:r w:rsidR="001D5CF6">
        <w:rPr>
          <w:rFonts w:ascii="Angsana New" w:hAnsi="Angsana New" w:cs="Angsana New"/>
          <w:cs/>
        </w:rPr>
        <w:t>2559</w:t>
      </w:r>
      <w:r w:rsidRPr="00635145">
        <w:rPr>
          <w:rFonts w:ascii="Angsana New" w:hAnsi="Angsana New" w:cs="Angsana New"/>
          <w:cs/>
        </w:rPr>
        <w:t xml:space="preserve"> </w:t>
      </w:r>
      <w:r w:rsidRPr="00635145">
        <w:rPr>
          <w:rFonts w:ascii="Angsana New" w:hAnsi="Angsana New" w:cs="Angsana New" w:hint="cs"/>
          <w:cs/>
        </w:rPr>
        <w:t>ผู้ถือหุ้น</w:t>
      </w:r>
      <w:r w:rsidRPr="00635145">
        <w:rPr>
          <w:rFonts w:ascii="Angsana New" w:hAnsi="Angsana New" w:cs="Angsana New"/>
          <w:cs/>
        </w:rPr>
        <w:t>ของบริษัท</w:t>
      </w:r>
      <w:r w:rsidRPr="00635145">
        <w:rPr>
          <w:rFonts w:ascii="Angsana New" w:hAnsi="Angsana New" w:cs="Angsana New" w:hint="cs"/>
          <w:cs/>
        </w:rPr>
        <w:t>ย่อยทางอ้อมดังกล่าว</w:t>
      </w:r>
      <w:r w:rsidRPr="00635145">
        <w:rPr>
          <w:rFonts w:ascii="Angsana New" w:hAnsi="Angsana New" w:cs="Angsana New"/>
          <w:cs/>
        </w:rPr>
        <w:t>มีมติอนุมัติการเพิ่มทุนจดทะเบียน</w:t>
      </w:r>
      <w:r w:rsidR="00F66F01">
        <w:rPr>
          <w:rFonts w:ascii="Angsana New" w:hAnsi="Angsana New" w:cs="Angsana New"/>
          <w:cs/>
        </w:rPr>
        <w:t>จาก</w:t>
      </w:r>
      <w:r w:rsidRPr="00635145">
        <w:rPr>
          <w:rFonts w:ascii="Angsana New" w:hAnsi="Angsana New" w:cs="Angsana New"/>
          <w:lang w:val="en-US"/>
        </w:rPr>
        <w:t xml:space="preserve"> </w:t>
      </w:r>
      <w:r w:rsidRPr="00635145">
        <w:rPr>
          <w:rFonts w:ascii="Angsana New" w:hAnsi="Angsana New" w:cs="Angsana New" w:hint="cs"/>
          <w:spacing w:val="-6"/>
          <w:cs/>
          <w:lang w:val="en-US"/>
        </w:rPr>
        <w:t>5</w:t>
      </w:r>
      <w:r w:rsidRPr="00635145">
        <w:rPr>
          <w:rFonts w:ascii="Angsana New" w:hAnsi="Angsana New" w:cs="Angsana New"/>
          <w:spacing w:val="-6"/>
          <w:cs/>
        </w:rPr>
        <w:t>00 ล้านบาท</w:t>
      </w:r>
      <w:r w:rsidR="00F66F01">
        <w:rPr>
          <w:rFonts w:ascii="Angsana New" w:hAnsi="Angsana New" w:cs="Angsana New" w:hint="cs"/>
          <w:spacing w:val="-6"/>
          <w:cs/>
        </w:rPr>
        <w:t xml:space="preserve">  </w:t>
      </w:r>
      <w:r w:rsidR="00F833FA">
        <w:rPr>
          <w:rFonts w:ascii="Angsana New" w:hAnsi="Angsana New" w:cs="Angsana New" w:hint="cs"/>
          <w:spacing w:val="-6"/>
          <w:cs/>
        </w:rPr>
        <w:t xml:space="preserve">       </w:t>
      </w:r>
      <w:r w:rsidR="00F66F01">
        <w:rPr>
          <w:rFonts w:ascii="Angsana New" w:hAnsi="Angsana New" w:cs="Angsana New" w:hint="cs"/>
          <w:spacing w:val="-6"/>
          <w:cs/>
        </w:rPr>
        <w:t xml:space="preserve">  </w:t>
      </w:r>
      <w:r w:rsidRPr="00635145">
        <w:rPr>
          <w:rFonts w:ascii="Angsana New" w:hAnsi="Angsana New" w:cs="Angsana New"/>
          <w:spacing w:val="-6"/>
          <w:cs/>
        </w:rPr>
        <w:t xml:space="preserve"> (</w:t>
      </w:r>
      <w:r w:rsidRPr="00635145">
        <w:rPr>
          <w:rFonts w:ascii="Angsana New" w:hAnsi="Angsana New" w:cs="Angsana New" w:hint="cs"/>
          <w:spacing w:val="-6"/>
          <w:cs/>
        </w:rPr>
        <w:t>แบ่งออกเป็น</w:t>
      </w:r>
      <w:r w:rsidRPr="00635145">
        <w:rPr>
          <w:rFonts w:ascii="Angsana New" w:hAnsi="Angsana New" w:cs="Angsana New"/>
          <w:spacing w:val="-6"/>
          <w:cs/>
        </w:rPr>
        <w:t xml:space="preserve">หุ้นสามัญจำนวน </w:t>
      </w:r>
      <w:r w:rsidRPr="00635145">
        <w:rPr>
          <w:rFonts w:ascii="Angsana New" w:hAnsi="Angsana New" w:cs="Angsana New" w:hint="cs"/>
          <w:spacing w:val="-6"/>
          <w:cs/>
        </w:rPr>
        <w:t>5</w:t>
      </w:r>
      <w:r w:rsidRPr="00635145">
        <w:rPr>
          <w:rFonts w:ascii="Angsana New" w:hAnsi="Angsana New" w:cs="Angsana New"/>
          <w:spacing w:val="-6"/>
          <w:cs/>
        </w:rPr>
        <w:t xml:space="preserve">0,000,000 หุ้น มูลค่าหุ้นละ 10 บาท) เป็น </w:t>
      </w:r>
      <w:r w:rsidRPr="00635145">
        <w:rPr>
          <w:rFonts w:ascii="Angsana New" w:hAnsi="Angsana New" w:cs="Angsana New" w:hint="cs"/>
          <w:spacing w:val="-6"/>
          <w:cs/>
        </w:rPr>
        <w:t>8</w:t>
      </w:r>
      <w:r w:rsidRPr="00635145">
        <w:rPr>
          <w:rFonts w:ascii="Angsana New" w:hAnsi="Angsana New" w:cs="Angsana New"/>
          <w:spacing w:val="-6"/>
          <w:cs/>
        </w:rPr>
        <w:t>00 ล้านบาท (</w:t>
      </w:r>
      <w:r w:rsidRPr="00635145">
        <w:rPr>
          <w:rFonts w:ascii="Angsana New" w:hAnsi="Angsana New" w:cs="Angsana New" w:hint="cs"/>
          <w:spacing w:val="-6"/>
          <w:cs/>
        </w:rPr>
        <w:t>แบ่งออก</w:t>
      </w:r>
      <w:r w:rsidRPr="00635145">
        <w:rPr>
          <w:rFonts w:ascii="Angsana New" w:hAnsi="Angsana New" w:cs="Angsana New" w:hint="cs"/>
          <w:spacing w:val="4"/>
          <w:cs/>
        </w:rPr>
        <w:t>เป็น</w:t>
      </w:r>
      <w:r w:rsidRPr="00635145">
        <w:rPr>
          <w:rFonts w:ascii="Angsana New" w:hAnsi="Angsana New" w:cs="Angsana New"/>
          <w:spacing w:val="4"/>
          <w:cs/>
        </w:rPr>
        <w:t xml:space="preserve">หุ้นสามัญจำนวน </w:t>
      </w:r>
      <w:r w:rsidRPr="00635145">
        <w:rPr>
          <w:rFonts w:ascii="Angsana New" w:hAnsi="Angsana New" w:cs="Angsana New" w:hint="cs"/>
          <w:spacing w:val="4"/>
          <w:cs/>
        </w:rPr>
        <w:t>8</w:t>
      </w:r>
      <w:r w:rsidRPr="00635145">
        <w:rPr>
          <w:rFonts w:ascii="Angsana New" w:hAnsi="Angsana New" w:cs="Angsana New"/>
          <w:spacing w:val="4"/>
          <w:cs/>
        </w:rPr>
        <w:t>0,000,000 หุ้น</w:t>
      </w:r>
      <w:r w:rsidRPr="00635145">
        <w:rPr>
          <w:rFonts w:ascii="Angsana New" w:hAnsi="Angsana New" w:cs="Angsana New" w:hint="cs"/>
          <w:cs/>
        </w:rPr>
        <w:t xml:space="preserve"> </w:t>
      </w:r>
      <w:r w:rsidRPr="00635145">
        <w:rPr>
          <w:rFonts w:ascii="Angsana New" w:hAnsi="Angsana New" w:cs="Angsana New"/>
          <w:cs/>
        </w:rPr>
        <w:t>มูลค่าหุ้นละ</w:t>
      </w:r>
      <w:r w:rsidRPr="00635145">
        <w:rPr>
          <w:rFonts w:ascii="Angsana New" w:hAnsi="Angsana New" w:cs="Angsana New" w:hint="cs"/>
          <w:cs/>
        </w:rPr>
        <w:t xml:space="preserve"> </w:t>
      </w:r>
      <w:r w:rsidRPr="00635145">
        <w:rPr>
          <w:rFonts w:ascii="Angsana New" w:hAnsi="Angsana New" w:cs="Angsana New"/>
          <w:cs/>
        </w:rPr>
        <w:t xml:space="preserve">10 บาท) </w:t>
      </w:r>
      <w:r w:rsidRPr="00635145">
        <w:rPr>
          <w:rFonts w:ascii="Angsana New" w:hAnsi="Angsana New" w:cs="Angsana New" w:hint="cs"/>
          <w:cs/>
        </w:rPr>
        <w:t>โดยเสนอขายให้แก่ผู้ถือหุ้นเดิมตามสัดส่วน ทั้งนี้</w:t>
      </w:r>
      <w:r w:rsidRPr="00635145">
        <w:rPr>
          <w:rFonts w:ascii="Angsana New" w:hAnsi="Angsana New" w:cs="Angsana New"/>
          <w:lang w:val="en-US"/>
        </w:rPr>
        <w:t xml:space="preserve"> </w:t>
      </w:r>
      <w:r w:rsidRPr="00635145">
        <w:rPr>
          <w:rFonts w:ascii="Angsana New" w:hAnsi="Angsana New" w:cs="Angsana New" w:hint="cs"/>
          <w:cs/>
        </w:rPr>
        <w:t xml:space="preserve">บริษัทย่อยแห่งหนึ่ง </w:t>
      </w:r>
      <w:r w:rsidRPr="00635145">
        <w:rPr>
          <w:rFonts w:ascii="Angsana New" w:hAnsi="Angsana New" w:cs="Angsana New"/>
          <w:cs/>
        </w:rPr>
        <w:t>(“บริษัท เนชั่น บรอดแคสติ้ง คอร์ปอเรชั่น จำกัด (มหาชน)”)</w:t>
      </w:r>
      <w:r w:rsidRPr="00635145">
        <w:rPr>
          <w:rFonts w:ascii="Angsana New" w:hAnsi="Angsana New" w:cs="Angsana New" w:hint="cs"/>
          <w:cs/>
        </w:rPr>
        <w:t xml:space="preserve"> ได้ลงทุนในหุ้นสามัญของบริษัทย่อยทางอ้อมดังกล่าวเป็นจำนวนเงิน </w:t>
      </w:r>
      <w:r w:rsidRPr="00635145">
        <w:rPr>
          <w:rFonts w:ascii="Angsana New" w:hAnsi="Angsana New" w:cs="Angsana New"/>
          <w:lang w:val="en-US"/>
        </w:rPr>
        <w:t>300</w:t>
      </w:r>
      <w:r w:rsidRPr="00635145">
        <w:rPr>
          <w:rFonts w:ascii="Angsana New" w:hAnsi="Angsana New" w:cs="Angsana New"/>
          <w:spacing w:val="-22"/>
          <w:lang w:val="en-US"/>
        </w:rPr>
        <w:t xml:space="preserve"> </w:t>
      </w:r>
      <w:r w:rsidRPr="00635145">
        <w:rPr>
          <w:rFonts w:ascii="Angsana New" w:hAnsi="Angsana New" w:cs="Angsana New" w:hint="cs"/>
          <w:cs/>
          <w:lang w:val="en-US"/>
        </w:rPr>
        <w:t>ล้านบาท</w:t>
      </w:r>
      <w:r w:rsidRPr="00635145">
        <w:rPr>
          <w:rFonts w:ascii="Angsana New" w:hAnsi="Angsana New" w:cs="Angsana New" w:hint="cs"/>
          <w:cs/>
        </w:rPr>
        <w:t xml:space="preserve"> บริษัท</w:t>
      </w:r>
      <w:r w:rsidRPr="00635145">
        <w:rPr>
          <w:rFonts w:ascii="Angsana New" w:hAnsi="Angsana New" w:cs="Angsana New" w:hint="cs"/>
          <w:cs/>
          <w:lang w:val="en-US"/>
        </w:rPr>
        <w:t xml:space="preserve">ย่อยทางอ้อมดังกล่าวได้จดทะเบียนการเพิ่มทุนกับกระทรวงพาณิชย์เมื่อวันที่ </w:t>
      </w:r>
      <w:r w:rsidRPr="00635145">
        <w:rPr>
          <w:rFonts w:ascii="Angsana New" w:hAnsi="Angsana New" w:cs="Angsana New"/>
          <w:lang w:val="en-US"/>
        </w:rPr>
        <w:t>21</w:t>
      </w:r>
      <w:r w:rsidRPr="00635145">
        <w:rPr>
          <w:rFonts w:ascii="Angsana New" w:hAnsi="Angsana New" w:cs="Angsana New" w:hint="cs"/>
          <w:cs/>
          <w:lang w:val="en-US"/>
        </w:rPr>
        <w:t xml:space="preserve"> กันยายน </w:t>
      </w:r>
      <w:r w:rsidR="001D5CF6">
        <w:rPr>
          <w:rFonts w:ascii="Angsana New" w:hAnsi="Angsana New" w:cs="Angsana New" w:hint="cs"/>
          <w:cs/>
          <w:lang w:val="en-US"/>
        </w:rPr>
        <w:t>2559</w:t>
      </w:r>
    </w:p>
    <w:p w14:paraId="76B528B4" w14:textId="77777777" w:rsidR="008B542F" w:rsidRPr="00913285" w:rsidRDefault="008B542F" w:rsidP="008B542F">
      <w:pPr>
        <w:pStyle w:val="a"/>
        <w:tabs>
          <w:tab w:val="clear" w:pos="1080"/>
          <w:tab w:val="left" w:pos="540"/>
        </w:tabs>
        <w:ind w:left="567"/>
        <w:jc w:val="thaiDistribute"/>
        <w:rPr>
          <w:rFonts w:ascii="Angsana New" w:hAnsi="Angsana New" w:cs="Angsana New"/>
          <w:spacing w:val="-2"/>
          <w:sz w:val="22"/>
          <w:szCs w:val="22"/>
          <w:cs/>
        </w:rPr>
      </w:pPr>
    </w:p>
    <w:p w14:paraId="1EE78903" w14:textId="77777777" w:rsidR="00585B46" w:rsidRPr="00A85B35" w:rsidRDefault="00585B46" w:rsidP="00585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083970">
        <w:rPr>
          <w:rFonts w:ascii="Angsana New" w:hAnsi="Angsana New" w:hint="cs"/>
          <w:sz w:val="30"/>
          <w:szCs w:val="30"/>
          <w:cs/>
        </w:rPr>
        <w:t>ในการประชุมคณะกรรมการของบริษัทย่อยแห่งหนึ่ง (“บริษัท เนชั่น ยู จำกัด”)</w:t>
      </w:r>
      <w:r w:rsidRPr="00083970">
        <w:rPr>
          <w:rFonts w:ascii="Angsana New" w:hAnsi="Angsana New"/>
          <w:spacing w:val="-2"/>
          <w:sz w:val="30"/>
          <w:szCs w:val="30"/>
        </w:rPr>
        <w:t xml:space="preserve"> </w:t>
      </w:r>
      <w:r w:rsidRPr="00083970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17 พฤศจิกายน </w:t>
      </w:r>
      <w:r w:rsidR="001D5CF6">
        <w:rPr>
          <w:rFonts w:ascii="Angsana New" w:hAnsi="Angsana New" w:hint="cs"/>
          <w:spacing w:val="-2"/>
          <w:sz w:val="30"/>
          <w:szCs w:val="30"/>
          <w:cs/>
        </w:rPr>
        <w:t>2559</w:t>
      </w:r>
      <w:r w:rsidRPr="00083970">
        <w:rPr>
          <w:rFonts w:ascii="Angsana New" w:hAnsi="Angsana New" w:hint="cs"/>
          <w:spacing w:val="-2"/>
          <w:sz w:val="30"/>
          <w:szCs w:val="30"/>
          <w:cs/>
        </w:rPr>
        <w:t xml:space="preserve"> คณะกรรมการมีมติให้เรียกชำระค่าหุ้นเพิ่มเติม</w:t>
      </w:r>
      <w:r w:rsidRPr="00083970">
        <w:rPr>
          <w:rFonts w:ascii="Angsana New" w:hAnsi="Angsana New" w:hint="cs"/>
          <w:position w:val="1"/>
          <w:sz w:val="30"/>
          <w:szCs w:val="30"/>
          <w:cs/>
        </w:rPr>
        <w:t xml:space="preserve">ในอัตราร้อยละ </w:t>
      </w:r>
      <w:r w:rsidRPr="00083970">
        <w:rPr>
          <w:rFonts w:ascii="Angsana New" w:hAnsi="Angsana New"/>
          <w:position w:val="1"/>
          <w:sz w:val="30"/>
          <w:szCs w:val="30"/>
        </w:rPr>
        <w:t>50</w:t>
      </w:r>
      <w:r w:rsidRPr="00083970">
        <w:rPr>
          <w:rFonts w:ascii="Angsana New" w:hAnsi="Angsana New"/>
          <w:sz w:val="30"/>
          <w:szCs w:val="30"/>
        </w:rPr>
        <w:t xml:space="preserve"> </w:t>
      </w:r>
      <w:r w:rsidRPr="00083970">
        <w:rPr>
          <w:rFonts w:ascii="Angsana New" w:hAnsi="Angsana New" w:hint="cs"/>
          <w:sz w:val="30"/>
          <w:szCs w:val="30"/>
          <w:cs/>
        </w:rPr>
        <w:t xml:space="preserve">ของมูลค่าหุ้นเป็นจำนวนเงิน </w:t>
      </w:r>
      <w:r w:rsidRPr="00083970">
        <w:rPr>
          <w:rFonts w:ascii="Angsana New" w:hAnsi="Angsana New"/>
          <w:sz w:val="30"/>
          <w:szCs w:val="30"/>
        </w:rPr>
        <w:t xml:space="preserve">85 </w:t>
      </w:r>
      <w:r w:rsidRPr="00083970">
        <w:rPr>
          <w:rFonts w:ascii="Angsana New" w:hAnsi="Angsana New" w:hint="cs"/>
          <w:sz w:val="30"/>
          <w:szCs w:val="30"/>
          <w:cs/>
        </w:rPr>
        <w:t>ล้านบาท</w:t>
      </w:r>
      <w:r w:rsidRPr="0008397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ทั้งนี้ บริษัทได้ลงทุนในหุ้นสามัญของบริษัทย่อยดังกล่าวเป็นจำนวนเงิน </w:t>
      </w:r>
      <w:r>
        <w:rPr>
          <w:rFonts w:ascii="Angsana New" w:hAnsi="Angsana New"/>
          <w:spacing w:val="-2"/>
          <w:sz w:val="30"/>
          <w:szCs w:val="30"/>
        </w:rPr>
        <w:t xml:space="preserve">76.50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Pr="00083970">
        <w:rPr>
          <w:rFonts w:ascii="Angsana New" w:hAnsi="Angsana New" w:hint="cs"/>
          <w:sz w:val="30"/>
          <w:szCs w:val="30"/>
          <w:cs/>
        </w:rPr>
        <w:t>บริษัทย่อยดังกล่าวได้จดทะเบียนการ</w:t>
      </w:r>
      <w:r>
        <w:rPr>
          <w:rFonts w:ascii="Angsana New" w:hAnsi="Angsana New" w:hint="cs"/>
          <w:sz w:val="30"/>
          <w:szCs w:val="30"/>
          <w:cs/>
        </w:rPr>
        <w:t>เพิ่มทุน</w:t>
      </w:r>
      <w:r w:rsidRPr="00083970">
        <w:rPr>
          <w:rFonts w:ascii="Angsana New" w:hAnsi="Angsana New" w:hint="cs"/>
          <w:sz w:val="30"/>
          <w:szCs w:val="30"/>
          <w:cs/>
        </w:rPr>
        <w:t xml:space="preserve">กับกระทรวงพาณิชย์เมื่อวันที่ </w:t>
      </w:r>
      <w:r w:rsidRPr="00083970">
        <w:rPr>
          <w:rFonts w:ascii="Angsana New" w:hAnsi="Angsana New"/>
          <w:sz w:val="30"/>
          <w:szCs w:val="30"/>
        </w:rPr>
        <w:t xml:space="preserve">16 </w:t>
      </w:r>
      <w:r w:rsidRPr="0008397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D5CF6">
        <w:rPr>
          <w:rFonts w:ascii="Angsana New" w:hAnsi="Angsana New"/>
          <w:sz w:val="30"/>
          <w:szCs w:val="30"/>
        </w:rPr>
        <w:t>2559</w:t>
      </w:r>
    </w:p>
    <w:p w14:paraId="3380093D" w14:textId="77777777" w:rsidR="00585B46" w:rsidRPr="00913285" w:rsidRDefault="00585B46" w:rsidP="00585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22"/>
          <w:szCs w:val="22"/>
        </w:rPr>
      </w:pPr>
    </w:p>
    <w:p w14:paraId="51EF3822" w14:textId="77777777" w:rsidR="008B542F" w:rsidRPr="00E93FD2" w:rsidRDefault="008B542F" w:rsidP="008B542F">
      <w:pPr>
        <w:pStyle w:val="a"/>
        <w:tabs>
          <w:tab w:val="clear" w:pos="1080"/>
          <w:tab w:val="left" w:pos="540"/>
        </w:tabs>
        <w:ind w:left="567"/>
        <w:jc w:val="thaiDistribute"/>
        <w:rPr>
          <w:rFonts w:asciiTheme="majorBidi" w:hAnsiTheme="majorBidi" w:cstheme="majorBidi"/>
          <w:cs/>
        </w:rPr>
      </w:pPr>
      <w:r w:rsidRPr="00E93FD2">
        <w:rPr>
          <w:rFonts w:asciiTheme="majorBidi" w:hAnsiTheme="majorBidi" w:cstheme="majorBidi"/>
          <w:cs/>
        </w:rPr>
        <w:t>ในการประชุมวิสามัญผู้ถือหุ้นของบริษัทย่อยแห่งหนึ่ง (“บริษัท แบงคอก บิสสิเนส บรอดแคสติ้ง จำกัด”)</w:t>
      </w:r>
      <w:r w:rsidRPr="00E93FD2">
        <w:rPr>
          <w:rFonts w:asciiTheme="majorBidi" w:hAnsiTheme="majorBidi" w:cstheme="majorBidi"/>
          <w:lang w:val="en-US"/>
        </w:rPr>
        <w:t xml:space="preserve"> </w:t>
      </w:r>
      <w:r w:rsidRPr="00E93FD2">
        <w:rPr>
          <w:rFonts w:asciiTheme="majorBidi" w:hAnsiTheme="majorBidi" w:cstheme="majorBidi"/>
          <w:cs/>
        </w:rPr>
        <w:t xml:space="preserve">เมื่อวันที่             </w:t>
      </w:r>
      <w:r w:rsidRPr="00E93FD2">
        <w:rPr>
          <w:rFonts w:asciiTheme="majorBidi" w:hAnsiTheme="majorBidi" w:cstheme="majorBidi"/>
          <w:spacing w:val="-4"/>
          <w:lang w:val="en-US"/>
        </w:rPr>
        <w:t>1</w:t>
      </w:r>
      <w:r w:rsidR="00CF7F1A" w:rsidRPr="00E93FD2">
        <w:rPr>
          <w:rFonts w:asciiTheme="majorBidi" w:hAnsiTheme="majorBidi" w:cstheme="majorBidi"/>
          <w:spacing w:val="-4"/>
          <w:lang w:val="en-US"/>
        </w:rPr>
        <w:t>3</w:t>
      </w:r>
      <w:r w:rsidRPr="00E93FD2">
        <w:rPr>
          <w:rFonts w:asciiTheme="majorBidi" w:hAnsiTheme="majorBidi" w:cstheme="majorBidi"/>
          <w:spacing w:val="-4"/>
          <w:lang w:val="en-US"/>
        </w:rPr>
        <w:t xml:space="preserve"> </w:t>
      </w:r>
      <w:r w:rsidR="00CF7F1A" w:rsidRPr="00E93FD2">
        <w:rPr>
          <w:rFonts w:asciiTheme="majorBidi" w:hAnsiTheme="majorBidi" w:cstheme="majorBidi"/>
          <w:spacing w:val="-4"/>
          <w:cs/>
          <w:lang w:val="en-US"/>
        </w:rPr>
        <w:t>ธันวาคม</w:t>
      </w:r>
      <w:r w:rsidRPr="00E93FD2">
        <w:rPr>
          <w:rFonts w:asciiTheme="majorBidi" w:hAnsiTheme="majorBidi" w:cstheme="majorBidi"/>
          <w:spacing w:val="-4"/>
          <w:cs/>
        </w:rPr>
        <w:t xml:space="preserve"> </w:t>
      </w:r>
      <w:r w:rsidR="001D5CF6" w:rsidRPr="00E93FD2">
        <w:rPr>
          <w:rFonts w:asciiTheme="majorBidi" w:hAnsiTheme="majorBidi" w:cstheme="majorBidi"/>
          <w:spacing w:val="-4"/>
          <w:cs/>
        </w:rPr>
        <w:t>2559</w:t>
      </w:r>
      <w:r w:rsidRPr="00E93FD2">
        <w:rPr>
          <w:rFonts w:asciiTheme="majorBidi" w:hAnsiTheme="majorBidi" w:cstheme="majorBidi"/>
          <w:spacing w:val="-4"/>
          <w:cs/>
        </w:rPr>
        <w:t xml:space="preserve"> ผู้ถือหุ้นของบริษัทย่อยดังกล่าวมีมติอนุมัติการเพิ่มทุนจดทะเบียนจาก 1</w:t>
      </w:r>
      <w:r w:rsidRPr="00E93FD2">
        <w:rPr>
          <w:rFonts w:asciiTheme="majorBidi" w:hAnsiTheme="majorBidi" w:cstheme="majorBidi"/>
          <w:spacing w:val="-4"/>
          <w:lang w:val="en-US"/>
        </w:rPr>
        <w:t>,000</w:t>
      </w:r>
      <w:r w:rsidRPr="00E93FD2">
        <w:rPr>
          <w:rFonts w:asciiTheme="majorBidi" w:hAnsiTheme="majorBidi" w:cstheme="majorBidi"/>
          <w:spacing w:val="-4"/>
          <w:cs/>
        </w:rPr>
        <w:t xml:space="preserve"> ล้านบาท</w:t>
      </w:r>
      <w:r w:rsidRPr="00E93FD2">
        <w:rPr>
          <w:rFonts w:asciiTheme="majorBidi" w:hAnsiTheme="majorBidi" w:cstheme="majorBidi"/>
          <w:spacing w:val="-4"/>
          <w:lang w:val="en-US"/>
        </w:rPr>
        <w:t xml:space="preserve"> </w:t>
      </w:r>
      <w:r w:rsidRPr="00E93FD2">
        <w:rPr>
          <w:rFonts w:asciiTheme="majorBidi" w:hAnsiTheme="majorBidi" w:cstheme="majorBidi"/>
          <w:spacing w:val="-4"/>
          <w:cs/>
        </w:rPr>
        <w:t>(</w:t>
      </w:r>
      <w:r w:rsidR="00CF0DF8" w:rsidRPr="00E93FD2">
        <w:rPr>
          <w:rFonts w:asciiTheme="majorBidi" w:hAnsiTheme="majorBidi" w:cstheme="majorBidi"/>
          <w:spacing w:val="-4"/>
          <w:cs/>
        </w:rPr>
        <w:t>แบ่งออก</w:t>
      </w:r>
      <w:r w:rsidRPr="00E93FD2">
        <w:rPr>
          <w:rFonts w:asciiTheme="majorBidi" w:hAnsiTheme="majorBidi" w:cstheme="majorBidi"/>
          <w:spacing w:val="-4"/>
          <w:cs/>
        </w:rPr>
        <w:t>เป็น</w:t>
      </w:r>
      <w:r w:rsidRPr="00E93FD2">
        <w:rPr>
          <w:rFonts w:asciiTheme="majorBidi" w:hAnsiTheme="majorBidi" w:cstheme="majorBidi"/>
          <w:cs/>
        </w:rPr>
        <w:t>หุ้นสามัญจำนวน 100</w:t>
      </w:r>
      <w:r w:rsidRPr="00E93FD2">
        <w:rPr>
          <w:rFonts w:asciiTheme="majorBidi" w:hAnsiTheme="majorBidi" w:cstheme="majorBidi"/>
          <w:lang w:val="en-US"/>
        </w:rPr>
        <w:t>,000</w:t>
      </w:r>
      <w:r w:rsidRPr="00E93FD2">
        <w:rPr>
          <w:rFonts w:asciiTheme="majorBidi" w:hAnsiTheme="majorBidi" w:cs="Angsana New"/>
          <w:cs/>
        </w:rPr>
        <w:t>,</w:t>
      </w:r>
      <w:r w:rsidRPr="00E93FD2">
        <w:rPr>
          <w:rFonts w:asciiTheme="majorBidi" w:hAnsiTheme="majorBidi" w:cstheme="majorBidi"/>
          <w:cs/>
        </w:rPr>
        <w:t>000 หุ้น มูลค่าหุ้นละ 10 บาท) เป็น 1</w:t>
      </w:r>
      <w:r w:rsidRPr="00E93FD2">
        <w:rPr>
          <w:rFonts w:asciiTheme="majorBidi" w:hAnsiTheme="majorBidi" w:cstheme="majorBidi"/>
          <w:lang w:val="en-US"/>
        </w:rPr>
        <w:t>,</w:t>
      </w:r>
      <w:r w:rsidRPr="00E93FD2">
        <w:rPr>
          <w:rFonts w:asciiTheme="majorBidi" w:hAnsiTheme="majorBidi" w:cstheme="majorBidi"/>
          <w:cs/>
        </w:rPr>
        <w:t xml:space="preserve">500 ล้านบาท (แบ่งออกเป็นหุ้นสามัญจำนวน </w:t>
      </w:r>
      <w:r w:rsidRPr="00E93FD2">
        <w:rPr>
          <w:rFonts w:asciiTheme="majorBidi" w:hAnsiTheme="majorBidi" w:cstheme="majorBidi"/>
          <w:spacing w:val="-6"/>
          <w:cs/>
        </w:rPr>
        <w:t>150</w:t>
      </w:r>
      <w:r w:rsidRPr="00E93FD2">
        <w:rPr>
          <w:rFonts w:asciiTheme="majorBidi" w:hAnsiTheme="majorBidi" w:cs="Angsana New"/>
          <w:spacing w:val="-6"/>
          <w:cs/>
        </w:rPr>
        <w:t>,</w:t>
      </w:r>
      <w:r w:rsidRPr="00E93FD2">
        <w:rPr>
          <w:rFonts w:asciiTheme="majorBidi" w:hAnsiTheme="majorBidi" w:cstheme="majorBidi"/>
          <w:spacing w:val="-6"/>
          <w:cs/>
        </w:rPr>
        <w:t>000</w:t>
      </w:r>
      <w:r w:rsidRPr="00E93FD2">
        <w:rPr>
          <w:rFonts w:asciiTheme="majorBidi" w:hAnsiTheme="majorBidi" w:cs="Angsana New"/>
          <w:spacing w:val="-6"/>
          <w:cs/>
        </w:rPr>
        <w:t>,</w:t>
      </w:r>
      <w:r w:rsidRPr="00E93FD2">
        <w:rPr>
          <w:rFonts w:asciiTheme="majorBidi" w:hAnsiTheme="majorBidi" w:cstheme="majorBidi"/>
          <w:spacing w:val="-6"/>
          <w:cs/>
        </w:rPr>
        <w:t xml:space="preserve">000 หุ้น มูลค่าหุ้นละ 10 บาท) </w:t>
      </w:r>
      <w:r w:rsidR="00CF0DF8" w:rsidRPr="00E93FD2">
        <w:rPr>
          <w:rFonts w:asciiTheme="majorBidi" w:hAnsiTheme="majorBidi" w:cstheme="majorBidi"/>
          <w:cs/>
          <w:lang w:val="en-US"/>
        </w:rPr>
        <w:t xml:space="preserve">โดยเสนอขายให้แก่ผู้ถือหุ้นเดิมตามสัดส่วน ทั้งนี้ </w:t>
      </w:r>
      <w:r w:rsidRPr="00E93FD2">
        <w:rPr>
          <w:rFonts w:asciiTheme="majorBidi" w:hAnsiTheme="majorBidi" w:cstheme="majorBidi"/>
          <w:spacing w:val="-6"/>
          <w:cs/>
        </w:rPr>
        <w:t>บริษัทได้ลงทุนในหุ้นสามัญของบริษัทย่อยดังกล่าว</w:t>
      </w:r>
      <w:r w:rsidRPr="00E93FD2">
        <w:rPr>
          <w:rFonts w:asciiTheme="majorBidi" w:hAnsiTheme="majorBidi" w:cstheme="majorBidi"/>
          <w:spacing w:val="-6"/>
          <w:cs/>
          <w:lang w:val="en-US"/>
        </w:rPr>
        <w:t>เป็น</w:t>
      </w:r>
      <w:r w:rsidRPr="00E93FD2">
        <w:rPr>
          <w:rFonts w:asciiTheme="majorBidi" w:hAnsiTheme="majorBidi" w:cstheme="majorBidi"/>
          <w:spacing w:val="-6"/>
          <w:cs/>
        </w:rPr>
        <w:t>จำนวนเงิน 500 ล้านบาท</w:t>
      </w:r>
      <w:r w:rsidRPr="00E93FD2">
        <w:rPr>
          <w:rFonts w:asciiTheme="majorBidi" w:hAnsiTheme="majorBidi" w:cstheme="majorBidi"/>
          <w:cs/>
        </w:rPr>
        <w:t xml:space="preserve"> บริษัทย่อย</w:t>
      </w:r>
      <w:r w:rsidR="00CF0DF8" w:rsidRPr="00E93FD2">
        <w:rPr>
          <w:rFonts w:asciiTheme="majorBidi" w:hAnsiTheme="majorBidi" w:cstheme="majorBidi"/>
          <w:cs/>
        </w:rPr>
        <w:t>ดังกล่าว</w:t>
      </w:r>
      <w:r w:rsidRPr="00E93FD2">
        <w:rPr>
          <w:rFonts w:asciiTheme="majorBidi" w:hAnsiTheme="majorBidi" w:cstheme="majorBidi"/>
          <w:cs/>
        </w:rPr>
        <w:t xml:space="preserve">ได้จดทะเบียนการเพิ่มทุนกับกระทรวงพาณิชย์เมื่อวันที่ 28 ธันวาคม </w:t>
      </w:r>
      <w:r w:rsidR="001D5CF6" w:rsidRPr="00E93FD2">
        <w:rPr>
          <w:rFonts w:asciiTheme="majorBidi" w:hAnsiTheme="majorBidi" w:cstheme="majorBidi"/>
          <w:cs/>
        </w:rPr>
        <w:t>2559</w:t>
      </w:r>
    </w:p>
    <w:p w14:paraId="61495B6C" w14:textId="77777777" w:rsidR="00E90964" w:rsidRDefault="00E90964" w:rsidP="00E90964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lastRenderedPageBreak/>
        <w:t>การรับคืนเงินลงทุน</w:t>
      </w:r>
    </w:p>
    <w:p w14:paraId="56452DBA" w14:textId="77777777" w:rsidR="00E90964" w:rsidRPr="00E90964" w:rsidRDefault="00E90964" w:rsidP="00E90964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6F81D33" w14:textId="77777777" w:rsidR="00E90964" w:rsidRDefault="00E90964" w:rsidP="00E90964">
      <w:pPr>
        <w:pStyle w:val="a"/>
        <w:tabs>
          <w:tab w:val="clear" w:pos="1080"/>
          <w:tab w:val="left" w:pos="540"/>
        </w:tabs>
        <w:ind w:left="567"/>
        <w:jc w:val="thaiDistribute"/>
        <w:rPr>
          <w:rFonts w:ascii="Angsana New" w:hAnsi="Angsana New" w:cs="Angsana New"/>
          <w:cs/>
        </w:rPr>
      </w:pPr>
      <w:r w:rsidRPr="00E90964">
        <w:rPr>
          <w:rFonts w:ascii="Angsana New" w:hAnsi="Angsana New" w:cs="Angsana New" w:hint="cs"/>
          <w:cs/>
        </w:rPr>
        <w:t>ในการประชุมวิสามัญผู้ถือหุ้นของบริษัทย่อย</w:t>
      </w:r>
      <w:r w:rsidR="00021589">
        <w:rPr>
          <w:rFonts w:ascii="Angsana New" w:hAnsi="Angsana New" w:cs="Angsana New" w:hint="cs"/>
          <w:cs/>
        </w:rPr>
        <w:t>ทางอ้อม</w:t>
      </w:r>
      <w:r w:rsidRPr="00E90964">
        <w:rPr>
          <w:rFonts w:ascii="Angsana New" w:hAnsi="Angsana New" w:cs="Angsana New" w:hint="cs"/>
          <w:cs/>
        </w:rPr>
        <w:t>แห่งหนึ่ง</w:t>
      </w:r>
      <w:r w:rsidRPr="00E90964">
        <w:rPr>
          <w:rFonts w:ascii="Angsana New" w:hAnsi="Angsana New" w:cs="Angsana New"/>
          <w:cs/>
        </w:rPr>
        <w:t xml:space="preserve"> (“</w:t>
      </w:r>
      <w:r w:rsidRPr="00E90964">
        <w:rPr>
          <w:rFonts w:ascii="Angsana New" w:hAnsi="Angsana New" w:cs="Angsana New" w:hint="cs"/>
          <w:cs/>
        </w:rPr>
        <w:t>บริษัท</w:t>
      </w:r>
      <w:r w:rsidRPr="00E90964">
        <w:rPr>
          <w:rFonts w:ascii="Angsana New" w:hAnsi="Angsana New" w:cs="Angsana New"/>
          <w:cs/>
        </w:rPr>
        <w:t xml:space="preserve"> </w:t>
      </w:r>
      <w:r w:rsidRPr="00E90964">
        <w:rPr>
          <w:rFonts w:ascii="Angsana New" w:hAnsi="Angsana New" w:cs="Angsana New" w:hint="cs"/>
          <w:cs/>
        </w:rPr>
        <w:t>เนชั่น</w:t>
      </w:r>
      <w:r w:rsidRPr="00E90964">
        <w:rPr>
          <w:rFonts w:ascii="Angsana New" w:hAnsi="Angsana New" w:cs="Angsana New"/>
          <w:cs/>
        </w:rPr>
        <w:t xml:space="preserve"> </w:t>
      </w:r>
      <w:r w:rsidRPr="00E90964">
        <w:rPr>
          <w:rFonts w:ascii="Angsana New" w:hAnsi="Angsana New" w:cs="Angsana New" w:hint="cs"/>
          <w:cs/>
        </w:rPr>
        <w:t>คิดส์</w:t>
      </w:r>
      <w:r w:rsidRPr="00E90964">
        <w:rPr>
          <w:rFonts w:ascii="Angsana New" w:hAnsi="Angsana New" w:cs="Angsana New"/>
          <w:cs/>
        </w:rPr>
        <w:t xml:space="preserve"> </w:t>
      </w:r>
      <w:r w:rsidRPr="00E90964">
        <w:rPr>
          <w:rFonts w:ascii="Angsana New" w:hAnsi="Angsana New" w:cs="Angsana New" w:hint="cs"/>
          <w:cs/>
        </w:rPr>
        <w:t>จำกัด</w:t>
      </w:r>
      <w:r w:rsidRPr="00E90964">
        <w:rPr>
          <w:rFonts w:ascii="Angsana New" w:hAnsi="Angsana New" w:cs="Angsana New"/>
          <w:cs/>
        </w:rPr>
        <w:t xml:space="preserve">”) </w:t>
      </w:r>
      <w:r w:rsidRPr="00E90964">
        <w:rPr>
          <w:rFonts w:ascii="Angsana New" w:hAnsi="Angsana New" w:cs="Angsana New" w:hint="cs"/>
          <w:cs/>
        </w:rPr>
        <w:t>เมื่อวันที่</w:t>
      </w:r>
      <w:r w:rsidRPr="00E90964">
        <w:rPr>
          <w:rFonts w:ascii="Angsana New" w:hAnsi="Angsana New" w:cs="Angsana New"/>
          <w:cs/>
        </w:rPr>
        <w:t xml:space="preserve"> 26 </w:t>
      </w:r>
      <w:r w:rsidRPr="00E90964">
        <w:rPr>
          <w:rFonts w:ascii="Angsana New" w:hAnsi="Angsana New" w:cs="Angsana New" w:hint="cs"/>
          <w:cs/>
        </w:rPr>
        <w:t>ธันวาคม</w:t>
      </w:r>
      <w:r w:rsidRPr="00E90964">
        <w:rPr>
          <w:rFonts w:ascii="Angsana New" w:hAnsi="Angsana New" w:cs="Angsana New"/>
          <w:cs/>
        </w:rPr>
        <w:t xml:space="preserve"> 2559</w:t>
      </w:r>
      <w:r>
        <w:rPr>
          <w:rFonts w:ascii="Angsana New" w:hAnsi="Angsana New" w:cs="Angsana New" w:hint="cs"/>
          <w:cs/>
        </w:rPr>
        <w:t xml:space="preserve"> </w:t>
      </w:r>
      <w:r w:rsidRPr="00E90964">
        <w:rPr>
          <w:rFonts w:ascii="Angsana New" w:hAnsi="Angsana New" w:cs="Angsana New" w:hint="cs"/>
          <w:cs/>
        </w:rPr>
        <w:t>ผู้ถือหุ้นของบริษัทย่อย</w:t>
      </w:r>
      <w:r w:rsidR="00021589">
        <w:rPr>
          <w:rFonts w:ascii="Angsana New" w:hAnsi="Angsana New" w:cs="Angsana New" w:hint="cs"/>
          <w:cs/>
        </w:rPr>
        <w:t>ทางอ้อม</w:t>
      </w:r>
      <w:r w:rsidRPr="00E90964">
        <w:rPr>
          <w:rFonts w:ascii="Angsana New" w:hAnsi="Angsana New" w:cs="Angsana New" w:hint="cs"/>
          <w:cs/>
        </w:rPr>
        <w:t>ได้มีมติพิเศษอนุมัติการจดทะเบียนเลิกกิจการ</w:t>
      </w:r>
      <w:r w:rsidRPr="00E90964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 w:hint="cs"/>
          <w:cs/>
        </w:rPr>
        <w:t>บริษัทย่อย</w:t>
      </w:r>
      <w:r w:rsidR="00021589">
        <w:rPr>
          <w:rFonts w:ascii="Angsana New" w:hAnsi="Angsana New" w:cs="Angsana New" w:hint="cs"/>
          <w:cs/>
        </w:rPr>
        <w:t>ทางอ้อม</w:t>
      </w:r>
      <w:r>
        <w:rPr>
          <w:rFonts w:ascii="Angsana New" w:hAnsi="Angsana New" w:cs="Angsana New" w:hint="cs"/>
          <w:cs/>
        </w:rPr>
        <w:t>ดังกล่าวได้จดทะเบียนเลิกกิจการกับกระทรวงพาณิชย์เมื่อวันที่</w:t>
      </w:r>
      <w:r w:rsidRPr="00E90964">
        <w:rPr>
          <w:rFonts w:ascii="Angsana New" w:hAnsi="Angsana New" w:cs="Angsana New"/>
          <w:cs/>
        </w:rPr>
        <w:t xml:space="preserve"> 27</w:t>
      </w:r>
      <w:r w:rsidRPr="00E90964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>ธันวาคม</w:t>
      </w:r>
      <w:r w:rsidRPr="00E90964">
        <w:rPr>
          <w:rFonts w:ascii="Angsana New" w:hAnsi="Angsana New" w:cs="Angsana New"/>
          <w:rtl/>
          <w:cs/>
        </w:rPr>
        <w:t xml:space="preserve"> </w:t>
      </w:r>
      <w:r w:rsidRPr="00E90964">
        <w:rPr>
          <w:rFonts w:ascii="Angsana New" w:hAnsi="Angsana New" w:cs="Angsana New"/>
          <w:cs/>
        </w:rPr>
        <w:t>2559</w:t>
      </w:r>
      <w:r w:rsidRPr="00E90964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>และได้ดำเนินการชำระบัญชีเสร็จสิ้นเมื่อวันที่</w:t>
      </w:r>
      <w:r w:rsidRPr="00E90964">
        <w:rPr>
          <w:rFonts w:ascii="Angsana New" w:hAnsi="Angsana New" w:cs="Angsana New"/>
          <w:rtl/>
          <w:cs/>
        </w:rPr>
        <w:t xml:space="preserve"> </w:t>
      </w:r>
      <w:r w:rsidRPr="00E90964">
        <w:rPr>
          <w:rFonts w:ascii="Angsana New" w:hAnsi="Angsana New" w:cs="Angsana New"/>
          <w:cs/>
        </w:rPr>
        <w:t xml:space="preserve">29 </w:t>
      </w:r>
      <w:r>
        <w:rPr>
          <w:rFonts w:ascii="Angsana New" w:hAnsi="Angsana New" w:cs="Angsana New" w:hint="cs"/>
          <w:cs/>
        </w:rPr>
        <w:t>มิถุนายน</w:t>
      </w:r>
      <w:r w:rsidRPr="00E90964">
        <w:rPr>
          <w:rFonts w:ascii="Angsana New" w:hAnsi="Angsana New" w:cs="Angsana New"/>
          <w:rtl/>
          <w:cs/>
        </w:rPr>
        <w:t xml:space="preserve"> </w:t>
      </w:r>
      <w:r w:rsidRPr="00E90964">
        <w:rPr>
          <w:rFonts w:ascii="Angsana New" w:hAnsi="Angsana New" w:cs="Angsana New"/>
          <w:cs/>
        </w:rPr>
        <w:t xml:space="preserve">2560 </w:t>
      </w:r>
    </w:p>
    <w:p w14:paraId="67850531" w14:textId="77777777" w:rsidR="00E90964" w:rsidRDefault="00E90964" w:rsidP="008B542F">
      <w:pPr>
        <w:pStyle w:val="a"/>
        <w:tabs>
          <w:tab w:val="clear" w:pos="1080"/>
          <w:tab w:val="left" w:pos="540"/>
        </w:tabs>
        <w:ind w:left="567"/>
        <w:jc w:val="thaiDistribute"/>
        <w:rPr>
          <w:rFonts w:ascii="Angsana New" w:hAnsi="Angsana New" w:cs="Angsana New"/>
          <w:cs/>
        </w:rPr>
      </w:pPr>
    </w:p>
    <w:p w14:paraId="75251691" w14:textId="77777777" w:rsidR="00D663F7" w:rsidRPr="00D663F7" w:rsidRDefault="00D663F7" w:rsidP="00D663F7">
      <w:pPr>
        <w:pStyle w:val="a"/>
        <w:tabs>
          <w:tab w:val="left" w:pos="540"/>
        </w:tabs>
        <w:ind w:left="567"/>
        <w:jc w:val="thaiDistribute"/>
        <w:rPr>
          <w:rFonts w:ascii="Angsana New" w:hAnsi="Angsana New" w:cs="Angsana New"/>
          <w:cs/>
        </w:rPr>
      </w:pPr>
      <w:r w:rsidRPr="00D663F7">
        <w:rPr>
          <w:rFonts w:ascii="Angsana New" w:hAnsi="Angsana New" w:cs="Angsana New"/>
          <w:spacing w:val="-4"/>
          <w:cs/>
        </w:rPr>
        <w:t>ในการประชุมวิสามัญผู้ถือหุ้นของบริษัทย่อย</w:t>
      </w:r>
      <w:r w:rsidR="00021589">
        <w:rPr>
          <w:rFonts w:ascii="Angsana New" w:hAnsi="Angsana New" w:cs="Angsana New" w:hint="cs"/>
          <w:spacing w:val="-4"/>
          <w:cs/>
        </w:rPr>
        <w:t>ทางอ้อม</w:t>
      </w:r>
      <w:r w:rsidRPr="00D663F7">
        <w:rPr>
          <w:rFonts w:ascii="Angsana New" w:hAnsi="Angsana New" w:cs="Angsana New"/>
          <w:spacing w:val="-4"/>
          <w:cs/>
        </w:rPr>
        <w:t>แห่งหนึ่ง (“บริษัท เอ็นบีซี เน็กซ์มีเดีย จำกัด”) เมื่อวันที่ 27 กันยายน 2559</w:t>
      </w:r>
      <w:r w:rsidRPr="00D663F7">
        <w:rPr>
          <w:rFonts w:ascii="Angsana New" w:hAnsi="Angsana New" w:cs="Angsana New"/>
          <w:cs/>
        </w:rPr>
        <w:t xml:space="preserve"> ผู้ถือหุ้นของบริษัทย่อย</w:t>
      </w:r>
      <w:r w:rsidR="00021589">
        <w:rPr>
          <w:rFonts w:ascii="Angsana New" w:hAnsi="Angsana New" w:cs="Angsana New" w:hint="cs"/>
          <w:cs/>
        </w:rPr>
        <w:t>ทางอ้อม</w:t>
      </w:r>
      <w:r w:rsidRPr="00D663F7">
        <w:rPr>
          <w:rFonts w:ascii="Angsana New" w:hAnsi="Angsana New" w:cs="Angsana New"/>
          <w:cs/>
        </w:rPr>
        <w:t>ได้มีมติพิเศษอนุมัติการจดทะเบียนเลิกกิจการ บริษัทย่อย</w:t>
      </w:r>
      <w:r w:rsidR="00021589">
        <w:rPr>
          <w:rFonts w:ascii="Angsana New" w:hAnsi="Angsana New" w:cs="Angsana New" w:hint="cs"/>
          <w:cs/>
        </w:rPr>
        <w:t>ทางอ้อม</w:t>
      </w:r>
      <w:r w:rsidRPr="00D663F7">
        <w:rPr>
          <w:rFonts w:ascii="Angsana New" w:hAnsi="Angsana New" w:cs="Angsana New"/>
          <w:cs/>
        </w:rPr>
        <w:t xml:space="preserve">ดังกล่าวได้จดทะเบียนเลิกกิจการกับกระทรวงพาณิชย์เมื่อวันที่ 28 กันยายน 2559 และได้ดำเนินการชำระบัญชีเสร็จสิ้นเมื่อวันที่ 23 มิถุนายน 2560 </w:t>
      </w:r>
    </w:p>
    <w:p w14:paraId="2ADFBCDA" w14:textId="77777777" w:rsidR="00D663F7" w:rsidRPr="00D663F7" w:rsidRDefault="00D663F7" w:rsidP="00D663F7">
      <w:pPr>
        <w:pStyle w:val="a"/>
        <w:tabs>
          <w:tab w:val="left" w:pos="540"/>
        </w:tabs>
        <w:ind w:left="567"/>
        <w:jc w:val="thaiDistribute"/>
        <w:rPr>
          <w:rFonts w:ascii="Angsana New" w:hAnsi="Angsana New" w:cs="Angsana New"/>
          <w:cs/>
        </w:rPr>
      </w:pPr>
    </w:p>
    <w:p w14:paraId="645CBA8E" w14:textId="77777777" w:rsidR="00E90964" w:rsidRDefault="00D663F7" w:rsidP="00D663F7">
      <w:pPr>
        <w:pStyle w:val="a"/>
        <w:tabs>
          <w:tab w:val="left" w:pos="540"/>
        </w:tabs>
        <w:ind w:left="567"/>
        <w:jc w:val="thaiDistribute"/>
        <w:rPr>
          <w:rFonts w:ascii="Angsana New" w:hAnsi="Angsana New" w:cs="Angsana New"/>
          <w:cs/>
        </w:rPr>
      </w:pPr>
      <w:r w:rsidRPr="00D663F7">
        <w:rPr>
          <w:rFonts w:ascii="Angsana New" w:hAnsi="Angsana New" w:cs="Angsana New"/>
          <w:spacing w:val="-6"/>
          <w:cs/>
        </w:rPr>
        <w:t>ในการประชุมวิสามัญผู้ถือหุ้นของบริษัทย่อย</w:t>
      </w:r>
      <w:r w:rsidR="00021589">
        <w:rPr>
          <w:rFonts w:ascii="Angsana New" w:hAnsi="Angsana New" w:cs="Angsana New" w:hint="cs"/>
          <w:spacing w:val="-6"/>
          <w:cs/>
        </w:rPr>
        <w:t>ทางอ้อม</w:t>
      </w:r>
      <w:r w:rsidRPr="00D663F7">
        <w:rPr>
          <w:rFonts w:ascii="Angsana New" w:hAnsi="Angsana New" w:cs="Angsana New"/>
          <w:spacing w:val="-6"/>
          <w:cs/>
        </w:rPr>
        <w:t>แห่งหนึ่ง (“บริษัท เอ็นบีซี เน็กซ์ สกรีน จำกัด”) เมื่อวันที่ 26 ธันวาคม 2559</w:t>
      </w:r>
      <w:r w:rsidRPr="00D663F7">
        <w:rPr>
          <w:rFonts w:ascii="Angsana New" w:hAnsi="Angsana New" w:cs="Angsana New"/>
          <w:cs/>
        </w:rPr>
        <w:t xml:space="preserve"> ผู้ถือหุ้นของบริษัทย่อย</w:t>
      </w:r>
      <w:r w:rsidR="00021589">
        <w:rPr>
          <w:rFonts w:ascii="Angsana New" w:hAnsi="Angsana New" w:cs="Angsana New" w:hint="cs"/>
          <w:cs/>
        </w:rPr>
        <w:t>ทางอ้อม</w:t>
      </w:r>
      <w:r w:rsidRPr="00D663F7">
        <w:rPr>
          <w:rFonts w:ascii="Angsana New" w:hAnsi="Angsana New" w:cs="Angsana New"/>
          <w:cs/>
        </w:rPr>
        <w:t>ได้มีมติพิเศษอนุมัติการจดทะเบียนเลิกกิจการ บริษัทย่อย</w:t>
      </w:r>
      <w:r w:rsidR="00021589">
        <w:rPr>
          <w:rFonts w:ascii="Angsana New" w:hAnsi="Angsana New" w:cs="Angsana New" w:hint="cs"/>
          <w:cs/>
        </w:rPr>
        <w:t>ทางอ้อม</w:t>
      </w:r>
      <w:r w:rsidRPr="00D663F7">
        <w:rPr>
          <w:rFonts w:ascii="Angsana New" w:hAnsi="Angsana New" w:cs="Angsana New"/>
          <w:cs/>
        </w:rPr>
        <w:t xml:space="preserve">ดังกล่าวได้จดทะเบียนเลิกกิจการกับกระทรวงพาณิชย์เมื่อวันที่ 27 ธันวาคม 2559 และได้ดำเนินการชำระบัญชีเสร็จสิ้นเมื่อวันที่ 12 ธันวาคม 2560 </w:t>
      </w:r>
    </w:p>
    <w:p w14:paraId="546DBEBD" w14:textId="77777777" w:rsidR="00E90964" w:rsidRDefault="00E90964" w:rsidP="008B542F">
      <w:pPr>
        <w:pStyle w:val="a"/>
        <w:tabs>
          <w:tab w:val="clear" w:pos="1080"/>
          <w:tab w:val="left" w:pos="540"/>
        </w:tabs>
        <w:ind w:left="567"/>
        <w:jc w:val="thaiDistribute"/>
        <w:rPr>
          <w:rFonts w:ascii="Angsana New" w:hAnsi="Angsana New" w:cs="Angsana New"/>
          <w:cs/>
        </w:rPr>
      </w:pPr>
    </w:p>
    <w:p w14:paraId="113B3ABF" w14:textId="77777777" w:rsidR="008B542F" w:rsidRDefault="008B542F" w:rsidP="008B5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1E683A">
        <w:rPr>
          <w:rFonts w:ascii="Angsana New" w:hAnsi="Angsana New"/>
          <w:i/>
          <w:iCs/>
          <w:sz w:val="30"/>
          <w:szCs w:val="30"/>
          <w:cs/>
        </w:rPr>
        <w:t>การจำหน่ายส่วนได้เสียบางส่วนในบริษัทย่อยโดยอำนาจการควบคุมไม่เปลี่ยนแปลง</w:t>
      </w:r>
    </w:p>
    <w:p w14:paraId="28495BF3" w14:textId="77777777" w:rsidR="008B542F" w:rsidRPr="00F2452E" w:rsidRDefault="008B542F" w:rsidP="00F2452E">
      <w:pPr>
        <w:pStyle w:val="a"/>
        <w:tabs>
          <w:tab w:val="clear" w:pos="1080"/>
          <w:tab w:val="left" w:pos="540"/>
        </w:tabs>
        <w:ind w:left="567"/>
        <w:jc w:val="thaiDistribute"/>
        <w:rPr>
          <w:rFonts w:ascii="Angsana New" w:hAnsi="Angsana New" w:cs="Angsana New"/>
          <w:cs/>
        </w:rPr>
      </w:pPr>
    </w:p>
    <w:p w14:paraId="21593359" w14:textId="30C251C2" w:rsidR="001D6134" w:rsidRPr="00E93FD2" w:rsidRDefault="001D6134" w:rsidP="00F855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E93FD2">
        <w:rPr>
          <w:rFonts w:asciiTheme="majorBidi" w:hAnsiTheme="majorBidi" w:cstheme="majorBidi"/>
          <w:spacing w:val="8"/>
          <w:sz w:val="30"/>
          <w:szCs w:val="30"/>
          <w:cs/>
          <w:lang w:eastAsia="x-none"/>
        </w:rPr>
        <w:t>ในระหว่างปี 2560 บริษัทได้ขายส่วนได้เสียใน</w:t>
      </w:r>
      <w:r w:rsidRPr="00E93FD2">
        <w:rPr>
          <w:rFonts w:asciiTheme="majorBidi" w:hAnsiTheme="majorBidi" w:cstheme="majorBidi"/>
          <w:spacing w:val="8"/>
          <w:sz w:val="30"/>
          <w:szCs w:val="30"/>
          <w:cs/>
        </w:rPr>
        <w:t>บริษัทย่อยแห่งหนึ่ง (“บริษัท เนชั่น อินเตอร์เนชั่นแนล</w:t>
      </w:r>
      <w:r w:rsidRPr="00E93FD2">
        <w:rPr>
          <w:rFonts w:asciiTheme="majorBidi" w:hAnsiTheme="majorBidi" w:cstheme="majorBidi"/>
          <w:spacing w:val="-4"/>
          <w:sz w:val="30"/>
          <w:szCs w:val="30"/>
        </w:rPr>
        <w:t xml:space="preserve">       </w:t>
      </w:r>
      <w:r w:rsidRPr="00E93FD2">
        <w:rPr>
          <w:rFonts w:asciiTheme="majorBidi" w:hAnsiTheme="majorBidi" w:cstheme="majorBidi"/>
          <w:spacing w:val="-4"/>
          <w:sz w:val="30"/>
          <w:szCs w:val="30"/>
          <w:cs/>
        </w:rPr>
        <w:t>เอ็ดดูเทนเมนท์ จำกัด (มหาชน)”)</w:t>
      </w:r>
      <w:r w:rsidRPr="00E93FD2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Pr="00E93FD2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ออกไปร้อยละ 1.31 เป็นเงินสดจำนวน 3.83 ล้านบาท ทำให้ส่วนได้เสีย</w:t>
      </w:r>
      <w:r w:rsidRPr="00E93FD2">
        <w:rPr>
          <w:rFonts w:asciiTheme="majorBidi" w:hAnsiTheme="majorBidi" w:cstheme="majorBidi"/>
          <w:spacing w:val="4"/>
          <w:sz w:val="30"/>
          <w:szCs w:val="30"/>
          <w:cs/>
          <w:lang w:eastAsia="x-none"/>
        </w:rPr>
        <w:t>ลดลงจากร้อยละ 72.35 เป็นร้อยละ 71.04 โดยที่อำนาจการควบคุมในบริษัทย่อยดังกล่าวไม่เปลี่ยนแปลง</w:t>
      </w:r>
      <w:r w:rsidRPr="00E93FD2">
        <w:rPr>
          <w:rFonts w:asciiTheme="majorBidi" w:hAnsiTheme="majorBidi" w:cstheme="majorBidi"/>
          <w:spacing w:val="4"/>
          <w:sz w:val="30"/>
          <w:szCs w:val="30"/>
          <w:lang w:eastAsia="x-none"/>
        </w:rPr>
        <w:t xml:space="preserve"> </w:t>
      </w:r>
      <w:r w:rsidRPr="00E93FD2">
        <w:rPr>
          <w:rFonts w:asciiTheme="majorBidi" w:hAnsiTheme="majorBidi" w:cstheme="majorBidi"/>
          <w:spacing w:val="4"/>
          <w:sz w:val="30"/>
          <w:szCs w:val="30"/>
          <w:cs/>
          <w:lang w:eastAsia="x-none"/>
        </w:rPr>
        <w:t>มูลค่าตามบัญชีของสินทรัพย์สุทธิของบริษัทย่อยดังกล่าวในงบการเงินของกลุ่มบริษัท ณ วันที่ขาย มีจำนวน 267.79 ล้านบาท กลุ่มบริษัทรับรู้ส่วนได้เสียที่ไม่มีอำนาจควบคุมเพิ่มขึ้นเป็นจำนวน 3.5</w:t>
      </w:r>
      <w:r w:rsidRPr="00E93FD2">
        <w:rPr>
          <w:rFonts w:asciiTheme="majorBidi" w:hAnsiTheme="majorBidi" w:cstheme="majorBidi"/>
          <w:spacing w:val="4"/>
          <w:sz w:val="30"/>
          <w:szCs w:val="30"/>
          <w:lang w:eastAsia="x-none"/>
        </w:rPr>
        <w:t>0</w:t>
      </w:r>
      <w:r w:rsidRPr="00E93FD2">
        <w:rPr>
          <w:rFonts w:asciiTheme="majorBidi" w:hAnsiTheme="majorBidi" w:cstheme="majorBidi"/>
          <w:spacing w:val="4"/>
          <w:sz w:val="30"/>
          <w:szCs w:val="30"/>
          <w:cs/>
          <w:lang w:eastAsia="x-none"/>
        </w:rPr>
        <w:t xml:space="preserve"> ล้านบาท กลุ่มบริษัทและบริษัท</w:t>
      </w:r>
      <w:r w:rsidR="00F8554C" w:rsidRPr="00E93FD2">
        <w:rPr>
          <w:rFonts w:asciiTheme="majorBidi" w:hAnsiTheme="majorBidi" w:cstheme="majorBidi"/>
          <w:spacing w:val="4"/>
          <w:sz w:val="30"/>
          <w:szCs w:val="30"/>
          <w:lang w:eastAsia="x-none"/>
        </w:rPr>
        <w:t xml:space="preserve">       </w:t>
      </w:r>
      <w:r w:rsidRPr="00E93FD2">
        <w:rPr>
          <w:rFonts w:asciiTheme="majorBidi" w:hAnsiTheme="majorBidi" w:cstheme="majorBidi"/>
          <w:spacing w:val="4"/>
          <w:sz w:val="30"/>
          <w:szCs w:val="30"/>
          <w:cs/>
          <w:lang w:eastAsia="x-none"/>
        </w:rPr>
        <w:t>รับรู้กำไรและขาดทุนจากการขายเงินลงทุนดังกล่าวเป็นจำนวนเงิน 0.33 ล้านบาท และ 1.98</w:t>
      </w:r>
      <w:r w:rsidRPr="00E93FD2">
        <w:rPr>
          <w:rFonts w:asciiTheme="majorBidi" w:hAnsiTheme="majorBidi" w:cstheme="majorBidi"/>
          <w:spacing w:val="4"/>
          <w:sz w:val="30"/>
          <w:szCs w:val="30"/>
          <w:lang w:eastAsia="x-none"/>
        </w:rPr>
        <w:t xml:space="preserve"> </w:t>
      </w:r>
      <w:r w:rsidRPr="00E93FD2">
        <w:rPr>
          <w:rFonts w:asciiTheme="majorBidi" w:hAnsiTheme="majorBidi" w:cstheme="majorBidi"/>
          <w:spacing w:val="4"/>
          <w:sz w:val="30"/>
          <w:szCs w:val="30"/>
          <w:cs/>
          <w:lang w:eastAsia="x-none"/>
        </w:rPr>
        <w:t xml:space="preserve">ล้านบาท </w:t>
      </w:r>
      <w:r w:rsidR="00F04147" w:rsidRPr="00E93FD2">
        <w:rPr>
          <w:rFonts w:asciiTheme="majorBidi" w:hAnsiTheme="majorBidi" w:cstheme="majorBidi"/>
          <w:spacing w:val="4"/>
          <w:sz w:val="30"/>
          <w:szCs w:val="30"/>
          <w:lang w:eastAsia="x-none"/>
        </w:rPr>
        <w:t xml:space="preserve">            </w:t>
      </w:r>
      <w:r w:rsidR="00F8554C" w:rsidRPr="00E93FD2">
        <w:rPr>
          <w:rFonts w:asciiTheme="majorBidi" w:hAnsiTheme="majorBidi" w:cstheme="majorBidi"/>
          <w:spacing w:val="4"/>
          <w:sz w:val="30"/>
          <w:szCs w:val="30"/>
          <w:lang w:eastAsia="x-none"/>
        </w:rPr>
        <w:t xml:space="preserve">  </w:t>
      </w:r>
      <w:r w:rsidRPr="00E93FD2">
        <w:rPr>
          <w:rFonts w:asciiTheme="majorBidi" w:hAnsiTheme="majorBidi" w:cstheme="majorBidi"/>
          <w:spacing w:val="4"/>
          <w:sz w:val="30"/>
          <w:szCs w:val="30"/>
          <w:cs/>
          <w:lang w:eastAsia="x-none"/>
        </w:rPr>
        <w:t>ในงบแสดงการเปลี่ยนแปลงส่วนของผู้ถือหุ้นรวมและในงบกำไรขาดทุนเบ็ดเสร็จเฉพาะกิจการสำหรับ</w:t>
      </w:r>
      <w:r w:rsidR="00F8554C" w:rsidRPr="00E93FD2">
        <w:rPr>
          <w:rFonts w:asciiTheme="majorBidi" w:hAnsiTheme="majorBidi" w:cstheme="majorBidi"/>
          <w:spacing w:val="4"/>
          <w:sz w:val="30"/>
          <w:szCs w:val="30"/>
          <w:cs/>
          <w:lang w:eastAsia="x-none"/>
        </w:rPr>
        <w:t>ปี</w:t>
      </w:r>
      <w:r w:rsidRPr="00E93FD2">
        <w:rPr>
          <w:rFonts w:asciiTheme="majorBidi" w:hAnsiTheme="majorBidi" w:cstheme="majorBidi"/>
          <w:spacing w:val="4"/>
          <w:sz w:val="30"/>
          <w:szCs w:val="30"/>
          <w:cs/>
          <w:lang w:eastAsia="x-none"/>
        </w:rPr>
        <w:t xml:space="preserve">สิ้นสุดวันที่ </w:t>
      </w:r>
      <w:r w:rsidR="00F8554C" w:rsidRPr="00E93FD2">
        <w:rPr>
          <w:rFonts w:asciiTheme="majorBidi" w:hAnsiTheme="majorBidi" w:cstheme="majorBidi"/>
          <w:spacing w:val="4"/>
          <w:sz w:val="30"/>
          <w:szCs w:val="30"/>
          <w:cs/>
          <w:lang w:eastAsia="x-none"/>
        </w:rPr>
        <w:t>31 ธันวาคม 2560</w:t>
      </w:r>
      <w:r w:rsidRPr="00E93FD2">
        <w:rPr>
          <w:rFonts w:asciiTheme="majorBidi" w:hAnsiTheme="majorBidi" w:cstheme="majorBidi"/>
          <w:spacing w:val="4"/>
          <w:sz w:val="30"/>
          <w:szCs w:val="30"/>
          <w:cs/>
          <w:lang w:eastAsia="x-none"/>
        </w:rPr>
        <w:t xml:space="preserve"> ตามลำดับ</w:t>
      </w:r>
    </w:p>
    <w:p w14:paraId="7613AE67" w14:textId="70A2BAF2" w:rsidR="00F8554C" w:rsidRPr="005B5657" w:rsidRDefault="00A626D4" w:rsidP="00F855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8"/>
          <w:sz w:val="30"/>
          <w:szCs w:val="30"/>
          <w:cs/>
          <w:lang w:eastAsia="x-none"/>
        </w:rPr>
        <w:br w:type="page"/>
      </w:r>
      <w:r w:rsidR="00F8554C" w:rsidRPr="001D6134">
        <w:rPr>
          <w:rFonts w:ascii="Angsana New" w:hAnsi="Angsana New"/>
          <w:spacing w:val="8"/>
          <w:sz w:val="30"/>
          <w:szCs w:val="30"/>
          <w:cs/>
          <w:lang w:eastAsia="x-none"/>
        </w:rPr>
        <w:lastRenderedPageBreak/>
        <w:t>ในระหว่างปี 25</w:t>
      </w:r>
      <w:r w:rsidR="00F8554C">
        <w:rPr>
          <w:rFonts w:ascii="Angsana New" w:hAnsi="Angsana New" w:hint="cs"/>
          <w:spacing w:val="8"/>
          <w:sz w:val="30"/>
          <w:szCs w:val="30"/>
          <w:cs/>
          <w:lang w:eastAsia="x-none"/>
        </w:rPr>
        <w:t>59</w:t>
      </w:r>
      <w:r w:rsidR="00F8554C" w:rsidRPr="001D6134">
        <w:rPr>
          <w:rFonts w:ascii="Angsana New" w:hAnsi="Angsana New"/>
          <w:spacing w:val="8"/>
          <w:sz w:val="30"/>
          <w:szCs w:val="30"/>
          <w:cs/>
          <w:lang w:eastAsia="x-none"/>
        </w:rPr>
        <w:t xml:space="preserve"> บริษัทได้ขายส่วนได้เสียใน</w:t>
      </w:r>
      <w:r w:rsidR="00F8554C" w:rsidRPr="001D6134">
        <w:rPr>
          <w:rFonts w:ascii="Angsana New" w:hAnsi="Angsana New"/>
          <w:spacing w:val="8"/>
          <w:sz w:val="30"/>
          <w:szCs w:val="30"/>
          <w:cs/>
        </w:rPr>
        <w:t>บริษัทย่อยแห่งหนึ่ง (“บริษัท เนชั่น อินเตอร์เนชั่นแนล</w:t>
      </w:r>
      <w:r w:rsidR="00F8554C" w:rsidRPr="00502059">
        <w:rPr>
          <w:rFonts w:ascii="Angsana New" w:hAnsi="Angsana New"/>
          <w:spacing w:val="-4"/>
          <w:sz w:val="30"/>
          <w:szCs w:val="30"/>
        </w:rPr>
        <w:t xml:space="preserve"> </w:t>
      </w:r>
      <w:r w:rsidR="00F8554C">
        <w:rPr>
          <w:rFonts w:ascii="Angsana New" w:hAnsi="Angsana New"/>
          <w:spacing w:val="-4"/>
          <w:sz w:val="30"/>
          <w:szCs w:val="30"/>
        </w:rPr>
        <w:t xml:space="preserve">      </w:t>
      </w:r>
      <w:r w:rsidR="00F8554C" w:rsidRPr="00502059">
        <w:rPr>
          <w:rFonts w:ascii="Angsana New" w:hAnsi="Angsana New"/>
          <w:spacing w:val="-4"/>
          <w:sz w:val="30"/>
          <w:szCs w:val="30"/>
          <w:cs/>
        </w:rPr>
        <w:t>เอ็ดดูเทนเมนท์ จำกัด (มหาชน)”)</w:t>
      </w:r>
      <w:r w:rsidR="00F8554C" w:rsidRPr="00502059">
        <w:rPr>
          <w:rFonts w:ascii="Angsana New" w:hAnsi="Angsana New"/>
          <w:spacing w:val="-4"/>
          <w:sz w:val="30"/>
          <w:szCs w:val="30"/>
          <w:lang w:eastAsia="x-none"/>
        </w:rPr>
        <w:t xml:space="preserve"> </w:t>
      </w:r>
      <w:r w:rsidR="00F8554C" w:rsidRPr="00502059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ออกไปร้อยละ </w:t>
      </w:r>
      <w:r w:rsidR="00F8554C">
        <w:rPr>
          <w:rFonts w:ascii="Angsana New" w:hAnsi="Angsana New" w:hint="cs"/>
          <w:spacing w:val="-4"/>
          <w:sz w:val="30"/>
          <w:szCs w:val="30"/>
          <w:cs/>
          <w:lang w:eastAsia="x-none"/>
        </w:rPr>
        <w:t>4.14</w:t>
      </w:r>
      <w:r w:rsidR="00F8554C" w:rsidRPr="00502059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 เป็นเงินสดจำนวน </w:t>
      </w:r>
      <w:r w:rsidR="00F8554C">
        <w:rPr>
          <w:rFonts w:ascii="Angsana New" w:hAnsi="Angsana New" w:hint="cs"/>
          <w:spacing w:val="-4"/>
          <w:sz w:val="30"/>
          <w:szCs w:val="30"/>
          <w:cs/>
          <w:lang w:eastAsia="x-none"/>
        </w:rPr>
        <w:t>13.98</w:t>
      </w:r>
      <w:r w:rsidR="00F8554C" w:rsidRPr="00502059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 ล้านบาท ทำให้ส่วนได้เสีย</w:t>
      </w:r>
      <w:r w:rsidR="00F8554C" w:rsidRPr="005B5657">
        <w:rPr>
          <w:rFonts w:ascii="Angsana New" w:hAnsi="Angsana New"/>
          <w:spacing w:val="4"/>
          <w:sz w:val="30"/>
          <w:szCs w:val="30"/>
          <w:cs/>
          <w:lang w:eastAsia="x-none"/>
        </w:rPr>
        <w:t>ลดลงจาก</w:t>
      </w:r>
      <w:r w:rsidR="00F8554C" w:rsidRPr="009A1386">
        <w:rPr>
          <w:rFonts w:ascii="Angsana New" w:hAnsi="Angsana New"/>
          <w:spacing w:val="4"/>
          <w:sz w:val="30"/>
          <w:szCs w:val="30"/>
          <w:cs/>
          <w:lang w:eastAsia="x-none"/>
        </w:rPr>
        <w:t>ร้อยละ 7</w:t>
      </w:r>
      <w:r w:rsidR="00F8554C" w:rsidRPr="009A1386">
        <w:rPr>
          <w:rFonts w:ascii="Angsana New" w:hAnsi="Angsana New" w:hint="cs"/>
          <w:spacing w:val="4"/>
          <w:sz w:val="30"/>
          <w:szCs w:val="30"/>
          <w:cs/>
          <w:lang w:eastAsia="x-none"/>
        </w:rPr>
        <w:t>6.49</w:t>
      </w:r>
      <w:r w:rsidR="00F8554C" w:rsidRPr="009A1386">
        <w:rPr>
          <w:rFonts w:ascii="Angsana New" w:hAnsi="Angsana New"/>
          <w:spacing w:val="4"/>
          <w:sz w:val="30"/>
          <w:szCs w:val="30"/>
          <w:cs/>
          <w:lang w:eastAsia="x-none"/>
        </w:rPr>
        <w:t xml:space="preserve"> เป็นร้อยละ 7</w:t>
      </w:r>
      <w:r w:rsidR="00F8554C" w:rsidRPr="009A1386">
        <w:rPr>
          <w:rFonts w:ascii="Angsana New" w:hAnsi="Angsana New" w:hint="cs"/>
          <w:spacing w:val="4"/>
          <w:sz w:val="30"/>
          <w:szCs w:val="30"/>
          <w:cs/>
          <w:lang w:eastAsia="x-none"/>
        </w:rPr>
        <w:t>2.35</w:t>
      </w:r>
      <w:r w:rsidR="00F8554C" w:rsidRPr="009A1386">
        <w:rPr>
          <w:rFonts w:ascii="Angsana New" w:hAnsi="Angsana New"/>
          <w:spacing w:val="4"/>
          <w:sz w:val="30"/>
          <w:szCs w:val="30"/>
          <w:cs/>
          <w:lang w:eastAsia="x-none"/>
        </w:rPr>
        <w:t xml:space="preserve"> โดยที่อำนาจการควบคุมในบริษัทย่อยดังกล่าวไม่เปลี่ยนแปลง</w:t>
      </w:r>
      <w:r w:rsidR="00F8554C" w:rsidRPr="009A1386">
        <w:rPr>
          <w:rFonts w:ascii="Angsana New" w:hAnsi="Angsana New"/>
          <w:spacing w:val="4"/>
          <w:sz w:val="30"/>
          <w:szCs w:val="30"/>
          <w:lang w:eastAsia="x-none"/>
        </w:rPr>
        <w:t xml:space="preserve"> </w:t>
      </w:r>
      <w:r w:rsidR="00F8554C" w:rsidRPr="009A1386">
        <w:rPr>
          <w:rFonts w:ascii="Angsana New" w:hAnsi="Angsana New"/>
          <w:spacing w:val="4"/>
          <w:sz w:val="30"/>
          <w:szCs w:val="30"/>
          <w:cs/>
          <w:lang w:eastAsia="x-none"/>
        </w:rPr>
        <w:t>มูลค่าตามบัญชีของสินทรัพย์สุทธิของบริษัทย่อยดังกล่าวในงบการเงินของกลุ่มบริษัท</w:t>
      </w:r>
      <w:r w:rsidR="00F8554C" w:rsidRPr="009A1386">
        <w:rPr>
          <w:rFonts w:ascii="Angsana New" w:hAnsi="Angsana New" w:hint="cs"/>
          <w:spacing w:val="4"/>
          <w:sz w:val="30"/>
          <w:szCs w:val="30"/>
          <w:cs/>
          <w:lang w:eastAsia="x-none"/>
        </w:rPr>
        <w:t xml:space="preserve"> </w:t>
      </w:r>
      <w:r w:rsidR="00F8554C" w:rsidRPr="009A1386">
        <w:rPr>
          <w:rFonts w:ascii="Angsana New" w:hAnsi="Angsana New"/>
          <w:spacing w:val="4"/>
          <w:sz w:val="30"/>
          <w:szCs w:val="30"/>
          <w:cs/>
          <w:lang w:eastAsia="x-none"/>
        </w:rPr>
        <w:t xml:space="preserve">ณ วันที่ขาย มีจำนวน </w:t>
      </w:r>
      <w:r w:rsidR="009A1386" w:rsidRPr="009A1386">
        <w:rPr>
          <w:rFonts w:ascii="Angsana New" w:hAnsi="Angsana New"/>
          <w:spacing w:val="4"/>
          <w:sz w:val="30"/>
          <w:szCs w:val="30"/>
          <w:lang w:eastAsia="x-none"/>
        </w:rPr>
        <w:t>309.23</w:t>
      </w:r>
      <w:r w:rsidR="00F8554C" w:rsidRPr="009A1386">
        <w:rPr>
          <w:rFonts w:ascii="Angsana New" w:hAnsi="Angsana New"/>
          <w:spacing w:val="4"/>
          <w:sz w:val="30"/>
          <w:szCs w:val="30"/>
          <w:cs/>
          <w:lang w:eastAsia="x-none"/>
        </w:rPr>
        <w:t xml:space="preserve"> ล้านบาท กลุ่มบริษัทรับรู้ส่วนได้เสียที่ไม่มีอำนาจควบคุมเพิ่มขึ้นเป็นจำนวน </w:t>
      </w:r>
      <w:r w:rsidR="009A1386" w:rsidRPr="009A1386">
        <w:rPr>
          <w:rFonts w:ascii="Angsana New" w:hAnsi="Angsana New"/>
          <w:spacing w:val="4"/>
          <w:sz w:val="30"/>
          <w:szCs w:val="30"/>
          <w:lang w:eastAsia="x-none"/>
        </w:rPr>
        <w:t>12.77</w:t>
      </w:r>
      <w:r w:rsidR="00F8554C" w:rsidRPr="009A1386">
        <w:rPr>
          <w:rFonts w:ascii="Angsana New" w:hAnsi="Angsana New"/>
          <w:spacing w:val="4"/>
          <w:sz w:val="30"/>
          <w:szCs w:val="30"/>
          <w:cs/>
          <w:lang w:eastAsia="x-none"/>
        </w:rPr>
        <w:t xml:space="preserve"> ล้านบาท กลุ่มบริษัทและ</w:t>
      </w:r>
      <w:r w:rsidR="00F8554C" w:rsidRPr="005B5657">
        <w:rPr>
          <w:rFonts w:ascii="Angsana New" w:hAnsi="Angsana New"/>
          <w:spacing w:val="4"/>
          <w:sz w:val="30"/>
          <w:szCs w:val="30"/>
          <w:cs/>
          <w:lang w:eastAsia="x-none"/>
        </w:rPr>
        <w:t>บริษัท</w:t>
      </w:r>
      <w:r w:rsidR="00F8554C">
        <w:rPr>
          <w:rFonts w:ascii="Angsana New" w:hAnsi="Angsana New"/>
          <w:spacing w:val="4"/>
          <w:sz w:val="30"/>
          <w:szCs w:val="30"/>
          <w:lang w:eastAsia="x-none"/>
        </w:rPr>
        <w:t xml:space="preserve">       </w:t>
      </w:r>
      <w:r w:rsidR="00F8554C" w:rsidRPr="005B5657">
        <w:rPr>
          <w:rFonts w:ascii="Angsana New" w:hAnsi="Angsana New"/>
          <w:spacing w:val="4"/>
          <w:sz w:val="30"/>
          <w:szCs w:val="30"/>
          <w:cs/>
          <w:lang w:eastAsia="x-none"/>
        </w:rPr>
        <w:t>รับรู้กำไรและขาดทุนจากการขายเงินลงทุนดังกล่าวเป็นจำนวนเงิน</w:t>
      </w:r>
      <w:r w:rsidR="00F8554C">
        <w:rPr>
          <w:rFonts w:ascii="Angsana New" w:hAnsi="Angsana New" w:hint="cs"/>
          <w:spacing w:val="4"/>
          <w:sz w:val="30"/>
          <w:szCs w:val="30"/>
          <w:cs/>
          <w:lang w:eastAsia="x-none"/>
        </w:rPr>
        <w:t xml:space="preserve"> 1.21 </w:t>
      </w:r>
      <w:r w:rsidR="00F8554C" w:rsidRPr="005B5657">
        <w:rPr>
          <w:rFonts w:ascii="Angsana New" w:hAnsi="Angsana New"/>
          <w:spacing w:val="4"/>
          <w:sz w:val="30"/>
          <w:szCs w:val="30"/>
          <w:cs/>
          <w:lang w:eastAsia="x-none"/>
        </w:rPr>
        <w:t xml:space="preserve">ล้านบาท และ </w:t>
      </w:r>
      <w:r w:rsidR="00F8554C">
        <w:rPr>
          <w:rFonts w:ascii="Angsana New" w:hAnsi="Angsana New" w:hint="cs"/>
          <w:spacing w:val="4"/>
          <w:sz w:val="30"/>
          <w:szCs w:val="30"/>
          <w:cs/>
          <w:lang w:eastAsia="x-none"/>
        </w:rPr>
        <w:t>4.46</w:t>
      </w:r>
      <w:r w:rsidR="00F8554C" w:rsidRPr="005B5657">
        <w:rPr>
          <w:rFonts w:ascii="Angsana New" w:hAnsi="Angsana New"/>
          <w:spacing w:val="4"/>
          <w:sz w:val="30"/>
          <w:szCs w:val="30"/>
          <w:lang w:eastAsia="x-none"/>
        </w:rPr>
        <w:t xml:space="preserve"> </w:t>
      </w:r>
      <w:r w:rsidR="00FB16DA">
        <w:rPr>
          <w:rFonts w:ascii="Angsana New" w:hAnsi="Angsana New"/>
          <w:spacing w:val="4"/>
          <w:sz w:val="30"/>
          <w:szCs w:val="30"/>
          <w:cs/>
          <w:lang w:eastAsia="x-none"/>
        </w:rPr>
        <w:t>ล้านบาท</w:t>
      </w:r>
      <w:r w:rsidR="00FB16DA">
        <w:rPr>
          <w:rFonts w:ascii="Angsana New" w:hAnsi="Angsana New"/>
          <w:spacing w:val="4"/>
          <w:sz w:val="30"/>
          <w:szCs w:val="30"/>
          <w:lang w:eastAsia="x-none"/>
        </w:rPr>
        <w:t xml:space="preserve">              </w:t>
      </w:r>
      <w:r w:rsidR="00F8554C" w:rsidRPr="005B5657">
        <w:rPr>
          <w:rFonts w:ascii="Angsana New" w:hAnsi="Angsana New"/>
          <w:spacing w:val="4"/>
          <w:sz w:val="30"/>
          <w:szCs w:val="30"/>
          <w:cs/>
          <w:lang w:eastAsia="x-none"/>
        </w:rPr>
        <w:t>ในงบแสดงการเปลี่ยนแปลงส่วนของผู้ถือหุ้นรวมและในงบกำไรขาดทุนเบ็ดเสร็จเฉพาะกิจการสำหรับ</w:t>
      </w:r>
      <w:r w:rsidR="00FB16DA">
        <w:rPr>
          <w:rFonts w:ascii="Angsana New" w:hAnsi="Angsana New"/>
          <w:spacing w:val="4"/>
          <w:sz w:val="30"/>
          <w:szCs w:val="30"/>
          <w:lang w:eastAsia="x-none"/>
        </w:rPr>
        <w:t xml:space="preserve">            </w:t>
      </w:r>
      <w:r w:rsidR="00F8554C">
        <w:rPr>
          <w:rFonts w:ascii="Angsana New" w:hAnsi="Angsana New" w:hint="cs"/>
          <w:spacing w:val="4"/>
          <w:sz w:val="30"/>
          <w:szCs w:val="30"/>
          <w:cs/>
          <w:lang w:eastAsia="x-none"/>
        </w:rPr>
        <w:t>ปี</w:t>
      </w:r>
      <w:r w:rsidR="00F8554C" w:rsidRPr="005B5657">
        <w:rPr>
          <w:rFonts w:ascii="Angsana New" w:hAnsi="Angsana New"/>
          <w:spacing w:val="4"/>
          <w:sz w:val="30"/>
          <w:szCs w:val="30"/>
          <w:cs/>
          <w:lang w:eastAsia="x-none"/>
        </w:rPr>
        <w:t xml:space="preserve">สิ้นสุดวันที่ </w:t>
      </w:r>
      <w:r w:rsidR="00F8554C">
        <w:rPr>
          <w:rFonts w:ascii="Angsana New" w:hAnsi="Angsana New" w:hint="cs"/>
          <w:spacing w:val="4"/>
          <w:sz w:val="30"/>
          <w:szCs w:val="30"/>
          <w:cs/>
          <w:lang w:eastAsia="x-none"/>
        </w:rPr>
        <w:t>31 ธันวาคม 2559</w:t>
      </w:r>
      <w:r w:rsidR="00F8554C" w:rsidRPr="005B5657">
        <w:rPr>
          <w:rFonts w:ascii="Angsana New" w:hAnsi="Angsana New"/>
          <w:spacing w:val="4"/>
          <w:sz w:val="30"/>
          <w:szCs w:val="30"/>
          <w:cs/>
          <w:lang w:eastAsia="x-none"/>
        </w:rPr>
        <w:t xml:space="preserve"> ตามลำดับ</w:t>
      </w:r>
    </w:p>
    <w:p w14:paraId="6C1693C9" w14:textId="77777777" w:rsidR="005643ED" w:rsidRPr="00913285" w:rsidRDefault="005643ED" w:rsidP="008B542F">
      <w:pPr>
        <w:pStyle w:val="BodyText2"/>
        <w:spacing w:line="240" w:lineRule="atLeast"/>
        <w:ind w:left="518"/>
        <w:rPr>
          <w:sz w:val="20"/>
          <w:szCs w:val="20"/>
          <w:cs/>
          <w:lang w:val="en-US"/>
        </w:rPr>
      </w:pPr>
    </w:p>
    <w:p w14:paraId="3930754A" w14:textId="77777777" w:rsidR="008B542F" w:rsidRDefault="008B542F" w:rsidP="008B542F">
      <w:pPr>
        <w:pStyle w:val="BodyText2"/>
        <w:spacing w:line="240" w:lineRule="atLeast"/>
        <w:ind w:left="518"/>
      </w:pPr>
      <w:r w:rsidRPr="00845FCE">
        <w:rPr>
          <w:cs/>
          <w:lang w:val="en-US"/>
        </w:rPr>
        <w:t>ผลกระทบของการเปลี่ยนแปลงในส่วนได้เสียของกลุ่มบริษัทในบริษัท เนชั่น อินเตอร์เนชั่นแนล</w:t>
      </w:r>
      <w:r w:rsidRPr="00845FCE">
        <w:rPr>
          <w:lang w:val="en-US"/>
        </w:rPr>
        <w:t xml:space="preserve"> </w:t>
      </w:r>
      <w:r w:rsidRPr="00845FCE">
        <w:rPr>
          <w:cs/>
          <w:lang w:val="en-US"/>
        </w:rPr>
        <w:t>เอ็ดดูเทนเมนท์ จำ</w:t>
      </w:r>
      <w:r w:rsidRPr="00F30205">
        <w:rPr>
          <w:spacing w:val="4"/>
          <w:cs/>
        </w:rPr>
        <w:t>กัด (มหาชน</w:t>
      </w:r>
      <w:r w:rsidRPr="00F30205">
        <w:rPr>
          <w:spacing w:val="4"/>
        </w:rPr>
        <w:t>)</w:t>
      </w:r>
      <w:r w:rsidRPr="00F30205">
        <w:rPr>
          <w:rFonts w:hint="cs"/>
          <w:spacing w:val="4"/>
          <w:cs/>
        </w:rPr>
        <w:t xml:space="preserve"> </w:t>
      </w:r>
      <w:r w:rsidRPr="00F30205">
        <w:rPr>
          <w:cs/>
        </w:rPr>
        <w:t>มีดังต่อไปนี้</w:t>
      </w:r>
    </w:p>
    <w:p w14:paraId="131067AF" w14:textId="77777777" w:rsidR="008B542F" w:rsidRPr="00913285" w:rsidRDefault="008B542F" w:rsidP="008B542F">
      <w:pPr>
        <w:pStyle w:val="BodyText2"/>
        <w:spacing w:line="240" w:lineRule="atLeast"/>
        <w:ind w:left="518"/>
        <w:rPr>
          <w:sz w:val="20"/>
          <w:szCs w:val="20"/>
        </w:rPr>
      </w:pPr>
    </w:p>
    <w:tbl>
      <w:tblPr>
        <w:tblW w:w="936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48"/>
        <w:gridCol w:w="1530"/>
        <w:gridCol w:w="270"/>
        <w:gridCol w:w="1521"/>
      </w:tblGrid>
      <w:tr w:rsidR="00F546C9" w:rsidRPr="003A0882" w14:paraId="64967DB3" w14:textId="77777777" w:rsidTr="00A0170B">
        <w:tc>
          <w:tcPr>
            <w:tcW w:w="6048" w:type="dxa"/>
          </w:tcPr>
          <w:p w14:paraId="77666935" w14:textId="77777777" w:rsidR="00F546C9" w:rsidRPr="003A0882" w:rsidRDefault="00F546C9" w:rsidP="00A0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40"/>
              <w:jc w:val="both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EDEFEC8" w14:textId="77777777" w:rsidR="00F546C9" w:rsidRPr="004A7F6B" w:rsidRDefault="00F546C9" w:rsidP="001D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14:paraId="3BE1011E" w14:textId="77777777" w:rsidR="00F546C9" w:rsidRDefault="00F546C9" w:rsidP="0079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dxa"/>
          </w:tcPr>
          <w:p w14:paraId="41F4BA29" w14:textId="77777777" w:rsidR="00F546C9" w:rsidRPr="004A7F6B" w:rsidRDefault="00F546C9" w:rsidP="0079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F546C9" w:rsidRPr="003A0882" w14:paraId="436D5BD8" w14:textId="77777777" w:rsidTr="00A0170B">
        <w:tc>
          <w:tcPr>
            <w:tcW w:w="6048" w:type="dxa"/>
          </w:tcPr>
          <w:p w14:paraId="7C612ED0" w14:textId="77777777" w:rsidR="00F546C9" w:rsidRPr="003A0882" w:rsidRDefault="00F546C9" w:rsidP="00CD404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21" w:type="dxa"/>
            <w:gridSpan w:val="3"/>
          </w:tcPr>
          <w:p w14:paraId="374DEC41" w14:textId="77777777" w:rsidR="00F546C9" w:rsidRPr="004A7F6B" w:rsidRDefault="00F546C9" w:rsidP="0079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7F6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A7F6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A7F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4A7F6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546C9" w:rsidRPr="00AB11D1" w14:paraId="6C70ACEA" w14:textId="77777777" w:rsidTr="00A0170B">
        <w:tc>
          <w:tcPr>
            <w:tcW w:w="6048" w:type="dxa"/>
          </w:tcPr>
          <w:p w14:paraId="55694C54" w14:textId="77777777" w:rsidR="00F546C9" w:rsidRPr="003A0882" w:rsidRDefault="00F546C9" w:rsidP="00CD404F">
            <w:pPr>
              <w:rPr>
                <w:rFonts w:ascii="Angsana New" w:hAnsi="Angsana New"/>
                <w:sz w:val="30"/>
                <w:szCs w:val="30"/>
              </w:rPr>
            </w:pPr>
            <w:r w:rsidRPr="003A0882">
              <w:rPr>
                <w:sz w:val="30"/>
                <w:szCs w:val="30"/>
                <w:cs/>
              </w:rPr>
              <w:t>ส่วนได้เสียของกลุ่มบริษัท ณ</w:t>
            </w:r>
            <w:r w:rsidRPr="003A0882">
              <w:rPr>
                <w:sz w:val="30"/>
                <w:szCs w:val="30"/>
              </w:rPr>
              <w:t xml:space="preserve"> </w:t>
            </w:r>
            <w:r w:rsidRPr="003A0882">
              <w:rPr>
                <w:sz w:val="30"/>
                <w:szCs w:val="30"/>
                <w:cs/>
              </w:rPr>
              <w:t xml:space="preserve">วันที่ </w:t>
            </w:r>
            <w:r w:rsidRPr="003A0882">
              <w:rPr>
                <w:rFonts w:ascii="Angsana New" w:hAnsi="Angsana New"/>
                <w:sz w:val="30"/>
                <w:szCs w:val="30"/>
              </w:rPr>
              <w:t>1</w:t>
            </w:r>
            <w:r w:rsidRPr="003A0882">
              <w:rPr>
                <w:sz w:val="30"/>
                <w:szCs w:val="30"/>
              </w:rPr>
              <w:t xml:space="preserve"> </w:t>
            </w:r>
            <w:r w:rsidRPr="003A0882">
              <w:rPr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530" w:type="dxa"/>
            <w:shd w:val="clear" w:color="auto" w:fill="auto"/>
          </w:tcPr>
          <w:p w14:paraId="43A20AB5" w14:textId="77777777" w:rsidR="00F546C9" w:rsidRPr="00B95C6A" w:rsidRDefault="00F546C9" w:rsidP="00AB1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5C6A">
              <w:rPr>
                <w:rFonts w:ascii="Angsana New" w:hAnsi="Angsana New"/>
                <w:sz w:val="30"/>
                <w:szCs w:val="30"/>
                <w:cs/>
              </w:rPr>
              <w:t>194,879</w:t>
            </w:r>
          </w:p>
        </w:tc>
        <w:tc>
          <w:tcPr>
            <w:tcW w:w="270" w:type="dxa"/>
          </w:tcPr>
          <w:p w14:paraId="3A819394" w14:textId="77777777" w:rsidR="00F546C9" w:rsidRPr="00AB11D1" w:rsidRDefault="00F546C9" w:rsidP="00AB1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521" w:type="dxa"/>
          </w:tcPr>
          <w:p w14:paraId="180755BB" w14:textId="77777777" w:rsidR="00F546C9" w:rsidRPr="00AB11D1" w:rsidRDefault="00F546C9" w:rsidP="00AB1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AB11D1">
              <w:rPr>
                <w:rFonts w:ascii="Angsana New" w:hAnsi="Angsana New" w:cs="Times New Roman"/>
                <w:sz w:val="30"/>
                <w:szCs w:val="30"/>
              </w:rPr>
              <w:t>372,962</w:t>
            </w:r>
          </w:p>
        </w:tc>
      </w:tr>
      <w:tr w:rsidR="00F546C9" w:rsidRPr="00AB11D1" w14:paraId="6D54E24E" w14:textId="77777777" w:rsidTr="00A0170B">
        <w:tc>
          <w:tcPr>
            <w:tcW w:w="6048" w:type="dxa"/>
          </w:tcPr>
          <w:p w14:paraId="39A67FE0" w14:textId="77777777" w:rsidR="00F546C9" w:rsidRPr="00996FED" w:rsidRDefault="00F546C9" w:rsidP="00CD404F">
            <w:pPr>
              <w:rPr>
                <w:rFonts w:ascii="Angsana New" w:hAnsi="Angsana New"/>
                <w:sz w:val="30"/>
                <w:szCs w:val="30"/>
              </w:rPr>
            </w:pPr>
            <w:r w:rsidRPr="00996FED">
              <w:rPr>
                <w:sz w:val="30"/>
                <w:szCs w:val="30"/>
                <w:cs/>
              </w:rPr>
              <w:t>ผลกระทบจากการลดลงในส่วนได้เสียของกลุ่มบริษัท</w:t>
            </w:r>
          </w:p>
        </w:tc>
        <w:tc>
          <w:tcPr>
            <w:tcW w:w="1530" w:type="dxa"/>
            <w:shd w:val="clear" w:color="auto" w:fill="auto"/>
          </w:tcPr>
          <w:p w14:paraId="43847962" w14:textId="77777777" w:rsidR="00F546C9" w:rsidRPr="00AB11D1" w:rsidRDefault="00F546C9" w:rsidP="00AB1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AB11D1">
              <w:rPr>
                <w:rFonts w:ascii="Angsana New" w:hAnsi="Angsana New" w:cs="Times New Roman"/>
                <w:sz w:val="30"/>
                <w:szCs w:val="30"/>
              </w:rPr>
              <w:t>(3,499)</w:t>
            </w:r>
          </w:p>
        </w:tc>
        <w:tc>
          <w:tcPr>
            <w:tcW w:w="270" w:type="dxa"/>
          </w:tcPr>
          <w:p w14:paraId="4C31899B" w14:textId="77777777" w:rsidR="00F546C9" w:rsidRPr="00AB11D1" w:rsidRDefault="00F546C9" w:rsidP="00AB1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521" w:type="dxa"/>
          </w:tcPr>
          <w:p w14:paraId="2378D375" w14:textId="77777777" w:rsidR="00F546C9" w:rsidRPr="00AB11D1" w:rsidRDefault="00F546C9" w:rsidP="00AB1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AB11D1">
              <w:rPr>
                <w:rFonts w:ascii="Angsana New" w:hAnsi="Angsana New" w:cs="Times New Roman"/>
                <w:sz w:val="30"/>
                <w:szCs w:val="30"/>
              </w:rPr>
              <w:t>(12,769)</w:t>
            </w:r>
          </w:p>
        </w:tc>
      </w:tr>
      <w:tr w:rsidR="00F546C9" w:rsidRPr="00AB11D1" w14:paraId="5336CB4F" w14:textId="77777777" w:rsidTr="00A0170B">
        <w:tc>
          <w:tcPr>
            <w:tcW w:w="6048" w:type="dxa"/>
          </w:tcPr>
          <w:p w14:paraId="6C7AAA04" w14:textId="67BA12D5" w:rsidR="00F546C9" w:rsidRPr="00996FED" w:rsidRDefault="00F546C9" w:rsidP="00CD404F">
            <w:pPr>
              <w:rPr>
                <w:rFonts w:ascii="Angsana New" w:hAnsi="Angsana New"/>
                <w:sz w:val="30"/>
                <w:szCs w:val="30"/>
              </w:rPr>
            </w:pPr>
            <w:r w:rsidRPr="00996FED">
              <w:rPr>
                <w:rFonts w:ascii="Angsana New" w:hAnsi="Angsana New"/>
                <w:sz w:val="30"/>
                <w:szCs w:val="30"/>
                <w:cs/>
              </w:rPr>
              <w:t>ส่วนแบ่งในกำไรขาดทุนเบ็ดเสร็จ</w:t>
            </w:r>
            <w:r w:rsidR="004809D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530" w:type="dxa"/>
            <w:shd w:val="clear" w:color="auto" w:fill="auto"/>
          </w:tcPr>
          <w:p w14:paraId="38D95A02" w14:textId="77777777" w:rsidR="00F546C9" w:rsidRPr="00AB11D1" w:rsidRDefault="00F546C9" w:rsidP="00AB1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AB11D1">
              <w:rPr>
                <w:rFonts w:ascii="Angsana New" w:hAnsi="Angsana New" w:cs="Times New Roman"/>
                <w:sz w:val="30"/>
                <w:szCs w:val="30"/>
              </w:rPr>
              <w:t>5,261</w:t>
            </w:r>
          </w:p>
        </w:tc>
        <w:tc>
          <w:tcPr>
            <w:tcW w:w="270" w:type="dxa"/>
          </w:tcPr>
          <w:p w14:paraId="055ED0A1" w14:textId="77777777" w:rsidR="00F546C9" w:rsidRPr="00AB11D1" w:rsidRDefault="00F546C9" w:rsidP="00AB1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521" w:type="dxa"/>
          </w:tcPr>
          <w:p w14:paraId="2176520F" w14:textId="77777777" w:rsidR="00F546C9" w:rsidRPr="00AB11D1" w:rsidRDefault="00F546C9" w:rsidP="00AB1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63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AB11D1">
              <w:rPr>
                <w:rFonts w:ascii="Angsana New" w:hAnsi="Angsana New" w:cs="Times New Roman"/>
                <w:sz w:val="30"/>
                <w:szCs w:val="30"/>
              </w:rPr>
              <w:t>(165,314)</w:t>
            </w:r>
          </w:p>
        </w:tc>
      </w:tr>
      <w:tr w:rsidR="00F546C9" w:rsidRPr="00AB11D1" w14:paraId="6AD58057" w14:textId="77777777" w:rsidTr="00A0170B">
        <w:tc>
          <w:tcPr>
            <w:tcW w:w="6048" w:type="dxa"/>
          </w:tcPr>
          <w:p w14:paraId="782288F0" w14:textId="77777777" w:rsidR="00F546C9" w:rsidRPr="00996FED" w:rsidRDefault="00F546C9" w:rsidP="00CD404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6FED">
              <w:rPr>
                <w:b/>
                <w:bCs/>
                <w:sz w:val="30"/>
                <w:szCs w:val="30"/>
                <w:cs/>
              </w:rPr>
              <w:t xml:space="preserve">ส่วนได้เสียของกลุ่มบริษัท ณ วันที่ </w:t>
            </w:r>
            <w:r w:rsidRPr="00996FE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96F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996FED">
              <w:rPr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EC46F6" w14:textId="77777777" w:rsidR="00F546C9" w:rsidRPr="002B55F7" w:rsidRDefault="00F546C9" w:rsidP="00AB1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55F7">
              <w:rPr>
                <w:rFonts w:ascii="Angsana New" w:hAnsi="Angsana New"/>
                <w:b/>
                <w:bCs/>
                <w:sz w:val="30"/>
                <w:szCs w:val="30"/>
              </w:rPr>
              <w:t>196,641</w:t>
            </w:r>
          </w:p>
        </w:tc>
        <w:tc>
          <w:tcPr>
            <w:tcW w:w="270" w:type="dxa"/>
            <w:tcBorders>
              <w:bottom w:val="nil"/>
            </w:tcBorders>
          </w:tcPr>
          <w:p w14:paraId="066B3B3D" w14:textId="77777777" w:rsidR="00F546C9" w:rsidRPr="002B55F7" w:rsidRDefault="00F546C9" w:rsidP="0079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14:paraId="5ACC4DE7" w14:textId="77777777" w:rsidR="00F546C9" w:rsidRPr="00AB11D1" w:rsidRDefault="00F546C9" w:rsidP="00AB1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 w:rsidRPr="00AB11D1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194,879</w:t>
            </w:r>
          </w:p>
        </w:tc>
      </w:tr>
    </w:tbl>
    <w:p w14:paraId="1BA97940" w14:textId="77777777" w:rsidR="006B5BA3" w:rsidRPr="00913285" w:rsidRDefault="006B5BA3" w:rsidP="006B5BA3">
      <w:pPr>
        <w:pStyle w:val="block"/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20"/>
          <w:lang w:val="en-US" w:bidi="th-TH"/>
        </w:rPr>
      </w:pPr>
    </w:p>
    <w:p w14:paraId="4F9D589A" w14:textId="77777777" w:rsidR="00C6102D" w:rsidRPr="005B5657" w:rsidRDefault="00C6102D" w:rsidP="00C6102D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5B5657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การค้ำประกัน</w:t>
      </w:r>
    </w:p>
    <w:p w14:paraId="625CE94E" w14:textId="77777777" w:rsidR="00C6102D" w:rsidRPr="00913285" w:rsidRDefault="00C6102D" w:rsidP="00C6102D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20"/>
          <w:lang w:val="en-US" w:bidi="th-TH"/>
        </w:rPr>
      </w:pPr>
    </w:p>
    <w:p w14:paraId="216F3B9E" w14:textId="3E5EAF21" w:rsidR="00C6102D" w:rsidRDefault="00136DB5" w:rsidP="00C61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>
        <w:rPr>
          <w:rFonts w:ascii="Angsana New" w:hAnsi="Angsana New"/>
          <w:sz w:val="30"/>
          <w:szCs w:val="30"/>
          <w:cs/>
          <w:lang w:val="en-GB" w:eastAsia="x-none"/>
        </w:rPr>
        <w:t>ในระหว่าง</w:t>
      </w:r>
      <w:r w:rsidR="00C6102D" w:rsidRPr="005B5657">
        <w:rPr>
          <w:rFonts w:ascii="Angsana New" w:hAnsi="Angsana New"/>
          <w:sz w:val="30"/>
          <w:szCs w:val="30"/>
          <w:cs/>
          <w:lang w:eastAsia="x-none"/>
        </w:rPr>
        <w:t>ปี</w:t>
      </w:r>
      <w:r w:rsidR="00C6102D" w:rsidRPr="005B5657">
        <w:rPr>
          <w:rFonts w:ascii="Angsana New" w:hAnsi="Angsana New"/>
          <w:sz w:val="30"/>
          <w:szCs w:val="30"/>
          <w:cs/>
          <w:lang w:val="en-GB" w:eastAsia="x-none"/>
        </w:rPr>
        <w:t xml:space="preserve"> 2560 บริษัทได้</w:t>
      </w:r>
      <w:r w:rsidR="00C6102D">
        <w:rPr>
          <w:rFonts w:ascii="Angsana New" w:hAnsi="Angsana New"/>
          <w:sz w:val="30"/>
          <w:szCs w:val="30"/>
          <w:cs/>
          <w:lang w:val="en-GB" w:eastAsia="x-none"/>
        </w:rPr>
        <w:t>นำเงินลงทุนในบริษัท</w:t>
      </w:r>
      <w:r w:rsidR="00C6102D">
        <w:rPr>
          <w:rFonts w:ascii="Angsana New" w:hAnsi="Angsana New" w:hint="cs"/>
          <w:sz w:val="30"/>
          <w:szCs w:val="30"/>
          <w:cs/>
          <w:lang w:val="en-GB" w:eastAsia="x-none"/>
        </w:rPr>
        <w:t>ย่อยหลายแห่ง</w:t>
      </w:r>
      <w:r w:rsidR="00C6102D" w:rsidRPr="005B5657">
        <w:rPr>
          <w:rFonts w:ascii="Angsana New" w:hAnsi="Angsana New"/>
          <w:sz w:val="30"/>
          <w:szCs w:val="30"/>
          <w:cs/>
          <w:lang w:val="en-GB" w:eastAsia="x-none"/>
        </w:rPr>
        <w:t>ไปจำนำเพื่อเป็นหลักทรัพย์ค้ำประกันเงินกู้ยืมระยะสั้น</w:t>
      </w:r>
      <w:r w:rsidR="00C6102D">
        <w:rPr>
          <w:rFonts w:ascii="Angsana New" w:hAnsi="Angsana New" w:hint="cs"/>
          <w:sz w:val="30"/>
          <w:szCs w:val="30"/>
          <w:cs/>
          <w:lang w:val="en-GB" w:eastAsia="x-none"/>
        </w:rPr>
        <w:t>กับบุคคล</w:t>
      </w:r>
      <w:r w:rsidR="008D6378">
        <w:rPr>
          <w:rFonts w:ascii="Angsana New" w:hAnsi="Angsana New" w:hint="cs"/>
          <w:sz w:val="30"/>
          <w:szCs w:val="30"/>
          <w:cs/>
          <w:lang w:val="en-GB" w:eastAsia="x-none"/>
        </w:rPr>
        <w:t>ที่เกี่ยวข้องกัน</w:t>
      </w:r>
      <w:r w:rsidR="00244CD0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บุคคล</w:t>
      </w:r>
      <w:r w:rsidR="00C965CA">
        <w:rPr>
          <w:rFonts w:ascii="Angsana New" w:hAnsi="Angsana New" w:hint="cs"/>
          <w:sz w:val="30"/>
          <w:szCs w:val="30"/>
          <w:cs/>
          <w:lang w:val="en-GB" w:eastAsia="x-none"/>
        </w:rPr>
        <w:t>และบริษัทหลักทรัพย์จัดการกองทุน</w:t>
      </w:r>
      <w:r w:rsidR="00F03D17">
        <w:rPr>
          <w:rFonts w:ascii="Angsana New" w:hAnsi="Angsana New"/>
          <w:sz w:val="30"/>
          <w:szCs w:val="30"/>
          <w:lang w:val="en-GB" w:eastAsia="x-none"/>
        </w:rPr>
        <w:t xml:space="preserve"> (</w:t>
      </w:r>
      <w:r w:rsidR="00F03D17">
        <w:rPr>
          <w:rFonts w:ascii="Angsana New" w:hAnsi="Angsana New" w:hint="cs"/>
          <w:sz w:val="30"/>
          <w:szCs w:val="30"/>
          <w:cs/>
          <w:lang w:val="en-GB" w:eastAsia="x-none"/>
        </w:rPr>
        <w:t>ดูหมายเหตุ 24</w:t>
      </w:r>
      <w:r w:rsidR="00F03D17">
        <w:rPr>
          <w:rFonts w:ascii="Angsana New" w:hAnsi="Angsana New"/>
          <w:sz w:val="30"/>
          <w:szCs w:val="30"/>
          <w:lang w:val="en-GB" w:eastAsia="x-none"/>
        </w:rPr>
        <w:t>)</w:t>
      </w:r>
      <w:r w:rsidR="00C6102D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ดังนี้</w:t>
      </w:r>
    </w:p>
    <w:p w14:paraId="434ECD8D" w14:textId="77777777" w:rsidR="00C6102D" w:rsidRPr="00913285" w:rsidRDefault="00C6102D" w:rsidP="00C61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lang w:val="en-GB" w:eastAsia="x-none"/>
        </w:rPr>
      </w:pPr>
    </w:p>
    <w:tbl>
      <w:tblPr>
        <w:tblW w:w="9392" w:type="dxa"/>
        <w:tblInd w:w="450" w:type="dxa"/>
        <w:tblLook w:val="04A0" w:firstRow="1" w:lastRow="0" w:firstColumn="1" w:lastColumn="0" w:noHBand="0" w:noVBand="1"/>
      </w:tblPr>
      <w:tblGrid>
        <w:gridCol w:w="6020"/>
        <w:gridCol w:w="1526"/>
        <w:gridCol w:w="293"/>
        <w:gridCol w:w="1553"/>
      </w:tblGrid>
      <w:tr w:rsidR="00244CD0" w:rsidRPr="00692409" w14:paraId="73DBAD26" w14:textId="77777777" w:rsidTr="00E93FD2">
        <w:tc>
          <w:tcPr>
            <w:tcW w:w="6020" w:type="dxa"/>
            <w:shd w:val="clear" w:color="auto" w:fill="auto"/>
          </w:tcPr>
          <w:p w14:paraId="41307A0E" w14:textId="77777777" w:rsidR="00244CD0" w:rsidRPr="00653B41" w:rsidRDefault="00244CD0" w:rsidP="00BA6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53B41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26" w:type="dxa"/>
            <w:shd w:val="clear" w:color="auto" w:fill="auto"/>
          </w:tcPr>
          <w:p w14:paraId="7BC75123" w14:textId="77777777" w:rsidR="00244CD0" w:rsidRPr="00653B41" w:rsidRDefault="00244CD0" w:rsidP="00BA6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3B41"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93" w:type="dxa"/>
          </w:tcPr>
          <w:p w14:paraId="288094B1" w14:textId="77777777" w:rsidR="00244CD0" w:rsidRDefault="00244CD0" w:rsidP="00BA6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3" w:type="dxa"/>
          </w:tcPr>
          <w:p w14:paraId="67D51035" w14:textId="77777777" w:rsidR="00244CD0" w:rsidRPr="00653B41" w:rsidRDefault="00244CD0" w:rsidP="00BA6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r w:rsidR="00E44A1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E44A1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</w:tr>
      <w:tr w:rsidR="00244CD0" w:rsidRPr="00692409" w14:paraId="1377369F" w14:textId="77777777" w:rsidTr="00E93FD2">
        <w:tc>
          <w:tcPr>
            <w:tcW w:w="6020" w:type="dxa"/>
            <w:shd w:val="clear" w:color="auto" w:fill="auto"/>
          </w:tcPr>
          <w:p w14:paraId="4D8E7A39" w14:textId="77777777" w:rsidR="00244CD0" w:rsidRPr="00692409" w:rsidRDefault="00244CD0" w:rsidP="00BA6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</w:tcPr>
          <w:p w14:paraId="6DF3BA71" w14:textId="77777777" w:rsidR="00244CD0" w:rsidRPr="00A91F0C" w:rsidRDefault="00244CD0" w:rsidP="00BA6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</w:rPr>
            </w:pPr>
            <w:r w:rsidRPr="00A91F0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A626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91F0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หุ้น</w:t>
            </w:r>
            <w:r w:rsidRPr="00A91F0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93" w:type="dxa"/>
          </w:tcPr>
          <w:p w14:paraId="3A4463CF" w14:textId="77777777" w:rsidR="00244CD0" w:rsidRPr="00244CD0" w:rsidRDefault="00244CD0" w:rsidP="00BA6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53" w:type="dxa"/>
          </w:tcPr>
          <w:p w14:paraId="6CB5BF42" w14:textId="77777777" w:rsidR="00244CD0" w:rsidRPr="00244CD0" w:rsidRDefault="00244CD0" w:rsidP="00BA6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4CD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4CD0" w:rsidRPr="00692409" w14:paraId="174F6EE1" w14:textId="77777777" w:rsidTr="00E93FD2">
        <w:tc>
          <w:tcPr>
            <w:tcW w:w="6020" w:type="dxa"/>
            <w:shd w:val="clear" w:color="auto" w:fill="auto"/>
          </w:tcPr>
          <w:p w14:paraId="5F773E1D" w14:textId="77777777" w:rsidR="00244CD0" w:rsidRPr="00692409" w:rsidRDefault="00244CD0" w:rsidP="00BA6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บริษัท เนชั่น บรอดแคสติ้ง </w:t>
            </w:r>
            <w:r w:rsidRPr="00A91F0C">
              <w:rPr>
                <w:rFonts w:ascii="Angsana New" w:hAnsi="Angsana New"/>
                <w:sz w:val="30"/>
                <w:szCs w:val="30"/>
                <w:cs/>
              </w:rPr>
              <w:t>คอร์ปอเรชั่น จำกัด (มหาชน)</w:t>
            </w:r>
          </w:p>
        </w:tc>
        <w:tc>
          <w:tcPr>
            <w:tcW w:w="1526" w:type="dxa"/>
            <w:shd w:val="clear" w:color="auto" w:fill="auto"/>
          </w:tcPr>
          <w:p w14:paraId="7C96BBE4" w14:textId="77777777" w:rsidR="00244CD0" w:rsidRPr="00AB11D1" w:rsidRDefault="00244CD0" w:rsidP="0007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382,02</w:t>
            </w:r>
            <w:r w:rsidR="00A626D4" w:rsidRPr="00B95C6A">
              <w:rPr>
                <w:rFonts w:ascii="Angsana New" w:hAnsi="Angsana New"/>
                <w:sz w:val="30"/>
                <w:szCs w:val="30"/>
                <w:cs/>
              </w:rPr>
              <w:t>4</w:t>
            </w:r>
          </w:p>
        </w:tc>
        <w:tc>
          <w:tcPr>
            <w:tcW w:w="293" w:type="dxa"/>
          </w:tcPr>
          <w:p w14:paraId="3DB32678" w14:textId="77777777" w:rsidR="00244CD0" w:rsidRDefault="00244CD0" w:rsidP="00244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553" w:type="dxa"/>
          </w:tcPr>
          <w:p w14:paraId="1CD7A130" w14:textId="3C486BE2" w:rsidR="00244CD0" w:rsidRPr="00244CD0" w:rsidRDefault="00F03D17" w:rsidP="00244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44</w:t>
            </w:r>
            <w:r>
              <w:rPr>
                <w:rFonts w:ascii="Angsana New" w:hAnsi="Angsana New" w:cstheme="minorBidi"/>
                <w:sz w:val="30"/>
                <w:szCs w:val="30"/>
              </w:rPr>
              <w:t>6</w:t>
            </w:r>
            <w:r w:rsidR="00E44A17">
              <w:rPr>
                <w:rFonts w:ascii="Angsana New" w:hAnsi="Angsana New" w:cs="Times New Roman"/>
                <w:sz w:val="30"/>
                <w:szCs w:val="30"/>
              </w:rPr>
              <w:t>,</w:t>
            </w:r>
            <w:r>
              <w:rPr>
                <w:rFonts w:ascii="Angsana New" w:hAnsi="Angsana New" w:cs="Times New Roman"/>
                <w:sz w:val="30"/>
                <w:szCs w:val="30"/>
              </w:rPr>
              <w:t>951</w:t>
            </w:r>
          </w:p>
        </w:tc>
      </w:tr>
      <w:tr w:rsidR="00244CD0" w:rsidRPr="00692409" w14:paraId="21E8A974" w14:textId="77777777" w:rsidTr="00E93FD2">
        <w:tc>
          <w:tcPr>
            <w:tcW w:w="6020" w:type="dxa"/>
            <w:shd w:val="clear" w:color="auto" w:fill="auto"/>
          </w:tcPr>
          <w:p w14:paraId="5D5D694E" w14:textId="77777777" w:rsidR="00244CD0" w:rsidRPr="00692409" w:rsidRDefault="00244CD0" w:rsidP="00BA6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เนชั่น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อินเตอร์</w:t>
            </w:r>
            <w:r w:rsidRPr="00A91F0C">
              <w:rPr>
                <w:rFonts w:ascii="Angsana New" w:hAnsi="Angsana New"/>
                <w:sz w:val="30"/>
                <w:szCs w:val="30"/>
                <w:cs/>
              </w:rPr>
              <w:t>เนชั่นแนล เอ็ดดูเทนเมนท์ จำกัด (มหาชน)</w:t>
            </w:r>
          </w:p>
        </w:tc>
        <w:tc>
          <w:tcPr>
            <w:tcW w:w="1526" w:type="dxa"/>
            <w:shd w:val="clear" w:color="auto" w:fill="auto"/>
          </w:tcPr>
          <w:p w14:paraId="639DBEAF" w14:textId="77777777" w:rsidR="00244CD0" w:rsidRPr="0002255F" w:rsidRDefault="00244CD0" w:rsidP="0007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118,389</w:t>
            </w:r>
          </w:p>
        </w:tc>
        <w:tc>
          <w:tcPr>
            <w:tcW w:w="293" w:type="dxa"/>
          </w:tcPr>
          <w:p w14:paraId="35A92840" w14:textId="77777777" w:rsidR="00244CD0" w:rsidRDefault="00244CD0" w:rsidP="00244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553" w:type="dxa"/>
          </w:tcPr>
          <w:p w14:paraId="3579EF93" w14:textId="3C73F4F5" w:rsidR="00244CD0" w:rsidRPr="00244CD0" w:rsidRDefault="00F31BFC" w:rsidP="00244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310,0</w:t>
            </w:r>
            <w:r w:rsidR="00F03D17">
              <w:rPr>
                <w:rFonts w:ascii="Angsana New" w:hAnsi="Angsana New" w:cs="Times New Roman"/>
                <w:sz w:val="30"/>
                <w:szCs w:val="30"/>
              </w:rPr>
              <w:t>57</w:t>
            </w:r>
          </w:p>
        </w:tc>
      </w:tr>
      <w:tr w:rsidR="00244CD0" w:rsidRPr="00692409" w14:paraId="1B1001A4" w14:textId="77777777" w:rsidTr="00E93FD2">
        <w:tc>
          <w:tcPr>
            <w:tcW w:w="6020" w:type="dxa"/>
            <w:shd w:val="clear" w:color="auto" w:fill="auto"/>
          </w:tcPr>
          <w:p w14:paraId="75B992D1" w14:textId="77777777" w:rsidR="00244CD0" w:rsidRPr="00692409" w:rsidRDefault="00244CD0" w:rsidP="00BA6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Times New Roman"/>
                <w:sz w:val="30"/>
                <w:szCs w:val="30"/>
              </w:rPr>
            </w:pPr>
            <w:r w:rsidRPr="00A72C0F">
              <w:rPr>
                <w:rFonts w:ascii="Angsana New" w:hAnsi="Angsana New"/>
                <w:sz w:val="30"/>
                <w:szCs w:val="30"/>
                <w:cs/>
              </w:rPr>
              <w:t>บริษัท กรุงเทพธุรกิจ มีเดีย จำกัด</w:t>
            </w:r>
          </w:p>
        </w:tc>
        <w:tc>
          <w:tcPr>
            <w:tcW w:w="1526" w:type="dxa"/>
            <w:shd w:val="clear" w:color="auto" w:fill="auto"/>
          </w:tcPr>
          <w:p w14:paraId="6B42474C" w14:textId="77777777" w:rsidR="00244CD0" w:rsidRPr="00B57751" w:rsidRDefault="00B57751" w:rsidP="00BA6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250</w:t>
            </w:r>
          </w:p>
        </w:tc>
        <w:tc>
          <w:tcPr>
            <w:tcW w:w="293" w:type="dxa"/>
          </w:tcPr>
          <w:p w14:paraId="68B613AF" w14:textId="77777777" w:rsidR="00244CD0" w:rsidRDefault="00244CD0" w:rsidP="00244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553" w:type="dxa"/>
          </w:tcPr>
          <w:p w14:paraId="2C1E2220" w14:textId="77777777" w:rsidR="00244CD0" w:rsidRPr="00244CD0" w:rsidRDefault="00244CD0" w:rsidP="00244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25,000</w:t>
            </w:r>
          </w:p>
        </w:tc>
      </w:tr>
      <w:tr w:rsidR="00244CD0" w:rsidRPr="00692409" w14:paraId="383E6E76" w14:textId="77777777" w:rsidTr="00E93FD2">
        <w:tc>
          <w:tcPr>
            <w:tcW w:w="6020" w:type="dxa"/>
            <w:shd w:val="clear" w:color="auto" w:fill="auto"/>
          </w:tcPr>
          <w:p w14:paraId="501BA627" w14:textId="77777777" w:rsidR="00244CD0" w:rsidRPr="00692409" w:rsidRDefault="00244CD0" w:rsidP="00BA6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บริษัท แบงคอก บิสสิเนส </w:t>
            </w:r>
            <w:r w:rsidRPr="00A91F0C">
              <w:rPr>
                <w:rFonts w:ascii="Angsana New" w:hAnsi="Angsana New"/>
                <w:sz w:val="30"/>
                <w:szCs w:val="30"/>
                <w:cs/>
              </w:rPr>
              <w:t>บรอดแคสติ้ง จำกัด</w:t>
            </w:r>
          </w:p>
        </w:tc>
        <w:tc>
          <w:tcPr>
            <w:tcW w:w="1526" w:type="dxa"/>
            <w:shd w:val="clear" w:color="auto" w:fill="auto"/>
          </w:tcPr>
          <w:p w14:paraId="4FC1FB23" w14:textId="77777777" w:rsidR="00244CD0" w:rsidRPr="0002255F" w:rsidRDefault="00244CD0" w:rsidP="00BA6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149,900</w:t>
            </w:r>
          </w:p>
        </w:tc>
        <w:tc>
          <w:tcPr>
            <w:tcW w:w="293" w:type="dxa"/>
          </w:tcPr>
          <w:p w14:paraId="5FCC46CE" w14:textId="77777777" w:rsidR="00244CD0" w:rsidRDefault="00244CD0" w:rsidP="00244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553" w:type="dxa"/>
          </w:tcPr>
          <w:p w14:paraId="3AC5258D" w14:textId="730B332D" w:rsidR="00244CD0" w:rsidRPr="00244CD0" w:rsidRDefault="00F03D17" w:rsidP="00F03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1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-</w:t>
            </w:r>
          </w:p>
        </w:tc>
      </w:tr>
      <w:tr w:rsidR="00244CD0" w:rsidRPr="00692409" w14:paraId="562A1CE6" w14:textId="77777777" w:rsidTr="00E93FD2">
        <w:tc>
          <w:tcPr>
            <w:tcW w:w="6020" w:type="dxa"/>
            <w:shd w:val="clear" w:color="auto" w:fill="auto"/>
          </w:tcPr>
          <w:p w14:paraId="4E206F58" w14:textId="77777777" w:rsidR="00244CD0" w:rsidRPr="00A91F0C" w:rsidRDefault="00244CD0" w:rsidP="00BA6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91F0C">
              <w:rPr>
                <w:rFonts w:ascii="Angsana New" w:hAnsi="Angsana New"/>
                <w:sz w:val="30"/>
                <w:szCs w:val="30"/>
                <w:cs/>
              </w:rPr>
              <w:t>บริษัท เนชั่น ยู จำกัด</w:t>
            </w:r>
          </w:p>
        </w:tc>
        <w:tc>
          <w:tcPr>
            <w:tcW w:w="1526" w:type="dxa"/>
            <w:shd w:val="clear" w:color="auto" w:fill="auto"/>
          </w:tcPr>
          <w:p w14:paraId="4D5C71F0" w14:textId="77777777" w:rsidR="00244CD0" w:rsidRPr="0002255F" w:rsidRDefault="00244CD0" w:rsidP="00BA6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10,000</w:t>
            </w:r>
          </w:p>
        </w:tc>
        <w:tc>
          <w:tcPr>
            <w:tcW w:w="293" w:type="dxa"/>
          </w:tcPr>
          <w:p w14:paraId="6E8BDE66" w14:textId="77777777" w:rsidR="00244CD0" w:rsidRDefault="00244CD0" w:rsidP="00244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553" w:type="dxa"/>
          </w:tcPr>
          <w:p w14:paraId="06DFE392" w14:textId="71383B0C" w:rsidR="00244CD0" w:rsidRPr="00244CD0" w:rsidRDefault="007444C2" w:rsidP="00244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8,382</w:t>
            </w:r>
          </w:p>
        </w:tc>
      </w:tr>
      <w:tr w:rsidR="00244CD0" w:rsidRPr="00692409" w14:paraId="77223080" w14:textId="77777777" w:rsidTr="00E93FD2">
        <w:tc>
          <w:tcPr>
            <w:tcW w:w="6020" w:type="dxa"/>
            <w:shd w:val="clear" w:color="auto" w:fill="auto"/>
          </w:tcPr>
          <w:p w14:paraId="28A37AA0" w14:textId="77777777" w:rsidR="00244CD0" w:rsidRPr="00A91F0C" w:rsidRDefault="00244CD0" w:rsidP="00BA6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บริษัท ดับบลิวพีเอส </w:t>
            </w:r>
            <w:r w:rsidRPr="00A91F0C">
              <w:rPr>
                <w:rFonts w:ascii="Angsana New" w:hAnsi="Angsana New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22A40227" w14:textId="77777777" w:rsidR="00244CD0" w:rsidRPr="0002255F" w:rsidRDefault="00244CD0" w:rsidP="00BA6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42,250</w:t>
            </w:r>
          </w:p>
        </w:tc>
        <w:tc>
          <w:tcPr>
            <w:tcW w:w="293" w:type="dxa"/>
          </w:tcPr>
          <w:p w14:paraId="08F34439" w14:textId="77777777" w:rsidR="00244CD0" w:rsidRDefault="00244CD0" w:rsidP="00244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78CFF11" w14:textId="77777777" w:rsidR="00244CD0" w:rsidRPr="00244CD0" w:rsidRDefault="00244CD0" w:rsidP="00244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422,500</w:t>
            </w:r>
          </w:p>
        </w:tc>
      </w:tr>
      <w:tr w:rsidR="00244CD0" w:rsidRPr="00692409" w14:paraId="548D623C" w14:textId="77777777" w:rsidTr="00E93FD2">
        <w:tc>
          <w:tcPr>
            <w:tcW w:w="6020" w:type="dxa"/>
            <w:shd w:val="clear" w:color="auto" w:fill="auto"/>
          </w:tcPr>
          <w:p w14:paraId="75AB8C1E" w14:textId="77777777" w:rsidR="00244CD0" w:rsidRPr="00244CD0" w:rsidRDefault="00244CD0" w:rsidP="00BA6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C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2B5136" w14:textId="77777777" w:rsidR="00244CD0" w:rsidRPr="0002255F" w:rsidRDefault="00A626D4" w:rsidP="00BA6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13D5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702,8</w:t>
            </w:r>
            <w:r w:rsidR="003313D5" w:rsidRPr="000225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13</w:t>
            </w:r>
          </w:p>
        </w:tc>
        <w:tc>
          <w:tcPr>
            <w:tcW w:w="293" w:type="dxa"/>
          </w:tcPr>
          <w:p w14:paraId="05D75744" w14:textId="77777777" w:rsidR="00244CD0" w:rsidRDefault="00244CD0" w:rsidP="00244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</w:tcPr>
          <w:p w14:paraId="313B8C98" w14:textId="153E3280" w:rsidR="00244CD0" w:rsidRPr="00244CD0" w:rsidRDefault="00CB7816" w:rsidP="00244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1,2</w:t>
            </w:r>
            <w:r w:rsidR="007444C2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12,890</w:t>
            </w:r>
          </w:p>
        </w:tc>
      </w:tr>
    </w:tbl>
    <w:p w14:paraId="4EFE686B" w14:textId="77777777" w:rsidR="00C6102D" w:rsidRDefault="00C6102D" w:rsidP="008B5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0F8BBCC" w14:textId="77777777" w:rsidR="008B542F" w:rsidRDefault="008B542F" w:rsidP="008B5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044E7D">
        <w:rPr>
          <w:rFonts w:ascii="Angsana New" w:hAnsi="Angsana New" w:hint="cs"/>
          <w:i/>
          <w:iCs/>
          <w:sz w:val="30"/>
          <w:szCs w:val="30"/>
          <w:cs/>
        </w:rPr>
        <w:lastRenderedPageBreak/>
        <w:t>เงินปันผล</w:t>
      </w:r>
    </w:p>
    <w:p w14:paraId="31493C4E" w14:textId="77777777" w:rsidR="008B542F" w:rsidRPr="00400C57" w:rsidRDefault="008B542F" w:rsidP="008B5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619B42D7" w14:textId="77777777" w:rsidR="00C6102D" w:rsidRDefault="00C6102D" w:rsidP="00C61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ปี 2560</w:t>
      </w:r>
    </w:p>
    <w:p w14:paraId="1C602F63" w14:textId="77777777" w:rsidR="00C6102D" w:rsidRPr="00400C57" w:rsidRDefault="00C6102D" w:rsidP="00C61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3106B76A" w14:textId="77777777" w:rsidR="00C6102D" w:rsidRPr="005B5657" w:rsidRDefault="00C6102D" w:rsidP="00C61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B5657">
        <w:rPr>
          <w:rFonts w:ascii="Angsana New" w:hAnsi="Angsana New"/>
          <w:sz w:val="30"/>
          <w:szCs w:val="30"/>
          <w:cs/>
        </w:rPr>
        <w:t>ในการประชุมสามัญประจำปีของผู้ถือหุ้นของบริษัทย่อยแห่งหนึ่ง (</w:t>
      </w:r>
      <w:r w:rsidRPr="005B5657">
        <w:rPr>
          <w:rFonts w:ascii="Angsana New" w:hAnsi="Angsana New"/>
          <w:sz w:val="30"/>
          <w:szCs w:val="30"/>
        </w:rPr>
        <w:t>“</w:t>
      </w:r>
      <w:r w:rsidRPr="005B5657">
        <w:rPr>
          <w:rFonts w:ascii="Angsana New" w:hAnsi="Angsana New"/>
          <w:sz w:val="30"/>
          <w:szCs w:val="30"/>
          <w:cs/>
        </w:rPr>
        <w:t>บริษัท ดับบลิวพีเอส (ประเทศไทย</w:t>
      </w:r>
      <w:r w:rsidRPr="005B5657">
        <w:rPr>
          <w:rFonts w:ascii="Angsana New" w:hAnsi="Angsana New"/>
          <w:sz w:val="30"/>
          <w:szCs w:val="30"/>
        </w:rPr>
        <w:t>)</w:t>
      </w:r>
      <w:r w:rsidRPr="005B5657">
        <w:rPr>
          <w:rFonts w:ascii="Angsana New" w:hAnsi="Angsana New"/>
          <w:sz w:val="30"/>
          <w:szCs w:val="30"/>
          <w:cs/>
        </w:rPr>
        <w:t xml:space="preserve"> จำกัด</w:t>
      </w:r>
      <w:r w:rsidRPr="005B5657">
        <w:rPr>
          <w:rFonts w:ascii="Angsana New" w:hAnsi="Angsana New"/>
          <w:sz w:val="30"/>
          <w:szCs w:val="30"/>
        </w:rPr>
        <w:t xml:space="preserve">”) </w:t>
      </w:r>
      <w:r w:rsidRPr="005B5657">
        <w:rPr>
          <w:rFonts w:ascii="Angsana New" w:hAnsi="Angsana New"/>
          <w:sz w:val="30"/>
          <w:szCs w:val="30"/>
        </w:rPr>
        <w:br/>
      </w:r>
      <w:r w:rsidRPr="005B5657">
        <w:rPr>
          <w:rFonts w:ascii="Angsana New" w:hAnsi="Angsana New"/>
          <w:sz w:val="30"/>
          <w:szCs w:val="30"/>
          <w:cs/>
        </w:rPr>
        <w:t>เมื่อวันที่ 27</w:t>
      </w:r>
      <w:r w:rsidRPr="005B5657">
        <w:rPr>
          <w:rFonts w:ascii="Angsana New" w:hAnsi="Angsana New"/>
          <w:sz w:val="30"/>
          <w:szCs w:val="30"/>
        </w:rPr>
        <w:t xml:space="preserve"> </w:t>
      </w:r>
      <w:r w:rsidRPr="005B5657">
        <w:rPr>
          <w:rFonts w:ascii="Angsana New" w:hAnsi="Angsana New"/>
          <w:sz w:val="30"/>
          <w:szCs w:val="30"/>
          <w:cs/>
        </w:rPr>
        <w:t>เมษายน 2560 ผู้ถือหุ้นของบริษัทย่อยดังกล่าวมีมติอนุมัติการจัดสรรกำไรสำหรับผลการดำเนินงานประจำปี</w:t>
      </w:r>
      <w:r w:rsidRPr="005B5657">
        <w:rPr>
          <w:rFonts w:ascii="Angsana New" w:hAnsi="Angsana New"/>
          <w:sz w:val="30"/>
          <w:szCs w:val="30"/>
        </w:rPr>
        <w:t xml:space="preserve"> </w:t>
      </w:r>
      <w:r w:rsidRPr="005B5657">
        <w:rPr>
          <w:rFonts w:ascii="Angsana New" w:hAnsi="Angsana New"/>
          <w:sz w:val="30"/>
          <w:szCs w:val="30"/>
          <w:cs/>
        </w:rPr>
        <w:t>2559</w:t>
      </w:r>
      <w:r w:rsidRPr="005B5657">
        <w:rPr>
          <w:rFonts w:ascii="Angsana New" w:hAnsi="Angsana New"/>
          <w:sz w:val="30"/>
          <w:szCs w:val="30"/>
        </w:rPr>
        <w:t xml:space="preserve"> </w:t>
      </w:r>
      <w:r w:rsidRPr="005B5657">
        <w:rPr>
          <w:rFonts w:ascii="Angsana New" w:hAnsi="Angsana New"/>
          <w:sz w:val="30"/>
          <w:szCs w:val="30"/>
          <w:cs/>
        </w:rPr>
        <w:t>และกำไรสะสม เป็นเงินปันผลในอัตราหุ้นละ 0.35</w:t>
      </w:r>
      <w:r w:rsidRPr="005B5657">
        <w:rPr>
          <w:rFonts w:ascii="Angsana New" w:hAnsi="Angsana New"/>
          <w:sz w:val="30"/>
          <w:szCs w:val="30"/>
        </w:rPr>
        <w:t xml:space="preserve"> </w:t>
      </w:r>
      <w:r w:rsidRPr="005B5657">
        <w:rPr>
          <w:rFonts w:ascii="Angsana New" w:hAnsi="Angsana New"/>
          <w:sz w:val="30"/>
          <w:szCs w:val="30"/>
          <w:cs/>
        </w:rPr>
        <w:t>บาท เป็นจำนวนเงินทั้งสิ้น 17.50</w:t>
      </w:r>
      <w:r w:rsidRPr="005B5657">
        <w:rPr>
          <w:rFonts w:ascii="Angsana New" w:hAnsi="Angsana New"/>
          <w:sz w:val="30"/>
          <w:szCs w:val="30"/>
        </w:rPr>
        <w:t xml:space="preserve"> </w:t>
      </w:r>
      <w:r w:rsidRPr="005B5657">
        <w:rPr>
          <w:rFonts w:ascii="Angsana New" w:hAnsi="Angsana New"/>
          <w:sz w:val="30"/>
          <w:szCs w:val="30"/>
          <w:cs/>
        </w:rPr>
        <w:t>ล้านบาท</w:t>
      </w:r>
      <w:r w:rsidRPr="005B5657">
        <w:rPr>
          <w:rFonts w:ascii="Angsana New" w:hAnsi="Angsana New"/>
          <w:sz w:val="30"/>
          <w:szCs w:val="30"/>
        </w:rPr>
        <w:t xml:space="preserve"> </w:t>
      </w:r>
      <w:r w:rsidRPr="005B5657">
        <w:rPr>
          <w:rFonts w:ascii="Angsana New" w:hAnsi="Angsana New"/>
          <w:sz w:val="30"/>
          <w:szCs w:val="30"/>
        </w:rPr>
        <w:br/>
      </w:r>
      <w:r w:rsidRPr="005B5657">
        <w:rPr>
          <w:rFonts w:ascii="Angsana New" w:hAnsi="Angsana New"/>
          <w:sz w:val="30"/>
          <w:szCs w:val="30"/>
          <w:cs/>
        </w:rPr>
        <w:t>เงินปันผลดังกล่าวได้จ่ายให้แก่ผู้ถือหุ้นในเดือนพฤษภาคม 2560</w:t>
      </w:r>
    </w:p>
    <w:p w14:paraId="69B73E2A" w14:textId="77777777" w:rsidR="00C6102D" w:rsidRDefault="00C6102D" w:rsidP="008B5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5D8B73C" w14:textId="77777777" w:rsidR="008B542F" w:rsidRDefault="008B542F" w:rsidP="008B5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 xml:space="preserve">ปี </w:t>
      </w:r>
      <w:r w:rsidR="008645A4">
        <w:rPr>
          <w:rFonts w:ascii="Angsana New" w:hAnsi="Angsana New" w:hint="cs"/>
          <w:i/>
          <w:iCs/>
          <w:sz w:val="30"/>
          <w:szCs w:val="30"/>
          <w:cs/>
        </w:rPr>
        <w:t>25</w:t>
      </w:r>
      <w:r w:rsidR="00C6102D">
        <w:rPr>
          <w:rFonts w:ascii="Angsana New" w:hAnsi="Angsana New" w:hint="cs"/>
          <w:i/>
          <w:iCs/>
          <w:sz w:val="30"/>
          <w:szCs w:val="30"/>
          <w:cs/>
        </w:rPr>
        <w:t>59</w:t>
      </w:r>
    </w:p>
    <w:p w14:paraId="55FA5ACD" w14:textId="77777777" w:rsidR="008B542F" w:rsidRPr="00400C57" w:rsidRDefault="008B542F" w:rsidP="008B5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007A5ACB" w14:textId="64228048" w:rsidR="008B542F" w:rsidRDefault="008B542F" w:rsidP="008B54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35145">
        <w:rPr>
          <w:rFonts w:ascii="Angsana New" w:hAnsi="Angsana New"/>
          <w:spacing w:val="-8"/>
          <w:sz w:val="30"/>
          <w:szCs w:val="30"/>
          <w:cs/>
        </w:rPr>
        <w:t>ในการประชุมสามัญประจำปีของผู้ถือหุ้นของบริษัทย่อยแห่งหนึ่ง (“บริษัท เนชั่น อินเตอร์เนชั่นแนล</w:t>
      </w:r>
      <w:r w:rsidRPr="00635145">
        <w:rPr>
          <w:rFonts w:ascii="Angsana New" w:hAnsi="Angsana New"/>
          <w:spacing w:val="-8"/>
          <w:sz w:val="30"/>
          <w:szCs w:val="30"/>
        </w:rPr>
        <w:t xml:space="preserve"> </w:t>
      </w:r>
      <w:r w:rsidRPr="00635145">
        <w:rPr>
          <w:rFonts w:ascii="Angsana New" w:hAnsi="Angsana New"/>
          <w:spacing w:val="-8"/>
          <w:sz w:val="30"/>
          <w:szCs w:val="30"/>
          <w:cs/>
        </w:rPr>
        <w:t>เอ็ดดูเทนเมนท์</w:t>
      </w:r>
      <w:r w:rsidRPr="00635145">
        <w:rPr>
          <w:rFonts w:ascii="Angsana New" w:hAnsi="Angsana New"/>
          <w:sz w:val="30"/>
          <w:szCs w:val="30"/>
          <w:cs/>
        </w:rPr>
        <w:t xml:space="preserve"> จำกัด (มหาชน)”) เมื่อวันที่ 2</w:t>
      </w:r>
      <w:r w:rsidRPr="00635145">
        <w:rPr>
          <w:rFonts w:ascii="Angsana New" w:hAnsi="Angsana New" w:hint="cs"/>
          <w:sz w:val="30"/>
          <w:szCs w:val="30"/>
          <w:cs/>
        </w:rPr>
        <w:t xml:space="preserve">5 </w:t>
      </w:r>
      <w:r w:rsidRPr="00635145">
        <w:rPr>
          <w:rFonts w:ascii="Angsana New" w:hAnsi="Angsana New"/>
          <w:sz w:val="30"/>
          <w:szCs w:val="30"/>
          <w:cs/>
        </w:rPr>
        <w:t xml:space="preserve">เมษายน </w:t>
      </w:r>
      <w:r w:rsidR="008645A4">
        <w:rPr>
          <w:rFonts w:ascii="Angsana New" w:hAnsi="Angsana New"/>
          <w:sz w:val="30"/>
          <w:szCs w:val="30"/>
          <w:cs/>
        </w:rPr>
        <w:t>25</w:t>
      </w:r>
      <w:r w:rsidR="00C6102D">
        <w:rPr>
          <w:rFonts w:ascii="Angsana New" w:hAnsi="Angsana New" w:hint="cs"/>
          <w:sz w:val="30"/>
          <w:szCs w:val="30"/>
          <w:cs/>
        </w:rPr>
        <w:t>59</w:t>
      </w:r>
      <w:r w:rsidRPr="00635145">
        <w:rPr>
          <w:rFonts w:ascii="Angsana New" w:hAnsi="Angsana New"/>
          <w:sz w:val="30"/>
          <w:szCs w:val="30"/>
          <w:cs/>
        </w:rPr>
        <w:t xml:space="preserve"> ผู้ถือหุ้นของบริษัทย่อยดังกล่าวมีมติอนุมัต</w:t>
      </w:r>
      <w:r w:rsidRPr="00635145">
        <w:rPr>
          <w:rFonts w:ascii="Angsana New" w:hAnsi="Angsana New" w:hint="cs"/>
          <w:sz w:val="30"/>
          <w:szCs w:val="30"/>
          <w:cs/>
        </w:rPr>
        <w:t>ิ</w:t>
      </w:r>
      <w:r w:rsidRPr="00635145">
        <w:rPr>
          <w:rFonts w:ascii="Angsana New" w:hAnsi="Angsana New"/>
          <w:sz w:val="30"/>
          <w:szCs w:val="30"/>
          <w:cs/>
        </w:rPr>
        <w:t>การจัดสรรกำ</w:t>
      </w:r>
      <w:r w:rsidRPr="00635145">
        <w:rPr>
          <w:rFonts w:ascii="Angsana New" w:hAnsi="Angsana New" w:hint="cs"/>
          <w:sz w:val="30"/>
          <w:szCs w:val="30"/>
          <w:cs/>
        </w:rPr>
        <w:t>ไรสำหรับ</w:t>
      </w:r>
      <w:r w:rsidRPr="00635145">
        <w:rPr>
          <w:rFonts w:ascii="Angsana New" w:hAnsi="Angsana New" w:hint="cs"/>
          <w:spacing w:val="-2"/>
          <w:sz w:val="30"/>
          <w:szCs w:val="30"/>
          <w:cs/>
        </w:rPr>
        <w:t xml:space="preserve">       </w:t>
      </w:r>
      <w:r w:rsidR="00F833FA">
        <w:rPr>
          <w:rFonts w:ascii="Angsana New" w:hAnsi="Angsana New"/>
          <w:spacing w:val="-2"/>
          <w:sz w:val="30"/>
          <w:szCs w:val="30"/>
        </w:rPr>
        <w:t xml:space="preserve">               </w:t>
      </w:r>
      <w:r w:rsidRPr="00635145">
        <w:rPr>
          <w:rFonts w:ascii="Angsana New" w:hAnsi="Angsana New" w:hint="cs"/>
          <w:spacing w:val="-2"/>
          <w:sz w:val="30"/>
          <w:szCs w:val="30"/>
          <w:cs/>
        </w:rPr>
        <w:t xml:space="preserve">   </w:t>
      </w:r>
      <w:r w:rsidRPr="00635145">
        <w:rPr>
          <w:rFonts w:ascii="Angsana New" w:hAnsi="Angsana New" w:hint="cs"/>
          <w:spacing w:val="4"/>
          <w:sz w:val="30"/>
          <w:szCs w:val="30"/>
          <w:cs/>
        </w:rPr>
        <w:t>ผลการดำเนินงาน</w:t>
      </w:r>
      <w:r w:rsidRPr="00635145">
        <w:rPr>
          <w:rFonts w:ascii="Angsana New" w:hAnsi="Angsana New"/>
          <w:spacing w:val="4"/>
          <w:sz w:val="30"/>
          <w:szCs w:val="30"/>
          <w:cs/>
        </w:rPr>
        <w:t xml:space="preserve">ประจำปี </w:t>
      </w:r>
      <w:r w:rsidRPr="00635145">
        <w:rPr>
          <w:rFonts w:ascii="Angsana New" w:hAnsi="Angsana New"/>
          <w:spacing w:val="4"/>
          <w:sz w:val="30"/>
          <w:szCs w:val="30"/>
        </w:rPr>
        <w:t>255</w:t>
      </w:r>
      <w:r w:rsidRPr="00635145">
        <w:rPr>
          <w:rFonts w:ascii="Angsana New" w:hAnsi="Angsana New" w:hint="cs"/>
          <w:spacing w:val="4"/>
          <w:sz w:val="30"/>
          <w:szCs w:val="30"/>
          <w:cs/>
        </w:rPr>
        <w:t>8</w:t>
      </w:r>
      <w:r w:rsidRPr="00635145">
        <w:rPr>
          <w:rFonts w:ascii="Angsana New" w:hAnsi="Angsana New"/>
          <w:spacing w:val="4"/>
          <w:sz w:val="30"/>
          <w:szCs w:val="30"/>
        </w:rPr>
        <w:t xml:space="preserve"> </w:t>
      </w:r>
      <w:r w:rsidRPr="00635145">
        <w:rPr>
          <w:rFonts w:ascii="Angsana New" w:hAnsi="Angsana New"/>
          <w:spacing w:val="4"/>
          <w:sz w:val="30"/>
          <w:szCs w:val="30"/>
          <w:cs/>
        </w:rPr>
        <w:t>เป็นเงินปันผลในอัตราหุ้นละ</w:t>
      </w:r>
      <w:r w:rsidRPr="00635145">
        <w:rPr>
          <w:rFonts w:ascii="Angsana New" w:hAnsi="Angsana New"/>
          <w:spacing w:val="4"/>
          <w:sz w:val="30"/>
          <w:szCs w:val="30"/>
        </w:rPr>
        <w:t xml:space="preserve"> 0.</w:t>
      </w:r>
      <w:r w:rsidRPr="00635145">
        <w:rPr>
          <w:rFonts w:ascii="Angsana New" w:hAnsi="Angsana New"/>
          <w:spacing w:val="4"/>
          <w:sz w:val="30"/>
          <w:szCs w:val="30"/>
          <w:cs/>
        </w:rPr>
        <w:t>0</w:t>
      </w:r>
      <w:r w:rsidRPr="00635145">
        <w:rPr>
          <w:rFonts w:ascii="Angsana New" w:hAnsi="Angsana New" w:hint="cs"/>
          <w:spacing w:val="4"/>
          <w:sz w:val="30"/>
          <w:szCs w:val="30"/>
          <w:cs/>
        </w:rPr>
        <w:t xml:space="preserve">22 </w:t>
      </w:r>
      <w:r w:rsidRPr="00635145">
        <w:rPr>
          <w:rFonts w:ascii="Angsana New" w:hAnsi="Angsana New"/>
          <w:spacing w:val="4"/>
          <w:sz w:val="30"/>
          <w:szCs w:val="30"/>
          <w:cs/>
        </w:rPr>
        <w:t>บาท</w:t>
      </w:r>
      <w:r w:rsidRPr="00635145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635145">
        <w:rPr>
          <w:rFonts w:ascii="Angsana New" w:hAnsi="Angsana New"/>
          <w:spacing w:val="4"/>
          <w:sz w:val="30"/>
          <w:szCs w:val="30"/>
          <w:cs/>
        </w:rPr>
        <w:t xml:space="preserve">เป็นจำนวนเงินทั้งสิ้น </w:t>
      </w:r>
      <w:r w:rsidRPr="00635145">
        <w:rPr>
          <w:rFonts w:ascii="Angsana New" w:hAnsi="Angsana New" w:hint="cs"/>
          <w:spacing w:val="4"/>
          <w:sz w:val="30"/>
          <w:szCs w:val="30"/>
          <w:cs/>
        </w:rPr>
        <w:t>3.74</w:t>
      </w:r>
      <w:r w:rsidRPr="00635145">
        <w:rPr>
          <w:rFonts w:ascii="Angsana New" w:hAnsi="Angsana New"/>
          <w:spacing w:val="4"/>
          <w:sz w:val="30"/>
          <w:szCs w:val="30"/>
          <w:cs/>
        </w:rPr>
        <w:t xml:space="preserve"> ล้านบาท</w:t>
      </w:r>
      <w:r w:rsidR="006825FF">
        <w:rPr>
          <w:rFonts w:ascii="Angsana New" w:hAnsi="Angsana New"/>
          <w:spacing w:val="-4"/>
          <w:sz w:val="30"/>
          <w:szCs w:val="30"/>
        </w:rPr>
        <w:t xml:space="preserve">                            </w:t>
      </w:r>
      <w:r w:rsidRPr="00635145">
        <w:rPr>
          <w:rFonts w:ascii="Angsana New" w:hAnsi="Angsana New" w:hint="cs"/>
          <w:spacing w:val="-4"/>
          <w:sz w:val="30"/>
          <w:szCs w:val="30"/>
          <w:cs/>
        </w:rPr>
        <w:t xml:space="preserve">           </w:t>
      </w:r>
      <w:r w:rsidRPr="00635145">
        <w:rPr>
          <w:rFonts w:ascii="Angsana New" w:hAnsi="Angsana New"/>
          <w:spacing w:val="-4"/>
          <w:sz w:val="30"/>
          <w:szCs w:val="30"/>
          <w:cs/>
        </w:rPr>
        <w:t>เงินปันผลดังกล่าว</w:t>
      </w:r>
      <w:r w:rsidRPr="00635145">
        <w:rPr>
          <w:rFonts w:ascii="Angsana New" w:hAnsi="Angsana New" w:hint="cs"/>
          <w:spacing w:val="-4"/>
          <w:sz w:val="30"/>
          <w:szCs w:val="30"/>
          <w:cs/>
        </w:rPr>
        <w:t>ได้</w:t>
      </w:r>
      <w:r w:rsidRPr="00635145">
        <w:rPr>
          <w:rFonts w:ascii="Angsana New" w:hAnsi="Angsana New"/>
          <w:spacing w:val="-4"/>
          <w:sz w:val="30"/>
          <w:szCs w:val="30"/>
          <w:cs/>
        </w:rPr>
        <w:t>จ่ายให้แก่ผู้ถือหุ้นใน</w:t>
      </w:r>
      <w:r w:rsidRPr="00635145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635145">
        <w:rPr>
          <w:rFonts w:ascii="Angsana New" w:hAnsi="Angsana New"/>
          <w:spacing w:val="-4"/>
          <w:sz w:val="30"/>
          <w:szCs w:val="30"/>
          <w:cs/>
        </w:rPr>
        <w:t xml:space="preserve">พฤษภาคม </w:t>
      </w:r>
      <w:r w:rsidR="008645A4">
        <w:rPr>
          <w:rFonts w:ascii="Angsana New" w:hAnsi="Angsana New"/>
          <w:spacing w:val="-4"/>
          <w:sz w:val="30"/>
          <w:szCs w:val="30"/>
          <w:cs/>
        </w:rPr>
        <w:t>25</w:t>
      </w:r>
      <w:r w:rsidR="00C6102D">
        <w:rPr>
          <w:rFonts w:ascii="Angsana New" w:hAnsi="Angsana New" w:hint="cs"/>
          <w:spacing w:val="-4"/>
          <w:sz w:val="30"/>
          <w:szCs w:val="30"/>
          <w:cs/>
        </w:rPr>
        <w:t>59</w:t>
      </w:r>
    </w:p>
    <w:p w14:paraId="70F9DBEF" w14:textId="77777777" w:rsidR="00845FCE" w:rsidRPr="00635145" w:rsidRDefault="00845FCE" w:rsidP="008B54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3C7756E3" w14:textId="16F17E07" w:rsidR="008B542F" w:rsidRPr="00635145" w:rsidRDefault="008B542F" w:rsidP="008B54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35145">
        <w:rPr>
          <w:rFonts w:ascii="Angsana New" w:hAnsi="Angsana New"/>
          <w:spacing w:val="-4"/>
          <w:sz w:val="30"/>
          <w:szCs w:val="30"/>
          <w:cs/>
        </w:rPr>
        <w:t>ในการประชุมสามัญประจำปีของผู้ถือหุ้นของบริษัทย่อยแห่งหนึ่ง</w:t>
      </w:r>
      <w:r w:rsidRPr="00635145">
        <w:rPr>
          <w:rFonts w:ascii="Angsana New" w:hAnsi="Angsana New"/>
          <w:sz w:val="30"/>
          <w:szCs w:val="30"/>
          <w:cs/>
        </w:rPr>
        <w:t xml:space="preserve"> (“บริษัท เนชั่น บรอดแคสติ้ง</w:t>
      </w:r>
      <w:r w:rsidRPr="00635145">
        <w:rPr>
          <w:rFonts w:ascii="Angsana New" w:hAnsi="Angsana New" w:hint="cs"/>
          <w:sz w:val="30"/>
          <w:szCs w:val="30"/>
          <w:cs/>
        </w:rPr>
        <w:t xml:space="preserve"> </w:t>
      </w:r>
      <w:r w:rsidRPr="00635145">
        <w:rPr>
          <w:rFonts w:ascii="Angsana New" w:hAnsi="Angsana New"/>
          <w:sz w:val="30"/>
          <w:szCs w:val="30"/>
          <w:cs/>
        </w:rPr>
        <w:t>คอร์ปอเรชั่น จำกัด (มหาชน)”) เมื่อวันที่ 2</w:t>
      </w:r>
      <w:r w:rsidRPr="00635145">
        <w:rPr>
          <w:rFonts w:ascii="Angsana New" w:hAnsi="Angsana New" w:hint="cs"/>
          <w:sz w:val="30"/>
          <w:szCs w:val="30"/>
          <w:cs/>
        </w:rPr>
        <w:t>6</w:t>
      </w:r>
      <w:r w:rsidRPr="00635145">
        <w:rPr>
          <w:rFonts w:ascii="Angsana New" w:hAnsi="Angsana New"/>
          <w:sz w:val="30"/>
          <w:szCs w:val="30"/>
          <w:cs/>
        </w:rPr>
        <w:t xml:space="preserve"> เมษายน </w:t>
      </w:r>
      <w:r w:rsidR="008645A4">
        <w:rPr>
          <w:rFonts w:ascii="Angsana New" w:hAnsi="Angsana New"/>
          <w:sz w:val="30"/>
          <w:szCs w:val="30"/>
          <w:cs/>
        </w:rPr>
        <w:t>25</w:t>
      </w:r>
      <w:r w:rsidR="00C6102D">
        <w:rPr>
          <w:rFonts w:ascii="Angsana New" w:hAnsi="Angsana New" w:hint="cs"/>
          <w:sz w:val="30"/>
          <w:szCs w:val="30"/>
          <w:cs/>
        </w:rPr>
        <w:t>59</w:t>
      </w:r>
      <w:r w:rsidRPr="00635145">
        <w:rPr>
          <w:rFonts w:ascii="Angsana New" w:hAnsi="Angsana New"/>
          <w:sz w:val="30"/>
          <w:szCs w:val="30"/>
          <w:cs/>
        </w:rPr>
        <w:t xml:space="preserve"> ผู้ถือหุ้นของบริษัทย่อยดังกล่าวมีมติอนุมัติการจัดสรรกำไรสำหรับ</w:t>
      </w:r>
      <w:r w:rsidRPr="00635145">
        <w:rPr>
          <w:rFonts w:ascii="Angsana New" w:hAnsi="Angsana New" w:hint="cs"/>
          <w:sz w:val="30"/>
          <w:szCs w:val="30"/>
          <w:cs/>
        </w:rPr>
        <w:t xml:space="preserve">         </w:t>
      </w:r>
      <w:r w:rsidR="00F833FA">
        <w:rPr>
          <w:rFonts w:ascii="Angsana New" w:hAnsi="Angsana New"/>
          <w:sz w:val="30"/>
          <w:szCs w:val="30"/>
        </w:rPr>
        <w:t xml:space="preserve">          </w:t>
      </w:r>
      <w:r w:rsidRPr="00635145">
        <w:rPr>
          <w:rFonts w:ascii="Angsana New" w:hAnsi="Angsana New" w:hint="cs"/>
          <w:sz w:val="30"/>
          <w:szCs w:val="30"/>
          <w:cs/>
        </w:rPr>
        <w:t xml:space="preserve">    </w:t>
      </w:r>
      <w:r w:rsidRPr="00635145">
        <w:rPr>
          <w:rFonts w:ascii="Angsana New" w:hAnsi="Angsana New"/>
          <w:sz w:val="30"/>
          <w:szCs w:val="30"/>
          <w:cs/>
        </w:rPr>
        <w:t>ผลการดำเนินงานประจำปี</w:t>
      </w:r>
      <w:r w:rsidRPr="00635145">
        <w:rPr>
          <w:rFonts w:ascii="Angsana New" w:hAnsi="Angsana New"/>
          <w:sz w:val="30"/>
          <w:szCs w:val="30"/>
        </w:rPr>
        <w:t xml:space="preserve"> 255</w:t>
      </w:r>
      <w:r w:rsidRPr="00635145">
        <w:rPr>
          <w:rFonts w:ascii="Angsana New" w:hAnsi="Angsana New" w:hint="cs"/>
          <w:sz w:val="30"/>
          <w:szCs w:val="30"/>
          <w:cs/>
        </w:rPr>
        <w:t>8</w:t>
      </w:r>
      <w:r w:rsidRPr="00635145">
        <w:rPr>
          <w:rFonts w:ascii="Angsana New" w:hAnsi="Angsana New"/>
          <w:sz w:val="30"/>
          <w:szCs w:val="30"/>
        </w:rPr>
        <w:t xml:space="preserve"> </w:t>
      </w:r>
      <w:r w:rsidRPr="00635145">
        <w:rPr>
          <w:rFonts w:ascii="Angsana New" w:hAnsi="Angsana New"/>
          <w:sz w:val="30"/>
          <w:szCs w:val="30"/>
          <w:cs/>
        </w:rPr>
        <w:t>เป็นเงินปันผลใน</w:t>
      </w:r>
      <w:r w:rsidRPr="00635145">
        <w:rPr>
          <w:rFonts w:ascii="Angsana New" w:hAnsi="Angsana New"/>
          <w:spacing w:val="-4"/>
          <w:sz w:val="30"/>
          <w:szCs w:val="30"/>
          <w:cs/>
        </w:rPr>
        <w:t>อัตราหุ้นล</w:t>
      </w:r>
      <w:r w:rsidRPr="00635145">
        <w:rPr>
          <w:rFonts w:ascii="Angsana New" w:hAnsi="Angsana New" w:hint="cs"/>
          <w:spacing w:val="-4"/>
          <w:sz w:val="30"/>
          <w:szCs w:val="30"/>
          <w:cs/>
        </w:rPr>
        <w:t>ะ</w:t>
      </w:r>
      <w:r w:rsidRPr="00635145">
        <w:rPr>
          <w:rFonts w:ascii="Angsana New" w:hAnsi="Angsana New"/>
          <w:spacing w:val="-4"/>
          <w:sz w:val="30"/>
          <w:szCs w:val="30"/>
        </w:rPr>
        <w:t xml:space="preserve"> </w:t>
      </w:r>
      <w:r w:rsidRPr="00635145">
        <w:rPr>
          <w:rFonts w:ascii="Angsana New" w:hAnsi="Angsana New"/>
          <w:spacing w:val="-4"/>
          <w:sz w:val="30"/>
          <w:szCs w:val="30"/>
          <w:cs/>
        </w:rPr>
        <w:t>0.08</w:t>
      </w:r>
      <w:r w:rsidRPr="00635145">
        <w:rPr>
          <w:rFonts w:ascii="Angsana New" w:hAnsi="Angsana New"/>
          <w:spacing w:val="-4"/>
          <w:sz w:val="30"/>
          <w:szCs w:val="30"/>
        </w:rPr>
        <w:t xml:space="preserve"> </w:t>
      </w:r>
      <w:r w:rsidRPr="00635145">
        <w:rPr>
          <w:rFonts w:ascii="Angsana New" w:hAnsi="Angsana New"/>
          <w:spacing w:val="-4"/>
          <w:sz w:val="30"/>
          <w:szCs w:val="30"/>
          <w:cs/>
        </w:rPr>
        <w:t>บาท เป็น</w:t>
      </w:r>
      <w:r w:rsidRPr="00635145">
        <w:rPr>
          <w:rFonts w:ascii="Angsana New" w:hAnsi="Angsana New"/>
          <w:sz w:val="30"/>
          <w:szCs w:val="30"/>
          <w:cs/>
        </w:rPr>
        <w:t>จำนวนเงิน</w:t>
      </w:r>
      <w:r w:rsidRPr="00635145">
        <w:rPr>
          <w:rFonts w:ascii="Angsana New" w:hAnsi="Angsana New"/>
          <w:spacing w:val="-4"/>
          <w:sz w:val="30"/>
          <w:szCs w:val="30"/>
          <w:cs/>
        </w:rPr>
        <w:t>ทั้งสิ้น 42.</w:t>
      </w:r>
      <w:r w:rsidR="00BF5DFF">
        <w:rPr>
          <w:rFonts w:ascii="Angsana New" w:hAnsi="Angsana New"/>
          <w:spacing w:val="-4"/>
          <w:sz w:val="30"/>
          <w:szCs w:val="30"/>
          <w:cs/>
        </w:rPr>
        <w:t>83</w:t>
      </w:r>
      <w:r w:rsidRPr="00635145">
        <w:rPr>
          <w:rFonts w:ascii="Angsana New" w:hAnsi="Angsana New"/>
          <w:spacing w:val="-4"/>
          <w:sz w:val="30"/>
          <w:szCs w:val="30"/>
        </w:rPr>
        <w:t xml:space="preserve"> </w:t>
      </w:r>
      <w:r w:rsidRPr="00635145">
        <w:rPr>
          <w:rFonts w:ascii="Angsana New" w:hAnsi="Angsana New"/>
          <w:spacing w:val="-4"/>
          <w:sz w:val="30"/>
          <w:szCs w:val="30"/>
          <w:cs/>
        </w:rPr>
        <w:t xml:space="preserve">ล้านบาท </w:t>
      </w:r>
      <w:r w:rsidR="006825FF">
        <w:rPr>
          <w:rFonts w:ascii="Angsana New" w:hAnsi="Angsana New"/>
          <w:spacing w:val="-4"/>
          <w:sz w:val="30"/>
          <w:szCs w:val="30"/>
        </w:rPr>
        <w:t xml:space="preserve">                                     </w:t>
      </w:r>
      <w:r w:rsidRPr="00635145">
        <w:rPr>
          <w:rFonts w:ascii="Angsana New" w:hAnsi="Angsana New" w:hint="cs"/>
          <w:spacing w:val="-4"/>
          <w:sz w:val="30"/>
          <w:szCs w:val="30"/>
          <w:cs/>
        </w:rPr>
        <w:t xml:space="preserve">       เงินปันผลดังกล่าวได้จ่ายให้แก่ผู้ถือหุ้น</w:t>
      </w:r>
      <w:r w:rsidRPr="00635145">
        <w:rPr>
          <w:rFonts w:ascii="Angsana New" w:hAnsi="Angsana New"/>
          <w:sz w:val="30"/>
          <w:szCs w:val="30"/>
          <w:cs/>
        </w:rPr>
        <w:t>ใน</w:t>
      </w:r>
      <w:r w:rsidRPr="00635145">
        <w:rPr>
          <w:rFonts w:ascii="Angsana New" w:hAnsi="Angsana New" w:hint="cs"/>
          <w:sz w:val="30"/>
          <w:szCs w:val="30"/>
          <w:cs/>
        </w:rPr>
        <w:t>เดือน</w:t>
      </w:r>
      <w:r w:rsidRPr="00635145">
        <w:rPr>
          <w:rFonts w:ascii="Angsana New" w:hAnsi="Angsana New"/>
          <w:sz w:val="30"/>
          <w:szCs w:val="30"/>
          <w:cs/>
        </w:rPr>
        <w:t xml:space="preserve">พฤษภาคม </w:t>
      </w:r>
      <w:r w:rsidR="008645A4">
        <w:rPr>
          <w:rFonts w:ascii="Angsana New" w:hAnsi="Angsana New"/>
          <w:sz w:val="30"/>
          <w:szCs w:val="30"/>
          <w:cs/>
        </w:rPr>
        <w:t>25</w:t>
      </w:r>
      <w:r w:rsidR="00C6102D">
        <w:rPr>
          <w:rFonts w:ascii="Angsana New" w:hAnsi="Angsana New" w:hint="cs"/>
          <w:sz w:val="30"/>
          <w:szCs w:val="30"/>
          <w:cs/>
        </w:rPr>
        <w:t>59</w:t>
      </w:r>
    </w:p>
    <w:p w14:paraId="494D199B" w14:textId="77777777" w:rsidR="008B542F" w:rsidRDefault="008B542F" w:rsidP="008B54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2DDC32AA" w14:textId="186846BD" w:rsidR="008B542F" w:rsidRPr="00635145" w:rsidRDefault="008B542F" w:rsidP="008B54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635145">
        <w:rPr>
          <w:rFonts w:ascii="Angsana New" w:hAnsi="Angsana New"/>
          <w:spacing w:val="4"/>
          <w:sz w:val="30"/>
          <w:szCs w:val="30"/>
          <w:cs/>
        </w:rPr>
        <w:t>ในการประชุมสามัญประจำปีของผู้ถือหุ้นของบริษัทย่อยแห่งหนึ่ง (</w:t>
      </w:r>
      <w:r w:rsidRPr="00635145">
        <w:rPr>
          <w:rFonts w:ascii="Angsana New" w:hAnsi="Angsana New"/>
          <w:spacing w:val="4"/>
          <w:sz w:val="30"/>
          <w:szCs w:val="30"/>
        </w:rPr>
        <w:t>“</w:t>
      </w:r>
      <w:r w:rsidRPr="00635145">
        <w:rPr>
          <w:rFonts w:ascii="Angsana New" w:hAnsi="Angsana New" w:hint="cs"/>
          <w:spacing w:val="4"/>
          <w:sz w:val="30"/>
          <w:szCs w:val="30"/>
          <w:cs/>
        </w:rPr>
        <w:t>บริษัท กรุงเทพธุรกิจ มีเดีย จำกัด</w:t>
      </w:r>
      <w:r w:rsidRPr="00635145">
        <w:rPr>
          <w:rFonts w:ascii="Angsana New" w:hAnsi="Angsana New"/>
          <w:spacing w:val="4"/>
          <w:sz w:val="30"/>
          <w:szCs w:val="30"/>
        </w:rPr>
        <w:t>”)</w:t>
      </w:r>
      <w:r w:rsidRPr="00635145">
        <w:rPr>
          <w:rFonts w:ascii="Angsana New" w:hAnsi="Angsana New" w:hint="cs"/>
          <w:spacing w:val="4"/>
          <w:sz w:val="30"/>
          <w:szCs w:val="30"/>
          <w:cs/>
        </w:rPr>
        <w:t xml:space="preserve">    </w:t>
      </w:r>
      <w:r w:rsidR="006825FF">
        <w:rPr>
          <w:rFonts w:ascii="Angsana New" w:hAnsi="Angsana New"/>
          <w:spacing w:val="4"/>
          <w:sz w:val="30"/>
          <w:szCs w:val="30"/>
        </w:rPr>
        <w:t xml:space="preserve">                        </w:t>
      </w:r>
      <w:r w:rsidRPr="00635145">
        <w:rPr>
          <w:rFonts w:ascii="Angsana New" w:hAnsi="Angsana New" w:hint="cs"/>
          <w:spacing w:val="4"/>
          <w:sz w:val="30"/>
          <w:szCs w:val="30"/>
          <w:cs/>
        </w:rPr>
        <w:t xml:space="preserve">    เมื่อวันที่ </w:t>
      </w:r>
      <w:r w:rsidRPr="00635145">
        <w:rPr>
          <w:rFonts w:ascii="Angsana New" w:hAnsi="Angsana New"/>
          <w:spacing w:val="4"/>
          <w:sz w:val="30"/>
          <w:szCs w:val="30"/>
        </w:rPr>
        <w:t>27</w:t>
      </w:r>
      <w:r w:rsidRPr="00635145">
        <w:rPr>
          <w:rFonts w:ascii="Angsana New" w:hAnsi="Angsana New" w:hint="cs"/>
          <w:spacing w:val="4"/>
          <w:sz w:val="30"/>
          <w:szCs w:val="30"/>
          <w:cs/>
        </w:rPr>
        <w:t xml:space="preserve"> เมษายน </w:t>
      </w:r>
      <w:r w:rsidR="008645A4">
        <w:rPr>
          <w:rFonts w:ascii="Angsana New" w:hAnsi="Angsana New" w:hint="cs"/>
          <w:spacing w:val="4"/>
          <w:sz w:val="30"/>
          <w:szCs w:val="30"/>
          <w:cs/>
        </w:rPr>
        <w:t>25</w:t>
      </w:r>
      <w:r w:rsidR="00C6102D">
        <w:rPr>
          <w:rFonts w:ascii="Angsana New" w:hAnsi="Angsana New" w:hint="cs"/>
          <w:spacing w:val="4"/>
          <w:sz w:val="30"/>
          <w:szCs w:val="30"/>
          <w:cs/>
        </w:rPr>
        <w:t>59</w:t>
      </w:r>
      <w:r w:rsidRPr="00635145">
        <w:rPr>
          <w:rFonts w:ascii="Angsana New" w:hAnsi="Angsana New" w:hint="cs"/>
          <w:spacing w:val="4"/>
          <w:sz w:val="30"/>
          <w:szCs w:val="30"/>
          <w:cs/>
        </w:rPr>
        <w:t xml:space="preserve"> ผู้ถือหุ้นของบริษัทย่อยดังกล่าวมีมติอนุมัติการจัดสรรกำไรสำหรับผลการดำเนินงานประจำปี </w:t>
      </w:r>
      <w:r w:rsidRPr="00635145">
        <w:rPr>
          <w:rFonts w:ascii="Angsana New" w:hAnsi="Angsana New"/>
          <w:spacing w:val="4"/>
          <w:sz w:val="30"/>
          <w:szCs w:val="30"/>
        </w:rPr>
        <w:t>2558</w:t>
      </w:r>
      <w:r w:rsidRPr="00635145">
        <w:rPr>
          <w:rFonts w:ascii="Angsana New" w:hAnsi="Angsana New" w:hint="cs"/>
          <w:spacing w:val="4"/>
          <w:sz w:val="30"/>
          <w:szCs w:val="30"/>
          <w:cs/>
        </w:rPr>
        <w:t xml:space="preserve"> เป็นเงินปันผลในอัตราหุ้นละ </w:t>
      </w:r>
      <w:r w:rsidRPr="00635145">
        <w:rPr>
          <w:rFonts w:ascii="Angsana New" w:hAnsi="Angsana New"/>
          <w:spacing w:val="4"/>
          <w:sz w:val="30"/>
          <w:szCs w:val="30"/>
        </w:rPr>
        <w:t>195</w:t>
      </w:r>
      <w:r w:rsidRPr="00635145">
        <w:rPr>
          <w:rFonts w:ascii="Angsana New" w:hAnsi="Angsana New" w:hint="cs"/>
          <w:spacing w:val="4"/>
          <w:sz w:val="30"/>
          <w:szCs w:val="30"/>
          <w:cs/>
        </w:rPr>
        <w:t xml:space="preserve"> บาท เป็นจำนวนเงินทั้งสิ้น </w:t>
      </w:r>
      <w:r w:rsidRPr="00635145">
        <w:rPr>
          <w:rFonts w:ascii="Angsana New" w:hAnsi="Angsana New"/>
          <w:spacing w:val="4"/>
          <w:sz w:val="30"/>
          <w:szCs w:val="30"/>
        </w:rPr>
        <w:t>48.75</w:t>
      </w:r>
      <w:r w:rsidRPr="00635145">
        <w:rPr>
          <w:rFonts w:ascii="Angsana New" w:hAnsi="Angsana New" w:hint="cs"/>
          <w:spacing w:val="4"/>
          <w:sz w:val="30"/>
          <w:szCs w:val="30"/>
          <w:cs/>
        </w:rPr>
        <w:t xml:space="preserve"> ล้านบาท เงินปันผลดังกล่าวได้จ่า</w:t>
      </w:r>
      <w:r w:rsidR="00C6102D">
        <w:rPr>
          <w:rFonts w:ascii="Angsana New" w:hAnsi="Angsana New" w:hint="cs"/>
          <w:spacing w:val="4"/>
          <w:sz w:val="30"/>
          <w:szCs w:val="30"/>
          <w:cs/>
        </w:rPr>
        <w:t xml:space="preserve">ยให้แก่ผู้ถือหุ้นในเดือนพฤษภาคม </w:t>
      </w:r>
      <w:r w:rsidR="008645A4">
        <w:rPr>
          <w:rFonts w:ascii="Angsana New" w:hAnsi="Angsana New" w:hint="cs"/>
          <w:spacing w:val="4"/>
          <w:sz w:val="30"/>
          <w:szCs w:val="30"/>
          <w:cs/>
        </w:rPr>
        <w:t>25</w:t>
      </w:r>
      <w:r w:rsidR="00C6102D">
        <w:rPr>
          <w:rFonts w:ascii="Angsana New" w:hAnsi="Angsana New" w:hint="cs"/>
          <w:spacing w:val="4"/>
          <w:sz w:val="30"/>
          <w:szCs w:val="30"/>
          <w:cs/>
        </w:rPr>
        <w:t>59</w:t>
      </w:r>
    </w:p>
    <w:p w14:paraId="7390780D" w14:textId="77777777" w:rsidR="008B542F" w:rsidRPr="0058325C" w:rsidRDefault="008B542F" w:rsidP="008B5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85A71D4" w14:textId="77777777" w:rsidR="008B542F" w:rsidRDefault="008B542F" w:rsidP="008B54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4"/>
          <w:sz w:val="30"/>
          <w:szCs w:val="30"/>
        </w:rPr>
      </w:pPr>
      <w:r w:rsidRPr="00635145">
        <w:rPr>
          <w:rFonts w:ascii="Angsana New" w:hAnsi="Angsana New"/>
          <w:sz w:val="30"/>
          <w:szCs w:val="30"/>
          <w:cs/>
        </w:rPr>
        <w:t>ในการประชุมสามัญประจำปีของผู้ถือหุ้นของบริษัทย่อยแห่งหนึ่ง (</w:t>
      </w:r>
      <w:r w:rsidRPr="00635145">
        <w:rPr>
          <w:rFonts w:ascii="Angsana New" w:hAnsi="Angsana New"/>
          <w:sz w:val="30"/>
          <w:szCs w:val="30"/>
        </w:rPr>
        <w:t>“</w:t>
      </w:r>
      <w:r w:rsidRPr="00635145">
        <w:rPr>
          <w:rFonts w:ascii="Angsana New" w:hAnsi="Angsana New" w:hint="cs"/>
          <w:sz w:val="30"/>
          <w:szCs w:val="30"/>
          <w:cs/>
        </w:rPr>
        <w:t>บริษัท ดับบลิวพีเอส (ประเทศไทย</w:t>
      </w:r>
      <w:r w:rsidRPr="00635145">
        <w:rPr>
          <w:rFonts w:ascii="Angsana New" w:hAnsi="Angsana New"/>
          <w:sz w:val="30"/>
          <w:szCs w:val="30"/>
        </w:rPr>
        <w:t>)</w:t>
      </w:r>
      <w:r w:rsidRPr="00635145">
        <w:rPr>
          <w:rFonts w:ascii="Angsana New" w:hAnsi="Angsana New" w:hint="cs"/>
          <w:sz w:val="30"/>
          <w:szCs w:val="30"/>
          <w:cs/>
        </w:rPr>
        <w:t xml:space="preserve"> จำกัด</w:t>
      </w:r>
      <w:r w:rsidRPr="00635145">
        <w:rPr>
          <w:rFonts w:ascii="Angsana New" w:hAnsi="Angsana New"/>
          <w:sz w:val="30"/>
          <w:szCs w:val="30"/>
        </w:rPr>
        <w:t>”)</w:t>
      </w:r>
      <w:r w:rsidRPr="00635145">
        <w:rPr>
          <w:rFonts w:ascii="Angsana New" w:hAnsi="Angsana New" w:hint="cs"/>
          <w:sz w:val="30"/>
          <w:szCs w:val="30"/>
          <w:cs/>
        </w:rPr>
        <w:t xml:space="preserve"> </w:t>
      </w:r>
      <w:r w:rsidRPr="00635145">
        <w:rPr>
          <w:rFonts w:ascii="Angsana New" w:hAnsi="Angsana New" w:hint="cs"/>
          <w:spacing w:val="4"/>
          <w:sz w:val="30"/>
          <w:szCs w:val="30"/>
          <w:cs/>
        </w:rPr>
        <w:t xml:space="preserve">เมื่อวันที่ </w:t>
      </w:r>
      <w:r w:rsidRPr="00635145">
        <w:rPr>
          <w:rFonts w:ascii="Angsana New" w:hAnsi="Angsana New"/>
          <w:spacing w:val="4"/>
          <w:sz w:val="30"/>
          <w:szCs w:val="30"/>
        </w:rPr>
        <w:t>28</w:t>
      </w:r>
      <w:r w:rsidRPr="00635145">
        <w:rPr>
          <w:rFonts w:ascii="Angsana New" w:hAnsi="Angsana New" w:hint="cs"/>
          <w:spacing w:val="4"/>
          <w:sz w:val="30"/>
          <w:szCs w:val="30"/>
          <w:cs/>
        </w:rPr>
        <w:t xml:space="preserve"> เมษายน </w:t>
      </w:r>
      <w:r w:rsidR="008645A4">
        <w:rPr>
          <w:rFonts w:ascii="Angsana New" w:hAnsi="Angsana New" w:hint="cs"/>
          <w:spacing w:val="4"/>
          <w:sz w:val="30"/>
          <w:szCs w:val="30"/>
          <w:cs/>
        </w:rPr>
        <w:t>25</w:t>
      </w:r>
      <w:r w:rsidR="00C6102D">
        <w:rPr>
          <w:rFonts w:ascii="Angsana New" w:hAnsi="Angsana New" w:hint="cs"/>
          <w:spacing w:val="4"/>
          <w:sz w:val="30"/>
          <w:szCs w:val="30"/>
          <w:cs/>
        </w:rPr>
        <w:t>59</w:t>
      </w:r>
      <w:r w:rsidRPr="00635145">
        <w:rPr>
          <w:rFonts w:ascii="Angsana New" w:hAnsi="Angsana New" w:hint="cs"/>
          <w:spacing w:val="4"/>
          <w:sz w:val="30"/>
          <w:szCs w:val="30"/>
          <w:cs/>
        </w:rPr>
        <w:t xml:space="preserve"> ผู้ถือหุ้นของบริษัทย่อยดังกล่าวมีมติอนุมัติการจัดสรรกำไรสำหรับผลการดำเนินงานประจำปี </w:t>
      </w:r>
      <w:r w:rsidRPr="00635145">
        <w:rPr>
          <w:rFonts w:ascii="Angsana New" w:hAnsi="Angsana New"/>
          <w:spacing w:val="4"/>
          <w:sz w:val="30"/>
          <w:szCs w:val="30"/>
        </w:rPr>
        <w:t>2558</w:t>
      </w:r>
      <w:r w:rsidRPr="00635145">
        <w:rPr>
          <w:rFonts w:ascii="Angsana New" w:hAnsi="Angsana New" w:hint="cs"/>
          <w:spacing w:val="4"/>
          <w:sz w:val="30"/>
          <w:szCs w:val="30"/>
          <w:cs/>
        </w:rPr>
        <w:t xml:space="preserve"> เป็นเงินปันผลในอัตราหุ้นละ </w:t>
      </w:r>
      <w:r w:rsidRPr="00635145">
        <w:rPr>
          <w:rFonts w:ascii="Angsana New" w:hAnsi="Angsana New"/>
          <w:spacing w:val="4"/>
          <w:sz w:val="30"/>
          <w:szCs w:val="30"/>
        </w:rPr>
        <w:t>0.50</w:t>
      </w:r>
      <w:r w:rsidRPr="00635145">
        <w:rPr>
          <w:rFonts w:ascii="Angsana New" w:hAnsi="Angsana New" w:hint="cs"/>
          <w:spacing w:val="4"/>
          <w:sz w:val="30"/>
          <w:szCs w:val="30"/>
          <w:cs/>
        </w:rPr>
        <w:t xml:space="preserve"> บาท เป็นจำนวนเงินทั้งสิ้น </w:t>
      </w:r>
      <w:r w:rsidRPr="00635145">
        <w:rPr>
          <w:rFonts w:ascii="Angsana New" w:hAnsi="Angsana New"/>
          <w:spacing w:val="4"/>
          <w:sz w:val="30"/>
          <w:szCs w:val="30"/>
        </w:rPr>
        <w:t>25</w:t>
      </w:r>
      <w:r w:rsidRPr="00635145">
        <w:rPr>
          <w:rFonts w:ascii="Angsana New" w:hAnsi="Angsana New" w:hint="cs"/>
          <w:spacing w:val="4"/>
          <w:sz w:val="30"/>
          <w:szCs w:val="30"/>
          <w:cs/>
        </w:rPr>
        <w:t xml:space="preserve"> ล้านบาท เงินปันผลดังกล่าว   ได้จ่ายให้แก่ผู้ถือหุ้นในเดือนพฤษภาคม </w:t>
      </w:r>
      <w:r w:rsidR="008645A4">
        <w:rPr>
          <w:rFonts w:ascii="Angsana New" w:hAnsi="Angsana New" w:hint="cs"/>
          <w:spacing w:val="4"/>
          <w:sz w:val="30"/>
          <w:szCs w:val="30"/>
          <w:cs/>
        </w:rPr>
        <w:t>25</w:t>
      </w:r>
      <w:r w:rsidR="00C6102D">
        <w:rPr>
          <w:rFonts w:ascii="Angsana New" w:hAnsi="Angsana New" w:hint="cs"/>
          <w:spacing w:val="4"/>
          <w:sz w:val="30"/>
          <w:szCs w:val="30"/>
          <w:cs/>
        </w:rPr>
        <w:t>59</w:t>
      </w:r>
    </w:p>
    <w:p w14:paraId="10CD8319" w14:textId="77777777" w:rsidR="00434940" w:rsidRDefault="00434940" w:rsidP="00434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72B0896" w14:textId="77777777" w:rsidR="008B542F" w:rsidRPr="002E0AB0" w:rsidRDefault="008B542F" w:rsidP="00457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  <w:sectPr w:rsidR="008B542F" w:rsidRPr="002E0AB0" w:rsidSect="001F4130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08F5264E" w14:textId="77777777" w:rsidR="006D2E58" w:rsidRDefault="006D2E58" w:rsidP="006D2E58">
      <w:pPr>
        <w:pStyle w:val="block"/>
        <w:tabs>
          <w:tab w:val="left" w:pos="567"/>
        </w:tabs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21170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>เ</w:t>
      </w:r>
      <w:r w:rsidRPr="00621170">
        <w:rPr>
          <w:rFonts w:ascii="Angsana New" w:hAnsi="Angsana New" w:cs="Angsana New"/>
          <w:sz w:val="30"/>
          <w:szCs w:val="30"/>
          <w:cs/>
          <w:lang w:bidi="th-TH"/>
        </w:rPr>
        <w:t>งินลงทุน</w:t>
      </w:r>
      <w:r w:rsidRPr="0062117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ในบริษัทย่อย </w:t>
      </w:r>
      <w:r w:rsidRPr="00621170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31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ธันวาคม</w:t>
      </w:r>
      <w:r w:rsidR="00AF56D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2560 และ 2559</w:t>
      </w:r>
      <w:r w:rsidRPr="0062117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621170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และเงินปันผลรับจากเงินลงทุนสำหรับ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แต่ละปี</w:t>
      </w:r>
      <w:r w:rsidRPr="0062117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621170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</w:p>
    <w:p w14:paraId="3FCB4093" w14:textId="77777777" w:rsidR="006D2E58" w:rsidRPr="00910702" w:rsidRDefault="006D2E58" w:rsidP="006D2E58">
      <w:pPr>
        <w:pStyle w:val="block"/>
        <w:tabs>
          <w:tab w:val="left" w:pos="567"/>
        </w:tabs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5217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12"/>
        <w:gridCol w:w="1843"/>
        <w:gridCol w:w="904"/>
        <w:gridCol w:w="810"/>
        <w:gridCol w:w="178"/>
        <w:gridCol w:w="794"/>
        <w:gridCol w:w="794"/>
        <w:gridCol w:w="178"/>
        <w:gridCol w:w="794"/>
        <w:gridCol w:w="178"/>
        <w:gridCol w:w="900"/>
        <w:gridCol w:w="178"/>
        <w:gridCol w:w="794"/>
        <w:gridCol w:w="178"/>
        <w:gridCol w:w="794"/>
        <w:gridCol w:w="178"/>
        <w:gridCol w:w="794"/>
        <w:gridCol w:w="178"/>
        <w:gridCol w:w="794"/>
        <w:gridCol w:w="178"/>
        <w:gridCol w:w="794"/>
        <w:gridCol w:w="178"/>
        <w:gridCol w:w="794"/>
      </w:tblGrid>
      <w:tr w:rsidR="006D2E58" w:rsidRPr="0069331B" w14:paraId="0684B5A7" w14:textId="77777777" w:rsidTr="00A0170B">
        <w:trPr>
          <w:tblHeader/>
        </w:trPr>
        <w:tc>
          <w:tcPr>
            <w:tcW w:w="15217" w:type="dxa"/>
            <w:gridSpan w:val="23"/>
          </w:tcPr>
          <w:p w14:paraId="737910C1" w14:textId="77777777" w:rsidR="006D2E58" w:rsidRPr="0069331B" w:rsidRDefault="006D2E58" w:rsidP="00A0170B">
            <w:pPr>
              <w:pStyle w:val="acctmergecolhdg"/>
              <w:tabs>
                <w:tab w:val="left" w:pos="540"/>
              </w:tabs>
              <w:spacing w:line="240" w:lineRule="auto"/>
              <w:ind w:left="11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6D2E58" w:rsidRPr="0069331B" w14:paraId="1D67B9CC" w14:textId="77777777" w:rsidTr="00A0170B">
        <w:trPr>
          <w:tblHeader/>
        </w:trPr>
        <w:tc>
          <w:tcPr>
            <w:tcW w:w="2012" w:type="dxa"/>
            <w:vAlign w:val="bottom"/>
          </w:tcPr>
          <w:p w14:paraId="2C396CC2" w14:textId="77777777" w:rsidR="006D2E58" w:rsidRPr="00253A30" w:rsidRDefault="006D2E58" w:rsidP="00933DD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843" w:type="dxa"/>
            <w:vAlign w:val="bottom"/>
          </w:tcPr>
          <w:p w14:paraId="320E24F2" w14:textId="77777777" w:rsidR="006D2E58" w:rsidRPr="0069331B" w:rsidRDefault="006D2E58" w:rsidP="00933DDD">
            <w:pPr>
              <w:pStyle w:val="acctmergecolhdg"/>
              <w:tabs>
                <w:tab w:val="left" w:pos="540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714" w:type="dxa"/>
            <w:gridSpan w:val="2"/>
            <w:vAlign w:val="bottom"/>
          </w:tcPr>
          <w:p w14:paraId="63AC22EA" w14:textId="77777777" w:rsidR="006D2E58" w:rsidRPr="0069331B" w:rsidRDefault="006D2E58" w:rsidP="00933DDD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5DC46464" w14:textId="77777777" w:rsidR="006D2E58" w:rsidRPr="0069331B" w:rsidRDefault="006D2E58" w:rsidP="00933DDD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588" w:type="dxa"/>
            <w:gridSpan w:val="2"/>
            <w:vAlign w:val="bottom"/>
          </w:tcPr>
          <w:p w14:paraId="524C340F" w14:textId="77777777" w:rsidR="006D2E58" w:rsidRPr="0069331B" w:rsidRDefault="006D2E58" w:rsidP="00933DDD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5075F439" w14:textId="77777777" w:rsidR="006D2E58" w:rsidRPr="0069331B" w:rsidRDefault="006D2E58" w:rsidP="00933DDD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872" w:type="dxa"/>
            <w:gridSpan w:val="3"/>
            <w:vAlign w:val="bottom"/>
          </w:tcPr>
          <w:p w14:paraId="58270134" w14:textId="77777777" w:rsidR="006D2E58" w:rsidRPr="0069331B" w:rsidRDefault="006D2E58" w:rsidP="00933DDD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6B660134" w14:textId="77777777" w:rsidR="006D2E58" w:rsidRPr="0069331B" w:rsidRDefault="006D2E58" w:rsidP="00933DDD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766" w:type="dxa"/>
            <w:gridSpan w:val="3"/>
            <w:vAlign w:val="bottom"/>
          </w:tcPr>
          <w:p w14:paraId="43491583" w14:textId="77777777" w:rsidR="006D2E58" w:rsidRPr="0069331B" w:rsidRDefault="006D2E58" w:rsidP="00933DDD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65CB1289" w14:textId="77777777" w:rsidR="006D2E58" w:rsidRPr="0069331B" w:rsidRDefault="006D2E58" w:rsidP="00933DDD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766" w:type="dxa"/>
            <w:gridSpan w:val="3"/>
            <w:vAlign w:val="bottom"/>
          </w:tcPr>
          <w:p w14:paraId="3A930AB4" w14:textId="77777777" w:rsidR="006D2E58" w:rsidRPr="0069331B" w:rsidRDefault="006D2E58" w:rsidP="00933DDD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bidi="th-TH"/>
              </w:rPr>
              <w:t xml:space="preserve"> 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val="en-US" w:bidi="th-TH"/>
              </w:rPr>
              <w:t>-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Pr="0069331B">
              <w:rPr>
                <w:rFonts w:ascii="Angsana New" w:hAnsi="Angsana New" w:cs="Angsana New" w:hint="cs"/>
                <w:b w:val="0"/>
                <w:color w:val="000000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  <w:vAlign w:val="bottom"/>
          </w:tcPr>
          <w:p w14:paraId="360E7BAD" w14:textId="77777777" w:rsidR="006D2E58" w:rsidRPr="0069331B" w:rsidRDefault="006D2E58" w:rsidP="00933DDD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766" w:type="dxa"/>
            <w:gridSpan w:val="3"/>
            <w:vAlign w:val="bottom"/>
          </w:tcPr>
          <w:p w14:paraId="64AB5EFB" w14:textId="77777777" w:rsidR="006D2E58" w:rsidRPr="0069331B" w:rsidRDefault="006D2E58" w:rsidP="00933DDD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6D2E58" w:rsidRPr="0069331B" w14:paraId="22038666" w14:textId="77777777" w:rsidTr="00A0170B">
        <w:trPr>
          <w:trHeight w:val="270"/>
          <w:tblHeader/>
        </w:trPr>
        <w:tc>
          <w:tcPr>
            <w:tcW w:w="2012" w:type="dxa"/>
          </w:tcPr>
          <w:p w14:paraId="2F4F8F31" w14:textId="77777777" w:rsidR="006D2E58" w:rsidRPr="0069331B" w:rsidRDefault="006D2E58" w:rsidP="00933DD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A351A9A" w14:textId="77777777" w:rsidR="006D2E58" w:rsidRPr="0069331B" w:rsidRDefault="006D2E58" w:rsidP="00933DDD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</w:tcPr>
          <w:p w14:paraId="024A4A95" w14:textId="77777777" w:rsidR="006D2E58" w:rsidRPr="0069331B" w:rsidRDefault="008645A4" w:rsidP="00933DD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2560</w:t>
            </w:r>
          </w:p>
        </w:tc>
        <w:tc>
          <w:tcPr>
            <w:tcW w:w="810" w:type="dxa"/>
          </w:tcPr>
          <w:p w14:paraId="771BF84A" w14:textId="77777777" w:rsidR="006D2E58" w:rsidRPr="0069331B" w:rsidRDefault="00032C58" w:rsidP="0093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2559</w:t>
            </w:r>
          </w:p>
        </w:tc>
        <w:tc>
          <w:tcPr>
            <w:tcW w:w="178" w:type="dxa"/>
          </w:tcPr>
          <w:p w14:paraId="071117A4" w14:textId="77777777" w:rsidR="006D2E58" w:rsidRPr="0069331B" w:rsidRDefault="006D2E58" w:rsidP="00933DD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35C49039" w14:textId="77777777" w:rsidR="006D2E58" w:rsidRPr="0069331B" w:rsidRDefault="008645A4" w:rsidP="00933DD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2560</w:t>
            </w:r>
          </w:p>
        </w:tc>
        <w:tc>
          <w:tcPr>
            <w:tcW w:w="794" w:type="dxa"/>
          </w:tcPr>
          <w:p w14:paraId="50DDA389" w14:textId="77777777" w:rsidR="006D2E58" w:rsidRPr="0069331B" w:rsidRDefault="00032C58" w:rsidP="00933DD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2559</w:t>
            </w:r>
          </w:p>
        </w:tc>
        <w:tc>
          <w:tcPr>
            <w:tcW w:w="178" w:type="dxa"/>
          </w:tcPr>
          <w:p w14:paraId="61D7ADE3" w14:textId="77777777" w:rsidR="006D2E58" w:rsidRPr="0069331B" w:rsidRDefault="006D2E58" w:rsidP="00933DD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2A36C59E" w14:textId="77777777" w:rsidR="006D2E58" w:rsidRPr="0069331B" w:rsidRDefault="008645A4" w:rsidP="00933DD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2560</w:t>
            </w:r>
          </w:p>
        </w:tc>
        <w:tc>
          <w:tcPr>
            <w:tcW w:w="178" w:type="dxa"/>
          </w:tcPr>
          <w:p w14:paraId="1248044F" w14:textId="77777777" w:rsidR="006D2E58" w:rsidRPr="0069331B" w:rsidRDefault="006D2E58" w:rsidP="00933DD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FDA103B" w14:textId="77777777" w:rsidR="006D2E58" w:rsidRPr="0069331B" w:rsidRDefault="00032C58" w:rsidP="00933DD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2559</w:t>
            </w:r>
          </w:p>
        </w:tc>
        <w:tc>
          <w:tcPr>
            <w:tcW w:w="178" w:type="dxa"/>
          </w:tcPr>
          <w:p w14:paraId="1BAD96DB" w14:textId="77777777" w:rsidR="006D2E58" w:rsidRPr="0069331B" w:rsidRDefault="006D2E58" w:rsidP="00933DD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6D8106EE" w14:textId="77777777" w:rsidR="006D2E58" w:rsidRPr="0069331B" w:rsidRDefault="008645A4" w:rsidP="00933DD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2560</w:t>
            </w:r>
          </w:p>
        </w:tc>
        <w:tc>
          <w:tcPr>
            <w:tcW w:w="178" w:type="dxa"/>
          </w:tcPr>
          <w:p w14:paraId="09F3BB38" w14:textId="77777777" w:rsidR="006D2E58" w:rsidRPr="0069331B" w:rsidRDefault="006D2E58" w:rsidP="00933DD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66621667" w14:textId="77777777" w:rsidR="006D2E58" w:rsidRPr="0069331B" w:rsidRDefault="00032C58" w:rsidP="00933DD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2559</w:t>
            </w:r>
          </w:p>
        </w:tc>
        <w:tc>
          <w:tcPr>
            <w:tcW w:w="178" w:type="dxa"/>
          </w:tcPr>
          <w:p w14:paraId="5C025D0F" w14:textId="77777777" w:rsidR="006D2E58" w:rsidRPr="0069331B" w:rsidRDefault="006D2E58" w:rsidP="00933DD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61B8FB03" w14:textId="77777777" w:rsidR="006D2E58" w:rsidRPr="0069331B" w:rsidRDefault="008645A4" w:rsidP="00933DD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2560</w:t>
            </w:r>
          </w:p>
        </w:tc>
        <w:tc>
          <w:tcPr>
            <w:tcW w:w="178" w:type="dxa"/>
          </w:tcPr>
          <w:p w14:paraId="108297E1" w14:textId="77777777" w:rsidR="006D2E58" w:rsidRPr="0069331B" w:rsidRDefault="006D2E58" w:rsidP="00933DD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7D095AE4" w14:textId="77777777" w:rsidR="006D2E58" w:rsidRPr="0069331B" w:rsidRDefault="00032C58" w:rsidP="00933DD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2559</w:t>
            </w:r>
          </w:p>
        </w:tc>
        <w:tc>
          <w:tcPr>
            <w:tcW w:w="178" w:type="dxa"/>
          </w:tcPr>
          <w:p w14:paraId="6AF0D9F5" w14:textId="77777777" w:rsidR="006D2E58" w:rsidRPr="0069331B" w:rsidRDefault="006D2E58" w:rsidP="00933DD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34E67308" w14:textId="77777777" w:rsidR="006D2E58" w:rsidRPr="0069331B" w:rsidRDefault="008645A4" w:rsidP="00933DD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2560</w:t>
            </w:r>
          </w:p>
        </w:tc>
        <w:tc>
          <w:tcPr>
            <w:tcW w:w="178" w:type="dxa"/>
          </w:tcPr>
          <w:p w14:paraId="07D7CA75" w14:textId="77777777" w:rsidR="006D2E58" w:rsidRPr="0069331B" w:rsidRDefault="006D2E58" w:rsidP="00933DD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7C7EA817" w14:textId="77777777" w:rsidR="006D2E58" w:rsidRPr="0069331B" w:rsidRDefault="00032C58" w:rsidP="00933DD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2559</w:t>
            </w:r>
          </w:p>
        </w:tc>
      </w:tr>
      <w:tr w:rsidR="006D2E58" w:rsidRPr="0069331B" w14:paraId="313E0B86" w14:textId="77777777" w:rsidTr="00A0170B">
        <w:trPr>
          <w:trHeight w:val="270"/>
          <w:tblHeader/>
        </w:trPr>
        <w:tc>
          <w:tcPr>
            <w:tcW w:w="2012" w:type="dxa"/>
          </w:tcPr>
          <w:p w14:paraId="7C47BD42" w14:textId="77777777" w:rsidR="006D2E58" w:rsidRPr="0069331B" w:rsidRDefault="006D2E58" w:rsidP="0093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14:paraId="673494BF" w14:textId="77777777" w:rsidR="006D2E58" w:rsidRPr="0069331B" w:rsidRDefault="006D2E58" w:rsidP="0093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14" w:type="dxa"/>
            <w:gridSpan w:val="2"/>
          </w:tcPr>
          <w:p w14:paraId="673B4252" w14:textId="77777777" w:rsidR="006D2E58" w:rsidRPr="0069331B" w:rsidRDefault="006D2E58" w:rsidP="0093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331B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78" w:type="dxa"/>
          </w:tcPr>
          <w:p w14:paraId="676C22F2" w14:textId="77777777" w:rsidR="006D2E58" w:rsidRPr="0069331B" w:rsidRDefault="006D2E58" w:rsidP="00933DD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0" w:type="dxa"/>
            <w:gridSpan w:val="18"/>
            <w:vAlign w:val="bottom"/>
          </w:tcPr>
          <w:p w14:paraId="3A8591FB" w14:textId="77777777" w:rsidR="006D2E58" w:rsidRPr="0069331B" w:rsidRDefault="006D2E58" w:rsidP="0093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2452E" w:rsidRPr="0069331B" w14:paraId="36DE6943" w14:textId="77777777" w:rsidTr="00A0170B">
        <w:trPr>
          <w:trHeight w:val="270"/>
        </w:trPr>
        <w:tc>
          <w:tcPr>
            <w:tcW w:w="2012" w:type="dxa"/>
          </w:tcPr>
          <w:p w14:paraId="344CD624" w14:textId="77777777" w:rsidR="00F2452E" w:rsidRPr="0069331B" w:rsidRDefault="00F2452E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53A3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843" w:type="dxa"/>
          </w:tcPr>
          <w:p w14:paraId="02C00158" w14:textId="77777777" w:rsidR="00F2452E" w:rsidRPr="0069331B" w:rsidRDefault="00F2452E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4" w:type="dxa"/>
          </w:tcPr>
          <w:p w14:paraId="1B002D6A" w14:textId="77777777" w:rsidR="00F2452E" w:rsidRPr="0069331B" w:rsidRDefault="00F2452E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0DB07EF" w14:textId="77777777" w:rsidR="00F2452E" w:rsidRPr="0069331B" w:rsidRDefault="00F2452E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1DCC5729" w14:textId="77777777" w:rsidR="00F2452E" w:rsidRPr="0069331B" w:rsidRDefault="00F2452E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433872C5" w14:textId="77777777" w:rsidR="00F2452E" w:rsidRPr="0069331B" w:rsidRDefault="00F2452E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94" w:type="dxa"/>
          </w:tcPr>
          <w:p w14:paraId="6797D637" w14:textId="77777777" w:rsidR="00F2452E" w:rsidRPr="0069331B" w:rsidRDefault="00F2452E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4701F657" w14:textId="77777777" w:rsidR="00F2452E" w:rsidRPr="0069331B" w:rsidRDefault="00F2452E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315432D6" w14:textId="77777777" w:rsidR="00F2452E" w:rsidRDefault="00F2452E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062EFD4F" w14:textId="77777777" w:rsidR="00F2452E" w:rsidRPr="0069331B" w:rsidRDefault="00F2452E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3B870B4" w14:textId="77777777" w:rsidR="00F2452E" w:rsidRDefault="00F2452E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65C87B49" w14:textId="77777777" w:rsidR="00F2452E" w:rsidRPr="0069331B" w:rsidRDefault="00F2452E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572E8DD0" w14:textId="77777777" w:rsidR="00F2452E" w:rsidRPr="003A7F47" w:rsidRDefault="00F2452E" w:rsidP="003A7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78" w:type="dxa"/>
          </w:tcPr>
          <w:p w14:paraId="30034CCA" w14:textId="77777777" w:rsidR="00F2452E" w:rsidRPr="0069331B" w:rsidRDefault="00F2452E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09A5AE43" w14:textId="77777777" w:rsidR="00F2452E" w:rsidRPr="0069331B" w:rsidRDefault="00F2452E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341B01C1" w14:textId="77777777" w:rsidR="00F2452E" w:rsidRPr="0069331B" w:rsidRDefault="00F2452E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0B1F128C" w14:textId="77777777" w:rsidR="00F2452E" w:rsidRDefault="00F2452E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21738A3" w14:textId="77777777" w:rsidR="00F2452E" w:rsidRPr="0069331B" w:rsidRDefault="00F2452E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0FE48C66" w14:textId="77777777" w:rsidR="00F2452E" w:rsidRDefault="00F2452E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DEAEDF6" w14:textId="77777777" w:rsidR="00F2452E" w:rsidRPr="0069331B" w:rsidRDefault="00F2452E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48B7C617" w14:textId="77777777" w:rsidR="00F2452E" w:rsidRPr="0069331B" w:rsidRDefault="00F2452E" w:rsidP="00FA6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D374462" w14:textId="77777777" w:rsidR="00F2452E" w:rsidRPr="0069331B" w:rsidRDefault="00F2452E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5C47503F" w14:textId="77777777" w:rsidR="00F2452E" w:rsidRDefault="00F2452E" w:rsidP="00FA6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032C58" w:rsidRPr="0069331B" w14:paraId="13888F30" w14:textId="77777777" w:rsidTr="00A0170B">
        <w:trPr>
          <w:trHeight w:val="270"/>
        </w:trPr>
        <w:tc>
          <w:tcPr>
            <w:tcW w:w="2012" w:type="dxa"/>
          </w:tcPr>
          <w:p w14:paraId="0D790A28" w14:textId="77777777" w:rsidR="00032C58" w:rsidRPr="0069331B" w:rsidRDefault="00032C58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เนชั่น บรอดแ</w:t>
            </w:r>
            <w:r w:rsidRPr="0069331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ค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สติ้ง </w:t>
            </w:r>
            <w:r w:rsidRPr="0069331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  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คอร์ปอเรชั่น จำกัด (มหาชน)</w:t>
            </w:r>
          </w:p>
        </w:tc>
        <w:tc>
          <w:tcPr>
            <w:tcW w:w="1843" w:type="dxa"/>
          </w:tcPr>
          <w:p w14:paraId="778759B3" w14:textId="77777777" w:rsidR="00032C58" w:rsidRPr="0069331B" w:rsidRDefault="00032C58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ผลิตรายการโทรทัศน์ รายการวิทยุ และให้บริการโฆษณาผ่าน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สื่อโทรทัศน์ วิทยุและ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สื่อรูปแบบใหม่</w:t>
            </w:r>
          </w:p>
        </w:tc>
        <w:tc>
          <w:tcPr>
            <w:tcW w:w="904" w:type="dxa"/>
          </w:tcPr>
          <w:p w14:paraId="1E891892" w14:textId="77777777" w:rsidR="00032C58" w:rsidRPr="0069331B" w:rsidRDefault="00032C58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331B">
              <w:rPr>
                <w:rFonts w:ascii="Angsana New" w:hAnsi="Angsana New" w:hint="cs"/>
                <w:sz w:val="24"/>
                <w:szCs w:val="24"/>
                <w:cs/>
              </w:rPr>
              <w:t>71.</w:t>
            </w:r>
            <w:r w:rsidRPr="0069331B">
              <w:rPr>
                <w:rFonts w:ascii="Angsana New" w:hAnsi="Angsana New"/>
                <w:sz w:val="24"/>
                <w:szCs w:val="24"/>
              </w:rPr>
              <w:t>45</w:t>
            </w:r>
          </w:p>
        </w:tc>
        <w:tc>
          <w:tcPr>
            <w:tcW w:w="810" w:type="dxa"/>
          </w:tcPr>
          <w:p w14:paraId="0C806C4A" w14:textId="77777777" w:rsidR="00032C58" w:rsidRPr="0069331B" w:rsidRDefault="00032C58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331B">
              <w:rPr>
                <w:rFonts w:ascii="Angsana New" w:hAnsi="Angsana New" w:hint="cs"/>
                <w:sz w:val="24"/>
                <w:szCs w:val="24"/>
                <w:cs/>
              </w:rPr>
              <w:t>71.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45</w:t>
            </w:r>
          </w:p>
        </w:tc>
        <w:tc>
          <w:tcPr>
            <w:tcW w:w="178" w:type="dxa"/>
          </w:tcPr>
          <w:p w14:paraId="35C6FECB" w14:textId="77777777" w:rsidR="00032C58" w:rsidRPr="0069331B" w:rsidRDefault="00032C58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2E297628" w14:textId="77777777" w:rsidR="00032C58" w:rsidRPr="0069331B" w:rsidRDefault="00032C58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535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437</w:t>
            </w:r>
          </w:p>
        </w:tc>
        <w:tc>
          <w:tcPr>
            <w:tcW w:w="794" w:type="dxa"/>
          </w:tcPr>
          <w:p w14:paraId="07A6B028" w14:textId="77777777" w:rsidR="00032C58" w:rsidRPr="0069331B" w:rsidRDefault="00032C58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535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437</w:t>
            </w:r>
          </w:p>
        </w:tc>
        <w:tc>
          <w:tcPr>
            <w:tcW w:w="178" w:type="dxa"/>
          </w:tcPr>
          <w:p w14:paraId="20C096EB" w14:textId="77777777" w:rsidR="00032C58" w:rsidRPr="0069331B" w:rsidRDefault="00032C58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176A8B8B" w14:textId="77777777" w:rsidR="00032C58" w:rsidRPr="0069331B" w:rsidRDefault="00032C58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989,589</w:t>
            </w:r>
          </w:p>
        </w:tc>
        <w:tc>
          <w:tcPr>
            <w:tcW w:w="178" w:type="dxa"/>
          </w:tcPr>
          <w:p w14:paraId="6D7802A0" w14:textId="77777777" w:rsidR="00032C58" w:rsidRPr="0069331B" w:rsidRDefault="00032C58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00997A2" w14:textId="77777777" w:rsidR="00032C58" w:rsidRPr="0069331B" w:rsidRDefault="00032C58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989,589</w:t>
            </w:r>
          </w:p>
        </w:tc>
        <w:tc>
          <w:tcPr>
            <w:tcW w:w="178" w:type="dxa"/>
          </w:tcPr>
          <w:p w14:paraId="7B0ADDB7" w14:textId="77777777" w:rsidR="00032C58" w:rsidRPr="0069331B" w:rsidRDefault="00032C58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6AE8BAB3" w14:textId="77777777" w:rsidR="00032C58" w:rsidRPr="0069331B" w:rsidRDefault="003A7F47" w:rsidP="003A7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7F47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542</w:t>
            </w:r>
            <w:r w:rsidRPr="003A7F47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,000</w:t>
            </w:r>
          </w:p>
        </w:tc>
        <w:tc>
          <w:tcPr>
            <w:tcW w:w="178" w:type="dxa"/>
          </w:tcPr>
          <w:p w14:paraId="7D4F63BA" w14:textId="77777777" w:rsidR="00032C58" w:rsidRPr="0069331B" w:rsidRDefault="00032C58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69B1DCC4" w14:textId="77777777" w:rsidR="00032C58" w:rsidRPr="0069331B" w:rsidRDefault="00032C58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76F3154" w14:textId="77777777" w:rsidR="00032C58" w:rsidRPr="0069331B" w:rsidRDefault="00032C58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2FC45376" w14:textId="77777777" w:rsidR="00032C58" w:rsidRPr="0069331B" w:rsidRDefault="003A7F47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447,589</w:t>
            </w:r>
          </w:p>
        </w:tc>
        <w:tc>
          <w:tcPr>
            <w:tcW w:w="178" w:type="dxa"/>
          </w:tcPr>
          <w:p w14:paraId="19C29795" w14:textId="77777777" w:rsidR="00032C58" w:rsidRPr="0069331B" w:rsidRDefault="00032C58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593DEE11" w14:textId="77777777" w:rsidR="00032C58" w:rsidRPr="0069331B" w:rsidRDefault="00032C58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989,589</w:t>
            </w:r>
          </w:p>
        </w:tc>
        <w:tc>
          <w:tcPr>
            <w:tcW w:w="178" w:type="dxa"/>
          </w:tcPr>
          <w:p w14:paraId="37E2F232" w14:textId="77777777" w:rsidR="00032C58" w:rsidRPr="0069331B" w:rsidRDefault="00032C58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187230D9" w14:textId="77777777" w:rsidR="00032C58" w:rsidRPr="0069331B" w:rsidRDefault="00032C58" w:rsidP="00FA6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FC8AFA6" w14:textId="77777777" w:rsidR="00032C58" w:rsidRPr="0069331B" w:rsidRDefault="00032C58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010763B4" w14:textId="77777777" w:rsidR="00032C58" w:rsidRPr="0069331B" w:rsidRDefault="00032C58" w:rsidP="00FA6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30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,604</w:t>
            </w:r>
          </w:p>
        </w:tc>
      </w:tr>
      <w:tr w:rsidR="00032C58" w:rsidRPr="0069331B" w14:paraId="725B2C03" w14:textId="77777777" w:rsidTr="00A0170B">
        <w:trPr>
          <w:trHeight w:val="270"/>
        </w:trPr>
        <w:tc>
          <w:tcPr>
            <w:tcW w:w="2012" w:type="dxa"/>
          </w:tcPr>
          <w:p w14:paraId="78E9F103" w14:textId="41364942" w:rsidR="00032C58" w:rsidRPr="0069331B" w:rsidRDefault="00032C58" w:rsidP="00F83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เนชั่น </w:t>
            </w:r>
            <w:r w:rsidR="00F833F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อินเตอร์</w:t>
            </w:r>
            <w:r w:rsidR="00F833FA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</w:t>
            </w:r>
            <w:r w:rsidRPr="0069331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เนชั่นแนล เอ็ดดูเทนเมนท์ 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843" w:type="dxa"/>
          </w:tcPr>
          <w:p w14:paraId="41CFFDDB" w14:textId="77777777" w:rsidR="00032C58" w:rsidRPr="0069331B" w:rsidRDefault="00032C58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นำเข้า ผลิตและจำหน่ายสื่อสิ่งพิมพ์ของในประเทศและต่างประเทศ ผลิตรายการโทรทัศน์ และให้บริการโฆษณาผ่านสื่อโทรทัศน์ สื่อดิจิตอล และการบริหารลิขสิทธิ์ </w:t>
            </w:r>
          </w:p>
        </w:tc>
        <w:tc>
          <w:tcPr>
            <w:tcW w:w="904" w:type="dxa"/>
          </w:tcPr>
          <w:p w14:paraId="634AA33B" w14:textId="77777777" w:rsidR="00032C58" w:rsidRPr="0069331B" w:rsidRDefault="00032C58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71.04</w:t>
            </w:r>
          </w:p>
        </w:tc>
        <w:tc>
          <w:tcPr>
            <w:tcW w:w="810" w:type="dxa"/>
          </w:tcPr>
          <w:p w14:paraId="4165051F" w14:textId="77777777" w:rsidR="00032C58" w:rsidRPr="0069331B" w:rsidRDefault="00032C58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72.35</w:t>
            </w:r>
          </w:p>
        </w:tc>
        <w:tc>
          <w:tcPr>
            <w:tcW w:w="178" w:type="dxa"/>
          </w:tcPr>
          <w:p w14:paraId="5B82454F" w14:textId="77777777" w:rsidR="00032C58" w:rsidRPr="0069331B" w:rsidRDefault="00032C58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2FA9D9BE" w14:textId="77777777" w:rsidR="00032C58" w:rsidRPr="0069331B" w:rsidRDefault="00032C58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</w:rPr>
              <w:t>170,048</w:t>
            </w:r>
          </w:p>
        </w:tc>
        <w:tc>
          <w:tcPr>
            <w:tcW w:w="794" w:type="dxa"/>
          </w:tcPr>
          <w:p w14:paraId="22131309" w14:textId="77777777" w:rsidR="00032C58" w:rsidRPr="0069331B" w:rsidRDefault="00032C58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170,048 </w:t>
            </w:r>
          </w:p>
        </w:tc>
        <w:tc>
          <w:tcPr>
            <w:tcW w:w="178" w:type="dxa"/>
          </w:tcPr>
          <w:p w14:paraId="50CDFEE9" w14:textId="77777777" w:rsidR="00032C58" w:rsidRPr="0069331B" w:rsidRDefault="00032C58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09B904CB" w14:textId="77777777" w:rsidR="00032C58" w:rsidRPr="0069331B" w:rsidRDefault="00032C58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316,377</w:t>
            </w:r>
          </w:p>
        </w:tc>
        <w:tc>
          <w:tcPr>
            <w:tcW w:w="178" w:type="dxa"/>
          </w:tcPr>
          <w:p w14:paraId="19F9928D" w14:textId="77777777" w:rsidR="00032C58" w:rsidRPr="0069331B" w:rsidRDefault="00032C58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677E48C" w14:textId="77777777" w:rsidR="00032C58" w:rsidRPr="0069331B" w:rsidRDefault="00032C58" w:rsidP="00FA6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322,192</w:t>
            </w:r>
          </w:p>
        </w:tc>
        <w:tc>
          <w:tcPr>
            <w:tcW w:w="178" w:type="dxa"/>
          </w:tcPr>
          <w:p w14:paraId="1087809D" w14:textId="77777777" w:rsidR="00032C58" w:rsidRPr="0069331B" w:rsidRDefault="00032C58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395DD1E4" w14:textId="77777777" w:rsidR="00032C58" w:rsidRPr="0069331B" w:rsidRDefault="00032C58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F49DCE9" w14:textId="77777777" w:rsidR="00032C58" w:rsidRPr="0069331B" w:rsidRDefault="00032C58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2FACC29E" w14:textId="77777777" w:rsidR="00032C58" w:rsidRPr="0069331B" w:rsidRDefault="00032C58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1B2F76D" w14:textId="77777777" w:rsidR="00032C58" w:rsidRPr="0069331B" w:rsidRDefault="00032C58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19CAC3C7" w14:textId="77777777" w:rsidR="00032C58" w:rsidRPr="0069331B" w:rsidRDefault="00032C58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316,377</w:t>
            </w:r>
          </w:p>
        </w:tc>
        <w:tc>
          <w:tcPr>
            <w:tcW w:w="178" w:type="dxa"/>
          </w:tcPr>
          <w:p w14:paraId="12C55F18" w14:textId="77777777" w:rsidR="00032C58" w:rsidRPr="0069331B" w:rsidRDefault="00032C58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38DDDF3B" w14:textId="77777777" w:rsidR="00032C58" w:rsidRPr="0069331B" w:rsidRDefault="00032C58" w:rsidP="00FA6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322,192</w:t>
            </w:r>
          </w:p>
        </w:tc>
        <w:tc>
          <w:tcPr>
            <w:tcW w:w="178" w:type="dxa"/>
          </w:tcPr>
          <w:p w14:paraId="32C9A729" w14:textId="77777777" w:rsidR="00032C58" w:rsidRPr="0069331B" w:rsidRDefault="00032C58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7D1EA9BB" w14:textId="77777777" w:rsidR="00032C58" w:rsidRPr="0069331B" w:rsidRDefault="00032C58" w:rsidP="00FA6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C6262F9" w14:textId="77777777" w:rsidR="00032C58" w:rsidRPr="0069331B" w:rsidRDefault="00032C58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057B9DA3" w14:textId="77777777" w:rsidR="00032C58" w:rsidRPr="0069331B" w:rsidRDefault="00032C58" w:rsidP="00FA6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2,862</w:t>
            </w:r>
          </w:p>
        </w:tc>
      </w:tr>
      <w:tr w:rsidR="00032C58" w:rsidRPr="001974C8" w14:paraId="740E038B" w14:textId="77777777" w:rsidTr="00A0170B">
        <w:tc>
          <w:tcPr>
            <w:tcW w:w="2012" w:type="dxa"/>
          </w:tcPr>
          <w:p w14:paraId="2EB458F7" w14:textId="77777777" w:rsidR="00032C58" w:rsidRPr="0069331B" w:rsidRDefault="00032C58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hanging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เนชั่น นิวส์ เน็ตเวิร์ค จำกัด</w:t>
            </w:r>
          </w:p>
        </w:tc>
        <w:tc>
          <w:tcPr>
            <w:tcW w:w="1843" w:type="dxa"/>
          </w:tcPr>
          <w:p w14:paraId="57C5C888" w14:textId="77777777" w:rsidR="00032C58" w:rsidRPr="0069331B" w:rsidRDefault="00032C58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ผลิตและจัดจำหน่ายหนังสือพิมพ์ฉบับภาษาอังกฤษ สิ่งพิมพ์ สิ่งพิมพ์ดิจิต</w:t>
            </w:r>
            <w:r w:rsidRPr="0069331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ลมีเดียและสื่อโฆษณา</w:t>
            </w:r>
          </w:p>
        </w:tc>
        <w:tc>
          <w:tcPr>
            <w:tcW w:w="904" w:type="dxa"/>
          </w:tcPr>
          <w:p w14:paraId="59AAEA36" w14:textId="77777777" w:rsidR="00032C58" w:rsidRPr="0069331B" w:rsidRDefault="00032C58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331B">
              <w:rPr>
                <w:rFonts w:ascii="Angsana New" w:hAnsi="Angsana New" w:hint="cs"/>
                <w:sz w:val="24"/>
                <w:szCs w:val="24"/>
                <w:cs/>
              </w:rPr>
              <w:t>99.99</w:t>
            </w:r>
          </w:p>
        </w:tc>
        <w:tc>
          <w:tcPr>
            <w:tcW w:w="810" w:type="dxa"/>
          </w:tcPr>
          <w:p w14:paraId="0CE80D89" w14:textId="77777777" w:rsidR="00032C58" w:rsidRPr="0069331B" w:rsidRDefault="00032C58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331B">
              <w:rPr>
                <w:rFonts w:ascii="Angsana New" w:hAnsi="Angsana New" w:hint="cs"/>
                <w:sz w:val="24"/>
                <w:szCs w:val="24"/>
                <w:cs/>
              </w:rPr>
              <w:t>99.99</w:t>
            </w:r>
          </w:p>
        </w:tc>
        <w:tc>
          <w:tcPr>
            <w:tcW w:w="178" w:type="dxa"/>
          </w:tcPr>
          <w:p w14:paraId="3D5BF42C" w14:textId="77777777" w:rsidR="00032C58" w:rsidRPr="0069331B" w:rsidRDefault="00032C58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0BB306B1" w14:textId="77777777" w:rsidR="00032C58" w:rsidRPr="0069331B" w:rsidRDefault="00032C58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</w:rPr>
              <w:t>50,000</w:t>
            </w:r>
          </w:p>
        </w:tc>
        <w:tc>
          <w:tcPr>
            <w:tcW w:w="794" w:type="dxa"/>
          </w:tcPr>
          <w:p w14:paraId="6E146B72" w14:textId="77777777" w:rsidR="00032C58" w:rsidRPr="0069331B" w:rsidRDefault="00032C58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50,000 </w:t>
            </w:r>
          </w:p>
        </w:tc>
        <w:tc>
          <w:tcPr>
            <w:tcW w:w="178" w:type="dxa"/>
          </w:tcPr>
          <w:p w14:paraId="206AE8A1" w14:textId="77777777" w:rsidR="00032C58" w:rsidRPr="0069331B" w:rsidRDefault="00032C58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406B37D6" w14:textId="77777777" w:rsidR="00032C58" w:rsidRPr="0069331B" w:rsidRDefault="00032C58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</w:rPr>
              <w:t>50,000</w:t>
            </w:r>
          </w:p>
        </w:tc>
        <w:tc>
          <w:tcPr>
            <w:tcW w:w="178" w:type="dxa"/>
          </w:tcPr>
          <w:p w14:paraId="6C49F44A" w14:textId="77777777" w:rsidR="00032C58" w:rsidRPr="0069331B" w:rsidRDefault="00032C58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C2DBC22" w14:textId="77777777" w:rsidR="00032C58" w:rsidRPr="0069331B" w:rsidRDefault="00032C58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50,000 </w:t>
            </w:r>
          </w:p>
        </w:tc>
        <w:tc>
          <w:tcPr>
            <w:tcW w:w="178" w:type="dxa"/>
          </w:tcPr>
          <w:p w14:paraId="31974AEE" w14:textId="77777777" w:rsidR="00032C58" w:rsidRPr="0069331B" w:rsidRDefault="00032C58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14225991" w14:textId="77777777" w:rsidR="00032C58" w:rsidRPr="0069331B" w:rsidRDefault="00032C58" w:rsidP="00FA6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40,000 </w:t>
            </w:r>
          </w:p>
        </w:tc>
        <w:tc>
          <w:tcPr>
            <w:tcW w:w="178" w:type="dxa"/>
          </w:tcPr>
          <w:p w14:paraId="04D2BFA2" w14:textId="77777777" w:rsidR="00032C58" w:rsidRPr="0069331B" w:rsidRDefault="00032C58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240E66EC" w14:textId="77777777" w:rsidR="00032C58" w:rsidRPr="0069331B" w:rsidRDefault="00032C58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78F20A2" w14:textId="77777777" w:rsidR="00032C58" w:rsidRPr="0069331B" w:rsidRDefault="00032C58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28E3C9D5" w14:textId="77777777" w:rsidR="00032C58" w:rsidRPr="0069331B" w:rsidRDefault="00032C58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1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8" w:type="dxa"/>
          </w:tcPr>
          <w:p w14:paraId="45C2C832" w14:textId="77777777" w:rsidR="00032C58" w:rsidRPr="0069331B" w:rsidRDefault="00032C58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5C86FB82" w14:textId="77777777" w:rsidR="00032C58" w:rsidRPr="0069331B" w:rsidRDefault="00032C58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50,000 </w:t>
            </w:r>
          </w:p>
        </w:tc>
        <w:tc>
          <w:tcPr>
            <w:tcW w:w="178" w:type="dxa"/>
          </w:tcPr>
          <w:p w14:paraId="416B7FCB" w14:textId="77777777" w:rsidR="00032C58" w:rsidRPr="0069331B" w:rsidRDefault="00032C58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54127938" w14:textId="77777777" w:rsidR="00032C58" w:rsidRPr="0069331B" w:rsidRDefault="00032C58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3C13774" w14:textId="77777777" w:rsidR="00032C58" w:rsidRPr="0069331B" w:rsidRDefault="00032C58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06793C61" w14:textId="77777777" w:rsidR="00032C58" w:rsidRPr="0069331B" w:rsidRDefault="00032C58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F2452E" w:rsidRPr="001974C8" w14:paraId="7C3E3E90" w14:textId="77777777" w:rsidTr="00A0170B">
        <w:tc>
          <w:tcPr>
            <w:tcW w:w="2012" w:type="dxa"/>
          </w:tcPr>
          <w:p w14:paraId="58AACF13" w14:textId="77777777" w:rsidR="00F2452E" w:rsidRPr="0069331B" w:rsidRDefault="00F2452E" w:rsidP="00F2452E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53A3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บริษัทย่อยทางตรง</w:t>
            </w:r>
          </w:p>
        </w:tc>
        <w:tc>
          <w:tcPr>
            <w:tcW w:w="1843" w:type="dxa"/>
          </w:tcPr>
          <w:p w14:paraId="2BD6F52E" w14:textId="77777777" w:rsidR="00F2452E" w:rsidRPr="0069331B" w:rsidRDefault="00F2452E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4" w:type="dxa"/>
          </w:tcPr>
          <w:p w14:paraId="7088A10D" w14:textId="77777777" w:rsidR="00F2452E" w:rsidRPr="0069331B" w:rsidRDefault="00F2452E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4976A88" w14:textId="77777777" w:rsidR="00F2452E" w:rsidRPr="0069331B" w:rsidRDefault="00F2452E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7FDEB227" w14:textId="77777777" w:rsidR="00F2452E" w:rsidRPr="0069331B" w:rsidRDefault="00F2452E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1D657EB4" w14:textId="77777777" w:rsidR="00F2452E" w:rsidRPr="0069331B" w:rsidRDefault="00F2452E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14:paraId="59BA6EAB" w14:textId="77777777" w:rsidR="00F2452E" w:rsidRPr="0069331B" w:rsidRDefault="00F2452E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60348790" w14:textId="77777777" w:rsidR="00F2452E" w:rsidRPr="0069331B" w:rsidRDefault="00F2452E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5A41794D" w14:textId="77777777" w:rsidR="00F2452E" w:rsidRPr="0069331B" w:rsidRDefault="00F2452E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1CD75E95" w14:textId="77777777" w:rsidR="00F2452E" w:rsidRPr="0069331B" w:rsidRDefault="00F2452E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D544B48" w14:textId="77777777" w:rsidR="00F2452E" w:rsidRPr="0069331B" w:rsidRDefault="00F2452E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75D8B1C4" w14:textId="77777777" w:rsidR="00F2452E" w:rsidRPr="0069331B" w:rsidRDefault="00F2452E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14:paraId="15289747" w14:textId="77777777" w:rsidR="00F2452E" w:rsidRDefault="00F2452E" w:rsidP="001B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514047FF" w14:textId="77777777" w:rsidR="00F2452E" w:rsidRPr="0069331B" w:rsidRDefault="00F2452E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2A16ED3C" w14:textId="77777777" w:rsidR="00F2452E" w:rsidRPr="0069331B" w:rsidRDefault="00F2452E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4C97EA57" w14:textId="77777777" w:rsidR="00F2452E" w:rsidRPr="0069331B" w:rsidRDefault="00F2452E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7B05F9BF" w14:textId="77777777" w:rsidR="00F2452E" w:rsidRDefault="00F2452E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2F4B150A" w14:textId="77777777" w:rsidR="00F2452E" w:rsidRPr="0069331B" w:rsidRDefault="00F2452E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6E72F5D3" w14:textId="77777777" w:rsidR="00F2452E" w:rsidRPr="0069331B" w:rsidRDefault="00F2452E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4B4D8DA6" w14:textId="77777777" w:rsidR="00F2452E" w:rsidRPr="0069331B" w:rsidRDefault="00F2452E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793FE5A7" w14:textId="77777777" w:rsidR="00F2452E" w:rsidRPr="0069331B" w:rsidRDefault="00F2452E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235A3B65" w14:textId="77777777" w:rsidR="00F2452E" w:rsidRPr="0069331B" w:rsidRDefault="00F2452E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57A551C1" w14:textId="77777777" w:rsidR="00F2452E" w:rsidRPr="0069331B" w:rsidRDefault="00F2452E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F00CFD" w:rsidRPr="001974C8" w14:paraId="22B26F1E" w14:textId="77777777" w:rsidTr="00A0170B">
        <w:tc>
          <w:tcPr>
            <w:tcW w:w="2012" w:type="dxa"/>
          </w:tcPr>
          <w:p w14:paraId="7AF31844" w14:textId="77777777" w:rsidR="00F00CFD" w:rsidRPr="0069331B" w:rsidRDefault="00F00CFD" w:rsidP="00F24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เอ็นเอ็มแอล จำกัด</w:t>
            </w:r>
          </w:p>
        </w:tc>
        <w:tc>
          <w:tcPr>
            <w:tcW w:w="1843" w:type="dxa"/>
          </w:tcPr>
          <w:p w14:paraId="5AF6CF94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จัดส่งหนังสือพิมพ์และสิ่งพิมพ์ต่างๆ</w:t>
            </w:r>
          </w:p>
        </w:tc>
        <w:tc>
          <w:tcPr>
            <w:tcW w:w="904" w:type="dxa"/>
          </w:tcPr>
          <w:p w14:paraId="498649BD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331B">
              <w:rPr>
                <w:rFonts w:ascii="Angsana New" w:hAnsi="Angsana New" w:hint="cs"/>
                <w:sz w:val="24"/>
                <w:szCs w:val="24"/>
                <w:cs/>
              </w:rPr>
              <w:t>99.99</w:t>
            </w:r>
          </w:p>
        </w:tc>
        <w:tc>
          <w:tcPr>
            <w:tcW w:w="810" w:type="dxa"/>
          </w:tcPr>
          <w:p w14:paraId="3FC7C3DB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331B">
              <w:rPr>
                <w:rFonts w:ascii="Angsana New" w:hAnsi="Angsana New" w:hint="cs"/>
                <w:sz w:val="24"/>
                <w:szCs w:val="24"/>
                <w:cs/>
              </w:rPr>
              <w:t>99.99</w:t>
            </w:r>
          </w:p>
        </w:tc>
        <w:tc>
          <w:tcPr>
            <w:tcW w:w="178" w:type="dxa"/>
          </w:tcPr>
          <w:p w14:paraId="6DB18D7C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4F8DC196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50,000 </w:t>
            </w:r>
          </w:p>
        </w:tc>
        <w:tc>
          <w:tcPr>
            <w:tcW w:w="794" w:type="dxa"/>
          </w:tcPr>
          <w:p w14:paraId="0C4874EE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50,000 </w:t>
            </w:r>
          </w:p>
        </w:tc>
        <w:tc>
          <w:tcPr>
            <w:tcW w:w="178" w:type="dxa"/>
          </w:tcPr>
          <w:p w14:paraId="52BA9558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5B00245D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50,000 </w:t>
            </w:r>
          </w:p>
        </w:tc>
        <w:tc>
          <w:tcPr>
            <w:tcW w:w="178" w:type="dxa"/>
          </w:tcPr>
          <w:p w14:paraId="2F7FE3FF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85A69CE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50,000 </w:t>
            </w:r>
          </w:p>
        </w:tc>
        <w:tc>
          <w:tcPr>
            <w:tcW w:w="178" w:type="dxa"/>
          </w:tcPr>
          <w:p w14:paraId="1F99D835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14:paraId="6C0830F5" w14:textId="4627AC47" w:rsidR="00F00CFD" w:rsidRPr="0069331B" w:rsidRDefault="00C56C45" w:rsidP="001B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41</w:t>
            </w:r>
            <w:r w:rsidR="00FB16DA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,000</w:t>
            </w:r>
            <w:r w:rsidR="00F00CFD"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8" w:type="dxa"/>
          </w:tcPr>
          <w:p w14:paraId="114B20B1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0A31D92E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40,000 </w:t>
            </w:r>
          </w:p>
        </w:tc>
        <w:tc>
          <w:tcPr>
            <w:tcW w:w="178" w:type="dxa"/>
          </w:tcPr>
          <w:p w14:paraId="35657A00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110625FF" w14:textId="20F91D90" w:rsidR="00F00CFD" w:rsidRPr="0069331B" w:rsidRDefault="00C56C45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9</w:t>
            </w:r>
            <w:r w:rsidR="00FB16DA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,000</w:t>
            </w:r>
            <w:r w:rsidR="00F00CFD"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8" w:type="dxa"/>
          </w:tcPr>
          <w:p w14:paraId="33EC72DE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10FF7037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10,000 </w:t>
            </w:r>
          </w:p>
        </w:tc>
        <w:tc>
          <w:tcPr>
            <w:tcW w:w="178" w:type="dxa"/>
          </w:tcPr>
          <w:p w14:paraId="32809EFC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0B5FFB72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C3E0C58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736C7431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F00CFD" w:rsidRPr="0069331B" w14:paraId="478DF69D" w14:textId="77777777" w:rsidTr="00A0170B">
        <w:trPr>
          <w:trHeight w:val="270"/>
        </w:trPr>
        <w:tc>
          <w:tcPr>
            <w:tcW w:w="2012" w:type="dxa"/>
          </w:tcPr>
          <w:p w14:paraId="325D9A5B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42" w:hanging="14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คมชัดลึก มีเดีย จำกัด</w:t>
            </w:r>
          </w:p>
        </w:tc>
        <w:tc>
          <w:tcPr>
            <w:tcW w:w="1843" w:type="dxa"/>
          </w:tcPr>
          <w:p w14:paraId="4BF76156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ผลิตและจัดจำหน่ายหนังสือพิมพ์ สิ่งพิมพ์ สิ่งพิมพ์ดิจิตอลมีเดียและสื่อโฆษณา</w:t>
            </w:r>
          </w:p>
        </w:tc>
        <w:tc>
          <w:tcPr>
            <w:tcW w:w="904" w:type="dxa"/>
          </w:tcPr>
          <w:p w14:paraId="6C5DF6A2" w14:textId="77777777" w:rsidR="00F00CFD" w:rsidRPr="0069331B" w:rsidRDefault="00F00CFD" w:rsidP="004E500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331B">
              <w:rPr>
                <w:rFonts w:ascii="Angsana New" w:hAnsi="Angsana New" w:hint="cs"/>
                <w:sz w:val="24"/>
                <w:szCs w:val="24"/>
                <w:cs/>
              </w:rPr>
              <w:t>99.99</w:t>
            </w:r>
          </w:p>
        </w:tc>
        <w:tc>
          <w:tcPr>
            <w:tcW w:w="810" w:type="dxa"/>
          </w:tcPr>
          <w:p w14:paraId="6BCB8F3F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331B">
              <w:rPr>
                <w:rFonts w:ascii="Angsana New" w:hAnsi="Angsana New" w:hint="cs"/>
                <w:sz w:val="24"/>
                <w:szCs w:val="24"/>
                <w:cs/>
              </w:rPr>
              <w:t>99.99</w:t>
            </w:r>
          </w:p>
        </w:tc>
        <w:tc>
          <w:tcPr>
            <w:tcW w:w="178" w:type="dxa"/>
          </w:tcPr>
          <w:p w14:paraId="7B436163" w14:textId="77777777" w:rsidR="00F00CFD" w:rsidRPr="0069331B" w:rsidRDefault="00F00CFD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62FC1CC2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25,000 </w:t>
            </w:r>
          </w:p>
        </w:tc>
        <w:tc>
          <w:tcPr>
            <w:tcW w:w="794" w:type="dxa"/>
          </w:tcPr>
          <w:p w14:paraId="7CE819D0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25,000 </w:t>
            </w:r>
          </w:p>
        </w:tc>
        <w:tc>
          <w:tcPr>
            <w:tcW w:w="178" w:type="dxa"/>
          </w:tcPr>
          <w:p w14:paraId="6F332A82" w14:textId="77777777" w:rsidR="00F00CFD" w:rsidRPr="0069331B" w:rsidRDefault="00F00CFD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18F2B770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99,990 </w:t>
            </w:r>
          </w:p>
        </w:tc>
        <w:tc>
          <w:tcPr>
            <w:tcW w:w="178" w:type="dxa"/>
          </w:tcPr>
          <w:p w14:paraId="3274010E" w14:textId="77777777" w:rsidR="00F00CFD" w:rsidRPr="0069331B" w:rsidRDefault="00F00CFD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75946DC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99,990 </w:t>
            </w:r>
          </w:p>
        </w:tc>
        <w:tc>
          <w:tcPr>
            <w:tcW w:w="178" w:type="dxa"/>
          </w:tcPr>
          <w:p w14:paraId="2700386B" w14:textId="77777777" w:rsidR="00F00CFD" w:rsidRPr="0069331B" w:rsidRDefault="00F00CFD" w:rsidP="004E5004">
            <w:pPr>
              <w:tabs>
                <w:tab w:val="left" w:pos="540"/>
                <w:tab w:val="left" w:pos="731"/>
              </w:tabs>
              <w:spacing w:line="280" w:lineRule="exact"/>
              <w:ind w:right="11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14:paraId="4E813A2F" w14:textId="77777777" w:rsidR="00F00CFD" w:rsidRPr="0069331B" w:rsidRDefault="00F00CFD" w:rsidP="00D84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96,392 </w:t>
            </w:r>
          </w:p>
        </w:tc>
        <w:tc>
          <w:tcPr>
            <w:tcW w:w="178" w:type="dxa"/>
          </w:tcPr>
          <w:p w14:paraId="4EA20AB2" w14:textId="77777777" w:rsidR="00F00CFD" w:rsidRPr="0069331B" w:rsidRDefault="00F00CFD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39811E8A" w14:textId="77777777" w:rsidR="00F00CFD" w:rsidRPr="0069331B" w:rsidRDefault="00F00CFD" w:rsidP="00D84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96,392 </w:t>
            </w:r>
          </w:p>
        </w:tc>
        <w:tc>
          <w:tcPr>
            <w:tcW w:w="178" w:type="dxa"/>
          </w:tcPr>
          <w:p w14:paraId="297D5FBD" w14:textId="77777777" w:rsidR="00F00CFD" w:rsidRPr="0069331B" w:rsidRDefault="00F00CFD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49CE93B3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3,598 </w:t>
            </w:r>
          </w:p>
        </w:tc>
        <w:tc>
          <w:tcPr>
            <w:tcW w:w="178" w:type="dxa"/>
          </w:tcPr>
          <w:p w14:paraId="15052328" w14:textId="77777777" w:rsidR="00F00CFD" w:rsidRPr="0069331B" w:rsidRDefault="00F00CFD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012262F1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3,598 </w:t>
            </w:r>
          </w:p>
        </w:tc>
        <w:tc>
          <w:tcPr>
            <w:tcW w:w="178" w:type="dxa"/>
          </w:tcPr>
          <w:p w14:paraId="1F3A6DE0" w14:textId="77777777" w:rsidR="00F00CFD" w:rsidRPr="0069331B" w:rsidRDefault="00F00CFD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1F95F84E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76383B7" w14:textId="77777777" w:rsidR="00F00CFD" w:rsidRPr="0069331B" w:rsidRDefault="00F00CFD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1FC0EE98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F00CFD" w:rsidRPr="0069331B" w14:paraId="10F97A0C" w14:textId="77777777" w:rsidTr="00A0170B">
        <w:trPr>
          <w:trHeight w:val="270"/>
        </w:trPr>
        <w:tc>
          <w:tcPr>
            <w:tcW w:w="2012" w:type="dxa"/>
          </w:tcPr>
          <w:p w14:paraId="2C3AC41F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กรุงเทพธุรกิจ มีเดีย จำกัด</w:t>
            </w:r>
          </w:p>
        </w:tc>
        <w:tc>
          <w:tcPr>
            <w:tcW w:w="1843" w:type="dxa"/>
          </w:tcPr>
          <w:p w14:paraId="65829FFE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ผลิตและจัดจำหน่ายหนังสือพิมพ์ สิ่งพิมพ์ สิ่งพิมพ์ดิจิตอลมีเดียและสื่อโฆษณา</w:t>
            </w:r>
          </w:p>
        </w:tc>
        <w:tc>
          <w:tcPr>
            <w:tcW w:w="904" w:type="dxa"/>
          </w:tcPr>
          <w:p w14:paraId="5F40BF18" w14:textId="77777777" w:rsidR="00F00CFD" w:rsidRPr="0069331B" w:rsidRDefault="00F00CFD" w:rsidP="004E500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331B">
              <w:rPr>
                <w:rFonts w:ascii="Angsana New" w:hAnsi="Angsana New" w:hint="cs"/>
                <w:sz w:val="24"/>
                <w:szCs w:val="24"/>
                <w:cs/>
              </w:rPr>
              <w:t>99.99</w:t>
            </w:r>
          </w:p>
        </w:tc>
        <w:tc>
          <w:tcPr>
            <w:tcW w:w="810" w:type="dxa"/>
          </w:tcPr>
          <w:p w14:paraId="51EFE42B" w14:textId="77777777" w:rsidR="00F00CFD" w:rsidRPr="0069331B" w:rsidRDefault="00F00CFD" w:rsidP="004E500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331B">
              <w:rPr>
                <w:rFonts w:ascii="Angsana New" w:hAnsi="Angsana New" w:hint="cs"/>
                <w:sz w:val="24"/>
                <w:szCs w:val="24"/>
                <w:cs/>
              </w:rPr>
              <w:t>99.99</w:t>
            </w:r>
          </w:p>
        </w:tc>
        <w:tc>
          <w:tcPr>
            <w:tcW w:w="178" w:type="dxa"/>
          </w:tcPr>
          <w:p w14:paraId="7B112766" w14:textId="77777777" w:rsidR="00F00CFD" w:rsidRPr="0069331B" w:rsidRDefault="00F00CFD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5C2175D4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25,000 </w:t>
            </w:r>
          </w:p>
        </w:tc>
        <w:tc>
          <w:tcPr>
            <w:tcW w:w="794" w:type="dxa"/>
          </w:tcPr>
          <w:p w14:paraId="0AB236F0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25,000 </w:t>
            </w:r>
          </w:p>
        </w:tc>
        <w:tc>
          <w:tcPr>
            <w:tcW w:w="178" w:type="dxa"/>
          </w:tcPr>
          <w:p w14:paraId="71F23E65" w14:textId="77777777" w:rsidR="00F00CFD" w:rsidRPr="0069331B" w:rsidRDefault="00F00CFD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7550A525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25,000 </w:t>
            </w:r>
          </w:p>
        </w:tc>
        <w:tc>
          <w:tcPr>
            <w:tcW w:w="178" w:type="dxa"/>
          </w:tcPr>
          <w:p w14:paraId="31DC7168" w14:textId="77777777" w:rsidR="00F00CFD" w:rsidRPr="0069331B" w:rsidRDefault="00F00CFD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0F76B16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25,000 </w:t>
            </w:r>
          </w:p>
        </w:tc>
        <w:tc>
          <w:tcPr>
            <w:tcW w:w="178" w:type="dxa"/>
          </w:tcPr>
          <w:p w14:paraId="5ED40FB2" w14:textId="77777777" w:rsidR="00F00CFD" w:rsidRPr="0069331B" w:rsidRDefault="00F00CFD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086AFE4D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BAA9343" w14:textId="77777777" w:rsidR="00F00CFD" w:rsidRPr="0069331B" w:rsidRDefault="00F00CFD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29E0292A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797F019" w14:textId="77777777" w:rsidR="00F00CFD" w:rsidRPr="0069331B" w:rsidRDefault="00F00CFD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3AE2BFA1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25,000 </w:t>
            </w:r>
          </w:p>
        </w:tc>
        <w:tc>
          <w:tcPr>
            <w:tcW w:w="178" w:type="dxa"/>
          </w:tcPr>
          <w:p w14:paraId="27DE6772" w14:textId="77777777" w:rsidR="00F00CFD" w:rsidRPr="0069331B" w:rsidRDefault="00F00CFD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1A333FBB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25,000 </w:t>
            </w:r>
          </w:p>
        </w:tc>
        <w:tc>
          <w:tcPr>
            <w:tcW w:w="178" w:type="dxa"/>
          </w:tcPr>
          <w:p w14:paraId="3B20AF11" w14:textId="77777777" w:rsidR="00F00CFD" w:rsidRPr="0069331B" w:rsidRDefault="00F00CFD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6FE8F99D" w14:textId="77777777" w:rsidR="00F00CFD" w:rsidRPr="0069331B" w:rsidRDefault="00F00CFD" w:rsidP="00FA6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7BCDF17" w14:textId="77777777" w:rsidR="00F00CFD" w:rsidRPr="0069331B" w:rsidRDefault="00F00CFD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03C7544B" w14:textId="77777777" w:rsidR="00F00CFD" w:rsidRPr="0069331B" w:rsidRDefault="00F00CFD" w:rsidP="00FA6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48,750</w:t>
            </w:r>
          </w:p>
        </w:tc>
      </w:tr>
      <w:tr w:rsidR="00FB16DA" w:rsidRPr="0069331B" w14:paraId="13D97ED0" w14:textId="77777777" w:rsidTr="00A0170B">
        <w:trPr>
          <w:trHeight w:val="270"/>
        </w:trPr>
        <w:tc>
          <w:tcPr>
            <w:tcW w:w="2012" w:type="dxa"/>
          </w:tcPr>
          <w:p w14:paraId="4DCBC5B2" w14:textId="77777777" w:rsidR="00FB16DA" w:rsidRPr="0069331B" w:rsidRDefault="00FB16DA" w:rsidP="00FB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แบงคอก บิสสิเนส </w:t>
            </w:r>
            <w:r w:rsidRPr="0069331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บรอดแคสติ้ง จำกัด</w:t>
            </w:r>
          </w:p>
        </w:tc>
        <w:tc>
          <w:tcPr>
            <w:tcW w:w="1843" w:type="dxa"/>
          </w:tcPr>
          <w:p w14:paraId="1D6C255E" w14:textId="77777777" w:rsidR="00FB16DA" w:rsidRPr="0069331B" w:rsidRDefault="00FB16DA" w:rsidP="00FB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ผลิตรายการโทรทัศน์ และให้บริการโฆษณาผ่านสื่อโทรทัศน์</w:t>
            </w:r>
          </w:p>
        </w:tc>
        <w:tc>
          <w:tcPr>
            <w:tcW w:w="904" w:type="dxa"/>
          </w:tcPr>
          <w:p w14:paraId="58E2499C" w14:textId="77777777" w:rsidR="00FB16DA" w:rsidRPr="0069331B" w:rsidRDefault="00FB16DA" w:rsidP="00FB16DA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331B">
              <w:rPr>
                <w:rFonts w:ascii="Angsana New" w:hAnsi="Angsana New" w:hint="cs"/>
                <w:sz w:val="24"/>
                <w:szCs w:val="24"/>
                <w:cs/>
              </w:rPr>
              <w:t>99.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810" w:type="dxa"/>
          </w:tcPr>
          <w:p w14:paraId="7C2EC3EE" w14:textId="77777777" w:rsidR="00FB16DA" w:rsidRPr="0069331B" w:rsidRDefault="00FB16DA" w:rsidP="00FB16DA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99.93</w:t>
            </w:r>
          </w:p>
        </w:tc>
        <w:tc>
          <w:tcPr>
            <w:tcW w:w="178" w:type="dxa"/>
          </w:tcPr>
          <w:p w14:paraId="291F6EA2" w14:textId="77777777" w:rsidR="00FB16DA" w:rsidRPr="0069331B" w:rsidRDefault="00FB16DA" w:rsidP="00FB16DA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35E4095B" w14:textId="77777777" w:rsidR="00FB16DA" w:rsidRPr="0069331B" w:rsidRDefault="00FB16DA" w:rsidP="00FB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1,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5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00,000 </w:t>
            </w:r>
          </w:p>
        </w:tc>
        <w:tc>
          <w:tcPr>
            <w:tcW w:w="794" w:type="dxa"/>
          </w:tcPr>
          <w:p w14:paraId="0847ACFF" w14:textId="77777777" w:rsidR="00FB16DA" w:rsidRPr="0069331B" w:rsidRDefault="00FB16DA" w:rsidP="00FB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1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5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00,000 </w:t>
            </w:r>
          </w:p>
        </w:tc>
        <w:tc>
          <w:tcPr>
            <w:tcW w:w="178" w:type="dxa"/>
          </w:tcPr>
          <w:p w14:paraId="40C46A4F" w14:textId="77777777" w:rsidR="00FB16DA" w:rsidRPr="0069331B" w:rsidRDefault="00FB16DA" w:rsidP="00FB16DA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4A2F30F7" w14:textId="77777777" w:rsidR="00FB16DA" w:rsidRPr="0069331B" w:rsidRDefault="00FB16DA" w:rsidP="00FB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1,4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99,000 </w:t>
            </w:r>
          </w:p>
        </w:tc>
        <w:tc>
          <w:tcPr>
            <w:tcW w:w="178" w:type="dxa"/>
          </w:tcPr>
          <w:p w14:paraId="0F764C86" w14:textId="77777777" w:rsidR="00FB16DA" w:rsidRPr="0069331B" w:rsidRDefault="00FB16DA" w:rsidP="00FB16DA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8626D85" w14:textId="77777777" w:rsidR="00FB16DA" w:rsidRPr="0069331B" w:rsidRDefault="00FB16DA" w:rsidP="00FB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1,4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99,000 </w:t>
            </w:r>
          </w:p>
        </w:tc>
        <w:tc>
          <w:tcPr>
            <w:tcW w:w="178" w:type="dxa"/>
          </w:tcPr>
          <w:p w14:paraId="0310740B" w14:textId="77777777" w:rsidR="00FB16DA" w:rsidRPr="0069331B" w:rsidRDefault="00FB16DA" w:rsidP="00FB16DA">
            <w:pPr>
              <w:tabs>
                <w:tab w:val="left" w:pos="540"/>
                <w:tab w:val="left" w:pos="731"/>
              </w:tabs>
              <w:spacing w:line="280" w:lineRule="exact"/>
              <w:ind w:right="11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14:paraId="29406C9D" w14:textId="5A47A1AE" w:rsidR="00FB16DA" w:rsidRPr="0069331B" w:rsidRDefault="00FB16DA" w:rsidP="00FB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1,499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00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0</w:t>
            </w:r>
          </w:p>
        </w:tc>
        <w:tc>
          <w:tcPr>
            <w:tcW w:w="178" w:type="dxa"/>
          </w:tcPr>
          <w:p w14:paraId="279399BB" w14:textId="77777777" w:rsidR="00FB16DA" w:rsidRPr="0069331B" w:rsidRDefault="00FB16DA" w:rsidP="00FB16DA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647D6B7B" w14:textId="77777777" w:rsidR="00FB16DA" w:rsidRPr="0069331B" w:rsidRDefault="00FB16DA" w:rsidP="00FB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A9131A3" w14:textId="77777777" w:rsidR="00FB16DA" w:rsidRPr="0069331B" w:rsidRDefault="00FB16DA" w:rsidP="00FB16DA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6F2A1FE4" w14:textId="2DFB9B4D" w:rsidR="00FB16DA" w:rsidRPr="0069331B" w:rsidRDefault="00FB16DA" w:rsidP="00FB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E165A53" w14:textId="77777777" w:rsidR="00FB16DA" w:rsidRPr="0069331B" w:rsidRDefault="00FB16DA" w:rsidP="00FB16DA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7A93FC96" w14:textId="77777777" w:rsidR="00FB16DA" w:rsidRPr="0069331B" w:rsidRDefault="00FB16DA" w:rsidP="00FB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1,4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99,000 </w:t>
            </w:r>
          </w:p>
        </w:tc>
        <w:tc>
          <w:tcPr>
            <w:tcW w:w="178" w:type="dxa"/>
          </w:tcPr>
          <w:p w14:paraId="1A4E0FEA" w14:textId="77777777" w:rsidR="00FB16DA" w:rsidRPr="0069331B" w:rsidRDefault="00FB16DA" w:rsidP="00FB16DA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3FC53C94" w14:textId="77777777" w:rsidR="00FB16DA" w:rsidRPr="0069331B" w:rsidRDefault="00FB16DA" w:rsidP="00FB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CB1D8EE" w14:textId="77777777" w:rsidR="00FB16DA" w:rsidRPr="0069331B" w:rsidRDefault="00FB16DA" w:rsidP="00FB16DA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1DDBC9CD" w14:textId="77777777" w:rsidR="00FB16DA" w:rsidRPr="0069331B" w:rsidRDefault="00FB16DA" w:rsidP="00FB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F00CFD" w:rsidRPr="0069331B" w14:paraId="1B76D5D1" w14:textId="77777777" w:rsidTr="00A0170B">
        <w:trPr>
          <w:trHeight w:val="270"/>
        </w:trPr>
        <w:tc>
          <w:tcPr>
            <w:tcW w:w="2012" w:type="dxa"/>
          </w:tcPr>
          <w:p w14:paraId="19E2B407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เนชั่น ยู จำกัด</w:t>
            </w:r>
          </w:p>
        </w:tc>
        <w:tc>
          <w:tcPr>
            <w:tcW w:w="1843" w:type="dxa"/>
          </w:tcPr>
          <w:p w14:paraId="29212871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จัดตั้งมหาวิทยาลัยเอกชนและอบรมทางด้านวิชาการ</w:t>
            </w:r>
          </w:p>
        </w:tc>
        <w:tc>
          <w:tcPr>
            <w:tcW w:w="904" w:type="dxa"/>
          </w:tcPr>
          <w:p w14:paraId="78193DDB" w14:textId="77777777" w:rsidR="00F00CFD" w:rsidRPr="0069331B" w:rsidRDefault="00F00CFD" w:rsidP="004E500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331B">
              <w:rPr>
                <w:rFonts w:ascii="Angsana New" w:hAnsi="Angsana New" w:hint="cs"/>
                <w:sz w:val="24"/>
                <w:szCs w:val="24"/>
                <w:cs/>
              </w:rPr>
              <w:t>90.00</w:t>
            </w:r>
            <w:r w:rsidR="006068F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</w:tcPr>
          <w:p w14:paraId="7B66ED58" w14:textId="77777777" w:rsidR="00F00CFD" w:rsidRPr="0069331B" w:rsidRDefault="00F00CFD" w:rsidP="004E500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331B">
              <w:rPr>
                <w:rFonts w:ascii="Angsana New" w:hAnsi="Angsana New" w:hint="cs"/>
                <w:sz w:val="24"/>
                <w:szCs w:val="24"/>
                <w:cs/>
              </w:rPr>
              <w:t>90.00</w:t>
            </w:r>
          </w:p>
        </w:tc>
        <w:tc>
          <w:tcPr>
            <w:tcW w:w="178" w:type="dxa"/>
          </w:tcPr>
          <w:p w14:paraId="36AC53A9" w14:textId="77777777" w:rsidR="00F00CFD" w:rsidRPr="0069331B" w:rsidRDefault="00F00CFD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0C125CA1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340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,000 </w:t>
            </w:r>
          </w:p>
        </w:tc>
        <w:tc>
          <w:tcPr>
            <w:tcW w:w="794" w:type="dxa"/>
          </w:tcPr>
          <w:p w14:paraId="377844FC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340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,000 </w:t>
            </w:r>
          </w:p>
        </w:tc>
        <w:tc>
          <w:tcPr>
            <w:tcW w:w="178" w:type="dxa"/>
          </w:tcPr>
          <w:p w14:paraId="1BFB4FBD" w14:textId="77777777" w:rsidR="00F00CFD" w:rsidRPr="0069331B" w:rsidRDefault="00F00CFD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132ED77C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306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,000 </w:t>
            </w:r>
          </w:p>
        </w:tc>
        <w:tc>
          <w:tcPr>
            <w:tcW w:w="178" w:type="dxa"/>
          </w:tcPr>
          <w:p w14:paraId="070D7103" w14:textId="77777777" w:rsidR="00F00CFD" w:rsidRPr="0069331B" w:rsidRDefault="00F00CFD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9B54613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306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,000 </w:t>
            </w:r>
          </w:p>
        </w:tc>
        <w:tc>
          <w:tcPr>
            <w:tcW w:w="178" w:type="dxa"/>
          </w:tcPr>
          <w:p w14:paraId="2A4E1368" w14:textId="77777777" w:rsidR="00F00CFD" w:rsidRPr="0069331B" w:rsidRDefault="00F00CFD" w:rsidP="004E5004">
            <w:pPr>
              <w:tabs>
                <w:tab w:val="left" w:pos="540"/>
                <w:tab w:val="left" w:pos="731"/>
              </w:tabs>
              <w:spacing w:line="280" w:lineRule="exact"/>
              <w:ind w:right="11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14:paraId="104B41B8" w14:textId="3A5D8F42" w:rsidR="00F00CFD" w:rsidRPr="0069331B" w:rsidRDefault="00D45244" w:rsidP="00FB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49,500</w:t>
            </w:r>
          </w:p>
        </w:tc>
        <w:tc>
          <w:tcPr>
            <w:tcW w:w="178" w:type="dxa"/>
          </w:tcPr>
          <w:p w14:paraId="3224E784" w14:textId="77777777" w:rsidR="00F00CFD" w:rsidRPr="0069331B" w:rsidRDefault="00F00CFD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4CD28B38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433BC22" w14:textId="77777777" w:rsidR="00F00CFD" w:rsidRPr="0069331B" w:rsidRDefault="00F00CFD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0FC5478F" w14:textId="715D9B0D" w:rsidR="00F00CFD" w:rsidRPr="0069331B" w:rsidRDefault="00FB16DA" w:rsidP="003A7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25</w:t>
            </w:r>
            <w:r w:rsidR="00F00CFD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6</w:t>
            </w:r>
            <w:r w:rsidR="00D45244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="00D45244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="00F00CFD"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00</w:t>
            </w:r>
          </w:p>
        </w:tc>
        <w:tc>
          <w:tcPr>
            <w:tcW w:w="178" w:type="dxa"/>
          </w:tcPr>
          <w:p w14:paraId="1E56FF4F" w14:textId="77777777" w:rsidR="00F00CFD" w:rsidRPr="0069331B" w:rsidRDefault="00F00CFD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0A8D42AF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306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,000 </w:t>
            </w:r>
          </w:p>
        </w:tc>
        <w:tc>
          <w:tcPr>
            <w:tcW w:w="178" w:type="dxa"/>
          </w:tcPr>
          <w:p w14:paraId="6843E3E7" w14:textId="77777777" w:rsidR="00F00CFD" w:rsidRPr="0069331B" w:rsidRDefault="00F00CFD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0F8AF4D4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0DF2FAC" w14:textId="77777777" w:rsidR="00F00CFD" w:rsidRPr="0069331B" w:rsidRDefault="00F00CFD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6D34BE56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F00CFD" w:rsidRPr="0069331B" w14:paraId="254F7942" w14:textId="77777777" w:rsidTr="00A0170B">
        <w:trPr>
          <w:trHeight w:val="270"/>
        </w:trPr>
        <w:tc>
          <w:tcPr>
            <w:tcW w:w="2012" w:type="dxa"/>
          </w:tcPr>
          <w:p w14:paraId="38F56E0C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ดับบลิวพีเอส 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</w:rPr>
              <w:t xml:space="preserve">    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(ประเทศไทย) จำกัด</w:t>
            </w:r>
          </w:p>
        </w:tc>
        <w:tc>
          <w:tcPr>
            <w:tcW w:w="1843" w:type="dxa"/>
          </w:tcPr>
          <w:p w14:paraId="3A8B81E6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ผลิตหนังสือพิมพ์และหนังสือต่างๆและการให้บริการการพิมพ์</w:t>
            </w:r>
          </w:p>
        </w:tc>
        <w:tc>
          <w:tcPr>
            <w:tcW w:w="904" w:type="dxa"/>
          </w:tcPr>
          <w:p w14:paraId="15032F98" w14:textId="77777777" w:rsidR="00F00CFD" w:rsidRPr="0069331B" w:rsidRDefault="00F00CFD" w:rsidP="004E500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331B">
              <w:rPr>
                <w:rFonts w:ascii="Angsana New" w:hAnsi="Angsana New" w:hint="cs"/>
                <w:sz w:val="24"/>
                <w:szCs w:val="24"/>
                <w:cs/>
              </w:rPr>
              <w:t>84.50</w:t>
            </w:r>
          </w:p>
        </w:tc>
        <w:tc>
          <w:tcPr>
            <w:tcW w:w="810" w:type="dxa"/>
          </w:tcPr>
          <w:p w14:paraId="3645A84C" w14:textId="77777777" w:rsidR="00F00CFD" w:rsidRPr="0069331B" w:rsidRDefault="00F00CFD" w:rsidP="004E500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331B">
              <w:rPr>
                <w:rFonts w:ascii="Angsana New" w:hAnsi="Angsana New" w:hint="cs"/>
                <w:sz w:val="24"/>
                <w:szCs w:val="24"/>
                <w:cs/>
              </w:rPr>
              <w:t>84.50</w:t>
            </w:r>
          </w:p>
        </w:tc>
        <w:tc>
          <w:tcPr>
            <w:tcW w:w="178" w:type="dxa"/>
          </w:tcPr>
          <w:p w14:paraId="2956296D" w14:textId="77777777" w:rsidR="00F00CFD" w:rsidRPr="0069331B" w:rsidRDefault="00F00CFD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69800ED1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500,000 </w:t>
            </w:r>
          </w:p>
        </w:tc>
        <w:tc>
          <w:tcPr>
            <w:tcW w:w="794" w:type="dxa"/>
          </w:tcPr>
          <w:p w14:paraId="70C5480E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500,000 </w:t>
            </w:r>
          </w:p>
        </w:tc>
        <w:tc>
          <w:tcPr>
            <w:tcW w:w="178" w:type="dxa"/>
          </w:tcPr>
          <w:p w14:paraId="5B6A4303" w14:textId="77777777" w:rsidR="00F00CFD" w:rsidRPr="0069331B" w:rsidRDefault="00F00CFD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1699A2BC" w14:textId="07FD1CF3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422,500 </w:t>
            </w:r>
          </w:p>
        </w:tc>
        <w:tc>
          <w:tcPr>
            <w:tcW w:w="178" w:type="dxa"/>
          </w:tcPr>
          <w:p w14:paraId="1F04B534" w14:textId="77777777" w:rsidR="00F00CFD" w:rsidRPr="0069331B" w:rsidRDefault="00F00CFD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2A85A7E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422,500 </w:t>
            </w:r>
          </w:p>
        </w:tc>
        <w:tc>
          <w:tcPr>
            <w:tcW w:w="178" w:type="dxa"/>
          </w:tcPr>
          <w:p w14:paraId="5FA45C01" w14:textId="77777777" w:rsidR="00F00CFD" w:rsidRPr="0069331B" w:rsidRDefault="00F00CFD" w:rsidP="004E5004">
            <w:pPr>
              <w:tabs>
                <w:tab w:val="left" w:pos="540"/>
                <w:tab w:val="left" w:pos="731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3F6A7019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15B51D6" w14:textId="77777777" w:rsidR="00F00CFD" w:rsidRPr="0069331B" w:rsidRDefault="00F00CFD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575F6804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226433D" w14:textId="77777777" w:rsidR="00F00CFD" w:rsidRPr="0069331B" w:rsidRDefault="00F00CFD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10EE3036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422,500</w:t>
            </w:r>
          </w:p>
        </w:tc>
        <w:tc>
          <w:tcPr>
            <w:tcW w:w="178" w:type="dxa"/>
          </w:tcPr>
          <w:p w14:paraId="1CBC522D" w14:textId="77777777" w:rsidR="00F00CFD" w:rsidRPr="0069331B" w:rsidRDefault="00F00CFD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7FA9488F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422,500 </w:t>
            </w:r>
          </w:p>
        </w:tc>
        <w:tc>
          <w:tcPr>
            <w:tcW w:w="178" w:type="dxa"/>
          </w:tcPr>
          <w:p w14:paraId="1C518957" w14:textId="77777777" w:rsidR="00F00CFD" w:rsidRPr="0069331B" w:rsidRDefault="00F00CFD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7F0E9DF3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14,788</w:t>
            </w:r>
          </w:p>
        </w:tc>
        <w:tc>
          <w:tcPr>
            <w:tcW w:w="178" w:type="dxa"/>
          </w:tcPr>
          <w:p w14:paraId="6ECE8130" w14:textId="77777777" w:rsidR="00F00CFD" w:rsidRPr="0069331B" w:rsidRDefault="00F00CFD" w:rsidP="004E5004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033F0FD8" w14:textId="77777777" w:rsidR="00F00CFD" w:rsidRPr="0069331B" w:rsidRDefault="00F00CFD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21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</w:rPr>
              <w:t>,125</w:t>
            </w:r>
          </w:p>
        </w:tc>
      </w:tr>
      <w:tr w:rsidR="00F2452E" w:rsidRPr="0069331B" w14:paraId="03069AC7" w14:textId="77777777" w:rsidTr="00A0170B">
        <w:trPr>
          <w:trHeight w:val="270"/>
        </w:trPr>
        <w:tc>
          <w:tcPr>
            <w:tcW w:w="2012" w:type="dxa"/>
          </w:tcPr>
          <w:p w14:paraId="74EB9DC3" w14:textId="77777777" w:rsidR="00F2452E" w:rsidRPr="0069331B" w:rsidRDefault="00F2452E" w:rsidP="00F2452E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9331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43" w:type="dxa"/>
          </w:tcPr>
          <w:p w14:paraId="0E1028F2" w14:textId="77777777" w:rsidR="00F2452E" w:rsidRPr="0069331B" w:rsidRDefault="00F2452E" w:rsidP="00F2452E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4" w:type="dxa"/>
          </w:tcPr>
          <w:p w14:paraId="1CFF7CFF" w14:textId="77777777" w:rsidR="00F2452E" w:rsidRPr="0069331B" w:rsidRDefault="00F2452E" w:rsidP="00F2452E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06AF524" w14:textId="77777777" w:rsidR="00F2452E" w:rsidRPr="0069331B" w:rsidRDefault="00F2452E" w:rsidP="00F2452E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724B29E3" w14:textId="77777777" w:rsidR="00F2452E" w:rsidRPr="0069331B" w:rsidRDefault="00F2452E" w:rsidP="00F2452E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4892D211" w14:textId="77777777" w:rsidR="00F2452E" w:rsidRPr="0069331B" w:rsidRDefault="00F2452E" w:rsidP="00F2452E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43919F88" w14:textId="77777777" w:rsidR="00F2452E" w:rsidRPr="0069331B" w:rsidRDefault="00F2452E" w:rsidP="00F2452E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44A1F794" w14:textId="77777777" w:rsidR="00F2452E" w:rsidRPr="0069331B" w:rsidRDefault="00F2452E" w:rsidP="00F2452E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14A3B412" w14:textId="77777777" w:rsidR="00F2452E" w:rsidRPr="0069331B" w:rsidRDefault="00F2452E" w:rsidP="00F24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</w:t>
            </w: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758,456</w:t>
            </w:r>
          </w:p>
        </w:tc>
        <w:tc>
          <w:tcPr>
            <w:tcW w:w="178" w:type="dxa"/>
          </w:tcPr>
          <w:p w14:paraId="673FDF11" w14:textId="77777777" w:rsidR="00F2452E" w:rsidRPr="0069331B" w:rsidRDefault="00F2452E" w:rsidP="00F2452E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85D88CA" w14:textId="77777777" w:rsidR="00F2452E" w:rsidRPr="0069331B" w:rsidRDefault="00F2452E" w:rsidP="00F24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3,</w:t>
            </w: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764,271</w:t>
            </w:r>
          </w:p>
        </w:tc>
        <w:tc>
          <w:tcPr>
            <w:tcW w:w="178" w:type="dxa"/>
          </w:tcPr>
          <w:p w14:paraId="5755594A" w14:textId="77777777" w:rsidR="00F2452E" w:rsidRPr="0069331B" w:rsidRDefault="00F2452E" w:rsidP="00F2452E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004F56A9" w14:textId="1F2A4011" w:rsidR="00F2452E" w:rsidRPr="0069331B" w:rsidRDefault="00F2452E" w:rsidP="00FB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-113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2,</w:t>
            </w:r>
            <w:r w:rsidR="00C56C45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267</w:t>
            </w:r>
            <w:r w:rsidR="00D45244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,8</w:t>
            </w:r>
            <w:r w:rsidR="00FB16DA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92</w:t>
            </w:r>
            <w:r w:rsidRPr="0069331B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8" w:type="dxa"/>
          </w:tcPr>
          <w:p w14:paraId="7EBC3EA6" w14:textId="77777777" w:rsidR="00F2452E" w:rsidRPr="0069331B" w:rsidRDefault="00F2452E" w:rsidP="00F2452E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16BC5B6C" w14:textId="77777777" w:rsidR="00F2452E" w:rsidRPr="0069331B" w:rsidRDefault="00F2452E" w:rsidP="00F24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-113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136,392 </w:t>
            </w:r>
          </w:p>
        </w:tc>
        <w:tc>
          <w:tcPr>
            <w:tcW w:w="178" w:type="dxa"/>
          </w:tcPr>
          <w:p w14:paraId="530BFC80" w14:textId="77777777" w:rsidR="00F2452E" w:rsidRPr="0069331B" w:rsidRDefault="00F2452E" w:rsidP="00F2452E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0DE2922B" w14:textId="7FF5925C" w:rsidR="00F2452E" w:rsidRPr="003A7F47" w:rsidRDefault="00F2452E" w:rsidP="00FB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A7F47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1,</w:t>
            </w:r>
            <w:r w:rsidR="00C56C45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490</w:t>
            </w:r>
            <w:r w:rsidR="0023459C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,5</w:t>
            </w:r>
            <w:r w:rsidR="00FB16DA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64</w:t>
            </w:r>
          </w:p>
        </w:tc>
        <w:tc>
          <w:tcPr>
            <w:tcW w:w="178" w:type="dxa"/>
          </w:tcPr>
          <w:p w14:paraId="480E4307" w14:textId="77777777" w:rsidR="00F2452E" w:rsidRPr="0069331B" w:rsidRDefault="00F2452E" w:rsidP="00F2452E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662E415A" w14:textId="77777777" w:rsidR="00F2452E" w:rsidRPr="0069331B" w:rsidRDefault="00F2452E" w:rsidP="00F24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-113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3,627,879</w:t>
            </w:r>
          </w:p>
        </w:tc>
        <w:tc>
          <w:tcPr>
            <w:tcW w:w="178" w:type="dxa"/>
          </w:tcPr>
          <w:p w14:paraId="178E036C" w14:textId="77777777" w:rsidR="00F2452E" w:rsidRPr="0069331B" w:rsidRDefault="00F2452E" w:rsidP="00F2452E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3E260506" w14:textId="77777777" w:rsidR="00F2452E" w:rsidRPr="0069331B" w:rsidRDefault="00F2452E" w:rsidP="00F24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14,788</w:t>
            </w:r>
          </w:p>
        </w:tc>
        <w:tc>
          <w:tcPr>
            <w:tcW w:w="178" w:type="dxa"/>
          </w:tcPr>
          <w:p w14:paraId="539B9943" w14:textId="77777777" w:rsidR="00F2452E" w:rsidRPr="0069331B" w:rsidRDefault="00F2452E" w:rsidP="00F2452E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13537044" w14:textId="77777777" w:rsidR="00F2452E" w:rsidRPr="00F2506C" w:rsidRDefault="00F2452E" w:rsidP="00F24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103,341</w:t>
            </w:r>
          </w:p>
        </w:tc>
      </w:tr>
      <w:tr w:rsidR="00E44A17" w:rsidRPr="0069331B" w14:paraId="3F1919B0" w14:textId="77777777" w:rsidTr="00A0170B">
        <w:trPr>
          <w:trHeight w:val="270"/>
        </w:trPr>
        <w:tc>
          <w:tcPr>
            <w:tcW w:w="2012" w:type="dxa"/>
          </w:tcPr>
          <w:p w14:paraId="2F6C6F01" w14:textId="77777777" w:rsidR="00E44A17" w:rsidRPr="00253A30" w:rsidRDefault="00E64F47" w:rsidP="007852DF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5" w:hanging="115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253A30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lastRenderedPageBreak/>
              <w:t>บริษัทย่อยทางอ้อม</w:t>
            </w:r>
          </w:p>
        </w:tc>
        <w:tc>
          <w:tcPr>
            <w:tcW w:w="1843" w:type="dxa"/>
          </w:tcPr>
          <w:p w14:paraId="6DEB415F" w14:textId="77777777" w:rsidR="00E44A17" w:rsidRPr="0069331B" w:rsidRDefault="00E44A17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4" w:type="dxa"/>
          </w:tcPr>
          <w:p w14:paraId="7537B958" w14:textId="77777777" w:rsidR="00E44A17" w:rsidRPr="0069331B" w:rsidRDefault="00E44A17" w:rsidP="004E500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5CE4B18" w14:textId="77777777" w:rsidR="00E44A17" w:rsidRPr="0069331B" w:rsidRDefault="00E44A17" w:rsidP="004E500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0623C7BE" w14:textId="77777777" w:rsidR="00E44A17" w:rsidRPr="0069331B" w:rsidRDefault="00E44A17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25B2666B" w14:textId="77777777" w:rsidR="00E44A17" w:rsidRPr="0069331B" w:rsidRDefault="00E44A17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14:paraId="480FD8A8" w14:textId="77777777" w:rsidR="00E44A17" w:rsidRPr="0069331B" w:rsidRDefault="00E44A17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22F7914E" w14:textId="77777777" w:rsidR="00E44A17" w:rsidRPr="0069331B" w:rsidRDefault="00E44A17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0E8E22DF" w14:textId="77777777" w:rsidR="00E44A17" w:rsidRPr="0069331B" w:rsidRDefault="00E44A17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7DDC8E10" w14:textId="77777777" w:rsidR="00E44A17" w:rsidRPr="0069331B" w:rsidRDefault="00E44A17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142FFD7" w14:textId="77777777" w:rsidR="00E44A17" w:rsidRPr="0069331B" w:rsidRDefault="00E44A17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525D90AE" w14:textId="77777777" w:rsidR="00E44A17" w:rsidRPr="0069331B" w:rsidRDefault="00E44A17" w:rsidP="004E5004">
            <w:pPr>
              <w:tabs>
                <w:tab w:val="left" w:pos="540"/>
                <w:tab w:val="left" w:pos="731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14:paraId="6A84382D" w14:textId="77777777" w:rsidR="00E44A17" w:rsidRPr="0069331B" w:rsidRDefault="00E44A17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6D6C15CC" w14:textId="77777777" w:rsidR="00E44A17" w:rsidRPr="0069331B" w:rsidRDefault="00E44A17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668D3230" w14:textId="77777777" w:rsidR="00E44A17" w:rsidRPr="0069331B" w:rsidRDefault="00E44A17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1CB37AC" w14:textId="77777777" w:rsidR="00E44A17" w:rsidRPr="0069331B" w:rsidRDefault="00E44A17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7C23B253" w14:textId="77777777" w:rsidR="00E44A17" w:rsidRPr="0069331B" w:rsidRDefault="00E44A17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007D0920" w14:textId="77777777" w:rsidR="00E44A17" w:rsidRPr="0069331B" w:rsidRDefault="00E44A17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57D3C48D" w14:textId="77777777" w:rsidR="00E44A17" w:rsidRPr="0069331B" w:rsidRDefault="00E44A17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72282A57" w14:textId="77777777" w:rsidR="00E44A17" w:rsidRPr="0069331B" w:rsidRDefault="00E44A17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09ED3E19" w14:textId="77777777" w:rsidR="00E44A17" w:rsidRDefault="00E44A17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6D740D89" w14:textId="77777777" w:rsidR="00E44A17" w:rsidRPr="0069331B" w:rsidRDefault="00E44A17" w:rsidP="004E5004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1838336A" w14:textId="77777777" w:rsidR="00E44A17" w:rsidRPr="0069331B" w:rsidRDefault="00E44A17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E44A17" w:rsidRPr="0069331B" w14:paraId="5D07527A" w14:textId="77777777" w:rsidTr="00A0170B">
        <w:trPr>
          <w:trHeight w:val="270"/>
        </w:trPr>
        <w:tc>
          <w:tcPr>
            <w:tcW w:w="2012" w:type="dxa"/>
          </w:tcPr>
          <w:p w14:paraId="40FB46E9" w14:textId="77777777" w:rsidR="00E44A17" w:rsidRPr="00E64F47" w:rsidRDefault="00E64F47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i/>
                <w:iCs/>
                <w:color w:val="000000"/>
                <w:spacing w:val="-4"/>
                <w:sz w:val="24"/>
                <w:szCs w:val="24"/>
                <w:u w:val="single"/>
                <w:cs/>
              </w:rPr>
            </w:pPr>
            <w:r w:rsidRPr="00E64F47">
              <w:rPr>
                <w:rFonts w:ascii="Angsana New" w:hAnsi="Angsana New" w:hint="cs"/>
                <w:i/>
                <w:iCs/>
                <w:color w:val="000000"/>
                <w:spacing w:val="-4"/>
                <w:sz w:val="24"/>
                <w:szCs w:val="24"/>
                <w:u w:val="single"/>
                <w:cs/>
              </w:rPr>
              <w:t xml:space="preserve">ถือหุ้นผ่านทางบริษัท </w:t>
            </w:r>
            <w:r w:rsidRPr="00E64F47">
              <w:rPr>
                <w:rFonts w:ascii="Angsana New" w:hAnsi="Angsana New"/>
                <w:i/>
                <w:iCs/>
                <w:color w:val="000000"/>
                <w:spacing w:val="-4"/>
                <w:sz w:val="24"/>
                <w:szCs w:val="24"/>
                <w:u w:val="single"/>
                <w:cs/>
              </w:rPr>
              <w:t>เนชั่น บรอดแคสติ้ง คอร์ปอเรชั่น จำกัด (มหาชน)</w:t>
            </w:r>
          </w:p>
        </w:tc>
        <w:tc>
          <w:tcPr>
            <w:tcW w:w="1843" w:type="dxa"/>
          </w:tcPr>
          <w:p w14:paraId="02DC278C" w14:textId="77777777" w:rsidR="00E44A17" w:rsidRPr="0069331B" w:rsidRDefault="00E44A17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4" w:type="dxa"/>
          </w:tcPr>
          <w:p w14:paraId="52E5E399" w14:textId="77777777" w:rsidR="00E44A17" w:rsidRPr="0069331B" w:rsidRDefault="00E44A17" w:rsidP="004E500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8595833" w14:textId="77777777" w:rsidR="00E44A17" w:rsidRPr="0069331B" w:rsidRDefault="00E44A17" w:rsidP="004E500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7699716B" w14:textId="77777777" w:rsidR="00E44A17" w:rsidRPr="0069331B" w:rsidRDefault="00E44A17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77A10E5A" w14:textId="77777777" w:rsidR="00E44A17" w:rsidRPr="0069331B" w:rsidRDefault="00E44A17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14:paraId="78B095E4" w14:textId="77777777" w:rsidR="00E44A17" w:rsidRPr="0069331B" w:rsidRDefault="00E44A17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29734E21" w14:textId="77777777" w:rsidR="00E44A17" w:rsidRPr="0069331B" w:rsidRDefault="00E44A17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47891D08" w14:textId="77777777" w:rsidR="00E44A17" w:rsidRPr="0069331B" w:rsidRDefault="00E44A17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722B9BF6" w14:textId="77777777" w:rsidR="00E44A17" w:rsidRPr="0069331B" w:rsidRDefault="00E44A17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E0B2754" w14:textId="77777777" w:rsidR="00E44A17" w:rsidRPr="0069331B" w:rsidRDefault="00E44A17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5CF077D6" w14:textId="77777777" w:rsidR="00E44A17" w:rsidRPr="0069331B" w:rsidRDefault="00E44A17" w:rsidP="004E5004">
            <w:pPr>
              <w:tabs>
                <w:tab w:val="left" w:pos="540"/>
                <w:tab w:val="left" w:pos="731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14:paraId="10324109" w14:textId="77777777" w:rsidR="00E44A17" w:rsidRPr="0069331B" w:rsidRDefault="00E44A17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72F5A625" w14:textId="77777777" w:rsidR="00E44A17" w:rsidRPr="0069331B" w:rsidRDefault="00E44A17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54F3DC44" w14:textId="77777777" w:rsidR="00E44A17" w:rsidRPr="0069331B" w:rsidRDefault="00E44A17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2A55FC3D" w14:textId="77777777" w:rsidR="00E44A17" w:rsidRPr="0069331B" w:rsidRDefault="00E44A17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3FBA7A57" w14:textId="77777777" w:rsidR="00E44A17" w:rsidRPr="0069331B" w:rsidRDefault="00E44A17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6FF42EB3" w14:textId="77777777" w:rsidR="00E44A17" w:rsidRPr="0069331B" w:rsidRDefault="00E44A17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05B073BB" w14:textId="77777777" w:rsidR="00E44A17" w:rsidRPr="0069331B" w:rsidRDefault="00E44A17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5D547338" w14:textId="77777777" w:rsidR="00E44A17" w:rsidRPr="0069331B" w:rsidRDefault="00E44A17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0BD52495" w14:textId="77777777" w:rsidR="00E44A17" w:rsidRDefault="00E44A17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0AE91790" w14:textId="77777777" w:rsidR="00E44A17" w:rsidRPr="0069331B" w:rsidRDefault="00E44A17" w:rsidP="004E5004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2B39A1F7" w14:textId="77777777" w:rsidR="00E44A17" w:rsidRPr="0069331B" w:rsidRDefault="00E44A17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E44A17" w:rsidRPr="0069331B" w14:paraId="09B55396" w14:textId="77777777" w:rsidTr="00A0170B">
        <w:trPr>
          <w:trHeight w:val="270"/>
        </w:trPr>
        <w:tc>
          <w:tcPr>
            <w:tcW w:w="2012" w:type="dxa"/>
          </w:tcPr>
          <w:p w14:paraId="7CF3F2AD" w14:textId="77777777" w:rsidR="00E44A17" w:rsidRPr="0069331B" w:rsidRDefault="00E64F47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64F4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เอ็นบีซี เน็กซ์มีเดีย จำกัด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E64F47">
              <w:rPr>
                <w:rFonts w:ascii="Angsana New" w:hAnsi="Angsana New"/>
                <w:color w:val="000000"/>
                <w:sz w:val="24"/>
                <w:szCs w:val="24"/>
                <w:cs/>
              </w:rPr>
              <w:t>(เลิกกิจการและเสร็จสิ้นการชำระบัญชีเมื่อวันที่ 23 มิถุนายน 2560)</w:t>
            </w:r>
          </w:p>
        </w:tc>
        <w:tc>
          <w:tcPr>
            <w:tcW w:w="1843" w:type="dxa"/>
          </w:tcPr>
          <w:p w14:paraId="35B1C751" w14:textId="77777777" w:rsidR="00E64F47" w:rsidRPr="00E64F47" w:rsidRDefault="00E64F47" w:rsidP="00E6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4F4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สื่อโฆษณาทางสื่อ</w:t>
            </w:r>
          </w:p>
          <w:p w14:paraId="00383AA2" w14:textId="77777777" w:rsidR="00E44A17" w:rsidRPr="0069331B" w:rsidRDefault="00E64F47" w:rsidP="00E6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64F4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รูปแบบใหม่</w:t>
            </w:r>
          </w:p>
        </w:tc>
        <w:tc>
          <w:tcPr>
            <w:tcW w:w="904" w:type="dxa"/>
          </w:tcPr>
          <w:p w14:paraId="082E01EA" w14:textId="77777777" w:rsidR="00E44A17" w:rsidRPr="0069331B" w:rsidRDefault="00E64F47" w:rsidP="004E500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680C362A" w14:textId="77777777" w:rsidR="00E44A17" w:rsidRPr="0069331B" w:rsidRDefault="00E64F47" w:rsidP="004E500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786CE67" w14:textId="77777777" w:rsidR="00E44A17" w:rsidRPr="0069331B" w:rsidRDefault="00E44A17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49A91837" w14:textId="77777777" w:rsidR="00E44A17" w:rsidRPr="00E64F47" w:rsidRDefault="00E64F47" w:rsidP="00E64F47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94" w:type="dxa"/>
          </w:tcPr>
          <w:p w14:paraId="7712C4CD" w14:textId="77777777" w:rsidR="00E44A17" w:rsidRPr="0069331B" w:rsidRDefault="00E64F47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10,000</w:t>
            </w:r>
          </w:p>
        </w:tc>
        <w:tc>
          <w:tcPr>
            <w:tcW w:w="178" w:type="dxa"/>
          </w:tcPr>
          <w:p w14:paraId="2614EFF9" w14:textId="77777777" w:rsidR="00E44A17" w:rsidRPr="0069331B" w:rsidRDefault="00E44A17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0C46F4E8" w14:textId="77777777" w:rsidR="00E44A17" w:rsidRPr="00E64F47" w:rsidRDefault="00E64F47" w:rsidP="00E64F47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92E2CC5" w14:textId="77777777" w:rsidR="00E44A17" w:rsidRPr="00E64F47" w:rsidRDefault="00E44A17" w:rsidP="00E64F47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B7835CB" w14:textId="77777777" w:rsidR="00E44A17" w:rsidRPr="00E64F47" w:rsidRDefault="00E64F47" w:rsidP="00E64F47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DB4775F" w14:textId="77777777" w:rsidR="00E44A17" w:rsidRPr="00E64F47" w:rsidRDefault="00E44A17" w:rsidP="00E64F47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3F54746B" w14:textId="77777777" w:rsidR="00E44A17" w:rsidRPr="00E64F47" w:rsidRDefault="00E64F47" w:rsidP="00E64F47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602FEEB" w14:textId="77777777" w:rsidR="00E44A17" w:rsidRPr="00E64F47" w:rsidRDefault="00E44A17" w:rsidP="00E64F47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5BFA533D" w14:textId="77777777" w:rsidR="00E44A17" w:rsidRPr="00E64F47" w:rsidRDefault="00E64F47" w:rsidP="00E64F47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D582B25" w14:textId="77777777" w:rsidR="00E44A17" w:rsidRPr="00E64F47" w:rsidRDefault="00E44A17" w:rsidP="00E64F47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2A7BF812" w14:textId="77777777" w:rsidR="00E44A17" w:rsidRPr="00E64F47" w:rsidRDefault="00E64F47" w:rsidP="00E64F47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0E884E8" w14:textId="77777777" w:rsidR="00E44A17" w:rsidRPr="00E64F47" w:rsidRDefault="00E44A17" w:rsidP="00E64F47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233FA53B" w14:textId="77777777" w:rsidR="00E44A17" w:rsidRPr="00E64F47" w:rsidRDefault="00E64F47" w:rsidP="00E64F47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BB2801B" w14:textId="77777777" w:rsidR="00E44A17" w:rsidRPr="00E64F47" w:rsidRDefault="00E44A17" w:rsidP="00E64F47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69E96412" w14:textId="77777777" w:rsidR="00E44A17" w:rsidRPr="00E64F47" w:rsidRDefault="00E64F47" w:rsidP="00E64F47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9B105B1" w14:textId="77777777" w:rsidR="00E44A17" w:rsidRPr="00E64F47" w:rsidRDefault="00E44A17" w:rsidP="00E64F47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57343A81" w14:textId="77777777" w:rsidR="00E44A17" w:rsidRPr="00E64F47" w:rsidRDefault="00E64F47" w:rsidP="00E64F47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64F47" w:rsidRPr="0069331B" w14:paraId="6E6ED1AC" w14:textId="77777777" w:rsidTr="00A0170B">
        <w:trPr>
          <w:trHeight w:val="270"/>
        </w:trPr>
        <w:tc>
          <w:tcPr>
            <w:tcW w:w="2012" w:type="dxa"/>
          </w:tcPr>
          <w:p w14:paraId="0C546A7A" w14:textId="77777777" w:rsidR="00E64F47" w:rsidRPr="0069331B" w:rsidRDefault="00E64F47" w:rsidP="00E6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64F4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เอ็นบีซี เน็กซ์ สกรีน จำกัด (เลิกกิจการและเสร็จสิ้นการชำระบัญชีเมื่อวันที่ 12 ธันวาคม 2560)</w:t>
            </w:r>
          </w:p>
        </w:tc>
        <w:tc>
          <w:tcPr>
            <w:tcW w:w="1843" w:type="dxa"/>
          </w:tcPr>
          <w:p w14:paraId="1D857AA7" w14:textId="77777777" w:rsidR="00E64F47" w:rsidRPr="0069331B" w:rsidRDefault="00E64F47" w:rsidP="00E6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64F4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ผลิตรายการโทรทัศน์และให้บริการโฆษณาผ่านสื่อโทรทัศน์</w:t>
            </w:r>
          </w:p>
        </w:tc>
        <w:tc>
          <w:tcPr>
            <w:tcW w:w="904" w:type="dxa"/>
          </w:tcPr>
          <w:p w14:paraId="24BF1237" w14:textId="77777777" w:rsidR="00E64F47" w:rsidRPr="0069331B" w:rsidRDefault="00E64F47" w:rsidP="00E64F47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512A8EA3" w14:textId="77777777" w:rsidR="00E64F47" w:rsidRPr="0069331B" w:rsidRDefault="00E64F47" w:rsidP="00E64F47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8AEE811" w14:textId="77777777" w:rsidR="00E64F47" w:rsidRPr="0069331B" w:rsidRDefault="00E64F47" w:rsidP="00E64F47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1909C0C0" w14:textId="77777777" w:rsidR="00E64F47" w:rsidRPr="00E64F47" w:rsidRDefault="00E64F47" w:rsidP="00E64F47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94" w:type="dxa"/>
          </w:tcPr>
          <w:p w14:paraId="263440CC" w14:textId="77777777" w:rsidR="00E64F47" w:rsidRPr="0069331B" w:rsidRDefault="00E64F47" w:rsidP="00E6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250</w:t>
            </w:r>
          </w:p>
        </w:tc>
        <w:tc>
          <w:tcPr>
            <w:tcW w:w="178" w:type="dxa"/>
          </w:tcPr>
          <w:p w14:paraId="3DA68AAE" w14:textId="77777777" w:rsidR="00E64F47" w:rsidRPr="0069331B" w:rsidRDefault="00E64F47" w:rsidP="00E64F47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3923145F" w14:textId="77777777" w:rsidR="00E64F47" w:rsidRPr="00E64F47" w:rsidRDefault="00E64F47" w:rsidP="00E64F47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1D14E37" w14:textId="77777777" w:rsidR="00E64F47" w:rsidRPr="00E64F47" w:rsidRDefault="00E64F47" w:rsidP="00E64F47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5B25552" w14:textId="77777777" w:rsidR="00E64F47" w:rsidRPr="00E64F47" w:rsidRDefault="00E64F47" w:rsidP="00E64F47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57FED40" w14:textId="77777777" w:rsidR="00E64F47" w:rsidRPr="00E64F47" w:rsidRDefault="00E64F47" w:rsidP="00E64F47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57BD8E82" w14:textId="77777777" w:rsidR="00E64F47" w:rsidRPr="00E64F47" w:rsidRDefault="00E64F47" w:rsidP="00E64F47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E10FE66" w14:textId="77777777" w:rsidR="00E64F47" w:rsidRPr="00E64F47" w:rsidRDefault="00E64F47" w:rsidP="00E64F47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0CFC5B7C" w14:textId="77777777" w:rsidR="00E64F47" w:rsidRPr="00E64F47" w:rsidRDefault="00E64F47" w:rsidP="00E64F47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84E6203" w14:textId="77777777" w:rsidR="00E64F47" w:rsidRPr="00E64F47" w:rsidRDefault="00E64F47" w:rsidP="00E64F47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0212EF40" w14:textId="77777777" w:rsidR="00E64F47" w:rsidRPr="00E64F47" w:rsidRDefault="00E64F47" w:rsidP="00E64F47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B711BC7" w14:textId="77777777" w:rsidR="00E64F47" w:rsidRPr="00E64F47" w:rsidRDefault="00E64F47" w:rsidP="00E64F47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2D437D9C" w14:textId="77777777" w:rsidR="00E64F47" w:rsidRPr="00E64F47" w:rsidRDefault="00E64F47" w:rsidP="00E64F47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1368BC3" w14:textId="77777777" w:rsidR="00E64F47" w:rsidRPr="00E64F47" w:rsidRDefault="00E64F47" w:rsidP="00E64F47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749C7341" w14:textId="77777777" w:rsidR="00E64F47" w:rsidRPr="00E64F47" w:rsidRDefault="00E64F47" w:rsidP="00E64F47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0FE8664" w14:textId="77777777" w:rsidR="00E64F47" w:rsidRPr="00E64F47" w:rsidRDefault="00E64F47" w:rsidP="00E64F47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2F7674E2" w14:textId="77777777" w:rsidR="00E64F47" w:rsidRPr="00E64F47" w:rsidRDefault="00E64F47" w:rsidP="00E64F47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64F47" w:rsidRPr="0069331B" w14:paraId="68B0DBA5" w14:textId="77777777" w:rsidTr="00A0170B">
        <w:trPr>
          <w:trHeight w:val="270"/>
        </w:trPr>
        <w:tc>
          <w:tcPr>
            <w:tcW w:w="2012" w:type="dxa"/>
          </w:tcPr>
          <w:p w14:paraId="2C6EAFF1" w14:textId="77777777" w:rsidR="00E64F47" w:rsidRPr="00E64F47" w:rsidRDefault="00E64F47" w:rsidP="00E6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64F4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เอ็นบีซี เน็กซ์ วิชั่น จำกัด</w:t>
            </w:r>
          </w:p>
        </w:tc>
        <w:tc>
          <w:tcPr>
            <w:tcW w:w="1843" w:type="dxa"/>
          </w:tcPr>
          <w:p w14:paraId="2D607F27" w14:textId="77777777" w:rsidR="00E64F47" w:rsidRPr="00E64F47" w:rsidRDefault="00E64F47" w:rsidP="00E6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64F4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ผลิตรายการโทรทัศน์และให้บริการโฆษณาผ่านสื่อโทรทัศน์</w:t>
            </w:r>
          </w:p>
        </w:tc>
        <w:tc>
          <w:tcPr>
            <w:tcW w:w="904" w:type="dxa"/>
          </w:tcPr>
          <w:p w14:paraId="69FAC366" w14:textId="77777777" w:rsidR="00E64F47" w:rsidRPr="0069331B" w:rsidRDefault="00E64F47" w:rsidP="00E64F47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5426FDCA" w14:textId="77777777" w:rsidR="00E64F47" w:rsidRPr="0069331B" w:rsidRDefault="00E64F47" w:rsidP="00E64F47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6E31123" w14:textId="77777777" w:rsidR="00E64F47" w:rsidRPr="0069331B" w:rsidRDefault="00E64F47" w:rsidP="00E64F47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001554FE" w14:textId="77777777" w:rsidR="00E64F47" w:rsidRPr="0069331B" w:rsidRDefault="00E64F47" w:rsidP="00E6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800,000</w:t>
            </w:r>
          </w:p>
        </w:tc>
        <w:tc>
          <w:tcPr>
            <w:tcW w:w="794" w:type="dxa"/>
          </w:tcPr>
          <w:p w14:paraId="4D6A4FB1" w14:textId="77777777" w:rsidR="00E64F47" w:rsidRPr="0069331B" w:rsidRDefault="00E64F47" w:rsidP="00E6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800,000</w:t>
            </w:r>
          </w:p>
        </w:tc>
        <w:tc>
          <w:tcPr>
            <w:tcW w:w="178" w:type="dxa"/>
          </w:tcPr>
          <w:p w14:paraId="028014B8" w14:textId="77777777" w:rsidR="00E64F47" w:rsidRPr="0069331B" w:rsidRDefault="00E64F47" w:rsidP="00E64F47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06A788AD" w14:textId="77777777" w:rsidR="00E64F47" w:rsidRPr="00E64F47" w:rsidRDefault="00E64F47" w:rsidP="00E64F47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433004E" w14:textId="77777777" w:rsidR="00E64F47" w:rsidRPr="00E64F47" w:rsidRDefault="00E64F47" w:rsidP="00E64F47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39FAEA9" w14:textId="77777777" w:rsidR="00E64F47" w:rsidRPr="00E64F47" w:rsidRDefault="00E64F47" w:rsidP="00E64F47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FFC3706" w14:textId="77777777" w:rsidR="00E64F47" w:rsidRPr="00E64F47" w:rsidRDefault="00E64F47" w:rsidP="00E64F47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39D7D2C6" w14:textId="77777777" w:rsidR="00E64F47" w:rsidRPr="00E64F47" w:rsidRDefault="00E64F47" w:rsidP="00E64F47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7BDB77E" w14:textId="77777777" w:rsidR="00E64F47" w:rsidRPr="00E64F47" w:rsidRDefault="00E64F47" w:rsidP="00E64F47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34353424" w14:textId="77777777" w:rsidR="00E64F47" w:rsidRPr="00E64F47" w:rsidRDefault="00E64F47" w:rsidP="00E64F47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81E1AF9" w14:textId="77777777" w:rsidR="00E64F47" w:rsidRPr="00E64F47" w:rsidRDefault="00E64F47" w:rsidP="00E64F47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35FDB0C1" w14:textId="77777777" w:rsidR="00E64F47" w:rsidRPr="00E64F47" w:rsidRDefault="00E64F47" w:rsidP="00E64F47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0729DF9" w14:textId="77777777" w:rsidR="00E64F47" w:rsidRPr="00E64F47" w:rsidRDefault="00E64F47" w:rsidP="00E64F47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28234CB3" w14:textId="77777777" w:rsidR="00E64F47" w:rsidRPr="00E64F47" w:rsidRDefault="00E64F47" w:rsidP="00E64F47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D423070" w14:textId="77777777" w:rsidR="00E64F47" w:rsidRPr="00E64F47" w:rsidRDefault="00E64F47" w:rsidP="00E64F47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1F49287C" w14:textId="77777777" w:rsidR="00E64F47" w:rsidRPr="00E64F47" w:rsidRDefault="00E64F47" w:rsidP="00E64F47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4A2D0D2" w14:textId="77777777" w:rsidR="00E64F47" w:rsidRPr="00E64F47" w:rsidRDefault="00E64F47" w:rsidP="00E64F47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0531F5D7" w14:textId="77777777" w:rsidR="00E64F47" w:rsidRPr="00E64F47" w:rsidRDefault="00E64F47" w:rsidP="00E64F47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852DF" w:rsidRPr="0069331B" w14:paraId="7B00A1C1" w14:textId="77777777" w:rsidTr="00A0170B">
        <w:trPr>
          <w:trHeight w:val="270"/>
        </w:trPr>
        <w:tc>
          <w:tcPr>
            <w:tcW w:w="2012" w:type="dxa"/>
          </w:tcPr>
          <w:p w14:paraId="63E73F07" w14:textId="77777777" w:rsidR="007852DF" w:rsidRPr="00E64F47" w:rsidRDefault="007852DF" w:rsidP="007852DF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5" w:hanging="115"/>
              <w:rPr>
                <w:rFonts w:ascii="Angsana New" w:hAnsi="Angsana New"/>
                <w:i/>
                <w:iCs/>
                <w:color w:val="000000"/>
                <w:sz w:val="24"/>
                <w:szCs w:val="24"/>
                <w:u w:val="single"/>
                <w:cs/>
              </w:rPr>
            </w:pPr>
            <w:r w:rsidRPr="00253A30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lastRenderedPageBreak/>
              <w:t>บริษัทย่อยทางอ้อม</w:t>
            </w:r>
          </w:p>
        </w:tc>
        <w:tc>
          <w:tcPr>
            <w:tcW w:w="1843" w:type="dxa"/>
          </w:tcPr>
          <w:p w14:paraId="3969D393" w14:textId="77777777" w:rsidR="007852DF" w:rsidRPr="00E64F47" w:rsidRDefault="007852DF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4" w:type="dxa"/>
          </w:tcPr>
          <w:p w14:paraId="2BE674B0" w14:textId="77777777" w:rsidR="007852DF" w:rsidRPr="0069331B" w:rsidRDefault="007852DF" w:rsidP="004E500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31745F3" w14:textId="77777777" w:rsidR="007852DF" w:rsidRPr="0069331B" w:rsidRDefault="007852DF" w:rsidP="004E500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6EE35617" w14:textId="77777777" w:rsidR="007852DF" w:rsidRPr="0069331B" w:rsidRDefault="007852DF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226A8FE4" w14:textId="77777777" w:rsidR="007852DF" w:rsidRPr="0069331B" w:rsidRDefault="007852DF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14:paraId="6D1EE814" w14:textId="77777777" w:rsidR="007852DF" w:rsidRPr="0069331B" w:rsidRDefault="007852DF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55BA47B1" w14:textId="77777777" w:rsidR="007852DF" w:rsidRPr="0069331B" w:rsidRDefault="007852DF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665D3807" w14:textId="77777777" w:rsidR="007852DF" w:rsidRPr="0069331B" w:rsidRDefault="007852DF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213B3F82" w14:textId="77777777" w:rsidR="007852DF" w:rsidRPr="0069331B" w:rsidRDefault="007852DF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9002555" w14:textId="77777777" w:rsidR="007852DF" w:rsidRPr="0069331B" w:rsidRDefault="007852DF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15A5162F" w14:textId="77777777" w:rsidR="007852DF" w:rsidRPr="0069331B" w:rsidRDefault="007852DF" w:rsidP="004E5004">
            <w:pPr>
              <w:tabs>
                <w:tab w:val="left" w:pos="540"/>
                <w:tab w:val="left" w:pos="731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14:paraId="7950B68D" w14:textId="77777777" w:rsidR="007852DF" w:rsidRPr="0069331B" w:rsidRDefault="007852DF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2878493E" w14:textId="77777777" w:rsidR="007852DF" w:rsidRPr="0069331B" w:rsidRDefault="007852DF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299E997B" w14:textId="77777777" w:rsidR="007852DF" w:rsidRPr="0069331B" w:rsidRDefault="007852DF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472C1E0" w14:textId="77777777" w:rsidR="007852DF" w:rsidRPr="0069331B" w:rsidRDefault="007852DF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01847F14" w14:textId="77777777" w:rsidR="007852DF" w:rsidRPr="0069331B" w:rsidRDefault="007852DF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530BC76E" w14:textId="77777777" w:rsidR="007852DF" w:rsidRPr="0069331B" w:rsidRDefault="007852DF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05EEA467" w14:textId="77777777" w:rsidR="007852DF" w:rsidRPr="0069331B" w:rsidRDefault="007852DF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2F25AF67" w14:textId="77777777" w:rsidR="007852DF" w:rsidRPr="0069331B" w:rsidRDefault="007852DF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53C6CDCC" w14:textId="77777777" w:rsidR="007852DF" w:rsidRDefault="007852DF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0CD1DA9D" w14:textId="77777777" w:rsidR="007852DF" w:rsidRPr="0069331B" w:rsidRDefault="007852DF" w:rsidP="004E5004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69BC61CB" w14:textId="77777777" w:rsidR="007852DF" w:rsidRPr="0069331B" w:rsidRDefault="007852DF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E64F47" w:rsidRPr="0069331B" w14:paraId="5491BD0F" w14:textId="77777777" w:rsidTr="00A0170B">
        <w:trPr>
          <w:trHeight w:val="270"/>
        </w:trPr>
        <w:tc>
          <w:tcPr>
            <w:tcW w:w="2012" w:type="dxa"/>
          </w:tcPr>
          <w:p w14:paraId="624A505D" w14:textId="77777777" w:rsidR="00E64F47" w:rsidRPr="00FE058A" w:rsidRDefault="00E64F47" w:rsidP="00E6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i/>
                <w:iCs/>
                <w:color w:val="000000"/>
                <w:spacing w:val="-4"/>
                <w:sz w:val="24"/>
                <w:szCs w:val="24"/>
                <w:u w:val="single"/>
                <w:cs/>
              </w:rPr>
            </w:pPr>
            <w:r w:rsidRPr="00FE058A">
              <w:rPr>
                <w:rFonts w:ascii="Angsana New" w:hAnsi="Angsana New"/>
                <w:i/>
                <w:iCs/>
                <w:color w:val="000000"/>
                <w:spacing w:val="-4"/>
                <w:sz w:val="24"/>
                <w:szCs w:val="24"/>
                <w:u w:val="single"/>
                <w:cs/>
              </w:rPr>
              <w:t xml:space="preserve">ถือหุ้นผ่านทางบริษัท </w:t>
            </w:r>
            <w:r w:rsidR="001C190D" w:rsidRPr="001C190D">
              <w:rPr>
                <w:rFonts w:ascii="Angsana New" w:hAnsi="Angsana New"/>
                <w:i/>
                <w:iCs/>
                <w:color w:val="000000"/>
                <w:spacing w:val="-4"/>
                <w:sz w:val="24"/>
                <w:szCs w:val="24"/>
                <w:u w:val="single"/>
                <w:cs/>
              </w:rPr>
              <w:t xml:space="preserve">เนชั่น อินเตอร์เนชั่นแนล </w:t>
            </w:r>
            <w:r w:rsidR="001C190D">
              <w:rPr>
                <w:rFonts w:ascii="Angsana New" w:hAnsi="Angsana New"/>
                <w:i/>
                <w:iCs/>
                <w:color w:val="000000"/>
                <w:spacing w:val="-4"/>
                <w:sz w:val="24"/>
                <w:szCs w:val="24"/>
                <w:u w:val="single"/>
              </w:rPr>
              <w:t xml:space="preserve">             </w:t>
            </w:r>
            <w:r w:rsidR="001C190D" w:rsidRPr="001C190D">
              <w:rPr>
                <w:rFonts w:ascii="Angsana New" w:hAnsi="Angsana New"/>
                <w:i/>
                <w:iCs/>
                <w:color w:val="000000"/>
                <w:spacing w:val="-4"/>
                <w:sz w:val="24"/>
                <w:szCs w:val="24"/>
                <w:u w:val="single"/>
                <w:cs/>
              </w:rPr>
              <w:t>เอ็ดดูเทนเมนท์ จำกัด (มหาชน)</w:t>
            </w:r>
          </w:p>
        </w:tc>
        <w:tc>
          <w:tcPr>
            <w:tcW w:w="1843" w:type="dxa"/>
          </w:tcPr>
          <w:p w14:paraId="57F9E550" w14:textId="77777777" w:rsidR="00E64F47" w:rsidRPr="00E64F47" w:rsidRDefault="00E64F47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4" w:type="dxa"/>
          </w:tcPr>
          <w:p w14:paraId="28DF0CA0" w14:textId="77777777" w:rsidR="00E64F47" w:rsidRPr="0069331B" w:rsidRDefault="00E64F47" w:rsidP="004E500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FF41272" w14:textId="77777777" w:rsidR="00E64F47" w:rsidRPr="0069331B" w:rsidRDefault="00E64F47" w:rsidP="004E500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21745B5C" w14:textId="77777777" w:rsidR="00E64F47" w:rsidRPr="0069331B" w:rsidRDefault="00E64F47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07E197E4" w14:textId="77777777" w:rsidR="00E64F47" w:rsidRPr="0069331B" w:rsidRDefault="00E64F47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14:paraId="748CB388" w14:textId="77777777" w:rsidR="00E64F47" w:rsidRPr="0069331B" w:rsidRDefault="00E64F47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54D060F7" w14:textId="77777777" w:rsidR="00E64F47" w:rsidRPr="0069331B" w:rsidRDefault="00E64F47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5924C79C" w14:textId="77777777" w:rsidR="00E64F47" w:rsidRPr="0069331B" w:rsidRDefault="00E64F47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730A8A61" w14:textId="77777777" w:rsidR="00E64F47" w:rsidRPr="0069331B" w:rsidRDefault="00E64F47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66B9BDA" w14:textId="77777777" w:rsidR="00E64F47" w:rsidRPr="0069331B" w:rsidRDefault="00E64F47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1946FAB3" w14:textId="77777777" w:rsidR="00E64F47" w:rsidRPr="0069331B" w:rsidRDefault="00E64F47" w:rsidP="004E5004">
            <w:pPr>
              <w:tabs>
                <w:tab w:val="left" w:pos="540"/>
                <w:tab w:val="left" w:pos="731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14:paraId="530C6C49" w14:textId="77777777" w:rsidR="00E64F47" w:rsidRPr="0069331B" w:rsidRDefault="00E64F47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1EA2FC65" w14:textId="77777777" w:rsidR="00E64F47" w:rsidRPr="0069331B" w:rsidRDefault="00E64F47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6DB97A4B" w14:textId="77777777" w:rsidR="00E64F47" w:rsidRPr="0069331B" w:rsidRDefault="00E64F47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7F9573A5" w14:textId="77777777" w:rsidR="00E64F47" w:rsidRPr="0069331B" w:rsidRDefault="00E64F47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2382906E" w14:textId="77777777" w:rsidR="00E64F47" w:rsidRPr="0069331B" w:rsidRDefault="00E64F47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62EB9FCE" w14:textId="77777777" w:rsidR="00E64F47" w:rsidRPr="0069331B" w:rsidRDefault="00E64F47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045E857F" w14:textId="77777777" w:rsidR="00E64F47" w:rsidRPr="0069331B" w:rsidRDefault="00E64F47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3933FC94" w14:textId="77777777" w:rsidR="00E64F47" w:rsidRPr="0069331B" w:rsidRDefault="00E64F47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1A6D9063" w14:textId="77777777" w:rsidR="00E64F47" w:rsidRDefault="00E64F47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7848D88A" w14:textId="77777777" w:rsidR="00E64F47" w:rsidRPr="0069331B" w:rsidRDefault="00E64F47" w:rsidP="004E5004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1DA81747" w14:textId="77777777" w:rsidR="00E64F47" w:rsidRPr="0069331B" w:rsidRDefault="00E64F47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FE058A" w:rsidRPr="0069331B" w14:paraId="1ED48F43" w14:textId="77777777" w:rsidTr="00A0170B">
        <w:trPr>
          <w:trHeight w:val="270"/>
        </w:trPr>
        <w:tc>
          <w:tcPr>
            <w:tcW w:w="2012" w:type="dxa"/>
          </w:tcPr>
          <w:p w14:paraId="760EC01D" w14:textId="77777777" w:rsidR="00FE058A" w:rsidRPr="00AA5540" w:rsidRDefault="00FE058A" w:rsidP="00FE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A55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เนชั่น คิดส์ จำกัด</w:t>
            </w:r>
            <w:r w:rsidRPr="00AA5540">
              <w:rPr>
                <w:rFonts w:ascii="Angsana New" w:hAnsi="Angsana New"/>
                <w:color w:val="000000"/>
                <w:sz w:val="24"/>
                <w:szCs w:val="24"/>
              </w:rPr>
              <w:t xml:space="preserve"> (</w:t>
            </w:r>
            <w:r w:rsidRPr="00AA55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เลิกกิจการ</w:t>
            </w:r>
            <w:r w:rsidRPr="00AA5540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และเสร็จสิ้น</w:t>
            </w:r>
          </w:p>
          <w:p w14:paraId="2EED064E" w14:textId="77777777" w:rsidR="00FE058A" w:rsidRPr="00E64F47" w:rsidRDefault="00FE058A" w:rsidP="00FE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A5540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</w:t>
            </w:r>
            <w:r w:rsidRPr="00AA5540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การชำระบัญชี</w:t>
            </w:r>
            <w:r w:rsidRPr="00AA55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เมื่อ</w:t>
            </w:r>
            <w:r w:rsidRPr="00AA5540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วันที่</w:t>
            </w:r>
            <w:r w:rsidRPr="00AA5540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AA5540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AA5540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29 มิถุนายน 2560</w:t>
            </w:r>
            <w:r w:rsidRPr="00AA5540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14:paraId="5617BC38" w14:textId="77777777" w:rsidR="00FE058A" w:rsidRDefault="00FE058A" w:rsidP="00FE058A">
            <w:pPr>
              <w:pStyle w:val="acctfourfigures"/>
              <w:tabs>
                <w:tab w:val="clear" w:pos="765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A554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ผลิตรายการโทรทัศน์</w:t>
            </w:r>
            <w:r w:rsidRPr="002E31E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และให้บริการโฆษณา</w:t>
            </w:r>
          </w:p>
          <w:p w14:paraId="679CA109" w14:textId="77777777" w:rsidR="00FE058A" w:rsidRPr="00E64F47" w:rsidRDefault="00FE058A" w:rsidP="00FE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ผ่านสื่อโทรทัศน์</w:t>
            </w:r>
          </w:p>
        </w:tc>
        <w:tc>
          <w:tcPr>
            <w:tcW w:w="904" w:type="dxa"/>
          </w:tcPr>
          <w:p w14:paraId="7EDAB74C" w14:textId="77777777" w:rsidR="00FE058A" w:rsidRPr="0069331B" w:rsidRDefault="00FE058A" w:rsidP="00FE058A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27B6E76E" w14:textId="77777777" w:rsidR="00FE058A" w:rsidRPr="0069331B" w:rsidRDefault="00FE058A" w:rsidP="00FE058A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ED93483" w14:textId="77777777" w:rsidR="00FE058A" w:rsidRPr="0069331B" w:rsidRDefault="00FE058A" w:rsidP="00FE058A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5DC05F5A" w14:textId="77777777" w:rsidR="00FE058A" w:rsidRPr="00AA5540" w:rsidRDefault="00FE058A" w:rsidP="00FE058A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94" w:type="dxa"/>
          </w:tcPr>
          <w:p w14:paraId="3816F0C3" w14:textId="77777777" w:rsidR="00FE058A" w:rsidRPr="0069331B" w:rsidRDefault="00FE058A" w:rsidP="00FE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1,000</w:t>
            </w:r>
          </w:p>
        </w:tc>
        <w:tc>
          <w:tcPr>
            <w:tcW w:w="178" w:type="dxa"/>
          </w:tcPr>
          <w:p w14:paraId="631F4659" w14:textId="77777777" w:rsidR="00FE058A" w:rsidRPr="0069331B" w:rsidRDefault="00FE058A" w:rsidP="00FE058A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41DAB88C" w14:textId="77777777" w:rsidR="00FE058A" w:rsidRPr="00E64F47" w:rsidRDefault="00FE058A" w:rsidP="00FE058A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EE6A221" w14:textId="77777777" w:rsidR="00FE058A" w:rsidRPr="00E64F47" w:rsidRDefault="00FE058A" w:rsidP="00FE058A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0E6D2EE" w14:textId="77777777" w:rsidR="00FE058A" w:rsidRPr="00E64F47" w:rsidRDefault="00FE058A" w:rsidP="00FE058A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236F9E8" w14:textId="77777777" w:rsidR="00FE058A" w:rsidRPr="00E64F47" w:rsidRDefault="00FE058A" w:rsidP="00FE058A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721E2673" w14:textId="77777777" w:rsidR="00FE058A" w:rsidRPr="00E64F47" w:rsidRDefault="00FE058A" w:rsidP="00FE058A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9B5FC92" w14:textId="77777777" w:rsidR="00FE058A" w:rsidRPr="00E64F47" w:rsidRDefault="00FE058A" w:rsidP="00FE058A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25A72B02" w14:textId="77777777" w:rsidR="00FE058A" w:rsidRPr="00E64F47" w:rsidRDefault="00FE058A" w:rsidP="00FE058A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929A786" w14:textId="77777777" w:rsidR="00FE058A" w:rsidRPr="00E64F47" w:rsidRDefault="00FE058A" w:rsidP="00FE058A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6E0C7134" w14:textId="77777777" w:rsidR="00FE058A" w:rsidRPr="00E64F47" w:rsidRDefault="00FE058A" w:rsidP="00FE058A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E5FDA90" w14:textId="77777777" w:rsidR="00FE058A" w:rsidRPr="00E64F47" w:rsidRDefault="00FE058A" w:rsidP="00FE058A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6E50BE1F" w14:textId="77777777" w:rsidR="00FE058A" w:rsidRPr="00E64F47" w:rsidRDefault="00FE058A" w:rsidP="00FE058A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A9A9630" w14:textId="77777777" w:rsidR="00FE058A" w:rsidRPr="00E64F47" w:rsidRDefault="00FE058A" w:rsidP="00FE058A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07806AB6" w14:textId="77777777" w:rsidR="00FE058A" w:rsidRPr="00E64F47" w:rsidRDefault="00FE058A" w:rsidP="00FE058A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48A6F3A" w14:textId="77777777" w:rsidR="00FE058A" w:rsidRPr="00E64F47" w:rsidRDefault="00FE058A" w:rsidP="00FE058A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2DD9FD3B" w14:textId="77777777" w:rsidR="00FE058A" w:rsidRPr="00E64F47" w:rsidRDefault="00FE058A" w:rsidP="00FE058A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E058A" w:rsidRPr="0069331B" w14:paraId="5B97C5D4" w14:textId="77777777" w:rsidTr="00A0170B">
        <w:trPr>
          <w:trHeight w:val="270"/>
        </w:trPr>
        <w:tc>
          <w:tcPr>
            <w:tcW w:w="2012" w:type="dxa"/>
          </w:tcPr>
          <w:p w14:paraId="5B88B41C" w14:textId="77777777" w:rsidR="00FE058A" w:rsidRPr="00E64F47" w:rsidRDefault="00FE058A" w:rsidP="00FE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A55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เนชั่น โกลบอล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/>
                <w:sz w:val="24"/>
                <w:szCs w:val="24"/>
                <w:cs/>
              </w:rPr>
              <w:t>เอ็ดดูเทนเมนท์ จำกัด</w:t>
            </w:r>
          </w:p>
        </w:tc>
        <w:tc>
          <w:tcPr>
            <w:tcW w:w="1843" w:type="dxa"/>
          </w:tcPr>
          <w:p w14:paraId="26728DE9" w14:textId="77777777" w:rsidR="00FE058A" w:rsidRPr="00AA5540" w:rsidRDefault="00FE058A" w:rsidP="00FE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A55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นำเข้า ผลิตและจำหน่าย</w:t>
            </w:r>
          </w:p>
          <w:p w14:paraId="13BAE12A" w14:textId="77777777" w:rsidR="00FE058A" w:rsidRPr="00AA5540" w:rsidRDefault="00FE058A" w:rsidP="00FE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A55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สื่อสิ่งพิมพ์สำหรับเด็ก</w:t>
            </w:r>
          </w:p>
          <w:p w14:paraId="035CC09C" w14:textId="77777777" w:rsidR="00FE058A" w:rsidRPr="00AA5540" w:rsidRDefault="00FE058A" w:rsidP="00FE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A55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เพื่อการศึกษาและการ</w:t>
            </w:r>
          </w:p>
          <w:p w14:paraId="1855C491" w14:textId="77777777" w:rsidR="00FE058A" w:rsidRPr="00E64F47" w:rsidRDefault="00FE058A" w:rsidP="00FE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A55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บันเทิง</w:t>
            </w:r>
          </w:p>
        </w:tc>
        <w:tc>
          <w:tcPr>
            <w:tcW w:w="904" w:type="dxa"/>
          </w:tcPr>
          <w:p w14:paraId="2D62A261" w14:textId="77777777" w:rsidR="00FE058A" w:rsidRPr="0069331B" w:rsidRDefault="00FE058A" w:rsidP="00FE058A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3BFC2374" w14:textId="77777777" w:rsidR="00FE058A" w:rsidRPr="0069331B" w:rsidRDefault="00FE058A" w:rsidP="00FE058A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2E8E62B" w14:textId="77777777" w:rsidR="00FE058A" w:rsidRPr="0069331B" w:rsidRDefault="00FE058A" w:rsidP="00FE058A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4BD2CEF8" w14:textId="77777777" w:rsidR="00FE058A" w:rsidRPr="0069331B" w:rsidRDefault="00FE058A" w:rsidP="00FE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200,000</w:t>
            </w:r>
          </w:p>
        </w:tc>
        <w:tc>
          <w:tcPr>
            <w:tcW w:w="794" w:type="dxa"/>
          </w:tcPr>
          <w:p w14:paraId="715AE7A4" w14:textId="77777777" w:rsidR="00FE058A" w:rsidRPr="0069331B" w:rsidRDefault="00FE058A" w:rsidP="00FE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97,000</w:t>
            </w:r>
          </w:p>
        </w:tc>
        <w:tc>
          <w:tcPr>
            <w:tcW w:w="178" w:type="dxa"/>
          </w:tcPr>
          <w:p w14:paraId="47757FD4" w14:textId="77777777" w:rsidR="00FE058A" w:rsidRPr="0069331B" w:rsidRDefault="00FE058A" w:rsidP="00FE058A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01B5CE99" w14:textId="77777777" w:rsidR="00FE058A" w:rsidRPr="00E64F47" w:rsidRDefault="00FE058A" w:rsidP="00FE058A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6C36A3F" w14:textId="77777777" w:rsidR="00FE058A" w:rsidRPr="00E64F47" w:rsidRDefault="00FE058A" w:rsidP="00FE058A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1CFC23E" w14:textId="77777777" w:rsidR="00FE058A" w:rsidRPr="00E64F47" w:rsidRDefault="00FE058A" w:rsidP="00FE058A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A5B765A" w14:textId="77777777" w:rsidR="00FE058A" w:rsidRPr="00E64F47" w:rsidRDefault="00FE058A" w:rsidP="00FE058A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41D82C85" w14:textId="77777777" w:rsidR="00FE058A" w:rsidRPr="00E64F47" w:rsidRDefault="00FE058A" w:rsidP="00FE058A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D30C249" w14:textId="77777777" w:rsidR="00FE058A" w:rsidRPr="00E64F47" w:rsidRDefault="00FE058A" w:rsidP="00FE058A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729A276F" w14:textId="77777777" w:rsidR="00FE058A" w:rsidRPr="00E64F47" w:rsidRDefault="00FE058A" w:rsidP="00FE058A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EE7C104" w14:textId="77777777" w:rsidR="00FE058A" w:rsidRPr="00E64F47" w:rsidRDefault="00FE058A" w:rsidP="00FE058A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3BE47B50" w14:textId="77777777" w:rsidR="00FE058A" w:rsidRPr="00E64F47" w:rsidRDefault="00FE058A" w:rsidP="00FE058A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75B8321" w14:textId="77777777" w:rsidR="00FE058A" w:rsidRPr="00E64F47" w:rsidRDefault="00FE058A" w:rsidP="00FE058A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1CC26561" w14:textId="77777777" w:rsidR="00FE058A" w:rsidRPr="00E64F47" w:rsidRDefault="00FE058A" w:rsidP="00FE058A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8B7EC4A" w14:textId="77777777" w:rsidR="00FE058A" w:rsidRPr="00E64F47" w:rsidRDefault="00FE058A" w:rsidP="00FE058A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72F0B99B" w14:textId="77777777" w:rsidR="00FE058A" w:rsidRPr="00E64F47" w:rsidRDefault="00FE058A" w:rsidP="00FE058A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80D70A3" w14:textId="77777777" w:rsidR="00FE058A" w:rsidRPr="00E64F47" w:rsidRDefault="00FE058A" w:rsidP="00FE058A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56A6E478" w14:textId="77777777" w:rsidR="00FE058A" w:rsidRPr="00E64F47" w:rsidRDefault="00FE058A" w:rsidP="00FE058A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688D47FB" w14:textId="77777777" w:rsidR="00845FCE" w:rsidRPr="0071274C" w:rsidRDefault="00845FCE" w:rsidP="007A7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jc w:val="thaiDistribute"/>
        <w:rPr>
          <w:rFonts w:ascii="Angsana New" w:hAnsi="Angsana New"/>
          <w:sz w:val="6"/>
          <w:szCs w:val="6"/>
        </w:rPr>
      </w:pPr>
    </w:p>
    <w:p w14:paraId="0F0F4C97" w14:textId="77777777" w:rsidR="00DD7605" w:rsidRDefault="00DD7605" w:rsidP="007A7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8F9FF9E" w14:textId="77777777" w:rsidR="00B72EE5" w:rsidRDefault="00B72EE5" w:rsidP="007A7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E0CBF">
        <w:rPr>
          <w:rFonts w:ascii="Angsana New" w:hAnsi="Angsana New" w:hint="cs"/>
          <w:sz w:val="30"/>
          <w:szCs w:val="30"/>
          <w:cs/>
        </w:rPr>
        <w:t>บริษัทย่อย</w:t>
      </w:r>
      <w:r w:rsidR="00AA5540">
        <w:rPr>
          <w:rFonts w:ascii="Angsana New" w:hAnsi="Angsana New" w:hint="cs"/>
          <w:sz w:val="30"/>
          <w:szCs w:val="30"/>
          <w:cs/>
        </w:rPr>
        <w:t>ทางตรงและบริษัทย่อยทางอ้อม</w:t>
      </w:r>
      <w:r w:rsidRPr="003E0CBF">
        <w:rPr>
          <w:rFonts w:ascii="Angsana New" w:hAnsi="Angsana New" w:hint="cs"/>
          <w:sz w:val="30"/>
          <w:szCs w:val="30"/>
          <w:cs/>
        </w:rPr>
        <w:t>ทั้งหมดดำเนินธุรกิจในประเทศไทย</w:t>
      </w:r>
    </w:p>
    <w:p w14:paraId="09D0242C" w14:textId="77777777" w:rsidR="00E44A17" w:rsidRPr="0071274C" w:rsidRDefault="00E44A17" w:rsidP="007A7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jc w:val="thaiDistribute"/>
        <w:rPr>
          <w:rFonts w:ascii="Angsana New" w:hAnsi="Angsana New"/>
          <w:sz w:val="6"/>
          <w:szCs w:val="6"/>
        </w:rPr>
      </w:pPr>
    </w:p>
    <w:p w14:paraId="11086250" w14:textId="77777777" w:rsidR="00845FCE" w:rsidRPr="00845FCE" w:rsidRDefault="00845FCE" w:rsidP="007A7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jc w:val="thaiDistribute"/>
        <w:rPr>
          <w:rFonts w:ascii="Angsana New" w:hAnsi="Angsana New"/>
          <w:sz w:val="2"/>
          <w:szCs w:val="2"/>
        </w:rPr>
      </w:pPr>
    </w:p>
    <w:p w14:paraId="09B03EA1" w14:textId="77777777" w:rsidR="00010552" w:rsidRDefault="00010552" w:rsidP="00010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  <w:sectPr w:rsidR="00010552" w:rsidSect="006D2E58">
          <w:pgSz w:w="16840" w:h="11907" w:orient="landscape" w:code="9"/>
          <w:pgMar w:top="1152" w:right="691" w:bottom="1152" w:left="1080" w:header="720" w:footer="720" w:gutter="0"/>
          <w:cols w:space="708"/>
          <w:docGrid w:linePitch="360"/>
        </w:sectPr>
      </w:pPr>
    </w:p>
    <w:p w14:paraId="495F565E" w14:textId="77777777" w:rsidR="00010552" w:rsidRDefault="00010552" w:rsidP="00A017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กลุ่มบริษัทไม่มีเงินลงทุนในบริษัทย่อยซึ่งจดทะเบียนในตลาดหลักทรัพย์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 ยกเว้นบริษัท เนชั่น บรอดแคสติ้ง คอร์ปอเรชั่น จำกัด (มหาชน) และ 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บริษัท เนชั่น อินเตอร์เนชั่นแนล เอ็ดดูเทนเมนท์ จำกัด (มหาชน) ซึ่งเป็นบริษัทจดทะเบียนในตลาดหลักทรัพย์ เอ็ม เอ ไอ ณ วันที่ 31 ธันวาคม 2560 มีราคาปิดอยู่ที่ </w:t>
      </w:r>
      <w:r>
        <w:rPr>
          <w:rFonts w:ascii="Angsana New" w:hAnsi="Angsana New"/>
          <w:sz w:val="30"/>
          <w:szCs w:val="30"/>
        </w:rPr>
        <w:t>1.17</w:t>
      </w:r>
      <w:r>
        <w:rPr>
          <w:rFonts w:ascii="Angsana New" w:hAnsi="Angsana New" w:hint="cs"/>
          <w:sz w:val="30"/>
          <w:szCs w:val="30"/>
          <w:cs/>
        </w:rPr>
        <w:t xml:space="preserve"> บาท และ </w:t>
      </w:r>
      <w:r>
        <w:rPr>
          <w:rFonts w:ascii="Angsana New" w:hAnsi="Angsana New"/>
          <w:sz w:val="30"/>
          <w:szCs w:val="30"/>
        </w:rPr>
        <w:t>1.59</w:t>
      </w:r>
      <w:r>
        <w:rPr>
          <w:rFonts w:ascii="Angsana New" w:hAnsi="Angsana New" w:hint="cs"/>
          <w:sz w:val="30"/>
          <w:szCs w:val="30"/>
          <w:cs/>
        </w:rPr>
        <w:t xml:space="preserve"> บาท ตามลำดับ </w:t>
      </w:r>
      <w:r w:rsidRPr="002E0AB0">
        <w:rPr>
          <w:rFonts w:ascii="Angsana New" w:hAnsi="Angsana New" w:hint="cs"/>
          <w:i/>
          <w:iCs/>
          <w:sz w:val="30"/>
          <w:szCs w:val="30"/>
          <w:cs/>
        </w:rPr>
        <w:t>(</w:t>
      </w:r>
      <w:r>
        <w:rPr>
          <w:rFonts w:ascii="Angsana New" w:hAnsi="Angsana New" w:hint="cs"/>
          <w:i/>
          <w:iCs/>
          <w:sz w:val="30"/>
          <w:szCs w:val="30"/>
          <w:cs/>
        </w:rPr>
        <w:t>255</w:t>
      </w:r>
      <w:r>
        <w:rPr>
          <w:rFonts w:ascii="Angsana New" w:hAnsi="Angsana New"/>
          <w:i/>
          <w:iCs/>
          <w:sz w:val="30"/>
          <w:szCs w:val="30"/>
        </w:rPr>
        <w:t xml:space="preserve">9: 1.82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บาท และ </w:t>
      </w:r>
      <w:r>
        <w:rPr>
          <w:rFonts w:ascii="Angsana New" w:hAnsi="Angsana New"/>
          <w:i/>
          <w:iCs/>
          <w:sz w:val="30"/>
          <w:szCs w:val="30"/>
        </w:rPr>
        <w:t>1.57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บาท ตามลำดับ</w:t>
      </w:r>
      <w:r w:rsidRPr="002E0AB0">
        <w:rPr>
          <w:rFonts w:ascii="Angsana New" w:hAnsi="Angsana New" w:hint="cs"/>
          <w:i/>
          <w:iCs/>
          <w:sz w:val="30"/>
          <w:szCs w:val="30"/>
          <w:cs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มูลค่ายุติธรรมของเงินลงทุนในบริษัทดังกล่าวเท่ากับ </w:t>
      </w:r>
      <w:r>
        <w:rPr>
          <w:rFonts w:ascii="Angsana New" w:hAnsi="Angsana New"/>
          <w:sz w:val="30"/>
          <w:szCs w:val="30"/>
        </w:rPr>
        <w:t>447.59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F03484">
        <w:rPr>
          <w:rFonts w:ascii="Angsana New" w:hAnsi="Angsana New" w:hint="cs"/>
          <w:sz w:val="30"/>
          <w:szCs w:val="30"/>
          <w:cs/>
        </w:rPr>
        <w:t>ล้าน</w:t>
      </w:r>
      <w:r>
        <w:rPr>
          <w:rFonts w:ascii="Angsana New" w:hAnsi="Angsana New" w:hint="cs"/>
          <w:sz w:val="30"/>
          <w:szCs w:val="30"/>
          <w:cs/>
        </w:rPr>
        <w:t xml:space="preserve">บาท และ </w:t>
      </w:r>
      <w:r w:rsidR="00070898">
        <w:rPr>
          <w:rFonts w:ascii="Angsana New" w:hAnsi="Angsana New"/>
          <w:sz w:val="30"/>
          <w:szCs w:val="30"/>
        </w:rPr>
        <w:t>192.09</w:t>
      </w:r>
      <w:r>
        <w:rPr>
          <w:rFonts w:ascii="Angsana New" w:hAnsi="Angsana New"/>
          <w:sz w:val="30"/>
          <w:szCs w:val="30"/>
        </w:rPr>
        <w:t xml:space="preserve"> </w:t>
      </w:r>
      <w:r w:rsidR="00F03484">
        <w:rPr>
          <w:rFonts w:ascii="Angsana New" w:hAnsi="Angsana New" w:hint="cs"/>
          <w:sz w:val="30"/>
          <w:szCs w:val="30"/>
          <w:cs/>
        </w:rPr>
        <w:t>ล้าน</w:t>
      </w:r>
      <w:r>
        <w:rPr>
          <w:rFonts w:ascii="Angsana New" w:hAnsi="Angsana New" w:hint="cs"/>
          <w:sz w:val="30"/>
          <w:szCs w:val="30"/>
          <w:cs/>
        </w:rPr>
        <w:t xml:space="preserve">บาท ตามลำดับ </w:t>
      </w:r>
      <w:r w:rsidRPr="002E0AB0">
        <w:rPr>
          <w:rFonts w:ascii="Angsana New" w:hAnsi="Angsana New" w:hint="cs"/>
          <w:i/>
          <w:iCs/>
          <w:sz w:val="30"/>
          <w:szCs w:val="30"/>
          <w:cs/>
        </w:rPr>
        <w:t>(</w:t>
      </w:r>
      <w:r>
        <w:rPr>
          <w:rFonts w:ascii="Angsana New" w:hAnsi="Angsana New" w:hint="cs"/>
          <w:i/>
          <w:iCs/>
          <w:sz w:val="30"/>
          <w:szCs w:val="30"/>
          <w:cs/>
        </w:rPr>
        <w:t>255</w:t>
      </w:r>
      <w:r>
        <w:rPr>
          <w:rFonts w:ascii="Angsana New" w:hAnsi="Angsana New"/>
          <w:i/>
          <w:iCs/>
          <w:sz w:val="30"/>
          <w:szCs w:val="30"/>
        </w:rPr>
        <w:t xml:space="preserve">9: 696.25 </w:t>
      </w:r>
      <w:r w:rsidR="00F03484">
        <w:rPr>
          <w:rFonts w:ascii="Angsana New" w:hAnsi="Angsana New" w:hint="cs"/>
          <w:i/>
          <w:iCs/>
          <w:sz w:val="30"/>
          <w:szCs w:val="30"/>
          <w:cs/>
        </w:rPr>
        <w:t>ล้าน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บาท และ </w:t>
      </w:r>
      <w:r>
        <w:rPr>
          <w:rFonts w:ascii="Angsana New" w:hAnsi="Angsana New"/>
          <w:i/>
          <w:iCs/>
          <w:sz w:val="30"/>
          <w:szCs w:val="30"/>
        </w:rPr>
        <w:t>193.16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F03484">
        <w:rPr>
          <w:rFonts w:ascii="Angsana New" w:hAnsi="Angsana New" w:hint="cs"/>
          <w:i/>
          <w:iCs/>
          <w:sz w:val="30"/>
          <w:szCs w:val="30"/>
          <w:cs/>
        </w:rPr>
        <w:t>ล้าน</w:t>
      </w:r>
      <w:r>
        <w:rPr>
          <w:rFonts w:ascii="Angsana New" w:hAnsi="Angsana New" w:hint="cs"/>
          <w:i/>
          <w:iCs/>
          <w:sz w:val="30"/>
          <w:szCs w:val="30"/>
          <w:cs/>
        </w:rPr>
        <w:t>บาท ตามลำดั</w:t>
      </w:r>
      <w:r w:rsidRPr="002E0AB0">
        <w:rPr>
          <w:rFonts w:ascii="Angsana New" w:hAnsi="Angsana New" w:hint="cs"/>
          <w:i/>
          <w:iCs/>
          <w:sz w:val="30"/>
          <w:szCs w:val="30"/>
          <w:cs/>
        </w:rPr>
        <w:t>บ)</w:t>
      </w:r>
      <w:r w:rsidRPr="00010552">
        <w:rPr>
          <w:rFonts w:ascii="Angsana New" w:hAnsi="Angsana New"/>
          <w:sz w:val="30"/>
          <w:szCs w:val="30"/>
        </w:rPr>
        <w:t xml:space="preserve"> </w:t>
      </w:r>
    </w:p>
    <w:p w14:paraId="6981309C" w14:textId="77777777" w:rsidR="00010552" w:rsidRDefault="00010552" w:rsidP="00010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C32B00F" w14:textId="77777777" w:rsidR="00764A7D" w:rsidRPr="006336DC" w:rsidRDefault="00764A7D" w:rsidP="00764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การพิจารณาการด้อยค่า</w:t>
      </w:r>
    </w:p>
    <w:p w14:paraId="5F98EBB1" w14:textId="77777777" w:rsidR="00764A7D" w:rsidRDefault="00764A7D" w:rsidP="00764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0896C0A4" w14:textId="77777777" w:rsidR="00D60BD8" w:rsidRPr="005E0BB3" w:rsidRDefault="00D60BD8" w:rsidP="00764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5E0BB3">
        <w:rPr>
          <w:rFonts w:ascii="Angsana New" w:hAnsi="Angsana New" w:hint="cs"/>
          <w:sz w:val="30"/>
          <w:szCs w:val="30"/>
          <w:cs/>
        </w:rPr>
        <w:t>ผู้บริหารของบริษัทได้มีการทดสอบการด้อยค่าของมูลค่าตามบัญชีของเงินลงทุนในบริษัทย่อย โดยมูลค่าที่คาดว่าจะ</w:t>
      </w:r>
      <w:r w:rsidRPr="005E0BB3">
        <w:rPr>
          <w:rFonts w:ascii="Angsana New" w:hAnsi="Angsana New" w:hint="cs"/>
          <w:spacing w:val="-4"/>
          <w:sz w:val="30"/>
          <w:szCs w:val="30"/>
          <w:cs/>
        </w:rPr>
        <w:t>ได้รับคืนพิจารณาจาก</w:t>
      </w:r>
      <w:r w:rsidR="00D4482B">
        <w:rPr>
          <w:rFonts w:ascii="Angsana New" w:hAnsi="Angsana New" w:hint="cs"/>
          <w:spacing w:val="-4"/>
          <w:sz w:val="30"/>
          <w:szCs w:val="30"/>
          <w:cs/>
        </w:rPr>
        <w:t>มูลค่ายุ</w:t>
      </w:r>
      <w:r w:rsidR="005E0BB3" w:rsidRPr="005E0BB3">
        <w:rPr>
          <w:rFonts w:ascii="Angsana New" w:hAnsi="Angsana New" w:hint="cs"/>
          <w:spacing w:val="-4"/>
          <w:sz w:val="30"/>
          <w:szCs w:val="30"/>
          <w:cs/>
        </w:rPr>
        <w:t>ติธรรมและ</w:t>
      </w:r>
      <w:r w:rsidRPr="005E0BB3">
        <w:rPr>
          <w:rFonts w:ascii="Angsana New" w:hAnsi="Angsana New" w:hint="cs"/>
          <w:spacing w:val="-4"/>
          <w:sz w:val="30"/>
          <w:szCs w:val="30"/>
          <w:cs/>
        </w:rPr>
        <w:t>มูลค่าจากการใช้ ซึ่งวัดมูลค่าโดยการคิดลด</w:t>
      </w:r>
      <w:r w:rsidRPr="005E0BB3">
        <w:rPr>
          <w:rFonts w:ascii="Angsana New" w:hAnsi="Angsana New"/>
          <w:spacing w:val="-4"/>
          <w:sz w:val="30"/>
          <w:szCs w:val="30"/>
          <w:cs/>
        </w:rPr>
        <w:t>กระแสเงินสดในอนาคตที่คาดว่า</w:t>
      </w:r>
      <w:r w:rsidRPr="005E0BB3">
        <w:rPr>
          <w:rFonts w:ascii="Angsana New" w:hAnsi="Angsana New"/>
          <w:sz w:val="30"/>
          <w:szCs w:val="30"/>
          <w:cs/>
        </w:rPr>
        <w:t>จะได้รับ</w:t>
      </w:r>
      <w:r w:rsidRPr="005E0BB3">
        <w:rPr>
          <w:rFonts w:ascii="Angsana New" w:hAnsi="Angsana New" w:hint="cs"/>
          <w:sz w:val="30"/>
          <w:szCs w:val="30"/>
          <w:cs/>
        </w:rPr>
        <w:t>ที่เกิดขึ้นจากการดำเนินงานต่อเนื่อง</w:t>
      </w:r>
      <w:r w:rsidR="007D45C1" w:rsidRPr="005E0BB3">
        <w:rPr>
          <w:rFonts w:ascii="Angsana New" w:hAnsi="Angsana New"/>
          <w:sz w:val="30"/>
          <w:szCs w:val="30"/>
          <w:cs/>
        </w:rPr>
        <w:t>ของ</w:t>
      </w:r>
      <w:r w:rsidR="007D45C1" w:rsidRPr="005E0BB3">
        <w:rPr>
          <w:rFonts w:ascii="Angsana New" w:hAnsi="Angsana New" w:hint="cs"/>
          <w:sz w:val="30"/>
          <w:szCs w:val="30"/>
          <w:cs/>
        </w:rPr>
        <w:t>หน่วยสินทรัพย์ที่ก่อให้เกิดเงินสด</w:t>
      </w:r>
      <w:r w:rsidRPr="005E0BB3">
        <w:rPr>
          <w:rFonts w:ascii="Angsana New" w:hAnsi="Angsana New" w:hint="cs"/>
          <w:sz w:val="30"/>
          <w:szCs w:val="30"/>
          <w:cs/>
        </w:rPr>
        <w:t xml:space="preserve"> โดยประมาณการตามแผนการดำเนินธุรกิจ และอัตราคิดลดซึ่งคำนวณจากวิธีต้นทุนถัวเฉลี่ยถ่วงน้ำหนักของเงินทุน</w:t>
      </w:r>
    </w:p>
    <w:p w14:paraId="1A69172B" w14:textId="77777777" w:rsidR="00D60BD8" w:rsidRDefault="00D60BD8" w:rsidP="00764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4CAA79F4" w14:textId="77777777" w:rsidR="003A7F47" w:rsidRPr="00C30B7A" w:rsidRDefault="003A7F47" w:rsidP="003A7F47">
      <w:pPr>
        <w:tabs>
          <w:tab w:val="clear" w:pos="680"/>
        </w:tabs>
        <w:ind w:left="540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C30B7A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หน่วยสินทรัพย์ที่ก่อให้เกิดเงินสด </w:t>
      </w:r>
      <w:r w:rsidRPr="00C30B7A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1: </w:t>
      </w:r>
      <w:r w:rsidRPr="00C30B7A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เงินลงทุนในบริษัท</w:t>
      </w:r>
      <w:r w:rsidRPr="00C30B7A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 </w:t>
      </w:r>
      <w:r w:rsidRPr="00C30B7A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เนชั่น บรอดแคสติ้ง</w:t>
      </w:r>
      <w:r w:rsidRPr="00C30B7A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 </w:t>
      </w:r>
      <w:r w:rsidRPr="00C30B7A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คอร์ปอเรชั่น จำกัด (มหาชน)</w:t>
      </w:r>
      <w:r w:rsidRPr="00C30B7A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 (“NBC”)</w:t>
      </w:r>
    </w:p>
    <w:p w14:paraId="43155B5C" w14:textId="77777777" w:rsidR="003A7F47" w:rsidRDefault="003A7F47" w:rsidP="003A7F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255EAA78" w14:textId="77777777" w:rsidR="003A7F47" w:rsidRPr="00AF56D4" w:rsidRDefault="003A7F47" w:rsidP="003A7F47">
      <w:pPr>
        <w:tabs>
          <w:tab w:val="clear" w:pos="680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จากการทดสอบการด้อยค่าของ</w:t>
      </w:r>
      <w:r w:rsidRPr="00AF56D4">
        <w:rPr>
          <w:rFonts w:ascii="Angsana New" w:hAnsi="Angsana New" w:hint="cs"/>
          <w:spacing w:val="-4"/>
          <w:sz w:val="30"/>
          <w:szCs w:val="30"/>
          <w:cs/>
        </w:rPr>
        <w:t>มูลค่า</w:t>
      </w:r>
      <w:r>
        <w:rPr>
          <w:rFonts w:ascii="Angsana New" w:hAnsi="Angsana New" w:hint="cs"/>
          <w:spacing w:val="-4"/>
          <w:sz w:val="30"/>
          <w:szCs w:val="30"/>
          <w:cs/>
        </w:rPr>
        <w:t>ตามบัญชีของเงินลงทุนใน</w:t>
      </w:r>
      <w:r w:rsidRPr="00D60BD8">
        <w:rPr>
          <w:rFonts w:ascii="Angsana New" w:hAnsi="Angsana New"/>
          <w:spacing w:val="-4"/>
          <w:sz w:val="30"/>
          <w:szCs w:val="30"/>
          <w:cs/>
        </w:rPr>
        <w:t xml:space="preserve">บริษัท </w:t>
      </w:r>
      <w:r w:rsidRPr="000E2D70">
        <w:rPr>
          <w:rFonts w:ascii="Angsana New" w:hAnsi="Angsana New"/>
          <w:spacing w:val="-4"/>
          <w:sz w:val="30"/>
          <w:szCs w:val="30"/>
          <w:cs/>
        </w:rPr>
        <w:t>เนชั่น บรอดแคสติ้ง คอร์ปอเรชั่น จำกัด (มหาชน)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โดยมูลค่าที่คาดว่าจะได้รับคืนพิจารณาจากมูลค่ายุติธรรมซึ่งเป็นราคาปิด ณ วันที่ </w:t>
      </w:r>
      <w:r>
        <w:rPr>
          <w:rFonts w:ascii="Angsana New" w:hAnsi="Angsana New"/>
          <w:spacing w:val="-4"/>
          <w:sz w:val="30"/>
          <w:szCs w:val="30"/>
        </w:rPr>
        <w:t xml:space="preserve">31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332384">
        <w:rPr>
          <w:rFonts w:ascii="Angsana New" w:hAnsi="Angsana New"/>
          <w:spacing w:val="-4"/>
          <w:sz w:val="30"/>
          <w:szCs w:val="30"/>
        </w:rPr>
        <w:t>2560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พบว่า</w:t>
      </w:r>
      <w:r w:rsidRPr="00AF56D4">
        <w:rPr>
          <w:rFonts w:ascii="Angsana New" w:hAnsi="Angsana New" w:hint="cs"/>
          <w:spacing w:val="-4"/>
          <w:sz w:val="30"/>
          <w:szCs w:val="30"/>
          <w:cs/>
        </w:rPr>
        <w:t>มูลค่า</w:t>
      </w:r>
      <w:r>
        <w:rPr>
          <w:rFonts w:ascii="Angsana New" w:hAnsi="Angsana New" w:hint="cs"/>
          <w:spacing w:val="-4"/>
          <w:sz w:val="30"/>
          <w:szCs w:val="30"/>
          <w:cs/>
        </w:rPr>
        <w:t>ตามบัญชีของเงินลงทุนใน</w:t>
      </w:r>
      <w:r w:rsidRPr="00D60BD8">
        <w:rPr>
          <w:rFonts w:ascii="Angsana New" w:hAnsi="Angsana New"/>
          <w:spacing w:val="-4"/>
          <w:sz w:val="30"/>
          <w:szCs w:val="30"/>
          <w:cs/>
        </w:rPr>
        <w:t>บริษัท</w:t>
      </w:r>
      <w:r>
        <w:rPr>
          <w:rFonts w:ascii="Angsana New" w:hAnsi="Angsana New"/>
          <w:spacing w:val="-4"/>
          <w:sz w:val="30"/>
          <w:szCs w:val="30"/>
        </w:rPr>
        <w:t xml:space="preserve"> NBC </w:t>
      </w:r>
      <w:r w:rsidRPr="00AF56D4">
        <w:rPr>
          <w:rFonts w:ascii="Angsana New" w:hAnsi="Angsana New" w:hint="cs"/>
          <w:spacing w:val="-4"/>
          <w:sz w:val="30"/>
          <w:szCs w:val="30"/>
          <w:cs/>
        </w:rPr>
        <w:t>สูงกว่ามูลค่าที่ค</w:t>
      </w:r>
      <w:r>
        <w:rPr>
          <w:rFonts w:ascii="Angsana New" w:hAnsi="Angsana New" w:hint="cs"/>
          <w:spacing w:val="-4"/>
          <w:sz w:val="30"/>
          <w:szCs w:val="30"/>
          <w:cs/>
        </w:rPr>
        <w:t>าดว่าจะได้รับคืนจำนวน</w:t>
      </w:r>
      <w:r w:rsidR="005E0BB3">
        <w:rPr>
          <w:rFonts w:ascii="Angsana New" w:hAnsi="Angsana New"/>
          <w:spacing w:val="-4"/>
          <w:sz w:val="30"/>
          <w:szCs w:val="30"/>
        </w:rPr>
        <w:t xml:space="preserve"> 5</w:t>
      </w:r>
      <w:r w:rsidR="005E0BB3">
        <w:rPr>
          <w:rFonts w:ascii="Angsana New" w:hAnsi="Angsana New" w:hint="cs"/>
          <w:spacing w:val="-4"/>
          <w:sz w:val="30"/>
          <w:szCs w:val="30"/>
          <w:cs/>
        </w:rPr>
        <w:t>4</w:t>
      </w:r>
      <w:r>
        <w:rPr>
          <w:rFonts w:ascii="Angsana New" w:hAnsi="Angsana New"/>
          <w:spacing w:val="-4"/>
          <w:sz w:val="30"/>
          <w:szCs w:val="30"/>
        </w:rPr>
        <w:t>2</w:t>
      </w:r>
      <w:r w:rsidRPr="00AF56D4">
        <w:rPr>
          <w:rFonts w:ascii="Angsana New" w:hAnsi="Angsana New"/>
          <w:spacing w:val="-4"/>
          <w:sz w:val="30"/>
          <w:szCs w:val="30"/>
        </w:rPr>
        <w:t xml:space="preserve"> </w:t>
      </w:r>
      <w:r w:rsidRPr="00AF56D4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832F9D">
        <w:rPr>
          <w:rFonts w:ascii="Angsana New" w:hAnsi="Angsana New" w:hint="cs"/>
          <w:spacing w:val="-4"/>
          <w:sz w:val="30"/>
          <w:szCs w:val="30"/>
          <w:cs/>
        </w:rPr>
        <w:t>จึงรับรู้</w:t>
      </w:r>
      <w:r w:rsidRPr="00AF56D4">
        <w:rPr>
          <w:rFonts w:ascii="Angsana New" w:hAnsi="Angsana New"/>
          <w:spacing w:val="-4"/>
          <w:sz w:val="30"/>
          <w:szCs w:val="30"/>
          <w:cs/>
        </w:rPr>
        <w:t>ขาดทุนจากการด้อยค่า</w:t>
      </w:r>
      <w:r w:rsidR="00C008AC">
        <w:rPr>
          <w:rFonts w:ascii="Angsana New" w:hAnsi="Angsana New" w:hint="cs"/>
          <w:spacing w:val="-4"/>
          <w:sz w:val="30"/>
          <w:szCs w:val="30"/>
          <w:cs/>
        </w:rPr>
        <w:t>ของเงินลงทุนดังกล่าว</w:t>
      </w:r>
      <w:r w:rsidRPr="00AF56D4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="005E0BB3">
        <w:rPr>
          <w:rFonts w:ascii="Angsana New" w:hAnsi="Angsana New"/>
          <w:spacing w:val="-4"/>
          <w:sz w:val="30"/>
          <w:szCs w:val="30"/>
        </w:rPr>
        <w:t xml:space="preserve"> 5</w:t>
      </w:r>
      <w:r w:rsidR="005E0BB3">
        <w:rPr>
          <w:rFonts w:ascii="Angsana New" w:hAnsi="Angsana New" w:hint="cs"/>
          <w:spacing w:val="-4"/>
          <w:sz w:val="30"/>
          <w:szCs w:val="30"/>
          <w:cs/>
        </w:rPr>
        <w:t>4</w:t>
      </w:r>
      <w:r>
        <w:rPr>
          <w:rFonts w:ascii="Angsana New" w:hAnsi="Angsana New"/>
          <w:spacing w:val="-4"/>
          <w:sz w:val="30"/>
          <w:szCs w:val="30"/>
        </w:rPr>
        <w:t>2</w:t>
      </w:r>
      <w:r w:rsidRPr="00AF56D4">
        <w:rPr>
          <w:rFonts w:ascii="Angsana New" w:hAnsi="Angsana New"/>
          <w:spacing w:val="-4"/>
          <w:sz w:val="30"/>
          <w:szCs w:val="30"/>
        </w:rPr>
        <w:t xml:space="preserve"> </w:t>
      </w:r>
      <w:r w:rsidRPr="00AF56D4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5E0BB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AF56D4">
        <w:rPr>
          <w:rFonts w:ascii="Angsana New" w:hAnsi="Angsana New" w:hint="cs"/>
          <w:spacing w:val="-4"/>
          <w:sz w:val="30"/>
          <w:szCs w:val="30"/>
          <w:cs/>
        </w:rPr>
        <w:t>ในงบการเงินเฉพาะกิจการสำหรับปีสิ้นสุดวันที่</w:t>
      </w:r>
      <w:r w:rsidR="00C9145D">
        <w:rPr>
          <w:rFonts w:ascii="Angsana New" w:hAnsi="Angsana New"/>
          <w:spacing w:val="-4"/>
          <w:sz w:val="30"/>
          <w:szCs w:val="30"/>
        </w:rPr>
        <w:br/>
      </w:r>
      <w:r w:rsidRPr="00AF56D4">
        <w:rPr>
          <w:rFonts w:ascii="Angsana New" w:hAnsi="Angsana New" w:hint="cs"/>
          <w:spacing w:val="-4"/>
          <w:sz w:val="30"/>
          <w:szCs w:val="30"/>
          <w:cs/>
        </w:rPr>
        <w:t xml:space="preserve">31 ธันวาคม </w:t>
      </w:r>
      <w:r w:rsidRPr="00AF56D4">
        <w:rPr>
          <w:rFonts w:ascii="Angsana New" w:hAnsi="Angsana New"/>
          <w:spacing w:val="-4"/>
          <w:sz w:val="30"/>
          <w:szCs w:val="30"/>
        </w:rPr>
        <w:t>2560</w:t>
      </w:r>
    </w:p>
    <w:p w14:paraId="3BBE9376" w14:textId="77777777" w:rsidR="003A7F47" w:rsidRDefault="003A7F47" w:rsidP="003A7F47">
      <w:pPr>
        <w:tabs>
          <w:tab w:val="left" w:pos="567"/>
          <w:tab w:val="left" w:pos="1710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14:paraId="192BF5DA" w14:textId="77777777" w:rsidR="00764A7D" w:rsidRPr="006336DC" w:rsidRDefault="00764A7D" w:rsidP="00764A7D">
      <w:pPr>
        <w:tabs>
          <w:tab w:val="clear" w:pos="680"/>
        </w:tabs>
        <w:ind w:left="540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หน่วยสินทรัพย์ที่ก่อให้เกิดเงินสด </w:t>
      </w:r>
      <w:r w:rsidR="003A7F47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>2</w:t>
      </w:r>
      <w:r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: </w:t>
      </w:r>
      <w:r w:rsidRPr="006336DC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เงินลงทุนในบริษัท</w:t>
      </w:r>
      <w:r w:rsidRPr="006336DC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 </w:t>
      </w:r>
      <w:r w:rsidRPr="006336DC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เนชั่น นิวส์ เน็ตเวิร์ค</w:t>
      </w:r>
      <w:r w:rsidRPr="006336DC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 </w:t>
      </w:r>
      <w:r w:rsidRPr="006336DC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จำกัด</w:t>
      </w:r>
      <w:r w:rsidR="007D45C1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 (“NNN”)</w:t>
      </w:r>
    </w:p>
    <w:p w14:paraId="468379D2" w14:textId="77777777" w:rsidR="00764A7D" w:rsidRDefault="00764A7D" w:rsidP="00764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3CE54E06" w14:textId="77777777" w:rsidR="00764A7D" w:rsidRPr="00AF56D4" w:rsidRDefault="007D45C1" w:rsidP="00764A7D">
      <w:pPr>
        <w:tabs>
          <w:tab w:val="clear" w:pos="680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จากการทดสอบการด้อยค่าของ</w:t>
      </w:r>
      <w:r w:rsidR="00764A7D" w:rsidRPr="00AF56D4">
        <w:rPr>
          <w:rFonts w:ascii="Angsana New" w:hAnsi="Angsana New" w:hint="cs"/>
          <w:spacing w:val="-4"/>
          <w:sz w:val="30"/>
          <w:szCs w:val="30"/>
          <w:cs/>
        </w:rPr>
        <w:t>มูลค่า</w:t>
      </w:r>
      <w:r>
        <w:rPr>
          <w:rFonts w:ascii="Angsana New" w:hAnsi="Angsana New" w:hint="cs"/>
          <w:spacing w:val="-4"/>
          <w:sz w:val="30"/>
          <w:szCs w:val="30"/>
          <w:cs/>
        </w:rPr>
        <w:t>ตามบัญชีของเงินลงทุนใน</w:t>
      </w:r>
      <w:r w:rsidRPr="00D60BD8">
        <w:rPr>
          <w:rFonts w:ascii="Angsana New" w:hAnsi="Angsana New"/>
          <w:spacing w:val="-4"/>
          <w:sz w:val="30"/>
          <w:szCs w:val="30"/>
          <w:cs/>
        </w:rPr>
        <w:t>บริษัท เนชั่น นิวส์ เน็ตเวิร์ค จำกัด</w:t>
      </w:r>
      <w:r w:rsidR="00832F9D">
        <w:rPr>
          <w:rFonts w:ascii="Angsana New" w:hAnsi="Angsana New" w:hint="cs"/>
          <w:spacing w:val="-4"/>
          <w:sz w:val="30"/>
          <w:szCs w:val="30"/>
          <w:cs/>
        </w:rPr>
        <w:t xml:space="preserve"> โดยมูลค่าที่คาดว่าจะได้รับคืนพิจารณาจากมูลค่าจากการใช้ ซึ่งวัดมูลค่าโดยการคิดลดกระแสเงินสดในอนาคตที่คาด่าจะได้รับ</w:t>
      </w:r>
      <w:r w:rsidR="003A7F4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3207CE">
        <w:rPr>
          <w:rFonts w:ascii="Angsana New" w:hAnsi="Angsana New" w:hint="cs"/>
          <w:spacing w:val="-4"/>
          <w:sz w:val="30"/>
          <w:szCs w:val="30"/>
          <w:cs/>
        </w:rPr>
        <w:t>พบว่ามูลค่า</w:t>
      </w:r>
      <w:r w:rsidR="00764A7D" w:rsidRPr="00AF56D4">
        <w:rPr>
          <w:rFonts w:ascii="Angsana New" w:hAnsi="Angsana New" w:hint="cs"/>
          <w:spacing w:val="-4"/>
          <w:sz w:val="30"/>
          <w:szCs w:val="30"/>
          <w:cs/>
        </w:rPr>
        <w:t>ตามบัญชีของ</w:t>
      </w:r>
      <w:r w:rsidR="00D60BD8">
        <w:rPr>
          <w:rFonts w:ascii="Angsana New" w:hAnsi="Angsana New" w:hint="cs"/>
          <w:spacing w:val="-4"/>
          <w:sz w:val="30"/>
          <w:szCs w:val="30"/>
          <w:cs/>
        </w:rPr>
        <w:t>เงินลงทุนใน</w:t>
      </w:r>
      <w:r w:rsidR="00D60BD8" w:rsidRPr="00D60BD8">
        <w:rPr>
          <w:rFonts w:ascii="Angsana New" w:hAnsi="Angsana New"/>
          <w:spacing w:val="-4"/>
          <w:sz w:val="30"/>
          <w:szCs w:val="30"/>
          <w:cs/>
        </w:rPr>
        <w:t>บริษัท</w:t>
      </w:r>
      <w:r>
        <w:rPr>
          <w:rFonts w:ascii="Angsana New" w:hAnsi="Angsana New"/>
          <w:spacing w:val="-4"/>
          <w:sz w:val="30"/>
          <w:szCs w:val="30"/>
        </w:rPr>
        <w:t xml:space="preserve"> NNN</w:t>
      </w:r>
      <w:r w:rsidR="00D60BD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764A7D" w:rsidRPr="00AF56D4">
        <w:rPr>
          <w:rFonts w:ascii="Angsana New" w:hAnsi="Angsana New" w:hint="cs"/>
          <w:spacing w:val="-4"/>
          <w:sz w:val="30"/>
          <w:szCs w:val="30"/>
          <w:cs/>
        </w:rPr>
        <w:t xml:space="preserve">สูงกว่ามูลค่าที่คาดว่าจะได้รับคืนจำนวน </w:t>
      </w:r>
      <w:r w:rsidR="00764A7D" w:rsidRPr="00AF56D4">
        <w:rPr>
          <w:rFonts w:ascii="Angsana New" w:hAnsi="Angsana New"/>
          <w:spacing w:val="-4"/>
          <w:sz w:val="30"/>
          <w:szCs w:val="30"/>
        </w:rPr>
        <w:t xml:space="preserve">40 </w:t>
      </w:r>
      <w:r w:rsidR="00764A7D" w:rsidRPr="00AF56D4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 w:rsidR="00D60BD8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764A7D" w:rsidRPr="00AF56D4">
        <w:rPr>
          <w:rFonts w:ascii="Angsana New" w:hAnsi="Angsana New" w:hint="cs"/>
          <w:spacing w:val="-4"/>
          <w:sz w:val="30"/>
          <w:szCs w:val="30"/>
          <w:cs/>
        </w:rPr>
        <w:t>จึง</w:t>
      </w:r>
      <w:r w:rsidR="00832F9D">
        <w:rPr>
          <w:rFonts w:ascii="Angsana New" w:hAnsi="Angsana New" w:hint="cs"/>
          <w:spacing w:val="-4"/>
          <w:sz w:val="30"/>
          <w:szCs w:val="30"/>
          <w:cs/>
        </w:rPr>
        <w:t>รับรู้</w:t>
      </w:r>
      <w:r w:rsidR="00764A7D" w:rsidRPr="00AF56D4">
        <w:rPr>
          <w:rFonts w:ascii="Angsana New" w:hAnsi="Angsana New"/>
          <w:spacing w:val="-4"/>
          <w:sz w:val="30"/>
          <w:szCs w:val="30"/>
          <w:cs/>
        </w:rPr>
        <w:t>ขาดทุน</w:t>
      </w:r>
      <w:r w:rsidR="00764A7D" w:rsidRPr="00C008AC">
        <w:rPr>
          <w:rFonts w:ascii="Angsana New" w:hAnsi="Angsana New"/>
          <w:sz w:val="30"/>
          <w:szCs w:val="30"/>
          <w:cs/>
        </w:rPr>
        <w:t>จากการด้อยค่า</w:t>
      </w:r>
      <w:r w:rsidR="00C008AC" w:rsidRPr="00C008AC">
        <w:rPr>
          <w:rFonts w:ascii="Angsana New" w:hAnsi="Angsana New" w:hint="cs"/>
          <w:sz w:val="30"/>
          <w:szCs w:val="30"/>
          <w:cs/>
        </w:rPr>
        <w:t>ของเงินลงทุนดังกล่าว</w:t>
      </w:r>
      <w:r w:rsidR="00764A7D" w:rsidRPr="00C008AC">
        <w:rPr>
          <w:rFonts w:ascii="Angsana New" w:hAnsi="Angsana New" w:hint="cs"/>
          <w:sz w:val="30"/>
          <w:szCs w:val="30"/>
          <w:cs/>
        </w:rPr>
        <w:t>จำนวน</w:t>
      </w:r>
      <w:r w:rsidR="00764A7D" w:rsidRPr="00C008AC">
        <w:rPr>
          <w:rFonts w:ascii="Angsana New" w:hAnsi="Angsana New"/>
          <w:sz w:val="30"/>
          <w:szCs w:val="30"/>
        </w:rPr>
        <w:t xml:space="preserve"> 40 </w:t>
      </w:r>
      <w:r w:rsidR="00764A7D" w:rsidRPr="00C008AC">
        <w:rPr>
          <w:rFonts w:ascii="Angsana New" w:hAnsi="Angsana New"/>
          <w:sz w:val="30"/>
          <w:szCs w:val="30"/>
          <w:cs/>
        </w:rPr>
        <w:t>ล้านบาท</w:t>
      </w:r>
      <w:r w:rsidR="005E0BB3">
        <w:rPr>
          <w:rFonts w:ascii="Angsana New" w:hAnsi="Angsana New" w:hint="cs"/>
          <w:sz w:val="30"/>
          <w:szCs w:val="30"/>
          <w:cs/>
        </w:rPr>
        <w:t xml:space="preserve"> </w:t>
      </w:r>
      <w:r w:rsidR="00764A7D" w:rsidRPr="00C008AC">
        <w:rPr>
          <w:rFonts w:ascii="Angsana New" w:hAnsi="Angsana New" w:hint="cs"/>
          <w:sz w:val="30"/>
          <w:szCs w:val="30"/>
          <w:cs/>
        </w:rPr>
        <w:t>ในงบการเงินเฉพาะกิจการสำหรับปีสิ้นสุดวันที่</w:t>
      </w:r>
      <w:r w:rsidR="00C9145D">
        <w:rPr>
          <w:rFonts w:ascii="Angsana New" w:hAnsi="Angsana New"/>
          <w:sz w:val="30"/>
          <w:szCs w:val="30"/>
        </w:rPr>
        <w:br/>
      </w:r>
      <w:r w:rsidR="00764A7D" w:rsidRPr="00C008AC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="00764A7D" w:rsidRPr="00C008AC">
        <w:rPr>
          <w:rFonts w:ascii="Angsana New" w:hAnsi="Angsana New"/>
          <w:sz w:val="30"/>
          <w:szCs w:val="30"/>
        </w:rPr>
        <w:t>2560</w:t>
      </w:r>
    </w:p>
    <w:p w14:paraId="43EF02C3" w14:textId="77777777" w:rsidR="00A37296" w:rsidRPr="00A37296" w:rsidRDefault="00A37296" w:rsidP="003A7F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4349D0BA" w14:textId="77777777" w:rsidR="00764A7D" w:rsidRPr="006336DC" w:rsidRDefault="003A7F47" w:rsidP="00764A7D">
      <w:pPr>
        <w:tabs>
          <w:tab w:val="left" w:pos="567"/>
          <w:tab w:val="left" w:pos="1710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New" w:hAnsi="AngsanaNew" w:cs="AngsanaNew"/>
          <w:sz w:val="30"/>
          <w:szCs w:val="30"/>
          <w:cs/>
        </w:rPr>
        <w:br w:type="page"/>
      </w:r>
      <w:r w:rsidR="00764A7D" w:rsidRPr="006336DC">
        <w:rPr>
          <w:rFonts w:ascii="AngsanaNew" w:hAnsi="AngsanaNew" w:cs="AngsanaNew" w:hint="cs"/>
          <w:sz w:val="30"/>
          <w:szCs w:val="30"/>
          <w:cs/>
        </w:rPr>
        <w:lastRenderedPageBreak/>
        <w:t>ข้อสมมติ</w:t>
      </w:r>
      <w:r w:rsidR="00764A7D">
        <w:rPr>
          <w:rFonts w:ascii="AngsanaNew" w:hAnsi="AngsanaNew" w:cs="AngsanaNew" w:hint="cs"/>
          <w:sz w:val="30"/>
          <w:szCs w:val="30"/>
          <w:cs/>
        </w:rPr>
        <w:t>ที่สำคัญ</w:t>
      </w:r>
      <w:r w:rsidR="002D4A76">
        <w:rPr>
          <w:rFonts w:ascii="AngsanaNew" w:hAnsi="AngsanaNew" w:cs="AngsanaNew" w:hint="cs"/>
          <w:sz w:val="30"/>
          <w:szCs w:val="30"/>
          <w:cs/>
        </w:rPr>
        <w:t>ที่ใช้</w:t>
      </w:r>
      <w:r w:rsidR="00764A7D" w:rsidRPr="006336DC">
        <w:rPr>
          <w:rFonts w:ascii="AngsanaNew" w:hAnsi="AngsanaNew" w:cs="AngsanaNew" w:hint="cs"/>
          <w:sz w:val="30"/>
          <w:szCs w:val="30"/>
          <w:cs/>
        </w:rPr>
        <w:t>ในการประมาณการมูลค่า</w:t>
      </w:r>
      <w:r w:rsidR="00D60BD8">
        <w:rPr>
          <w:rFonts w:ascii="AngsanaNew" w:hAnsi="AngsanaNew" w:cs="AngsanaNew" w:hint="cs"/>
          <w:sz w:val="30"/>
          <w:szCs w:val="30"/>
          <w:cs/>
        </w:rPr>
        <w:t xml:space="preserve">ที่คาดว่าจะได้รับคืน ณ วันที่ </w:t>
      </w:r>
      <w:r w:rsidR="00D60BD8">
        <w:rPr>
          <w:rFonts w:ascii="AngsanaNew" w:hAnsi="AngsanaNew" w:cs="AngsanaNew"/>
          <w:sz w:val="30"/>
          <w:szCs w:val="30"/>
        </w:rPr>
        <w:t xml:space="preserve">31 </w:t>
      </w:r>
      <w:r w:rsidR="00D60BD8">
        <w:rPr>
          <w:rFonts w:ascii="AngsanaNew" w:hAnsi="AngsanaNew" w:cs="AngsanaNew" w:hint="cs"/>
          <w:sz w:val="30"/>
          <w:szCs w:val="30"/>
          <w:cs/>
        </w:rPr>
        <w:t>ธันวาคม</w:t>
      </w:r>
      <w:r w:rsidR="00764A7D">
        <w:rPr>
          <w:rFonts w:ascii="AngsanaNew" w:hAnsi="AngsanaNew" w:cs="AngsanaNew" w:hint="cs"/>
          <w:sz w:val="30"/>
          <w:szCs w:val="30"/>
          <w:cs/>
        </w:rPr>
        <w:t xml:space="preserve"> </w:t>
      </w:r>
      <w:r w:rsidR="00764A7D" w:rsidRPr="006336DC">
        <w:rPr>
          <w:rFonts w:ascii="AngsanaNew" w:hAnsi="AngsanaNew" w:cs="AngsanaNew" w:hint="cs"/>
          <w:sz w:val="30"/>
          <w:szCs w:val="30"/>
          <w:cs/>
        </w:rPr>
        <w:t xml:space="preserve">มีดังนี้ </w:t>
      </w:r>
    </w:p>
    <w:p w14:paraId="01D939E7" w14:textId="77777777" w:rsidR="00764A7D" w:rsidRPr="00832F9D" w:rsidRDefault="00764A7D" w:rsidP="00764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5490"/>
        <w:gridCol w:w="1620"/>
        <w:gridCol w:w="270"/>
        <w:gridCol w:w="1620"/>
      </w:tblGrid>
      <w:tr w:rsidR="00764A7D" w:rsidRPr="006336DC" w14:paraId="639BEFAC" w14:textId="77777777" w:rsidTr="00A0170B">
        <w:tc>
          <w:tcPr>
            <w:tcW w:w="5490" w:type="dxa"/>
            <w:shd w:val="clear" w:color="auto" w:fill="auto"/>
          </w:tcPr>
          <w:p w14:paraId="058F0D97" w14:textId="77777777" w:rsidR="00764A7D" w:rsidRPr="006336DC" w:rsidRDefault="00764A7D" w:rsidP="0044258F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b/>
                <w:bCs/>
                <w:sz w:val="30"/>
                <w:szCs w:val="30"/>
              </w:rPr>
            </w:pPr>
            <w:r w:rsidRPr="006336DC">
              <w:rPr>
                <w:rFonts w:ascii="AngsanaNew" w:hAnsi="AngsanaNew" w:cs="AngsanaNew" w:hint="cs"/>
                <w:b/>
                <w:bCs/>
                <w:sz w:val="30"/>
                <w:szCs w:val="30"/>
                <w:cs/>
              </w:rPr>
              <w:t>ข้อสมมติสำคัญ</w:t>
            </w:r>
          </w:p>
        </w:tc>
        <w:tc>
          <w:tcPr>
            <w:tcW w:w="3510" w:type="dxa"/>
            <w:gridSpan w:val="3"/>
            <w:shd w:val="clear" w:color="auto" w:fill="auto"/>
          </w:tcPr>
          <w:p w14:paraId="5C0915F3" w14:textId="77777777" w:rsidR="00764A7D" w:rsidRPr="006336DC" w:rsidRDefault="00764A7D" w:rsidP="0044258F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b/>
                <w:bCs/>
                <w:sz w:val="30"/>
                <w:szCs w:val="30"/>
              </w:rPr>
            </w:pPr>
            <w:r>
              <w:rPr>
                <w:rFonts w:ascii="AngsanaNew" w:hAnsi="AngsanaNew" w:cs="Angsana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4A7D" w:rsidRPr="006336DC" w14:paraId="5AABAE3D" w14:textId="77777777" w:rsidTr="00A0170B">
        <w:tc>
          <w:tcPr>
            <w:tcW w:w="5490" w:type="dxa"/>
            <w:shd w:val="clear" w:color="auto" w:fill="auto"/>
          </w:tcPr>
          <w:p w14:paraId="70467352" w14:textId="77777777" w:rsidR="00764A7D" w:rsidRPr="006336DC" w:rsidRDefault="00764A7D" w:rsidP="0044258F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9C308D3" w14:textId="77777777" w:rsidR="00764A7D" w:rsidRPr="006E4BF1" w:rsidRDefault="00764A7D" w:rsidP="0044258F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  <w:r w:rsidRPr="006E4BF1">
              <w:rPr>
                <w:rFonts w:ascii="AngsanaNew" w:hAnsi="AngsanaNew" w:cs="Angsana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2A366031" w14:textId="77777777" w:rsidR="00764A7D" w:rsidRPr="006E4BF1" w:rsidRDefault="00764A7D" w:rsidP="0044258F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31513F7" w14:textId="77777777" w:rsidR="00764A7D" w:rsidRPr="006E4BF1" w:rsidRDefault="00764A7D" w:rsidP="0044258F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  <w:r w:rsidRPr="006E4BF1">
              <w:rPr>
                <w:rFonts w:ascii="AngsanaNew" w:hAnsi="AngsanaNew" w:cs="AngsanaNew"/>
                <w:sz w:val="30"/>
                <w:szCs w:val="30"/>
              </w:rPr>
              <w:t>2559</w:t>
            </w:r>
          </w:p>
        </w:tc>
      </w:tr>
      <w:tr w:rsidR="00764A7D" w:rsidRPr="006A3FE5" w14:paraId="560D3E53" w14:textId="77777777" w:rsidTr="00A0170B">
        <w:tc>
          <w:tcPr>
            <w:tcW w:w="5490" w:type="dxa"/>
            <w:shd w:val="clear" w:color="auto" w:fill="auto"/>
          </w:tcPr>
          <w:p w14:paraId="07484D42" w14:textId="77777777" w:rsidR="00764A7D" w:rsidRPr="006336DC" w:rsidRDefault="00764A7D" w:rsidP="00442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New" w:hAnsi="AngsanaNew" w:cs="Angsana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7BC88117" w14:textId="77777777" w:rsidR="00764A7D" w:rsidRPr="006A3FE5" w:rsidRDefault="00764A7D" w:rsidP="0044258F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i/>
                <w:iCs/>
                <w:sz w:val="30"/>
                <w:szCs w:val="30"/>
              </w:rPr>
            </w:pPr>
            <w:r>
              <w:rPr>
                <w:rFonts w:ascii="AngsanaNew" w:hAnsi="AngsanaNew" w:cs="Angsana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764A7D" w:rsidRPr="006336DC" w14:paraId="2B0E5B48" w14:textId="77777777" w:rsidTr="00A0170B">
        <w:tc>
          <w:tcPr>
            <w:tcW w:w="5490" w:type="dxa"/>
            <w:shd w:val="clear" w:color="auto" w:fill="auto"/>
          </w:tcPr>
          <w:p w14:paraId="551CD071" w14:textId="77777777" w:rsidR="00764A7D" w:rsidRPr="006336DC" w:rsidRDefault="00764A7D" w:rsidP="0044258F">
            <w:pPr>
              <w:tabs>
                <w:tab w:val="left" w:pos="567"/>
                <w:tab w:val="left" w:pos="1710"/>
              </w:tabs>
              <w:jc w:val="thaiDistribute"/>
              <w:rPr>
                <w:rFonts w:ascii="AngsanaNew" w:hAnsi="AngsanaNew" w:cs="AngsanaNew"/>
                <w:sz w:val="30"/>
                <w:szCs w:val="30"/>
              </w:rPr>
            </w:pPr>
            <w:r w:rsidRPr="006336DC">
              <w:rPr>
                <w:rFonts w:ascii="AngsanaNew" w:hAnsi="AngsanaNew" w:cs="Angsana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620" w:type="dxa"/>
            <w:shd w:val="clear" w:color="auto" w:fill="auto"/>
          </w:tcPr>
          <w:p w14:paraId="4D75542B" w14:textId="2C11AF50" w:rsidR="00764A7D" w:rsidRPr="006336DC" w:rsidRDefault="00AE6C61" w:rsidP="001D24AB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  <w:r>
              <w:rPr>
                <w:rFonts w:ascii="AngsanaNew" w:hAnsi="AngsanaNew" w:cs="AngsanaNew"/>
                <w:sz w:val="30"/>
                <w:szCs w:val="30"/>
              </w:rPr>
              <w:t>9.02</w:t>
            </w:r>
          </w:p>
        </w:tc>
        <w:tc>
          <w:tcPr>
            <w:tcW w:w="270" w:type="dxa"/>
          </w:tcPr>
          <w:p w14:paraId="292ADCA6" w14:textId="77777777" w:rsidR="00764A7D" w:rsidRPr="006336DC" w:rsidRDefault="00764A7D" w:rsidP="0044258F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6C5F9CC6" w14:textId="77777777" w:rsidR="00764A7D" w:rsidRPr="006336DC" w:rsidRDefault="00764A7D" w:rsidP="0044258F">
            <w:pPr>
              <w:tabs>
                <w:tab w:val="clear" w:pos="907"/>
                <w:tab w:val="left" w:pos="567"/>
                <w:tab w:val="left" w:pos="1710"/>
              </w:tabs>
              <w:ind w:right="-18"/>
              <w:jc w:val="center"/>
              <w:rPr>
                <w:rFonts w:ascii="AngsanaNew" w:hAnsi="AngsanaNew" w:cs="AngsanaNew"/>
                <w:sz w:val="30"/>
                <w:szCs w:val="30"/>
              </w:rPr>
            </w:pPr>
            <w:r w:rsidRPr="006336DC">
              <w:rPr>
                <w:rFonts w:ascii="AngsanaNew" w:hAnsi="AngsanaNew" w:cs="AngsanaNew"/>
                <w:sz w:val="30"/>
                <w:szCs w:val="30"/>
              </w:rPr>
              <w:t>9.10</w:t>
            </w:r>
          </w:p>
        </w:tc>
      </w:tr>
      <w:tr w:rsidR="00764A7D" w:rsidRPr="006336DC" w14:paraId="32E055EC" w14:textId="77777777" w:rsidTr="00A0170B">
        <w:tc>
          <w:tcPr>
            <w:tcW w:w="5490" w:type="dxa"/>
            <w:shd w:val="clear" w:color="auto" w:fill="auto"/>
          </w:tcPr>
          <w:p w14:paraId="60D09CAA" w14:textId="77777777" w:rsidR="00764A7D" w:rsidRPr="006336DC" w:rsidRDefault="00764A7D" w:rsidP="0044258F">
            <w:pPr>
              <w:tabs>
                <w:tab w:val="left" w:pos="567"/>
                <w:tab w:val="left" w:pos="1710"/>
              </w:tabs>
              <w:jc w:val="thaiDistribute"/>
              <w:rPr>
                <w:rFonts w:ascii="AngsanaNew" w:hAnsi="AngsanaNew" w:cs="AngsanaNew"/>
                <w:sz w:val="30"/>
                <w:szCs w:val="30"/>
              </w:rPr>
            </w:pPr>
            <w:r w:rsidRPr="006336DC">
              <w:rPr>
                <w:rFonts w:ascii="AngsanaNew" w:hAnsi="AngsanaNew" w:cs="AngsanaNew"/>
                <w:sz w:val="30"/>
                <w:szCs w:val="30"/>
                <w:cs/>
              </w:rPr>
              <w:t>อัตราการเติบโต</w:t>
            </w:r>
            <w:r w:rsidRPr="006336DC">
              <w:rPr>
                <w:rFonts w:ascii="AngsanaNew" w:hAnsi="AngsanaNew" w:cs="AngsanaNew" w:hint="cs"/>
                <w:sz w:val="30"/>
                <w:szCs w:val="30"/>
                <w:cs/>
              </w:rPr>
              <w:t xml:space="preserve"> (</w:t>
            </w:r>
            <w:r w:rsidRPr="006336DC">
              <w:rPr>
                <w:rFonts w:ascii="AngsanaNew" w:hAnsi="AngsanaNew" w:cs="AngsanaNew"/>
                <w:sz w:val="30"/>
                <w:szCs w:val="30"/>
              </w:rPr>
              <w:t>Terminal growth rate)</w:t>
            </w:r>
          </w:p>
        </w:tc>
        <w:tc>
          <w:tcPr>
            <w:tcW w:w="1620" w:type="dxa"/>
            <w:shd w:val="clear" w:color="auto" w:fill="auto"/>
          </w:tcPr>
          <w:p w14:paraId="3E1718D9" w14:textId="77777777" w:rsidR="00764A7D" w:rsidRPr="006336DC" w:rsidRDefault="00764A7D" w:rsidP="00D66E9D">
            <w:pPr>
              <w:tabs>
                <w:tab w:val="clear" w:pos="907"/>
                <w:tab w:val="left" w:pos="567"/>
                <w:tab w:val="left" w:pos="1080"/>
                <w:tab w:val="left" w:pos="1710"/>
              </w:tabs>
              <w:ind w:right="-36"/>
              <w:jc w:val="center"/>
              <w:rPr>
                <w:rFonts w:ascii="AngsanaNew" w:hAnsi="AngsanaNew" w:cs="AngsanaNew"/>
                <w:sz w:val="30"/>
                <w:szCs w:val="30"/>
              </w:rPr>
            </w:pPr>
            <w:r w:rsidRPr="006336DC">
              <w:rPr>
                <w:rFonts w:ascii="AngsanaNew" w:hAnsi="AngsanaNew" w:cs="AngsanaNew"/>
                <w:sz w:val="30"/>
                <w:szCs w:val="30"/>
              </w:rPr>
              <w:t>0.00</w:t>
            </w:r>
          </w:p>
        </w:tc>
        <w:tc>
          <w:tcPr>
            <w:tcW w:w="270" w:type="dxa"/>
          </w:tcPr>
          <w:p w14:paraId="172116AD" w14:textId="77777777" w:rsidR="00764A7D" w:rsidRPr="006336DC" w:rsidRDefault="00764A7D" w:rsidP="00F31BFC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6B6F9627" w14:textId="77777777" w:rsidR="00764A7D" w:rsidRPr="000B1D4D" w:rsidRDefault="00764A7D" w:rsidP="00F31BFC">
            <w:pPr>
              <w:tabs>
                <w:tab w:val="clear" w:pos="907"/>
                <w:tab w:val="left" w:pos="567"/>
                <w:tab w:val="left" w:pos="1710"/>
              </w:tabs>
              <w:ind w:right="-18"/>
              <w:jc w:val="center"/>
              <w:rPr>
                <w:rFonts w:ascii="AngsanaNew" w:hAnsi="AngsanaNew" w:cs="AngsanaNew"/>
                <w:sz w:val="30"/>
                <w:szCs w:val="30"/>
              </w:rPr>
            </w:pPr>
            <w:r w:rsidRPr="000B1D4D">
              <w:rPr>
                <w:rFonts w:ascii="AngsanaNew" w:hAnsi="AngsanaNew" w:cs="AngsanaNew"/>
                <w:sz w:val="30"/>
                <w:szCs w:val="30"/>
              </w:rPr>
              <w:t>0.00</w:t>
            </w:r>
          </w:p>
        </w:tc>
      </w:tr>
    </w:tbl>
    <w:p w14:paraId="634D0D08" w14:textId="77777777" w:rsidR="003A7F47" w:rsidRPr="00AE6C61" w:rsidRDefault="003A7F47" w:rsidP="00D60BD8">
      <w:pPr>
        <w:ind w:left="54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4482BAB1" w14:textId="5BB85878" w:rsidR="00764A7D" w:rsidRPr="006336DC" w:rsidRDefault="00764A7D" w:rsidP="00764A7D">
      <w:pPr>
        <w:tabs>
          <w:tab w:val="clear" w:pos="680"/>
        </w:tabs>
        <w:ind w:left="540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หน่วยสินทรัพย์ที่ก่อให้เกิดเงินสด </w:t>
      </w:r>
      <w:r w:rsidR="00AE6C61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>3</w:t>
      </w:r>
      <w:r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: </w:t>
      </w:r>
      <w:r w:rsidRPr="006336DC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เงินลงทุนในบริษัท </w:t>
      </w:r>
      <w:r w:rsidRPr="006336DC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แบงคอก บิสสิเนส</w:t>
      </w:r>
      <w:r w:rsidRPr="006336DC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 </w:t>
      </w:r>
      <w:r w:rsidRPr="006336DC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บรอดแคสติ้ง จำกัด</w:t>
      </w:r>
      <w:r w:rsidR="007D45C1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 (“BBB”)</w:t>
      </w:r>
    </w:p>
    <w:p w14:paraId="6640FFDA" w14:textId="77777777" w:rsidR="00764A7D" w:rsidRPr="00832F9D" w:rsidRDefault="00764A7D" w:rsidP="00764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  <w:highlight w:val="cyan"/>
        </w:rPr>
      </w:pPr>
    </w:p>
    <w:p w14:paraId="6256D40B" w14:textId="5469325B" w:rsidR="00F833FA" w:rsidRPr="00C408EF" w:rsidRDefault="00F833FA" w:rsidP="00F833FA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408EF">
        <w:rPr>
          <w:rFonts w:ascii="Angsana New" w:hAnsi="Angsana New" w:hint="cs"/>
          <w:sz w:val="30"/>
          <w:szCs w:val="30"/>
          <w:cs/>
        </w:rPr>
        <w:t>จากการทดสอบการด้อยค่าของมูลค่าตามบัญชีของเงินลงทุนใน</w:t>
      </w:r>
      <w:r w:rsidRPr="00C408EF">
        <w:rPr>
          <w:rFonts w:ascii="Angsana New" w:hAnsi="Angsana New"/>
          <w:sz w:val="30"/>
          <w:szCs w:val="30"/>
          <w:cs/>
        </w:rPr>
        <w:t xml:space="preserve">บริษัท </w:t>
      </w:r>
      <w:r w:rsidR="00C408EF" w:rsidRPr="00C408EF">
        <w:rPr>
          <w:rFonts w:ascii="Angsana New" w:hAnsi="Angsana New"/>
          <w:sz w:val="30"/>
          <w:szCs w:val="30"/>
          <w:cs/>
        </w:rPr>
        <w:t>แบงคอก บิสสิเนส</w:t>
      </w:r>
      <w:r w:rsidR="00C408EF" w:rsidRPr="00C408EF">
        <w:rPr>
          <w:rFonts w:ascii="Angsana New" w:hAnsi="Angsana New"/>
          <w:sz w:val="30"/>
          <w:szCs w:val="30"/>
        </w:rPr>
        <w:t xml:space="preserve"> </w:t>
      </w:r>
      <w:r w:rsidR="00C408EF" w:rsidRPr="00C408EF">
        <w:rPr>
          <w:rFonts w:ascii="Angsana New" w:hAnsi="Angsana New"/>
          <w:sz w:val="30"/>
          <w:szCs w:val="30"/>
          <w:cs/>
        </w:rPr>
        <w:t>บรอดแคสติ้</w:t>
      </w:r>
      <w:r w:rsidR="00C408EF" w:rsidRPr="00C408EF">
        <w:rPr>
          <w:rFonts w:ascii="Angsana New" w:hAnsi="Angsana New" w:hint="cs"/>
          <w:sz w:val="30"/>
          <w:szCs w:val="30"/>
          <w:cs/>
        </w:rPr>
        <w:t xml:space="preserve">ง </w:t>
      </w:r>
      <w:r w:rsidR="00C408EF" w:rsidRPr="00C408EF">
        <w:rPr>
          <w:rFonts w:ascii="Angsana New" w:hAnsi="Angsana New"/>
          <w:sz w:val="30"/>
          <w:szCs w:val="30"/>
          <w:cs/>
        </w:rPr>
        <w:t>จำกั</w:t>
      </w:r>
      <w:r w:rsidR="00C408EF" w:rsidRPr="00C408EF">
        <w:rPr>
          <w:rFonts w:ascii="Angsana New" w:hAnsi="Angsana New" w:hint="cs"/>
          <w:sz w:val="30"/>
          <w:szCs w:val="30"/>
          <w:cs/>
        </w:rPr>
        <w:t xml:space="preserve">ด </w:t>
      </w:r>
      <w:r w:rsidRPr="00C408EF">
        <w:rPr>
          <w:rFonts w:ascii="Angsana New" w:hAnsi="Angsana New" w:hint="cs"/>
          <w:sz w:val="30"/>
          <w:szCs w:val="30"/>
          <w:cs/>
        </w:rPr>
        <w:t>โดยมูลค่าที่คาดว่าจะได้รับคืนพิจารณาจากมูลค่าจากการใช้ ซึ่งวัดมูลค่าโดยก</w:t>
      </w:r>
      <w:r w:rsidR="00C408EF" w:rsidRPr="00C408EF">
        <w:rPr>
          <w:rFonts w:ascii="Angsana New" w:hAnsi="Angsana New" w:hint="cs"/>
          <w:sz w:val="30"/>
          <w:szCs w:val="30"/>
          <w:cs/>
        </w:rPr>
        <w:t>ารคิดลดกระแสเงินสดในอนาคตที่คาดว่</w:t>
      </w:r>
      <w:r w:rsidRPr="00C408EF">
        <w:rPr>
          <w:rFonts w:ascii="Angsana New" w:hAnsi="Angsana New" w:hint="cs"/>
          <w:sz w:val="30"/>
          <w:szCs w:val="30"/>
          <w:cs/>
        </w:rPr>
        <w:t>าจะได้รับ พบว่ามูลค่าตามบัญชีของเงินลงทุนใน</w:t>
      </w:r>
      <w:r w:rsidRPr="00C408EF">
        <w:rPr>
          <w:rFonts w:ascii="Angsana New" w:hAnsi="Angsana New"/>
          <w:sz w:val="30"/>
          <w:szCs w:val="30"/>
          <w:cs/>
        </w:rPr>
        <w:t>บริษัท</w:t>
      </w:r>
      <w:r w:rsidRPr="00C408EF">
        <w:rPr>
          <w:rFonts w:ascii="Angsana New" w:hAnsi="Angsana New"/>
          <w:sz w:val="30"/>
          <w:szCs w:val="30"/>
        </w:rPr>
        <w:t xml:space="preserve"> </w:t>
      </w:r>
      <w:r w:rsidR="00C408EF" w:rsidRPr="00C408EF">
        <w:rPr>
          <w:rFonts w:ascii="Angsana New" w:hAnsi="Angsana New"/>
          <w:sz w:val="30"/>
          <w:szCs w:val="30"/>
        </w:rPr>
        <w:t>BBB</w:t>
      </w:r>
      <w:r w:rsidRPr="00C408EF">
        <w:rPr>
          <w:rFonts w:ascii="Angsana New" w:hAnsi="Angsana New" w:hint="cs"/>
          <w:sz w:val="30"/>
          <w:szCs w:val="30"/>
          <w:cs/>
        </w:rPr>
        <w:t xml:space="preserve"> สูงกว่ามูลค่าที่คาดว่าจะได้รับคืน บริษัทจึงรับรู้</w:t>
      </w:r>
      <w:r w:rsidRPr="00C408EF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C408EF">
        <w:rPr>
          <w:rFonts w:ascii="Angsana New" w:hAnsi="Angsana New" w:hint="cs"/>
          <w:sz w:val="30"/>
          <w:szCs w:val="30"/>
          <w:cs/>
        </w:rPr>
        <w:t>ของเงินลงทุนดังกล่าว</w:t>
      </w:r>
      <w:r w:rsidR="00C408EF">
        <w:rPr>
          <w:rFonts w:ascii="Angsana New" w:hAnsi="Angsana New" w:hint="cs"/>
          <w:sz w:val="30"/>
          <w:szCs w:val="30"/>
          <w:cs/>
        </w:rPr>
        <w:t>ทั้งจำนวน</w:t>
      </w:r>
      <w:r w:rsidR="00E93FD2">
        <w:rPr>
          <w:rFonts w:ascii="Angsana New" w:hAnsi="Angsana New"/>
          <w:sz w:val="30"/>
          <w:szCs w:val="30"/>
        </w:rPr>
        <w:t xml:space="preserve"> </w:t>
      </w:r>
      <w:r w:rsidRPr="00C408EF">
        <w:rPr>
          <w:rFonts w:ascii="Angsana New" w:hAnsi="Angsana New" w:hint="cs"/>
          <w:sz w:val="30"/>
          <w:szCs w:val="30"/>
          <w:cs/>
        </w:rPr>
        <w:t>ในงบการเงินเฉพาะกิจการสำหรับปีสิ้นสุดวันที่</w:t>
      </w:r>
      <w:r w:rsidR="00C408EF" w:rsidRPr="00C408EF">
        <w:rPr>
          <w:rFonts w:ascii="Angsana New" w:hAnsi="Angsana New" w:hint="cs"/>
          <w:sz w:val="30"/>
          <w:szCs w:val="30"/>
          <w:cs/>
        </w:rPr>
        <w:t xml:space="preserve"> </w:t>
      </w:r>
      <w:r w:rsidRPr="00C408EF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Pr="00C408EF">
        <w:rPr>
          <w:rFonts w:ascii="Angsana New" w:hAnsi="Angsana New"/>
          <w:sz w:val="30"/>
          <w:szCs w:val="30"/>
        </w:rPr>
        <w:t>2560</w:t>
      </w:r>
    </w:p>
    <w:p w14:paraId="2D851722" w14:textId="77777777" w:rsidR="00C408EF" w:rsidRDefault="00C408EF" w:rsidP="00764A7D">
      <w:pPr>
        <w:tabs>
          <w:tab w:val="left" w:pos="567"/>
          <w:tab w:val="left" w:pos="1710"/>
        </w:tabs>
        <w:spacing w:line="240" w:lineRule="auto"/>
        <w:ind w:left="567" w:hanging="27"/>
        <w:jc w:val="thaiDistribute"/>
        <w:rPr>
          <w:rFonts w:ascii="AngsanaNew" w:hAnsi="AngsanaNew" w:cs="AngsanaNew"/>
          <w:sz w:val="30"/>
          <w:szCs w:val="30"/>
        </w:rPr>
      </w:pPr>
    </w:p>
    <w:p w14:paraId="42C8F122" w14:textId="77777777" w:rsidR="00764A7D" w:rsidRPr="006336DC" w:rsidRDefault="00764A7D" w:rsidP="00764A7D">
      <w:pPr>
        <w:tabs>
          <w:tab w:val="left" w:pos="567"/>
          <w:tab w:val="left" w:pos="1710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6336DC">
        <w:rPr>
          <w:rFonts w:ascii="AngsanaNew" w:hAnsi="AngsanaNew" w:cs="AngsanaNew" w:hint="cs"/>
          <w:sz w:val="30"/>
          <w:szCs w:val="30"/>
          <w:cs/>
        </w:rPr>
        <w:t>ข้อสมมติ</w:t>
      </w:r>
      <w:r>
        <w:rPr>
          <w:rFonts w:ascii="AngsanaNew" w:hAnsi="AngsanaNew" w:cs="AngsanaNew" w:hint="cs"/>
          <w:sz w:val="30"/>
          <w:szCs w:val="30"/>
          <w:cs/>
        </w:rPr>
        <w:t>ที่สำคัญที่ใช้ในการประมาณมูลค่าที่คาดว่าจะ</w:t>
      </w:r>
      <w:r w:rsidR="002D4A76">
        <w:rPr>
          <w:rFonts w:ascii="AngsanaNew" w:hAnsi="AngsanaNew" w:cs="AngsanaNew" w:hint="cs"/>
          <w:sz w:val="30"/>
          <w:szCs w:val="30"/>
          <w:cs/>
        </w:rPr>
        <w:t>ได้</w:t>
      </w:r>
      <w:r>
        <w:rPr>
          <w:rFonts w:ascii="AngsanaNew" w:hAnsi="AngsanaNew" w:cs="AngsanaNew" w:hint="cs"/>
          <w:sz w:val="30"/>
          <w:szCs w:val="30"/>
          <w:cs/>
        </w:rPr>
        <w:t xml:space="preserve">รับคืน ณ วันที่ 31 ธันวาคม </w:t>
      </w:r>
      <w:r w:rsidRPr="006336DC">
        <w:rPr>
          <w:rFonts w:ascii="AngsanaNew" w:hAnsi="AngsanaNew" w:cs="AngsanaNew" w:hint="cs"/>
          <w:sz w:val="30"/>
          <w:szCs w:val="30"/>
          <w:cs/>
        </w:rPr>
        <w:t xml:space="preserve">มีดังนี้ </w:t>
      </w:r>
    </w:p>
    <w:p w14:paraId="31D76B69" w14:textId="77777777" w:rsidR="00764A7D" w:rsidRDefault="00764A7D" w:rsidP="00764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sz w:val="28"/>
          <w:szCs w:val="28"/>
          <w:lang w:eastAsia="th-TH"/>
        </w:rPr>
      </w:pPr>
    </w:p>
    <w:tbl>
      <w:tblPr>
        <w:tblW w:w="9371" w:type="dxa"/>
        <w:tblInd w:w="450" w:type="dxa"/>
        <w:tblLook w:val="04A0" w:firstRow="1" w:lastRow="0" w:firstColumn="1" w:lastColumn="0" w:noHBand="0" w:noVBand="1"/>
      </w:tblPr>
      <w:tblGrid>
        <w:gridCol w:w="5778"/>
        <w:gridCol w:w="1710"/>
        <w:gridCol w:w="270"/>
        <w:gridCol w:w="1613"/>
      </w:tblGrid>
      <w:tr w:rsidR="00764A7D" w:rsidRPr="006336DC" w14:paraId="65714A06" w14:textId="77777777" w:rsidTr="00A0170B">
        <w:tc>
          <w:tcPr>
            <w:tcW w:w="5778" w:type="dxa"/>
            <w:shd w:val="clear" w:color="auto" w:fill="auto"/>
          </w:tcPr>
          <w:p w14:paraId="30406E9E" w14:textId="77777777" w:rsidR="00764A7D" w:rsidRPr="006336DC" w:rsidRDefault="00764A7D" w:rsidP="0044258F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b/>
                <w:bCs/>
                <w:sz w:val="30"/>
                <w:szCs w:val="30"/>
              </w:rPr>
            </w:pPr>
            <w:r w:rsidRPr="006336DC">
              <w:rPr>
                <w:rFonts w:ascii="AngsanaNew" w:hAnsi="AngsanaNew" w:cs="AngsanaNew" w:hint="cs"/>
                <w:b/>
                <w:bCs/>
                <w:sz w:val="30"/>
                <w:szCs w:val="30"/>
                <w:cs/>
              </w:rPr>
              <w:t>ข้อสมมติสำคัญ</w:t>
            </w:r>
          </w:p>
        </w:tc>
        <w:tc>
          <w:tcPr>
            <w:tcW w:w="3593" w:type="dxa"/>
            <w:gridSpan w:val="3"/>
          </w:tcPr>
          <w:p w14:paraId="32E06436" w14:textId="77777777" w:rsidR="00764A7D" w:rsidRPr="006336DC" w:rsidRDefault="00764A7D" w:rsidP="0044258F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b/>
                <w:bCs/>
                <w:sz w:val="30"/>
                <w:szCs w:val="30"/>
              </w:rPr>
            </w:pPr>
            <w:r>
              <w:rPr>
                <w:rFonts w:ascii="AngsanaNew" w:hAnsi="AngsanaNew" w:cs="Angsana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590C" w:rsidRPr="006E4BF1" w14:paraId="2121FF7D" w14:textId="77777777" w:rsidTr="00A0170B">
        <w:tc>
          <w:tcPr>
            <w:tcW w:w="5778" w:type="dxa"/>
            <w:shd w:val="clear" w:color="auto" w:fill="auto"/>
          </w:tcPr>
          <w:p w14:paraId="4631C349" w14:textId="77777777" w:rsidR="0057590C" w:rsidRPr="006336DC" w:rsidRDefault="0057590C" w:rsidP="0044258F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E1DB210" w14:textId="77777777" w:rsidR="0057590C" w:rsidRPr="006E4BF1" w:rsidRDefault="0057590C" w:rsidP="0057590C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  <w:cs/>
              </w:rPr>
            </w:pPr>
            <w:r w:rsidRPr="006E4BF1">
              <w:rPr>
                <w:rFonts w:ascii="AngsanaNew" w:hAnsi="AngsanaNew" w:cs="AngsanaNew"/>
                <w:sz w:val="30"/>
                <w:szCs w:val="30"/>
              </w:rPr>
              <w:t>2560</w:t>
            </w:r>
            <w:r>
              <w:rPr>
                <w:rFonts w:ascii="AngsanaNew" w:hAnsi="AngsanaNew" w:cs="Angsana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54451B41" w14:textId="77777777" w:rsidR="0057590C" w:rsidRPr="006E4BF1" w:rsidRDefault="0057590C" w:rsidP="0044258F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</w:tcPr>
          <w:p w14:paraId="7A3367CC" w14:textId="77777777" w:rsidR="0057590C" w:rsidRPr="006E4BF1" w:rsidRDefault="0057590C" w:rsidP="0044258F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  <w:r w:rsidRPr="006E4BF1">
              <w:rPr>
                <w:rFonts w:ascii="AngsanaNew" w:hAnsi="AngsanaNew" w:cs="AngsanaNew"/>
                <w:sz w:val="30"/>
                <w:szCs w:val="30"/>
              </w:rPr>
              <w:t>2559</w:t>
            </w:r>
          </w:p>
        </w:tc>
      </w:tr>
      <w:tr w:rsidR="0057590C" w:rsidRPr="006336DC" w14:paraId="7252C40A" w14:textId="77777777" w:rsidTr="00A0170B">
        <w:tc>
          <w:tcPr>
            <w:tcW w:w="5778" w:type="dxa"/>
            <w:shd w:val="clear" w:color="auto" w:fill="auto"/>
          </w:tcPr>
          <w:p w14:paraId="305313FC" w14:textId="77777777" w:rsidR="0057590C" w:rsidRPr="006336DC" w:rsidRDefault="0057590C" w:rsidP="0044258F">
            <w:pPr>
              <w:tabs>
                <w:tab w:val="left" w:pos="567"/>
                <w:tab w:val="left" w:pos="1710"/>
              </w:tabs>
              <w:jc w:val="thaiDistribute"/>
              <w:rPr>
                <w:rFonts w:ascii="AngsanaNew" w:hAnsi="AngsanaNew" w:cs="AngsanaNew"/>
                <w:sz w:val="30"/>
                <w:szCs w:val="30"/>
                <w:cs/>
              </w:rPr>
            </w:pPr>
          </w:p>
        </w:tc>
        <w:tc>
          <w:tcPr>
            <w:tcW w:w="3593" w:type="dxa"/>
            <w:gridSpan w:val="3"/>
          </w:tcPr>
          <w:p w14:paraId="7E327F83" w14:textId="77777777" w:rsidR="0057590C" w:rsidRPr="002D4A76" w:rsidRDefault="0057590C" w:rsidP="0044258F">
            <w:pPr>
              <w:tabs>
                <w:tab w:val="clear" w:pos="907"/>
                <w:tab w:val="left" w:pos="567"/>
                <w:tab w:val="left" w:pos="1710"/>
              </w:tabs>
              <w:ind w:right="-18"/>
              <w:jc w:val="center"/>
              <w:rPr>
                <w:rFonts w:ascii="AngsanaNew" w:hAnsi="AngsanaNew" w:cs="AngsanaNew"/>
                <w:i/>
                <w:iCs/>
                <w:sz w:val="30"/>
                <w:szCs w:val="30"/>
              </w:rPr>
            </w:pPr>
            <w:r w:rsidRPr="002D4A76">
              <w:rPr>
                <w:rFonts w:ascii="AngsanaNew" w:hAnsi="AngsanaNew" w:cs="AngsanaNew"/>
                <w:i/>
                <w:iCs/>
                <w:sz w:val="30"/>
                <w:szCs w:val="30"/>
              </w:rPr>
              <w:t>(</w:t>
            </w:r>
            <w:r w:rsidRPr="002D4A76">
              <w:rPr>
                <w:rFonts w:ascii="AngsanaNew" w:hAnsi="AngsanaNew" w:cs="AngsanaNew" w:hint="cs"/>
                <w:i/>
                <w:iCs/>
                <w:sz w:val="30"/>
                <w:szCs w:val="30"/>
                <w:cs/>
              </w:rPr>
              <w:t>ร้อยละ</w:t>
            </w:r>
            <w:r w:rsidRPr="002D4A76">
              <w:rPr>
                <w:rFonts w:ascii="AngsanaNew" w:hAnsi="AngsanaNew" w:cs="AngsanaNew"/>
                <w:i/>
                <w:iCs/>
                <w:sz w:val="30"/>
                <w:szCs w:val="30"/>
              </w:rPr>
              <w:t>)</w:t>
            </w:r>
          </w:p>
        </w:tc>
      </w:tr>
      <w:tr w:rsidR="0057590C" w:rsidRPr="006336DC" w14:paraId="6DB02D55" w14:textId="77777777" w:rsidTr="00A0170B">
        <w:tc>
          <w:tcPr>
            <w:tcW w:w="5778" w:type="dxa"/>
            <w:shd w:val="clear" w:color="auto" w:fill="auto"/>
          </w:tcPr>
          <w:p w14:paraId="6C37B2C9" w14:textId="77777777" w:rsidR="0057590C" w:rsidRPr="006336DC" w:rsidRDefault="0057590C" w:rsidP="0044258F">
            <w:pPr>
              <w:tabs>
                <w:tab w:val="left" w:pos="567"/>
                <w:tab w:val="left" w:pos="1710"/>
              </w:tabs>
              <w:jc w:val="thaiDistribute"/>
              <w:rPr>
                <w:rFonts w:ascii="AngsanaNew" w:hAnsi="AngsanaNew" w:cs="AngsanaNew"/>
                <w:sz w:val="30"/>
                <w:szCs w:val="30"/>
              </w:rPr>
            </w:pPr>
            <w:r w:rsidRPr="006336DC">
              <w:rPr>
                <w:rFonts w:ascii="AngsanaNew" w:hAnsi="AngsanaNew" w:cs="Angsana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710" w:type="dxa"/>
          </w:tcPr>
          <w:p w14:paraId="2FD2AC4D" w14:textId="158B8020" w:rsidR="0057590C" w:rsidRPr="006336DC" w:rsidRDefault="00AF74A7" w:rsidP="0044258F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  <w:r>
              <w:rPr>
                <w:rFonts w:ascii="AngsanaNew" w:hAnsi="AngsanaNew" w:cs="AngsanaNew"/>
                <w:sz w:val="30"/>
                <w:szCs w:val="30"/>
              </w:rPr>
              <w:t>11.82</w:t>
            </w:r>
          </w:p>
        </w:tc>
        <w:tc>
          <w:tcPr>
            <w:tcW w:w="270" w:type="dxa"/>
          </w:tcPr>
          <w:p w14:paraId="4028D360" w14:textId="77777777" w:rsidR="0057590C" w:rsidRDefault="0057590C" w:rsidP="0044258F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  <w:cs/>
              </w:rPr>
            </w:pPr>
          </w:p>
        </w:tc>
        <w:tc>
          <w:tcPr>
            <w:tcW w:w="1613" w:type="dxa"/>
            <w:shd w:val="clear" w:color="auto" w:fill="auto"/>
          </w:tcPr>
          <w:p w14:paraId="7941D5B3" w14:textId="77777777" w:rsidR="0057590C" w:rsidRPr="006336DC" w:rsidRDefault="0057590C" w:rsidP="0044258F">
            <w:pPr>
              <w:tabs>
                <w:tab w:val="clear" w:pos="907"/>
                <w:tab w:val="left" w:pos="567"/>
                <w:tab w:val="left" w:pos="1710"/>
              </w:tabs>
              <w:ind w:right="-18"/>
              <w:jc w:val="center"/>
              <w:rPr>
                <w:rFonts w:ascii="AngsanaNew" w:hAnsi="AngsanaNew" w:cs="AngsanaNew"/>
                <w:sz w:val="30"/>
                <w:szCs w:val="30"/>
              </w:rPr>
            </w:pPr>
            <w:r>
              <w:rPr>
                <w:rFonts w:ascii="AngsanaNew" w:hAnsi="AngsanaNew" w:cs="AngsanaNew"/>
                <w:sz w:val="30"/>
                <w:szCs w:val="30"/>
              </w:rPr>
              <w:t>9.51</w:t>
            </w:r>
          </w:p>
        </w:tc>
      </w:tr>
      <w:tr w:rsidR="0057590C" w:rsidRPr="000B1D4D" w14:paraId="501EBFCE" w14:textId="77777777" w:rsidTr="00A0170B">
        <w:tc>
          <w:tcPr>
            <w:tcW w:w="5778" w:type="dxa"/>
            <w:shd w:val="clear" w:color="auto" w:fill="auto"/>
          </w:tcPr>
          <w:p w14:paraId="1AC81915" w14:textId="77777777" w:rsidR="0057590C" w:rsidRPr="006336DC" w:rsidRDefault="0057590C" w:rsidP="0044258F">
            <w:pPr>
              <w:tabs>
                <w:tab w:val="left" w:pos="567"/>
                <w:tab w:val="left" w:pos="1710"/>
              </w:tabs>
              <w:jc w:val="thaiDistribute"/>
              <w:rPr>
                <w:rFonts w:ascii="AngsanaNew" w:hAnsi="AngsanaNew" w:cs="AngsanaNew"/>
                <w:sz w:val="30"/>
                <w:szCs w:val="30"/>
              </w:rPr>
            </w:pPr>
            <w:r w:rsidRPr="006336DC">
              <w:rPr>
                <w:rFonts w:ascii="AngsanaNew" w:hAnsi="AngsanaNew" w:cs="AngsanaNew"/>
                <w:sz w:val="30"/>
                <w:szCs w:val="30"/>
                <w:cs/>
              </w:rPr>
              <w:t>อัตราการเติบโต</w:t>
            </w:r>
            <w:r w:rsidRPr="006336DC">
              <w:rPr>
                <w:rFonts w:ascii="AngsanaNew" w:hAnsi="AngsanaNew" w:cs="AngsanaNew" w:hint="cs"/>
                <w:sz w:val="30"/>
                <w:szCs w:val="30"/>
                <w:cs/>
              </w:rPr>
              <w:t xml:space="preserve"> (</w:t>
            </w:r>
            <w:r w:rsidRPr="006336DC">
              <w:rPr>
                <w:rFonts w:ascii="AngsanaNew" w:hAnsi="AngsanaNew" w:cs="AngsanaNew"/>
                <w:sz w:val="30"/>
                <w:szCs w:val="30"/>
              </w:rPr>
              <w:t>Terminal growth rate)</w:t>
            </w:r>
          </w:p>
        </w:tc>
        <w:tc>
          <w:tcPr>
            <w:tcW w:w="1710" w:type="dxa"/>
          </w:tcPr>
          <w:p w14:paraId="0976F035" w14:textId="378E22B6" w:rsidR="0057590C" w:rsidRPr="006336DC" w:rsidRDefault="0057590C" w:rsidP="0044258F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  <w:r>
              <w:rPr>
                <w:rFonts w:ascii="AngsanaNew" w:hAnsi="AngsanaNew" w:cs="AngsanaNew" w:hint="cs"/>
                <w:sz w:val="30"/>
                <w:szCs w:val="30"/>
                <w:cs/>
              </w:rPr>
              <w:t>2</w:t>
            </w:r>
            <w:r w:rsidRPr="006336DC">
              <w:rPr>
                <w:rFonts w:ascii="AngsanaNew" w:hAnsi="AngsanaNew" w:cs="AngsanaNew"/>
                <w:sz w:val="30"/>
                <w:szCs w:val="30"/>
              </w:rPr>
              <w:t>.</w:t>
            </w:r>
            <w:r w:rsidR="00AF74A7">
              <w:rPr>
                <w:rFonts w:ascii="AngsanaNew" w:hAnsi="AngsanaNew" w:cs="AngsanaNew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32E9CFDC" w14:textId="77777777" w:rsidR="0057590C" w:rsidRDefault="0057590C" w:rsidP="0044258F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  <w:cs/>
              </w:rPr>
            </w:pPr>
          </w:p>
        </w:tc>
        <w:tc>
          <w:tcPr>
            <w:tcW w:w="1613" w:type="dxa"/>
            <w:shd w:val="clear" w:color="auto" w:fill="auto"/>
          </w:tcPr>
          <w:p w14:paraId="4ED80403" w14:textId="77777777" w:rsidR="0057590C" w:rsidRPr="000B1D4D" w:rsidRDefault="0057590C" w:rsidP="0044258F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  <w:r>
              <w:rPr>
                <w:rFonts w:ascii="AngsanaNew" w:hAnsi="AngsanaNew" w:cs="AngsanaNew"/>
                <w:sz w:val="30"/>
                <w:szCs w:val="30"/>
              </w:rPr>
              <w:t>3.00</w:t>
            </w:r>
          </w:p>
        </w:tc>
      </w:tr>
    </w:tbl>
    <w:p w14:paraId="46B11E13" w14:textId="77777777" w:rsidR="00A65C98" w:rsidRDefault="00A65C98" w:rsidP="00C52F47">
      <w:pPr>
        <w:pStyle w:val="block"/>
        <w:spacing w:after="0" w:line="240" w:lineRule="atLeast"/>
        <w:ind w:left="518" w:right="-11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6BF2F1EB" w14:textId="77777777" w:rsidR="00F03D17" w:rsidRPr="006336DC" w:rsidRDefault="00F03D17" w:rsidP="00F03D17">
      <w:pPr>
        <w:tabs>
          <w:tab w:val="clear" w:pos="680"/>
        </w:tabs>
        <w:ind w:left="540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หน่วยสินทรัพย์ที่ก่อให้เกิดเงินสด </w:t>
      </w:r>
      <w:r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4: </w:t>
      </w:r>
      <w:r w:rsidRPr="006336DC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เงินลงทุนในบริษัท </w:t>
      </w:r>
      <w:r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เอ็นเอ็มแอล</w:t>
      </w:r>
      <w:r w:rsidRPr="006336DC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 จำกัด</w:t>
      </w:r>
      <w:r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 (“NML”)</w:t>
      </w:r>
    </w:p>
    <w:p w14:paraId="6237B0CA" w14:textId="77777777" w:rsidR="00F03D17" w:rsidRDefault="00F03D17" w:rsidP="00F03D17">
      <w:pPr>
        <w:pStyle w:val="block"/>
        <w:spacing w:after="0" w:line="240" w:lineRule="atLeast"/>
        <w:ind w:left="518" w:right="-11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43939ED5" w14:textId="77777777" w:rsidR="00F03D17" w:rsidRDefault="00F03D17" w:rsidP="00CF2A57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ตามที่กล่าวไว้ในหมายเหตุข้อ </w:t>
      </w:r>
      <w:r>
        <w:rPr>
          <w:rFonts w:ascii="Angsana New" w:hAnsi="Angsana New"/>
          <w:sz w:val="30"/>
          <w:szCs w:val="30"/>
        </w:rPr>
        <w:t xml:space="preserve">46 </w:t>
      </w:r>
      <w:r>
        <w:rPr>
          <w:rFonts w:ascii="Angsana New" w:hAnsi="Angsana New" w:hint="cs"/>
          <w:sz w:val="30"/>
          <w:szCs w:val="30"/>
          <w:cs/>
        </w:rPr>
        <w:t>คณะกรรมการของบริษัท</w:t>
      </w:r>
      <w:r w:rsidRPr="008E74F2">
        <w:rPr>
          <w:rFonts w:ascii="Angsana New" w:hAnsi="Angsana New" w:hint="cs"/>
          <w:sz w:val="30"/>
          <w:szCs w:val="30"/>
          <w:cs/>
        </w:rPr>
        <w:t>มีมติอนุมัติ</w:t>
      </w:r>
      <w:r>
        <w:rPr>
          <w:rFonts w:ascii="Angsana New" w:hAnsi="Angsana New" w:hint="cs"/>
          <w:sz w:val="30"/>
          <w:szCs w:val="30"/>
          <w:cs/>
        </w:rPr>
        <w:t>การ</w:t>
      </w:r>
      <w:r w:rsidRPr="008E74F2">
        <w:rPr>
          <w:rFonts w:ascii="Angsana New" w:hAnsi="Angsana New" w:hint="cs"/>
          <w:sz w:val="30"/>
          <w:szCs w:val="30"/>
          <w:cs/>
        </w:rPr>
        <w:t>จำหน่ายเงินลงทุนในบริษัท</w:t>
      </w:r>
      <w:r w:rsidRPr="008E74F2">
        <w:rPr>
          <w:rFonts w:ascii="Angsana New" w:hAnsi="Angsana New"/>
          <w:sz w:val="30"/>
          <w:szCs w:val="30"/>
          <w:rtl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เอ็นเอ็มแอล</w:t>
      </w:r>
      <w:r w:rsidRPr="008E74F2">
        <w:rPr>
          <w:rFonts w:ascii="Angsana New" w:hAnsi="Angsana New"/>
          <w:sz w:val="30"/>
          <w:szCs w:val="30"/>
          <w:rtl/>
          <w:cs/>
        </w:rPr>
        <w:t xml:space="preserve"> </w:t>
      </w:r>
      <w:r w:rsidRPr="008E74F2">
        <w:rPr>
          <w:rFonts w:ascii="Angsana New" w:hAnsi="Angsana New" w:hint="cs"/>
          <w:sz w:val="30"/>
          <w:szCs w:val="30"/>
          <w:cs/>
        </w:rPr>
        <w:t>จำกัด</w:t>
      </w:r>
      <w:r w:rsidRPr="008E74F2">
        <w:rPr>
          <w:rFonts w:ascii="Angsana New" w:hAnsi="Angsana New"/>
          <w:sz w:val="30"/>
          <w:szCs w:val="30"/>
          <w:rtl/>
          <w:cs/>
        </w:rPr>
        <w:t xml:space="preserve"> </w:t>
      </w:r>
      <w:r w:rsidRPr="008E74F2">
        <w:rPr>
          <w:rFonts w:ascii="Angsana New" w:hAnsi="Angsana New" w:hint="cs"/>
          <w:sz w:val="30"/>
          <w:szCs w:val="30"/>
          <w:cs/>
        </w:rPr>
        <w:t>คิดเป็นมูลค่ารวมทั้งสิ้น</w:t>
      </w:r>
      <w:r w:rsidRPr="008E74F2">
        <w:rPr>
          <w:rFonts w:ascii="Angsana New" w:hAnsi="Angsana New"/>
          <w:sz w:val="30"/>
          <w:szCs w:val="30"/>
          <w:rtl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9</w:t>
      </w:r>
      <w:r w:rsidRPr="008E74F2">
        <w:rPr>
          <w:rFonts w:ascii="Angsana New" w:hAnsi="Angsana New"/>
          <w:sz w:val="30"/>
          <w:szCs w:val="30"/>
        </w:rPr>
        <w:t xml:space="preserve"> </w:t>
      </w:r>
      <w:r w:rsidRPr="008E74F2">
        <w:rPr>
          <w:rFonts w:ascii="Angsana New" w:hAnsi="Angsana New" w:hint="cs"/>
          <w:sz w:val="30"/>
          <w:szCs w:val="30"/>
          <w:cs/>
        </w:rPr>
        <w:t>ล้านบาท</w:t>
      </w:r>
      <w:r w:rsidRPr="008E74F2">
        <w:rPr>
          <w:rFonts w:ascii="Angsana New" w:hAnsi="Angsana New"/>
          <w:sz w:val="30"/>
          <w:szCs w:val="30"/>
          <w:rtl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ดังนั้น มูลค่าที่คาดว่าจะได้รับคืนของเงินลงทุนในบริษัท </w:t>
      </w:r>
      <w:r>
        <w:rPr>
          <w:rFonts w:ascii="Angsana New" w:hAnsi="Angsana New"/>
          <w:sz w:val="30"/>
          <w:szCs w:val="30"/>
        </w:rPr>
        <w:t xml:space="preserve">NML </w:t>
      </w:r>
      <w:r>
        <w:rPr>
          <w:rFonts w:ascii="Angsana New" w:hAnsi="Angsana New" w:hint="cs"/>
          <w:sz w:val="30"/>
          <w:szCs w:val="30"/>
          <w:cs/>
        </w:rPr>
        <w:t xml:space="preserve">จึงพิจารณาจากมูลค่ายุติธรรมหักต้นทุนในการจำหน่าย ซึ่งต่ำกว่ามูลค่าตามบัญชีจำนวน </w:t>
      </w:r>
      <w:r>
        <w:rPr>
          <w:rFonts w:ascii="Angsana New" w:hAnsi="Angsana New"/>
          <w:sz w:val="30"/>
          <w:szCs w:val="30"/>
        </w:rPr>
        <w:t xml:space="preserve">41 </w:t>
      </w:r>
      <w:r>
        <w:rPr>
          <w:rFonts w:ascii="Angsana New" w:hAnsi="Angsana New" w:hint="cs"/>
          <w:sz w:val="30"/>
          <w:szCs w:val="30"/>
          <w:cs/>
        </w:rPr>
        <w:t>ล้านบาท บริษัทจึงรับรู้ขาดทุนจากการด้อยค่าของเงินลงทุนดังกล่าวเพิ่มเติมจำนวน 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ในงบการเงินเฉพาะกิจการสำหรับปีสิ้นสุดวันที่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2560</w:t>
      </w:r>
    </w:p>
    <w:p w14:paraId="0B719D0A" w14:textId="77777777" w:rsidR="00F03D17" w:rsidRDefault="00F03D17" w:rsidP="00F03D17">
      <w:pPr>
        <w:tabs>
          <w:tab w:val="clear" w:pos="680"/>
        </w:tabs>
        <w:ind w:left="540"/>
        <w:rPr>
          <w:rFonts w:ascii="Angsana New" w:hAnsi="Angsana New"/>
          <w:sz w:val="30"/>
          <w:szCs w:val="30"/>
        </w:rPr>
      </w:pPr>
    </w:p>
    <w:p w14:paraId="08E36720" w14:textId="77777777" w:rsidR="00F03D17" w:rsidRDefault="00F03D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9022661" w14:textId="20A22EA0" w:rsidR="00C408EF" w:rsidRPr="006336DC" w:rsidRDefault="00C408EF" w:rsidP="00F03D17">
      <w:pPr>
        <w:tabs>
          <w:tab w:val="clear" w:pos="680"/>
        </w:tabs>
        <w:ind w:left="540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lastRenderedPageBreak/>
        <w:t xml:space="preserve">หน่วยสินทรัพย์ที่ก่อให้เกิดเงินสด </w:t>
      </w:r>
      <w:r w:rsidR="00F03D17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>5</w:t>
      </w:r>
      <w:r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: </w:t>
      </w:r>
      <w:r w:rsidRPr="006336DC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เงินลงทุนในบริษัท </w:t>
      </w:r>
      <w:r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เนชั่น ยู</w:t>
      </w:r>
      <w:r w:rsidRPr="006336DC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 จำกัด</w:t>
      </w:r>
      <w:r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 (“NU”)</w:t>
      </w:r>
    </w:p>
    <w:p w14:paraId="62F142C6" w14:textId="77777777" w:rsidR="00C408EF" w:rsidRDefault="00C408EF" w:rsidP="00C52F47">
      <w:pPr>
        <w:pStyle w:val="block"/>
        <w:spacing w:after="0" w:line="240" w:lineRule="atLeast"/>
        <w:ind w:left="518" w:right="-11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754AC9D0" w14:textId="72382379" w:rsidR="00C408EF" w:rsidRPr="004147BF" w:rsidRDefault="00C408EF" w:rsidP="00C408EF">
      <w:pPr>
        <w:pStyle w:val="block"/>
        <w:spacing w:after="0" w:line="240" w:lineRule="atLeast"/>
        <w:ind w:left="518" w:right="-115"/>
        <w:jc w:val="thaiDistribute"/>
        <w:rPr>
          <w:rFonts w:ascii="Angsana New" w:hAnsi="Angsana New" w:cstheme="minorBidi"/>
          <w:sz w:val="30"/>
          <w:szCs w:val="38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ตามที่กล่าวไว้ในหมายเหตุข้อ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46 </w:t>
      </w:r>
      <w:r w:rsidR="003F325D">
        <w:rPr>
          <w:rFonts w:ascii="Angsana New" w:hAnsi="Angsana New" w:cs="Angsana New" w:hint="cs"/>
          <w:sz w:val="30"/>
          <w:szCs w:val="30"/>
          <w:cs/>
          <w:lang w:bidi="th-TH"/>
        </w:rPr>
        <w:t>คณะกรรมการ</w:t>
      </w:r>
      <w:r w:rsidR="001058A3">
        <w:rPr>
          <w:rFonts w:ascii="Angsana New" w:hAnsi="Angsana New" w:cs="Angsana New" w:hint="cs"/>
          <w:sz w:val="30"/>
          <w:szCs w:val="30"/>
          <w:cs/>
          <w:lang w:bidi="th-TH"/>
        </w:rPr>
        <w:t>ของบริษัท</w:t>
      </w:r>
      <w:r w:rsidRPr="008E74F2">
        <w:rPr>
          <w:rFonts w:ascii="Angsana New" w:hAnsi="Angsana New" w:cs="Angsana New" w:hint="cs"/>
          <w:sz w:val="30"/>
          <w:szCs w:val="30"/>
          <w:cs/>
          <w:lang w:bidi="th-TH"/>
        </w:rPr>
        <w:t>มีมติอนุมัติ</w:t>
      </w:r>
      <w:r w:rsidR="003F325D">
        <w:rPr>
          <w:rFonts w:ascii="Angsana New" w:hAnsi="Angsana New" w:cs="Angsana New" w:hint="cs"/>
          <w:sz w:val="30"/>
          <w:szCs w:val="30"/>
          <w:cs/>
          <w:lang w:bidi="th-TH"/>
        </w:rPr>
        <w:t>การ</w:t>
      </w:r>
      <w:r w:rsidRPr="008E74F2">
        <w:rPr>
          <w:rFonts w:ascii="Angsana New" w:hAnsi="Angsana New" w:cs="Angsana New" w:hint="cs"/>
          <w:sz w:val="30"/>
          <w:szCs w:val="30"/>
          <w:cs/>
          <w:lang w:bidi="th-TH"/>
        </w:rPr>
        <w:t>จำหน่ายเงินลงทุนในบริษัท</w:t>
      </w:r>
      <w:r w:rsidRPr="008E74F2">
        <w:rPr>
          <w:rFonts w:ascii="Angsana New" w:hAnsi="Angsana New"/>
          <w:sz w:val="30"/>
          <w:szCs w:val="30"/>
          <w:rtl/>
          <w:cs/>
        </w:rPr>
        <w:t xml:space="preserve"> </w:t>
      </w:r>
      <w:r w:rsidRPr="008E74F2">
        <w:rPr>
          <w:rFonts w:ascii="Angsana New" w:hAnsi="Angsana New" w:cs="Angsana New" w:hint="cs"/>
          <w:sz w:val="30"/>
          <w:szCs w:val="30"/>
          <w:cs/>
          <w:lang w:bidi="th-TH"/>
        </w:rPr>
        <w:t>เนชั่น</w:t>
      </w:r>
      <w:r w:rsidRPr="008E74F2">
        <w:rPr>
          <w:rFonts w:ascii="Angsana New" w:hAnsi="Angsana New"/>
          <w:sz w:val="30"/>
          <w:szCs w:val="30"/>
          <w:rtl/>
          <w:cs/>
        </w:rPr>
        <w:t xml:space="preserve"> </w:t>
      </w:r>
      <w:r w:rsidRPr="008E74F2">
        <w:rPr>
          <w:rFonts w:ascii="Angsana New" w:hAnsi="Angsana New" w:cs="Angsana New" w:hint="cs"/>
          <w:sz w:val="30"/>
          <w:szCs w:val="30"/>
          <w:cs/>
          <w:lang w:bidi="th-TH"/>
        </w:rPr>
        <w:t>ยู</w:t>
      </w:r>
      <w:r w:rsidRPr="008E74F2">
        <w:rPr>
          <w:rFonts w:ascii="Angsana New" w:hAnsi="Angsana New"/>
          <w:sz w:val="30"/>
          <w:szCs w:val="30"/>
          <w:rtl/>
          <w:cs/>
        </w:rPr>
        <w:t xml:space="preserve"> </w:t>
      </w:r>
      <w:r w:rsidRPr="008E74F2">
        <w:rPr>
          <w:rFonts w:ascii="Angsana New" w:hAnsi="Angsana New" w:cs="Angsana New" w:hint="cs"/>
          <w:sz w:val="30"/>
          <w:szCs w:val="30"/>
          <w:cs/>
          <w:lang w:bidi="th-TH"/>
        </w:rPr>
        <w:t>จำกัด</w:t>
      </w:r>
      <w:r w:rsidRPr="008E74F2">
        <w:rPr>
          <w:rFonts w:ascii="Angsana New" w:hAnsi="Angsana New"/>
          <w:sz w:val="30"/>
          <w:szCs w:val="30"/>
          <w:rtl/>
          <w:cs/>
        </w:rPr>
        <w:t xml:space="preserve"> </w:t>
      </w:r>
      <w:r w:rsidRPr="008E74F2">
        <w:rPr>
          <w:rFonts w:ascii="Angsana New" w:hAnsi="Angsana New" w:cs="Angsana New" w:hint="cs"/>
          <w:sz w:val="30"/>
          <w:szCs w:val="30"/>
          <w:cs/>
          <w:lang w:bidi="th-TH"/>
        </w:rPr>
        <w:t>คิดเป็นมูลค่ารวมทั้งสิ้น</w:t>
      </w:r>
      <w:r w:rsidRPr="008E74F2">
        <w:rPr>
          <w:rFonts w:ascii="Angsana New" w:hAnsi="Angsana New"/>
          <w:sz w:val="30"/>
          <w:szCs w:val="30"/>
          <w:rtl/>
          <w:cs/>
        </w:rPr>
        <w:t xml:space="preserve"> </w:t>
      </w:r>
      <w:r w:rsidRPr="008E74F2">
        <w:rPr>
          <w:rFonts w:ascii="Angsana New" w:hAnsi="Angsana New"/>
          <w:sz w:val="30"/>
          <w:szCs w:val="30"/>
        </w:rPr>
        <w:t xml:space="preserve">256.50 </w:t>
      </w:r>
      <w:r w:rsidRPr="008E74F2">
        <w:rPr>
          <w:rFonts w:ascii="Angsana New" w:hAnsi="Angsana New" w:cs="Angsana New" w:hint="cs"/>
          <w:sz w:val="30"/>
          <w:szCs w:val="30"/>
          <w:cs/>
          <w:lang w:bidi="th-TH"/>
        </w:rPr>
        <w:t>ล้านบาท</w:t>
      </w:r>
      <w:r w:rsidRPr="008E74F2">
        <w:rPr>
          <w:rFonts w:ascii="Angsana New" w:hAnsi="Angsana New"/>
          <w:sz w:val="30"/>
          <w:szCs w:val="30"/>
          <w:rtl/>
          <w:cs/>
        </w:rPr>
        <w:t xml:space="preserve"> </w:t>
      </w:r>
      <w:r w:rsidR="003F325D">
        <w:rPr>
          <w:rFonts w:ascii="Angsana New" w:hAnsi="Angsana New" w:cs="Angsana New" w:hint="cs"/>
          <w:sz w:val="30"/>
          <w:szCs w:val="30"/>
          <w:cs/>
          <w:lang w:val="en-US" w:eastAsia="en-US" w:bidi="th-TH"/>
        </w:rPr>
        <w:t xml:space="preserve">ดังนั้น มูลค่าที่คาดว่าจะได้รับคืนของเงินลงทุนในบริษัท </w:t>
      </w:r>
      <w:r w:rsidR="003F325D">
        <w:rPr>
          <w:rFonts w:ascii="Angsana New" w:hAnsi="Angsana New" w:cs="Angsana New"/>
          <w:sz w:val="30"/>
          <w:szCs w:val="30"/>
          <w:lang w:val="en-US" w:eastAsia="en-US" w:bidi="th-TH"/>
        </w:rPr>
        <w:t xml:space="preserve">NU </w:t>
      </w:r>
      <w:r w:rsidR="003F325D">
        <w:rPr>
          <w:rFonts w:ascii="Angsana New" w:hAnsi="Angsana New" w:cs="Angsana New" w:hint="cs"/>
          <w:sz w:val="30"/>
          <w:szCs w:val="30"/>
          <w:cs/>
          <w:lang w:val="en-US" w:eastAsia="en-US" w:bidi="th-TH"/>
        </w:rPr>
        <w:t xml:space="preserve">จึงพิจารณาจากมูลค่ายุติธรรมหักต้นทุนในการจำหน่าย ซึ่งต่ำกว่ามูลค่าตามบัญชีจำนวน </w:t>
      </w:r>
      <w:r w:rsidR="003F325D">
        <w:rPr>
          <w:rFonts w:ascii="Angsana New" w:hAnsi="Angsana New" w:cs="Angsana New"/>
          <w:sz w:val="30"/>
          <w:szCs w:val="30"/>
          <w:lang w:val="en-US" w:eastAsia="en-US" w:bidi="th-TH"/>
        </w:rPr>
        <w:t xml:space="preserve">49.50 </w:t>
      </w:r>
      <w:r w:rsidR="003F325D">
        <w:rPr>
          <w:rFonts w:ascii="Angsana New" w:hAnsi="Angsana New" w:cs="Angsana New" w:hint="cs"/>
          <w:sz w:val="30"/>
          <w:szCs w:val="30"/>
          <w:cs/>
          <w:lang w:val="en-US" w:eastAsia="en-US" w:bidi="th-TH"/>
        </w:rPr>
        <w:t xml:space="preserve">ล้านบาท </w:t>
      </w:r>
      <w:r w:rsidR="001058A3">
        <w:rPr>
          <w:rFonts w:ascii="Angsana New" w:hAnsi="Angsana New" w:cs="Angsana New" w:hint="cs"/>
          <w:sz w:val="30"/>
          <w:szCs w:val="30"/>
          <w:cs/>
          <w:lang w:val="en-US" w:eastAsia="en-US" w:bidi="th-TH"/>
        </w:rPr>
        <w:t>บริษัทจึงรับรู้</w:t>
      </w:r>
      <w:r w:rsidR="003F325D">
        <w:rPr>
          <w:rFonts w:ascii="Angsana New" w:hAnsi="Angsana New" w:cs="Angsana New" w:hint="cs"/>
          <w:sz w:val="30"/>
          <w:szCs w:val="30"/>
          <w:cs/>
          <w:lang w:val="en-US" w:eastAsia="en-US" w:bidi="th-TH"/>
        </w:rPr>
        <w:t>ขาดทุนจากการด้อยค่า</w:t>
      </w:r>
      <w:r w:rsidR="004147BF">
        <w:rPr>
          <w:rFonts w:ascii="Angsana New" w:hAnsi="Angsana New" w:cs="Angsana New" w:hint="cs"/>
          <w:sz w:val="30"/>
          <w:szCs w:val="30"/>
          <w:cs/>
          <w:lang w:val="en-US" w:eastAsia="en-US" w:bidi="th-TH"/>
        </w:rPr>
        <w:t xml:space="preserve">ของเงินลงทุนดังกล่าวจำนวน </w:t>
      </w:r>
      <w:r w:rsidR="004147BF">
        <w:rPr>
          <w:rFonts w:ascii="Angsana New" w:hAnsi="Angsana New" w:cs="Angsana New"/>
          <w:sz w:val="30"/>
          <w:szCs w:val="30"/>
          <w:lang w:val="en-US" w:eastAsia="en-US" w:bidi="th-TH"/>
        </w:rPr>
        <w:t xml:space="preserve">49.50 </w:t>
      </w:r>
      <w:r w:rsidR="004147BF">
        <w:rPr>
          <w:rFonts w:ascii="Angsana New" w:hAnsi="Angsana New" w:cs="Angsana New" w:hint="cs"/>
          <w:sz w:val="30"/>
          <w:szCs w:val="30"/>
          <w:cs/>
          <w:lang w:val="en-US" w:eastAsia="en-US" w:bidi="th-TH"/>
        </w:rPr>
        <w:t xml:space="preserve">ล้านบาท ในงบการเงินเฉพาะกิจการสำหรับปีสิ้นสุดวันที่ </w:t>
      </w:r>
      <w:r w:rsidR="004147BF">
        <w:rPr>
          <w:rFonts w:ascii="Angsana New" w:hAnsi="Angsana New" w:cs="Angsana New"/>
          <w:sz w:val="30"/>
          <w:szCs w:val="30"/>
          <w:lang w:val="en-US" w:eastAsia="en-US" w:bidi="th-TH"/>
        </w:rPr>
        <w:t xml:space="preserve">31 </w:t>
      </w:r>
      <w:r w:rsidR="004147BF">
        <w:rPr>
          <w:rFonts w:ascii="Angsana New" w:hAnsi="Angsana New" w:cs="Angsana New" w:hint="cs"/>
          <w:sz w:val="30"/>
          <w:szCs w:val="30"/>
          <w:cs/>
          <w:lang w:val="en-US" w:eastAsia="en-US" w:bidi="th-TH"/>
        </w:rPr>
        <w:t xml:space="preserve">ธันวาคม </w:t>
      </w:r>
      <w:r w:rsidR="004147BF">
        <w:rPr>
          <w:rFonts w:ascii="Angsana New" w:hAnsi="Angsana New" w:cs="Angsana New"/>
          <w:sz w:val="30"/>
          <w:szCs w:val="30"/>
          <w:lang w:val="en-US" w:eastAsia="en-US" w:bidi="th-TH"/>
        </w:rPr>
        <w:t>2560</w:t>
      </w:r>
    </w:p>
    <w:p w14:paraId="5C9B9DD0" w14:textId="77777777" w:rsidR="00C408EF" w:rsidRPr="001058A3" w:rsidRDefault="00C408EF" w:rsidP="00C52F47">
      <w:pPr>
        <w:pStyle w:val="block"/>
        <w:spacing w:after="0" w:line="240" w:lineRule="atLeast"/>
        <w:ind w:left="518" w:right="-11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3DB8962" w14:textId="12D3AD71" w:rsidR="004C1373" w:rsidRPr="004C1373" w:rsidRDefault="004C1373" w:rsidP="004C1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C1373">
        <w:rPr>
          <w:rFonts w:ascii="Angsana New" w:hAnsi="Angsana New"/>
          <w:sz w:val="30"/>
          <w:szCs w:val="30"/>
          <w:cs/>
        </w:rPr>
        <w:t>อัตราคิดลดที่ใช้เป็นอัตราโดยประมาณก่อนหักภาษีเงินได้ที่อ้างอิงจากอัตราดอกเบี้ยพันธบัตรรัฐบาลอายุ 10 - 30 ปี ซึ่งออกโดยรัฐบาลในตลาดที่เกี่ยวเนื่องกันและมีกระแสเงินสดที่เป็นสกุลเงินเดียวกัน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ที่เฉพาะเจาะจงของ หน่วยสินทรัพย์ที่ก่อให้เกิดเงินสด</w:t>
      </w:r>
    </w:p>
    <w:p w14:paraId="68323D34" w14:textId="77777777" w:rsidR="004C1373" w:rsidRPr="004C1373" w:rsidRDefault="004C1373" w:rsidP="004C1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A62F477" w14:textId="77777777" w:rsidR="004C1373" w:rsidRPr="004C1373" w:rsidRDefault="004C1373" w:rsidP="004C1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C1373">
        <w:rPr>
          <w:rFonts w:ascii="Angsana New" w:hAnsi="Angsana New"/>
          <w:sz w:val="30"/>
          <w:szCs w:val="30"/>
          <w:cs/>
        </w:rPr>
        <w:t>ข้อสมมติเหล่านี้มาจากดุลยพินิจของผู้บริหาร</w:t>
      </w:r>
      <w:r w:rsidR="00832F9D">
        <w:rPr>
          <w:rFonts w:ascii="Angsana New" w:hAnsi="Angsana New" w:hint="cs"/>
          <w:sz w:val="30"/>
          <w:szCs w:val="30"/>
          <w:cs/>
        </w:rPr>
        <w:t>ของบริษัท</w:t>
      </w:r>
      <w:r w:rsidRPr="004C1373">
        <w:rPr>
          <w:rFonts w:ascii="Angsana New" w:hAnsi="Angsana New"/>
          <w:sz w:val="30"/>
          <w:szCs w:val="30"/>
          <w:cs/>
        </w:rPr>
        <w:t xml:space="preserve"> และอยู่บนพื้นฐานของประสบการณ์ในอดีตและแผนการดำเนินธุรกิจ รวมถึงการคาดการณ์ในอนาคตที่เชื่อว่าสมเหตุสมผลในสถานการณ์ปัจจุบัน โดยหากมีการเปลี่ยนแปลงของข้อมูล หรือมีข้อมูลใหม่ที่ชัดเจนขึ้น อาจทำให้เกิดผลกระทบต่อการเปลี่ยนแปลงของข้อสมมติ และอัตราคิดลดที่จะนำมาใช้ในการคำนวณประมาณการกระแสเงินสดในอนาคตคิดลด</w:t>
      </w:r>
      <w:r w:rsidR="000465D1">
        <w:rPr>
          <w:rFonts w:ascii="Angsana New" w:hAnsi="Angsana New" w:hint="cs"/>
          <w:sz w:val="30"/>
          <w:szCs w:val="30"/>
          <w:cs/>
        </w:rPr>
        <w:t xml:space="preserve"> ตลอดจนความอ่อนไหวของข้อสมมติต่อมูลค่าที่คาดว่าจะได้รับคืน</w:t>
      </w:r>
    </w:p>
    <w:p w14:paraId="71496DBE" w14:textId="77777777" w:rsidR="004C1373" w:rsidRPr="004C1373" w:rsidRDefault="004C1373" w:rsidP="004C1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903FD2C" w14:textId="77777777" w:rsidR="006D2E58" w:rsidRDefault="000465D1" w:rsidP="004C1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นอกจากนี้</w:t>
      </w:r>
      <w:r w:rsidR="004C1373" w:rsidRPr="004C1373">
        <w:rPr>
          <w:rFonts w:ascii="Angsana New" w:hAnsi="Angsana New"/>
          <w:sz w:val="30"/>
          <w:szCs w:val="30"/>
          <w:cs/>
        </w:rPr>
        <w:t xml:space="preserve"> ผู้บริหารของบริษัทได้มีการทดสอบการด้อยค่าของมูลค่าตามบัญชีของเงินลงทุนในบริษัทย่อยอื่นๆที่มีข้อบ่งชี้การด้อยค่า โดยมูลค่าที่คาดว่าจะได้รับคืนพิจารณาจากมูลค่าจากการใช้ ซึ่ง</w:t>
      </w:r>
      <w:r w:rsidR="00832F9D">
        <w:rPr>
          <w:rFonts w:ascii="Angsana New" w:hAnsi="Angsana New" w:hint="cs"/>
          <w:sz w:val="30"/>
          <w:szCs w:val="30"/>
          <w:cs/>
        </w:rPr>
        <w:t>วัดมูลค่าโดย</w:t>
      </w:r>
      <w:r w:rsidR="004C1373" w:rsidRPr="004C1373">
        <w:rPr>
          <w:rFonts w:ascii="Angsana New" w:hAnsi="Angsana New"/>
          <w:sz w:val="30"/>
          <w:szCs w:val="30"/>
          <w:cs/>
        </w:rPr>
        <w:t>การคิดลดกระแสเงินสดในอนาคต</w:t>
      </w:r>
      <w:r>
        <w:rPr>
          <w:rFonts w:ascii="Angsana New" w:hAnsi="Angsana New" w:hint="cs"/>
          <w:sz w:val="30"/>
          <w:szCs w:val="30"/>
          <w:cs/>
        </w:rPr>
        <w:t>ที่คาดว่าจะได้รับ</w:t>
      </w:r>
      <w:r w:rsidR="00913285">
        <w:rPr>
          <w:rFonts w:ascii="Angsana New" w:hAnsi="Angsana New"/>
          <w:sz w:val="30"/>
          <w:szCs w:val="30"/>
          <w:cs/>
        </w:rPr>
        <w:t>ที่เกิดขึ้น</w:t>
      </w:r>
      <w:r w:rsidR="004C1373" w:rsidRPr="004C1373">
        <w:rPr>
          <w:rFonts w:ascii="Angsana New" w:hAnsi="Angsana New"/>
          <w:sz w:val="30"/>
          <w:szCs w:val="30"/>
          <w:cs/>
        </w:rPr>
        <w:t>โดยประมาณการตามแผนการดำเนินธุรกิจ และอัตราคิดลดซึ่งคำนวณจากวิธีต้นทุนถัวเฉลี่ยถ่วงน้ำหนักของเงินทุ</w:t>
      </w:r>
      <w:r w:rsidR="00832F9D">
        <w:rPr>
          <w:rFonts w:ascii="Angsana New" w:hAnsi="Angsana New"/>
          <w:sz w:val="30"/>
          <w:szCs w:val="30"/>
          <w:cs/>
        </w:rPr>
        <w:t>น จากการทดสอบการด้อยค่าดังกล่าว</w:t>
      </w:r>
      <w:r w:rsidR="004C1373" w:rsidRPr="004C1373">
        <w:rPr>
          <w:rFonts w:ascii="Angsana New" w:hAnsi="Angsana New"/>
          <w:sz w:val="30"/>
          <w:szCs w:val="30"/>
          <w:cs/>
        </w:rPr>
        <w:t>พบว่า</w:t>
      </w:r>
      <w:r w:rsidR="00832F9D">
        <w:rPr>
          <w:rFonts w:ascii="Angsana New" w:hAnsi="Angsana New" w:hint="cs"/>
          <w:sz w:val="30"/>
          <w:szCs w:val="30"/>
          <w:cs/>
        </w:rPr>
        <w:t xml:space="preserve"> </w:t>
      </w:r>
      <w:r w:rsidR="004C1373" w:rsidRPr="004C1373">
        <w:rPr>
          <w:rFonts w:ascii="Angsana New" w:hAnsi="Angsana New"/>
          <w:sz w:val="30"/>
          <w:szCs w:val="30"/>
          <w:cs/>
        </w:rPr>
        <w:t>มูลค่าที่จะได้รับคืนของเงินลงทุนสูงกว่า</w:t>
      </w:r>
      <w:r w:rsidR="00751107">
        <w:rPr>
          <w:rFonts w:ascii="Angsana New" w:hAnsi="Angsana New" w:hint="cs"/>
          <w:sz w:val="30"/>
          <w:szCs w:val="30"/>
          <w:cs/>
        </w:rPr>
        <w:t>หรือเท่ากับ</w:t>
      </w:r>
      <w:r w:rsidR="004C1373" w:rsidRPr="004C1373">
        <w:rPr>
          <w:rFonts w:ascii="Angsana New" w:hAnsi="Angsana New"/>
          <w:sz w:val="30"/>
          <w:szCs w:val="30"/>
          <w:cs/>
        </w:rPr>
        <w:t>มูลค่าตามบัญชี</w:t>
      </w:r>
      <w:r w:rsidR="00751107">
        <w:rPr>
          <w:rFonts w:ascii="Angsana New" w:hAnsi="Angsana New" w:hint="cs"/>
          <w:sz w:val="30"/>
          <w:szCs w:val="30"/>
          <w:cs/>
        </w:rPr>
        <w:t>ของเงินลงทุนในบริษัทอื่นๆดังกล่าว</w:t>
      </w:r>
      <w:r w:rsidR="004C1373" w:rsidRPr="004C1373">
        <w:rPr>
          <w:rFonts w:ascii="Angsana New" w:hAnsi="Angsana New"/>
          <w:sz w:val="30"/>
          <w:szCs w:val="30"/>
          <w:cs/>
        </w:rPr>
        <w:t xml:space="preserve"> </w:t>
      </w:r>
      <w:r w:rsidR="00C008AC">
        <w:rPr>
          <w:rFonts w:ascii="Angsana New" w:hAnsi="Angsana New" w:hint="cs"/>
          <w:sz w:val="30"/>
          <w:szCs w:val="30"/>
          <w:cs/>
        </w:rPr>
        <w:t>ดังนั้น</w:t>
      </w:r>
      <w:r w:rsidR="00832F9D">
        <w:rPr>
          <w:rFonts w:ascii="Angsana New" w:hAnsi="Angsana New" w:hint="cs"/>
          <w:sz w:val="30"/>
          <w:szCs w:val="30"/>
          <w:cs/>
        </w:rPr>
        <w:t xml:space="preserve"> </w:t>
      </w:r>
      <w:r w:rsidR="004C1373" w:rsidRPr="004C1373">
        <w:rPr>
          <w:rFonts w:ascii="Angsana New" w:hAnsi="Angsana New"/>
          <w:sz w:val="30"/>
          <w:szCs w:val="30"/>
          <w:cs/>
        </w:rPr>
        <w:t>กลุ่มบริษัทจึงไม่รับรู้ขาดทุน</w:t>
      </w:r>
      <w:r w:rsidR="004C1373" w:rsidRPr="00751107">
        <w:rPr>
          <w:rFonts w:ascii="Angsana New" w:hAnsi="Angsana New"/>
          <w:spacing w:val="-2"/>
          <w:sz w:val="30"/>
          <w:szCs w:val="30"/>
          <w:cs/>
        </w:rPr>
        <w:t>จากการด้อยค่าในเงินลงทุนในบริษัทอื่นๆดังกล่าว</w:t>
      </w:r>
      <w:r w:rsidR="00AA554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51107" w:rsidRPr="00751107">
        <w:rPr>
          <w:rFonts w:ascii="Angsana New" w:hAnsi="Angsana New" w:hint="cs"/>
          <w:spacing w:val="-2"/>
          <w:sz w:val="30"/>
          <w:szCs w:val="30"/>
          <w:cs/>
        </w:rPr>
        <w:t>ในงบการเงินเฉพาะกิจการสำหรับปีสิ้นสุดวันที่</w:t>
      </w:r>
      <w:r w:rsidR="000A11F4">
        <w:rPr>
          <w:rFonts w:ascii="Angsana New" w:hAnsi="Angsana New"/>
          <w:spacing w:val="-2"/>
          <w:sz w:val="30"/>
          <w:szCs w:val="30"/>
        </w:rPr>
        <w:t xml:space="preserve"> </w:t>
      </w:r>
      <w:r w:rsidR="00751107" w:rsidRPr="00751107">
        <w:rPr>
          <w:rFonts w:ascii="Angsana New" w:hAnsi="Angsana New" w:hint="cs"/>
          <w:spacing w:val="-2"/>
          <w:sz w:val="30"/>
          <w:szCs w:val="30"/>
          <w:cs/>
        </w:rPr>
        <w:t>31 ธันวาคม 2560</w:t>
      </w:r>
    </w:p>
    <w:p w14:paraId="1914513C" w14:textId="77777777" w:rsidR="004C1373" w:rsidRDefault="004C1373" w:rsidP="00457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B7D32E1" w14:textId="77777777" w:rsidR="00C52F47" w:rsidRDefault="00C52F47" w:rsidP="00457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  <w:sectPr w:rsidR="00C52F47" w:rsidSect="00010552">
          <w:pgSz w:w="11907" w:h="16840" w:code="9"/>
          <w:pgMar w:top="692" w:right="1151" w:bottom="1077" w:left="1151" w:header="720" w:footer="720" w:gutter="0"/>
          <w:cols w:space="708"/>
          <w:docGrid w:linePitch="360"/>
        </w:sectPr>
      </w:pPr>
    </w:p>
    <w:p w14:paraId="4D15B189" w14:textId="77777777" w:rsidR="00176709" w:rsidRPr="00420468" w:rsidRDefault="00176709" w:rsidP="00176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sz w:val="2"/>
          <w:szCs w:val="2"/>
        </w:rPr>
      </w:pPr>
    </w:p>
    <w:p w14:paraId="5448BFC4" w14:textId="77777777" w:rsidR="0067143D" w:rsidRPr="00582FEA" w:rsidRDefault="00BD6500" w:rsidP="00597AC8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74"/>
        </w:tabs>
        <w:spacing w:line="240" w:lineRule="auto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582FEA">
        <w:rPr>
          <w:rFonts w:ascii="Angsana New" w:hAnsi="Angsana New" w:hint="cs"/>
          <w:sz w:val="30"/>
          <w:szCs w:val="30"/>
          <w:u w:val="none"/>
          <w:cs/>
          <w:lang w:val="th-TH"/>
        </w:rPr>
        <w:t>1</w:t>
      </w:r>
      <w:r w:rsidR="00B07344">
        <w:rPr>
          <w:rFonts w:ascii="Angsana New" w:hAnsi="Angsana New" w:hint="cs"/>
          <w:sz w:val="30"/>
          <w:szCs w:val="30"/>
          <w:u w:val="none"/>
          <w:cs/>
          <w:lang w:val="th-TH"/>
        </w:rPr>
        <w:t>7</w:t>
      </w:r>
      <w:r w:rsidRPr="00582FEA">
        <w:rPr>
          <w:rFonts w:ascii="Angsana New" w:hAnsi="Angsana New" w:hint="cs"/>
          <w:sz w:val="30"/>
          <w:szCs w:val="30"/>
          <w:u w:val="none"/>
          <w:cs/>
          <w:lang w:val="th-TH"/>
        </w:rPr>
        <w:tab/>
      </w:r>
      <w:r w:rsidR="00DD422B" w:rsidRPr="00C25876">
        <w:rPr>
          <w:rFonts w:ascii="Angsana New" w:hAnsi="Angsana New"/>
          <w:sz w:val="30"/>
          <w:szCs w:val="30"/>
          <w:u w:val="none"/>
          <w:cs/>
          <w:lang w:val="th-TH"/>
        </w:rPr>
        <w:t>ส่วน</w:t>
      </w:r>
      <w:r w:rsidR="00DD422B" w:rsidRPr="00C25876">
        <w:rPr>
          <w:rFonts w:ascii="Angsana New" w:hAnsi="Angsana New" w:hint="cs"/>
          <w:sz w:val="30"/>
          <w:szCs w:val="30"/>
          <w:u w:val="none"/>
          <w:cs/>
          <w:lang w:val="th-TH"/>
        </w:rPr>
        <w:t>ได้เสีย</w:t>
      </w:r>
      <w:r w:rsidRPr="00C25876">
        <w:rPr>
          <w:rFonts w:ascii="Angsana New" w:hAnsi="Angsana New"/>
          <w:sz w:val="30"/>
          <w:szCs w:val="30"/>
          <w:u w:val="none"/>
          <w:cs/>
          <w:lang w:val="th-TH"/>
        </w:rPr>
        <w:t>ที่ไม่มีอำนาจควบคุม</w:t>
      </w:r>
    </w:p>
    <w:p w14:paraId="05F1AABB" w14:textId="77777777" w:rsidR="0067143D" w:rsidRPr="00582FEA" w:rsidRDefault="0067143D" w:rsidP="00971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232F8A52" w14:textId="77777777" w:rsidR="0067143D" w:rsidRPr="00582FEA" w:rsidRDefault="0067143D" w:rsidP="00597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1134" w:hanging="504"/>
        <w:jc w:val="thaiDistribute"/>
        <w:rPr>
          <w:rFonts w:ascii="Angsana New" w:hAnsi="Angsana New"/>
          <w:sz w:val="30"/>
          <w:szCs w:val="30"/>
        </w:rPr>
      </w:pPr>
      <w:r w:rsidRPr="00582FEA">
        <w:rPr>
          <w:rFonts w:ascii="Angsana New" w:hAnsi="Angsana New"/>
          <w:sz w:val="30"/>
          <w:szCs w:val="30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</w:t>
      </w:r>
      <w:r w:rsidR="005E72E0">
        <w:rPr>
          <w:rFonts w:ascii="Angsana New" w:hAnsi="Angsana New"/>
          <w:sz w:val="30"/>
          <w:szCs w:val="30"/>
          <w:cs/>
        </w:rPr>
        <w:t>่ไม่มีอำนาจควบคุมที่มีสาระสำคัญ</w:t>
      </w:r>
      <w:r w:rsidR="000B4BBD">
        <w:rPr>
          <w:rFonts w:ascii="Angsana New" w:hAnsi="Angsana New"/>
          <w:sz w:val="30"/>
          <w:szCs w:val="30"/>
        </w:rPr>
        <w:t xml:space="preserve"> </w:t>
      </w:r>
      <w:r w:rsidRPr="00582FEA">
        <w:rPr>
          <w:rFonts w:ascii="Angsana New" w:hAnsi="Angsana New"/>
          <w:sz w:val="30"/>
          <w:szCs w:val="30"/>
          <w:cs/>
        </w:rPr>
        <w:t>ก่อนการตัดรายการระหว่างกัน</w:t>
      </w:r>
    </w:p>
    <w:p w14:paraId="71DA4314" w14:textId="77777777" w:rsidR="00DB5B53" w:rsidRPr="00BA7DDB" w:rsidRDefault="00DB5B53" w:rsidP="00BA7D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sz w:val="30"/>
          <w:szCs w:val="30"/>
        </w:rPr>
      </w:pPr>
    </w:p>
    <w:tbl>
      <w:tblPr>
        <w:tblW w:w="12949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99"/>
        <w:gridCol w:w="1620"/>
        <w:gridCol w:w="180"/>
        <w:gridCol w:w="1620"/>
        <w:gridCol w:w="180"/>
        <w:gridCol w:w="1530"/>
        <w:gridCol w:w="180"/>
        <w:gridCol w:w="1530"/>
        <w:gridCol w:w="180"/>
        <w:gridCol w:w="1530"/>
      </w:tblGrid>
      <w:tr w:rsidR="00DB5B53" w:rsidRPr="0007445B" w14:paraId="1566B8DB" w14:textId="77777777" w:rsidTr="00A0170B">
        <w:trPr>
          <w:cantSplit/>
          <w:tblHeader/>
        </w:trPr>
        <w:tc>
          <w:tcPr>
            <w:tcW w:w="4399" w:type="dxa"/>
            <w:vAlign w:val="bottom"/>
          </w:tcPr>
          <w:p w14:paraId="5D4C478E" w14:textId="77777777" w:rsidR="00DB5B53" w:rsidRPr="00BF308A" w:rsidRDefault="00DB5B53" w:rsidP="00EF7260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50" w:type="dxa"/>
            <w:gridSpan w:val="9"/>
          </w:tcPr>
          <w:p w14:paraId="52620500" w14:textId="77777777" w:rsidR="00DB5B53" w:rsidRPr="00BF308A" w:rsidRDefault="00DB5B53" w:rsidP="00DB5B53">
            <w:pPr>
              <w:jc w:val="center"/>
              <w:rPr>
                <w:sz w:val="28"/>
                <w:szCs w:val="28"/>
              </w:rPr>
            </w:pPr>
            <w:r w:rsidRPr="00BF308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F308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8645A4" w:rsidRPr="00BF308A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DB5B53" w:rsidRPr="0007445B" w14:paraId="34510CFA" w14:textId="77777777" w:rsidTr="00A0170B">
        <w:trPr>
          <w:cantSplit/>
          <w:tblHeader/>
        </w:trPr>
        <w:tc>
          <w:tcPr>
            <w:tcW w:w="4399" w:type="dxa"/>
            <w:vAlign w:val="bottom"/>
          </w:tcPr>
          <w:p w14:paraId="20CE5398" w14:textId="77777777" w:rsidR="00DB5B53" w:rsidRPr="00BF308A" w:rsidRDefault="00DB5B53" w:rsidP="00EF7260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14:paraId="2669C43D" w14:textId="77777777" w:rsidR="00DB5B53" w:rsidRPr="00BF308A" w:rsidRDefault="00DB5B53" w:rsidP="00DB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308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เนชั่น </w:t>
            </w:r>
          </w:p>
          <w:p w14:paraId="429A1FB8" w14:textId="77777777" w:rsidR="00DB5B53" w:rsidRPr="00BF308A" w:rsidRDefault="00DB5B53" w:rsidP="00DB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30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บรอดแคสติ้ง       คอร์ปอเรชั่น</w:t>
            </w:r>
          </w:p>
          <w:p w14:paraId="2DBF9B3B" w14:textId="77777777" w:rsidR="00DB5B53" w:rsidRPr="00BF308A" w:rsidRDefault="00DB5B53" w:rsidP="00DB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308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80" w:type="dxa"/>
            <w:vAlign w:val="bottom"/>
          </w:tcPr>
          <w:p w14:paraId="2AB2E18E" w14:textId="77777777" w:rsidR="00DB5B53" w:rsidRPr="00BF308A" w:rsidRDefault="00DB5B53" w:rsidP="00DA68C7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2B83C420" w14:textId="77777777" w:rsidR="00DB5B53" w:rsidRPr="00BF308A" w:rsidRDefault="00DB5B53" w:rsidP="00F15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30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BF308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BF308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เนชั่น </w:t>
            </w:r>
          </w:p>
          <w:p w14:paraId="7907DAA9" w14:textId="77777777" w:rsidR="00DB5B53" w:rsidRPr="00BF308A" w:rsidRDefault="00DB5B53" w:rsidP="00F15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308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อินเตอร์ เนชั่นแนล </w:t>
            </w:r>
          </w:p>
          <w:p w14:paraId="3D5C79D5" w14:textId="77777777" w:rsidR="00DB5B53" w:rsidRPr="00BF308A" w:rsidRDefault="00DB5B53" w:rsidP="00F15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308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เอ็ดดูเทนเมนท์ </w:t>
            </w:r>
          </w:p>
          <w:p w14:paraId="1FBAC4B6" w14:textId="77777777" w:rsidR="00DB5B53" w:rsidRPr="00BF308A" w:rsidRDefault="00DB5B53" w:rsidP="00F15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30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180" w:type="dxa"/>
            <w:vAlign w:val="bottom"/>
          </w:tcPr>
          <w:p w14:paraId="5B1935E9" w14:textId="77777777" w:rsidR="00DB5B53" w:rsidRPr="00BF308A" w:rsidRDefault="00DB5B53" w:rsidP="00887951">
            <w:pPr>
              <w:pStyle w:val="acctmergecolhdg"/>
              <w:spacing w:line="240" w:lineRule="auto"/>
              <w:ind w:lef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1360388" w14:textId="77777777" w:rsidR="00DB5B53" w:rsidRPr="00BF308A" w:rsidRDefault="00DB5B53" w:rsidP="00887951">
            <w:pPr>
              <w:pStyle w:val="acctmergecolhdg"/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</w:rPr>
            </w:pPr>
            <w:r w:rsidRPr="00BF30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vAlign w:val="bottom"/>
          </w:tcPr>
          <w:p w14:paraId="40327B15" w14:textId="77777777" w:rsidR="00DB5B53" w:rsidRPr="00BF308A" w:rsidRDefault="00DB5B53" w:rsidP="00887951">
            <w:pPr>
              <w:pStyle w:val="acctmergecolhdg"/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BA8A613" w14:textId="77777777" w:rsidR="00DB5B53" w:rsidRPr="00BF308A" w:rsidRDefault="00DB5B53" w:rsidP="00887951">
            <w:pPr>
              <w:pStyle w:val="acctmergecolhdg"/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</w:rPr>
            </w:pPr>
            <w:r w:rsidRPr="00BF30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14:paraId="3FF811C0" w14:textId="77777777" w:rsidR="00DB5B53" w:rsidRPr="00BF308A" w:rsidRDefault="00DB5B53" w:rsidP="00887951">
            <w:pPr>
              <w:pStyle w:val="acctmergecolhdg"/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ACDCD7D" w14:textId="77777777" w:rsidR="00DB5B53" w:rsidRPr="00BF308A" w:rsidRDefault="00DB5B53" w:rsidP="00887951">
            <w:pPr>
              <w:pStyle w:val="acctmergecolhdg"/>
              <w:spacing w:line="240" w:lineRule="auto"/>
              <w:ind w:lef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BF308A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B5B53" w:rsidRPr="0007445B" w14:paraId="35932F67" w14:textId="77777777" w:rsidTr="00A0170B">
        <w:trPr>
          <w:cantSplit/>
        </w:trPr>
        <w:tc>
          <w:tcPr>
            <w:tcW w:w="4399" w:type="dxa"/>
            <w:vAlign w:val="bottom"/>
          </w:tcPr>
          <w:p w14:paraId="246BA11F" w14:textId="77777777" w:rsidR="00DB5B53" w:rsidRPr="00BF308A" w:rsidRDefault="00DB5B53" w:rsidP="00DB5B5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550" w:type="dxa"/>
            <w:gridSpan w:val="9"/>
            <w:vAlign w:val="bottom"/>
          </w:tcPr>
          <w:p w14:paraId="5010F4FB" w14:textId="77777777" w:rsidR="00DB5B53" w:rsidRPr="00BF308A" w:rsidRDefault="00DB5B53" w:rsidP="00C9548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308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585B46" w:rsidRPr="00BF308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F308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BF308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334EB" w:rsidRPr="0007445B" w14:paraId="50A53384" w14:textId="77777777" w:rsidTr="00A0170B">
        <w:trPr>
          <w:cantSplit/>
        </w:trPr>
        <w:tc>
          <w:tcPr>
            <w:tcW w:w="4399" w:type="dxa"/>
            <w:vAlign w:val="bottom"/>
          </w:tcPr>
          <w:p w14:paraId="6A8E63AC" w14:textId="77777777" w:rsidR="009334EB" w:rsidRPr="00BF308A" w:rsidRDefault="009334EB" w:rsidP="009334E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  <w:r w:rsidRPr="00BF30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392B4D8" w14:textId="77777777" w:rsidR="009334EB" w:rsidRPr="00BF308A" w:rsidRDefault="009334EB" w:rsidP="009334EB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BF308A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28.55%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30A9DE" w14:textId="77777777" w:rsidR="009334EB" w:rsidRPr="00BF308A" w:rsidRDefault="009334EB" w:rsidP="009334EB">
            <w:pPr>
              <w:pStyle w:val="acctmergecolhdg"/>
              <w:tabs>
                <w:tab w:val="decimal" w:pos="127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BF19CF7" w14:textId="77777777" w:rsidR="009334EB" w:rsidRPr="00BF308A" w:rsidRDefault="009334EB" w:rsidP="00BF308A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BF308A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2</w:t>
            </w:r>
            <w:r w:rsidR="00BF308A" w:rsidRPr="00BF308A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8</w:t>
            </w:r>
            <w:r w:rsidRPr="00BF308A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.</w:t>
            </w:r>
            <w:r w:rsidR="00BF308A" w:rsidRPr="00BF308A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96</w:t>
            </w:r>
            <w:r w:rsidRPr="00BF308A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  <w:vAlign w:val="bottom"/>
          </w:tcPr>
          <w:p w14:paraId="4F1F781C" w14:textId="77777777" w:rsidR="009334EB" w:rsidRPr="00BF308A" w:rsidRDefault="009334EB" w:rsidP="009334EB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54FB5D9" w14:textId="77777777" w:rsidR="009334EB" w:rsidRPr="00BF308A" w:rsidRDefault="009334EB" w:rsidP="009334EB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DFFF9FB" w14:textId="77777777" w:rsidR="009334EB" w:rsidRPr="00BF308A" w:rsidRDefault="009334EB" w:rsidP="009334EB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025FC35" w14:textId="77777777" w:rsidR="009334EB" w:rsidRPr="00BF308A" w:rsidRDefault="009334EB" w:rsidP="009334EB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C4957EC" w14:textId="77777777" w:rsidR="009334EB" w:rsidRPr="0007445B" w:rsidRDefault="009334EB" w:rsidP="009334EB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74BEA3F7" w14:textId="77777777" w:rsidR="009334EB" w:rsidRPr="0007445B" w:rsidRDefault="009334EB" w:rsidP="009334EB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  <w:highlight w:val="yellow"/>
              </w:rPr>
            </w:pPr>
          </w:p>
        </w:tc>
      </w:tr>
      <w:tr w:rsidR="009334EB" w:rsidRPr="0007445B" w14:paraId="15B0ED21" w14:textId="77777777" w:rsidTr="00A0170B">
        <w:trPr>
          <w:cantSplit/>
        </w:trPr>
        <w:tc>
          <w:tcPr>
            <w:tcW w:w="4399" w:type="dxa"/>
          </w:tcPr>
          <w:p w14:paraId="6CB6214C" w14:textId="77777777" w:rsidR="009334EB" w:rsidRPr="00BF308A" w:rsidRDefault="009334EB" w:rsidP="009334E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  <w:r w:rsidRPr="00BF30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620" w:type="dxa"/>
            <w:shd w:val="clear" w:color="auto" w:fill="auto"/>
          </w:tcPr>
          <w:p w14:paraId="2228525A" w14:textId="77777777" w:rsidR="009334EB" w:rsidRPr="0002255F" w:rsidRDefault="008812C0" w:rsidP="006775BD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02255F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276,195</w:t>
            </w:r>
          </w:p>
        </w:tc>
        <w:tc>
          <w:tcPr>
            <w:tcW w:w="180" w:type="dxa"/>
            <w:shd w:val="clear" w:color="auto" w:fill="auto"/>
          </w:tcPr>
          <w:p w14:paraId="7FEC1657" w14:textId="77777777" w:rsidR="009334EB" w:rsidRPr="00BF308A" w:rsidRDefault="009334EB" w:rsidP="009334EB">
            <w:pPr>
              <w:pStyle w:val="acctmergecolhdg"/>
              <w:tabs>
                <w:tab w:val="decimal" w:pos="127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F220B08" w14:textId="77777777" w:rsidR="009334EB" w:rsidRPr="00BF308A" w:rsidRDefault="00BF308A" w:rsidP="009334EB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BF308A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295,270</w:t>
            </w:r>
          </w:p>
        </w:tc>
        <w:tc>
          <w:tcPr>
            <w:tcW w:w="180" w:type="dxa"/>
          </w:tcPr>
          <w:p w14:paraId="780DFC75" w14:textId="77777777" w:rsidR="009334EB" w:rsidRPr="00BF308A" w:rsidRDefault="009334EB" w:rsidP="009334EB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4B9B0A71" w14:textId="77777777" w:rsidR="009334EB" w:rsidRPr="00BF308A" w:rsidRDefault="009334EB" w:rsidP="009334EB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5EC674C" w14:textId="77777777" w:rsidR="009334EB" w:rsidRPr="00BF308A" w:rsidRDefault="009334EB" w:rsidP="009334EB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294384B6" w14:textId="77777777" w:rsidR="009334EB" w:rsidRPr="00BF308A" w:rsidRDefault="009334EB" w:rsidP="009334EB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E46F324" w14:textId="77777777" w:rsidR="009334EB" w:rsidRPr="0007445B" w:rsidRDefault="009334EB" w:rsidP="009334EB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</w:tcPr>
          <w:p w14:paraId="22EA6853" w14:textId="77777777" w:rsidR="009334EB" w:rsidRPr="0007445B" w:rsidRDefault="009334EB" w:rsidP="009334EB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  <w:highlight w:val="yellow"/>
              </w:rPr>
            </w:pPr>
          </w:p>
        </w:tc>
      </w:tr>
      <w:tr w:rsidR="009334EB" w:rsidRPr="0007445B" w14:paraId="6D25DF1E" w14:textId="77777777" w:rsidTr="00A0170B">
        <w:trPr>
          <w:cantSplit/>
        </w:trPr>
        <w:tc>
          <w:tcPr>
            <w:tcW w:w="4399" w:type="dxa"/>
          </w:tcPr>
          <w:p w14:paraId="3F85CE93" w14:textId="77777777" w:rsidR="009334EB" w:rsidRPr="00BF308A" w:rsidRDefault="009334EB" w:rsidP="009334E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  <w:r w:rsidRPr="00BF30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620" w:type="dxa"/>
            <w:shd w:val="clear" w:color="auto" w:fill="auto"/>
          </w:tcPr>
          <w:p w14:paraId="0B52B11A" w14:textId="77777777" w:rsidR="009334EB" w:rsidRPr="00BF308A" w:rsidRDefault="008523EC" w:rsidP="008523EC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522</w:t>
            </w:r>
            <w:r w:rsidR="00BF308A" w:rsidRPr="00BF308A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328</w:t>
            </w:r>
          </w:p>
        </w:tc>
        <w:tc>
          <w:tcPr>
            <w:tcW w:w="180" w:type="dxa"/>
            <w:shd w:val="clear" w:color="auto" w:fill="auto"/>
          </w:tcPr>
          <w:p w14:paraId="7E60E1CC" w14:textId="77777777" w:rsidR="009334EB" w:rsidRPr="00BF308A" w:rsidRDefault="009334EB" w:rsidP="009334EB">
            <w:pPr>
              <w:pStyle w:val="acctmergecolhdg"/>
              <w:tabs>
                <w:tab w:val="decimal" w:pos="127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65C34784" w14:textId="77777777" w:rsidR="009334EB" w:rsidRPr="00BF308A" w:rsidRDefault="00BF308A" w:rsidP="009334EB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BF308A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25,967</w:t>
            </w:r>
          </w:p>
        </w:tc>
        <w:tc>
          <w:tcPr>
            <w:tcW w:w="180" w:type="dxa"/>
          </w:tcPr>
          <w:p w14:paraId="0F9B8F43" w14:textId="77777777" w:rsidR="009334EB" w:rsidRPr="00BF308A" w:rsidRDefault="009334EB" w:rsidP="009334EB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5DD3BDED" w14:textId="77777777" w:rsidR="009334EB" w:rsidRPr="00BF308A" w:rsidRDefault="009334EB" w:rsidP="009334EB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F2A1CF8" w14:textId="77777777" w:rsidR="009334EB" w:rsidRPr="00BF308A" w:rsidRDefault="009334EB" w:rsidP="009334EB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2DA610D7" w14:textId="77777777" w:rsidR="009334EB" w:rsidRPr="00BF308A" w:rsidRDefault="009334EB" w:rsidP="009334EB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6E0CB2A" w14:textId="77777777" w:rsidR="009334EB" w:rsidRPr="0007445B" w:rsidRDefault="009334EB" w:rsidP="009334EB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</w:tcPr>
          <w:p w14:paraId="08DEF9E8" w14:textId="77777777" w:rsidR="009334EB" w:rsidRPr="0007445B" w:rsidRDefault="009334EB" w:rsidP="009334EB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  <w:highlight w:val="yellow"/>
              </w:rPr>
            </w:pPr>
          </w:p>
        </w:tc>
      </w:tr>
      <w:tr w:rsidR="009334EB" w:rsidRPr="0007445B" w14:paraId="6739BBF2" w14:textId="77777777" w:rsidTr="00A0170B">
        <w:trPr>
          <w:cantSplit/>
        </w:trPr>
        <w:tc>
          <w:tcPr>
            <w:tcW w:w="4399" w:type="dxa"/>
          </w:tcPr>
          <w:p w14:paraId="60ED77AF" w14:textId="77777777" w:rsidR="009334EB" w:rsidRPr="00BF308A" w:rsidRDefault="009334EB" w:rsidP="009334E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  <w:r w:rsidRPr="00BF30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620" w:type="dxa"/>
            <w:shd w:val="clear" w:color="auto" w:fill="auto"/>
          </w:tcPr>
          <w:p w14:paraId="11156319" w14:textId="77777777" w:rsidR="009334EB" w:rsidRPr="00BF308A" w:rsidRDefault="008D4604" w:rsidP="00162470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BF308A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(</w:t>
            </w:r>
            <w:r w:rsidR="008523EC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216,425</w:t>
            </w:r>
            <w:r w:rsidR="009334EB" w:rsidRPr="00BF308A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C87667B" w14:textId="77777777" w:rsidR="009334EB" w:rsidRPr="00BF308A" w:rsidRDefault="009334EB" w:rsidP="009334EB">
            <w:pPr>
              <w:pStyle w:val="acctmergecolhdg"/>
              <w:tabs>
                <w:tab w:val="decimal" w:pos="127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17389EC" w14:textId="77777777" w:rsidR="009334EB" w:rsidRPr="00BF308A" w:rsidRDefault="009334EB" w:rsidP="00BF308A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BF308A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(</w:t>
            </w:r>
            <w:r w:rsidR="00BF308A" w:rsidRPr="00BF308A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33,223)</w:t>
            </w:r>
          </w:p>
        </w:tc>
        <w:tc>
          <w:tcPr>
            <w:tcW w:w="180" w:type="dxa"/>
          </w:tcPr>
          <w:p w14:paraId="787F0BB5" w14:textId="77777777" w:rsidR="009334EB" w:rsidRPr="00BF308A" w:rsidRDefault="009334EB" w:rsidP="009334EB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3CF10B07" w14:textId="77777777" w:rsidR="009334EB" w:rsidRPr="00BF308A" w:rsidRDefault="009334EB" w:rsidP="009334EB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640D128" w14:textId="77777777" w:rsidR="009334EB" w:rsidRPr="00BF308A" w:rsidRDefault="009334EB" w:rsidP="009334EB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7FA49530" w14:textId="77777777" w:rsidR="009334EB" w:rsidRPr="00BF308A" w:rsidRDefault="009334EB" w:rsidP="009334EB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7FC5257" w14:textId="77777777" w:rsidR="009334EB" w:rsidRPr="0007445B" w:rsidRDefault="009334EB" w:rsidP="009334EB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</w:tcPr>
          <w:p w14:paraId="55EFAFD7" w14:textId="77777777" w:rsidR="009334EB" w:rsidRPr="0007445B" w:rsidRDefault="009334EB" w:rsidP="009334EB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  <w:highlight w:val="yellow"/>
              </w:rPr>
            </w:pPr>
          </w:p>
        </w:tc>
      </w:tr>
      <w:tr w:rsidR="009334EB" w:rsidRPr="0007445B" w14:paraId="5CC771A6" w14:textId="77777777" w:rsidTr="00A0170B">
        <w:trPr>
          <w:cantSplit/>
        </w:trPr>
        <w:tc>
          <w:tcPr>
            <w:tcW w:w="4399" w:type="dxa"/>
          </w:tcPr>
          <w:p w14:paraId="2CEC21E2" w14:textId="77777777" w:rsidR="009334EB" w:rsidRPr="00BF308A" w:rsidRDefault="009334EB" w:rsidP="009334E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  <w:r w:rsidRPr="00BF30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9DCB550" w14:textId="77777777" w:rsidR="009334EB" w:rsidRPr="00BF308A" w:rsidRDefault="00BF308A" w:rsidP="00BF308A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BF308A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(460</w:t>
            </w:r>
            <w:r w:rsidR="009334EB" w:rsidRPr="00BF308A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BF308A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415</w:t>
            </w:r>
            <w:r w:rsidR="009334EB" w:rsidRPr="00BF308A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324B294" w14:textId="77777777" w:rsidR="009334EB" w:rsidRPr="00BF308A" w:rsidRDefault="009334EB" w:rsidP="009334EB">
            <w:pPr>
              <w:pStyle w:val="acctmergecolhdg"/>
              <w:tabs>
                <w:tab w:val="decimal" w:pos="127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1E39CA0" w14:textId="77777777" w:rsidR="009334EB" w:rsidRPr="00BF308A" w:rsidRDefault="00BF308A" w:rsidP="00BF308A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BF308A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(13</w:t>
            </w:r>
            <w:r w:rsidR="009334EB" w:rsidRPr="00BF308A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BF308A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570</w:t>
            </w:r>
            <w:r w:rsidR="009334EB" w:rsidRPr="00BF308A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3FC7D32" w14:textId="77777777" w:rsidR="009334EB" w:rsidRPr="00BF308A" w:rsidRDefault="009334EB" w:rsidP="009334EB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285B9D30" w14:textId="77777777" w:rsidR="009334EB" w:rsidRPr="00BF308A" w:rsidRDefault="009334EB" w:rsidP="009334EB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DAA12DA" w14:textId="77777777" w:rsidR="009334EB" w:rsidRPr="00BF308A" w:rsidRDefault="009334EB" w:rsidP="009334EB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60A21BEC" w14:textId="77777777" w:rsidR="009334EB" w:rsidRPr="00BF308A" w:rsidRDefault="009334EB" w:rsidP="009334EB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61607B3" w14:textId="77777777" w:rsidR="009334EB" w:rsidRPr="0007445B" w:rsidRDefault="009334EB" w:rsidP="009334EB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</w:tcPr>
          <w:p w14:paraId="56322522" w14:textId="77777777" w:rsidR="009334EB" w:rsidRPr="0007445B" w:rsidRDefault="009334EB" w:rsidP="009334EB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  <w:highlight w:val="yellow"/>
              </w:rPr>
            </w:pPr>
          </w:p>
        </w:tc>
      </w:tr>
      <w:tr w:rsidR="009334EB" w:rsidRPr="0007445B" w14:paraId="62438B86" w14:textId="77777777" w:rsidTr="00A0170B">
        <w:trPr>
          <w:cantSplit/>
        </w:trPr>
        <w:tc>
          <w:tcPr>
            <w:tcW w:w="4399" w:type="dxa"/>
          </w:tcPr>
          <w:p w14:paraId="6A5FE783" w14:textId="77777777" w:rsidR="009334EB" w:rsidRPr="00BF308A" w:rsidRDefault="009334EB" w:rsidP="009334E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F308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41703E" w14:textId="77777777" w:rsidR="009334EB" w:rsidRPr="00A85045" w:rsidRDefault="00A85045" w:rsidP="00A85045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A85045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121</w:t>
            </w:r>
            <w:r w:rsidR="00BF308A" w:rsidRPr="00A85045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A85045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683</w:t>
            </w:r>
          </w:p>
        </w:tc>
        <w:tc>
          <w:tcPr>
            <w:tcW w:w="180" w:type="dxa"/>
            <w:shd w:val="clear" w:color="auto" w:fill="auto"/>
          </w:tcPr>
          <w:p w14:paraId="757BEAB0" w14:textId="77777777" w:rsidR="009334EB" w:rsidRPr="00BF308A" w:rsidRDefault="009334EB" w:rsidP="009334EB">
            <w:pPr>
              <w:pStyle w:val="acctmergecolhdg"/>
              <w:tabs>
                <w:tab w:val="decimal" w:pos="1271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E75EFF" w14:textId="12F4452D" w:rsidR="009334EB" w:rsidRPr="00BF308A" w:rsidRDefault="00BF308A" w:rsidP="009334EB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F308A">
              <w:rPr>
                <w:rFonts w:ascii="Angsana New" w:hAnsi="Angsana New" w:cs="Angsana New"/>
                <w:sz w:val="28"/>
                <w:szCs w:val="28"/>
              </w:rPr>
              <w:t>274,44</w:t>
            </w:r>
            <w:r w:rsidR="00231DFE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20341642" w14:textId="77777777" w:rsidR="009334EB" w:rsidRPr="00BF308A" w:rsidRDefault="009334EB" w:rsidP="009334EB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946AF9B" w14:textId="77777777" w:rsidR="009334EB" w:rsidRPr="00BF308A" w:rsidRDefault="009334EB" w:rsidP="009334EB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7CB87AD" w14:textId="77777777" w:rsidR="009334EB" w:rsidRPr="00BF308A" w:rsidRDefault="009334EB" w:rsidP="009334EB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5620E4CB" w14:textId="77777777" w:rsidR="009334EB" w:rsidRPr="00BF308A" w:rsidRDefault="009334EB" w:rsidP="009334EB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6F61DC8" w14:textId="77777777" w:rsidR="009334EB" w:rsidRPr="0007445B" w:rsidRDefault="009334EB" w:rsidP="009334EB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</w:tcPr>
          <w:p w14:paraId="6AE159EB" w14:textId="77777777" w:rsidR="009334EB" w:rsidRPr="0007445B" w:rsidRDefault="009334EB" w:rsidP="009334EB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  <w:highlight w:val="yellow"/>
              </w:rPr>
            </w:pPr>
          </w:p>
        </w:tc>
      </w:tr>
      <w:tr w:rsidR="009334EB" w:rsidRPr="00887951" w14:paraId="3DBC17F1" w14:textId="77777777" w:rsidTr="00A0170B">
        <w:trPr>
          <w:cantSplit/>
        </w:trPr>
        <w:tc>
          <w:tcPr>
            <w:tcW w:w="4399" w:type="dxa"/>
          </w:tcPr>
          <w:p w14:paraId="544C76F5" w14:textId="77777777" w:rsidR="009334EB" w:rsidRPr="00BF308A" w:rsidRDefault="009334EB" w:rsidP="009334E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  <w:r w:rsidRPr="00BF30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7C88B2" w14:textId="77777777" w:rsidR="009334EB" w:rsidRPr="00A85045" w:rsidRDefault="00A85045" w:rsidP="00A85045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8504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34</w:t>
            </w:r>
            <w:r w:rsidR="00BF308A" w:rsidRPr="00A8504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8504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740</w:t>
            </w:r>
          </w:p>
        </w:tc>
        <w:tc>
          <w:tcPr>
            <w:tcW w:w="180" w:type="dxa"/>
            <w:shd w:val="clear" w:color="auto" w:fill="auto"/>
          </w:tcPr>
          <w:p w14:paraId="0894D987" w14:textId="77777777" w:rsidR="009334EB" w:rsidRPr="00BF308A" w:rsidRDefault="009334EB" w:rsidP="009334EB">
            <w:pPr>
              <w:pStyle w:val="acctmergecolhdg"/>
              <w:tabs>
                <w:tab w:val="decimal" w:pos="127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69C0BF" w14:textId="77777777" w:rsidR="009334EB" w:rsidRPr="00BF308A" w:rsidRDefault="00BF308A" w:rsidP="009334EB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BF308A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79,479</w:t>
            </w:r>
          </w:p>
        </w:tc>
        <w:tc>
          <w:tcPr>
            <w:tcW w:w="180" w:type="dxa"/>
          </w:tcPr>
          <w:p w14:paraId="61143BC6" w14:textId="77777777" w:rsidR="009334EB" w:rsidRPr="00BF308A" w:rsidRDefault="009334EB" w:rsidP="009334EB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6045F358" w14:textId="0E2404C9" w:rsidR="009334EB" w:rsidRPr="000A0B8E" w:rsidRDefault="000A0B8E">
            <w:pPr>
              <w:pStyle w:val="acctmergecolhdg"/>
              <w:spacing w:line="240" w:lineRule="auto"/>
              <w:ind w:right="55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0A0B8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84</w:t>
            </w:r>
            <w:r w:rsidRPr="000A0B8E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="00C1528E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298</w:t>
            </w:r>
          </w:p>
        </w:tc>
        <w:tc>
          <w:tcPr>
            <w:tcW w:w="180" w:type="dxa"/>
          </w:tcPr>
          <w:p w14:paraId="76955DB1" w14:textId="77777777" w:rsidR="009334EB" w:rsidRPr="00BF308A" w:rsidRDefault="009334EB" w:rsidP="009334EB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5B3850A0" w14:textId="2A5DF1E1" w:rsidR="009334EB" w:rsidRPr="00850839" w:rsidRDefault="009334EB" w:rsidP="000A0B8E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850839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(</w:t>
            </w:r>
            <w:r w:rsidR="000A0B8E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74,513</w:t>
            </w:r>
            <w:r w:rsidRPr="00850839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1A79F7BF" w14:textId="77777777" w:rsidR="009334EB" w:rsidRPr="0007445B" w:rsidRDefault="009334EB" w:rsidP="009334EB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</w:tcPr>
          <w:p w14:paraId="54222A42" w14:textId="16D853E9" w:rsidR="009334EB" w:rsidRPr="00153DD4" w:rsidRDefault="00B33A1D">
            <w:pPr>
              <w:pStyle w:val="acctmergecolhdg"/>
              <w:spacing w:line="240" w:lineRule="auto"/>
              <w:ind w:right="55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B81010">
              <w:rPr>
                <w:rFonts w:ascii="Angsana New" w:hAnsi="Angsana New" w:cs="Angsana New"/>
                <w:sz w:val="28"/>
                <w:szCs w:val="28"/>
                <w:lang w:val="en-US"/>
              </w:rPr>
              <w:t>24,</w:t>
            </w:r>
            <w:r w:rsidR="00C1528E">
              <w:rPr>
                <w:rFonts w:ascii="Angsana New" w:hAnsi="Angsana New" w:cs="Angsana New"/>
                <w:sz w:val="28"/>
                <w:szCs w:val="28"/>
                <w:lang w:val="en-US"/>
              </w:rPr>
              <w:t>004</w:t>
            </w:r>
          </w:p>
        </w:tc>
      </w:tr>
    </w:tbl>
    <w:p w14:paraId="73EF5CF4" w14:textId="77777777" w:rsidR="00960595" w:rsidRDefault="00960595" w:rsidP="00960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450"/>
        <w:jc w:val="thaiDistribute"/>
        <w:rPr>
          <w:rFonts w:ascii="Angsana New" w:hAnsi="Angsana New"/>
          <w:sz w:val="16"/>
          <w:szCs w:val="16"/>
          <w:cs/>
        </w:rPr>
        <w:sectPr w:rsidR="00960595" w:rsidSect="00A020C2">
          <w:footerReference w:type="default" r:id="rId12"/>
          <w:pgSz w:w="16840" w:h="11907" w:orient="landscape" w:code="9"/>
          <w:pgMar w:top="1440" w:right="1152" w:bottom="1152" w:left="1152" w:header="720" w:footer="720" w:gutter="0"/>
          <w:cols w:space="708"/>
          <w:docGrid w:linePitch="360"/>
        </w:sectPr>
      </w:pPr>
    </w:p>
    <w:tbl>
      <w:tblPr>
        <w:tblW w:w="12949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99"/>
        <w:gridCol w:w="1620"/>
        <w:gridCol w:w="180"/>
        <w:gridCol w:w="1620"/>
        <w:gridCol w:w="180"/>
        <w:gridCol w:w="1530"/>
        <w:gridCol w:w="180"/>
        <w:gridCol w:w="1530"/>
        <w:gridCol w:w="180"/>
        <w:gridCol w:w="1530"/>
      </w:tblGrid>
      <w:tr w:rsidR="00851E91" w:rsidRPr="0007445B" w14:paraId="7BAF0403" w14:textId="77777777" w:rsidTr="00A0170B">
        <w:trPr>
          <w:cantSplit/>
          <w:tblHeader/>
        </w:trPr>
        <w:tc>
          <w:tcPr>
            <w:tcW w:w="4399" w:type="dxa"/>
            <w:shd w:val="clear" w:color="auto" w:fill="auto"/>
            <w:vAlign w:val="bottom"/>
          </w:tcPr>
          <w:p w14:paraId="40CDE5C4" w14:textId="77777777" w:rsidR="00851E91" w:rsidRPr="008D78A7" w:rsidRDefault="00851E91" w:rsidP="002E335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550" w:type="dxa"/>
            <w:gridSpan w:val="9"/>
            <w:shd w:val="clear" w:color="auto" w:fill="auto"/>
          </w:tcPr>
          <w:p w14:paraId="35F4640C" w14:textId="77777777" w:rsidR="00851E91" w:rsidRPr="008D78A7" w:rsidRDefault="00851E91" w:rsidP="00887951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8D78A7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31</w:t>
            </w:r>
            <w:r w:rsidRPr="008D78A7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Pr="008D78A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  <w:r w:rsidRPr="008D78A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8645A4" w:rsidRPr="008D78A7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2560</w:t>
            </w:r>
          </w:p>
        </w:tc>
      </w:tr>
      <w:tr w:rsidR="00851E91" w:rsidRPr="0007445B" w14:paraId="15F2D40A" w14:textId="77777777" w:rsidTr="00A0170B">
        <w:trPr>
          <w:cantSplit/>
          <w:tblHeader/>
        </w:trPr>
        <w:tc>
          <w:tcPr>
            <w:tcW w:w="4399" w:type="dxa"/>
            <w:shd w:val="clear" w:color="auto" w:fill="auto"/>
            <w:vAlign w:val="bottom"/>
          </w:tcPr>
          <w:p w14:paraId="0439D743" w14:textId="77777777" w:rsidR="00851E91" w:rsidRPr="008D78A7" w:rsidRDefault="00851E91" w:rsidP="002E335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A03D5AB" w14:textId="77777777" w:rsidR="00851E91" w:rsidRPr="008D78A7" w:rsidRDefault="00851E91" w:rsidP="0088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8A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เนชั่น </w:t>
            </w:r>
          </w:p>
          <w:p w14:paraId="4028E108" w14:textId="77777777" w:rsidR="00851E91" w:rsidRPr="008D78A7" w:rsidRDefault="00851E91" w:rsidP="0088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8A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บรอดแคสติ้ง       คอร์ปอเรชั่น</w:t>
            </w:r>
          </w:p>
          <w:p w14:paraId="7B4DB68F" w14:textId="77777777" w:rsidR="00851E91" w:rsidRPr="008D78A7" w:rsidRDefault="00851E91" w:rsidP="0088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8A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61972A" w14:textId="77777777" w:rsidR="00851E91" w:rsidRPr="008D78A7" w:rsidRDefault="00851E91" w:rsidP="0088795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DF112FB" w14:textId="77777777" w:rsidR="00851E91" w:rsidRPr="008D78A7" w:rsidRDefault="00851E91" w:rsidP="0088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8A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8D78A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D78A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เนชั่น </w:t>
            </w:r>
          </w:p>
          <w:p w14:paraId="7471F03C" w14:textId="77777777" w:rsidR="00851E91" w:rsidRPr="008D78A7" w:rsidRDefault="00851E91" w:rsidP="0088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8A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อินเตอร์ เนชั่นแนล </w:t>
            </w:r>
          </w:p>
          <w:p w14:paraId="521A31D2" w14:textId="77777777" w:rsidR="00851E91" w:rsidRPr="008D78A7" w:rsidRDefault="00851E91" w:rsidP="0088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8A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เอ็ดดูเทนเมนท์ </w:t>
            </w:r>
          </w:p>
          <w:p w14:paraId="51F6213A" w14:textId="77777777" w:rsidR="00851E91" w:rsidRPr="008D78A7" w:rsidRDefault="00851E91" w:rsidP="0088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8A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658309" w14:textId="77777777" w:rsidR="00851E91" w:rsidRPr="008D78A7" w:rsidRDefault="00851E91" w:rsidP="0088795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360EFB9" w14:textId="77777777" w:rsidR="00851E91" w:rsidRPr="008D78A7" w:rsidRDefault="00851E91" w:rsidP="00887951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8D78A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D964EC" w14:textId="77777777" w:rsidR="00851E91" w:rsidRPr="008D78A7" w:rsidRDefault="00851E91" w:rsidP="00887951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7018DF8" w14:textId="77777777" w:rsidR="00851E91" w:rsidRPr="008D78A7" w:rsidRDefault="00851E91" w:rsidP="00887951">
            <w:pPr>
              <w:pStyle w:val="acctmergecolhdg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8D78A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B053EF" w14:textId="77777777" w:rsidR="00851E91" w:rsidRPr="008D78A7" w:rsidRDefault="00851E91" w:rsidP="00887951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490E6CC" w14:textId="77777777" w:rsidR="00851E91" w:rsidRPr="008D78A7" w:rsidRDefault="00851E91" w:rsidP="00887951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8D78A7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51E91" w:rsidRPr="0007445B" w14:paraId="79A46EBE" w14:textId="77777777" w:rsidTr="00A0170B">
        <w:trPr>
          <w:cantSplit/>
          <w:trHeight w:val="270"/>
        </w:trPr>
        <w:tc>
          <w:tcPr>
            <w:tcW w:w="4399" w:type="dxa"/>
            <w:shd w:val="clear" w:color="auto" w:fill="auto"/>
          </w:tcPr>
          <w:p w14:paraId="1FBD3264" w14:textId="77777777" w:rsidR="00851E91" w:rsidRPr="008D78A7" w:rsidRDefault="00851E91" w:rsidP="00CC08D7">
            <w:pPr>
              <w:pStyle w:val="ListBullet3"/>
              <w:numPr>
                <w:ilvl w:val="0"/>
                <w:numId w:val="0"/>
              </w:num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50" w:type="dxa"/>
            <w:gridSpan w:val="9"/>
            <w:shd w:val="clear" w:color="auto" w:fill="auto"/>
          </w:tcPr>
          <w:p w14:paraId="3842E6FE" w14:textId="77777777" w:rsidR="00851E91" w:rsidRPr="008D78A7" w:rsidRDefault="00851E91" w:rsidP="00851E9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78A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="00585B46" w:rsidRPr="008D78A7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8D78A7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9334EB" w:rsidRPr="0007445B" w14:paraId="67D4CD40" w14:textId="77777777" w:rsidTr="00A0170B">
        <w:trPr>
          <w:cantSplit/>
          <w:trHeight w:val="270"/>
        </w:trPr>
        <w:tc>
          <w:tcPr>
            <w:tcW w:w="4399" w:type="dxa"/>
            <w:shd w:val="clear" w:color="auto" w:fill="auto"/>
          </w:tcPr>
          <w:p w14:paraId="34397260" w14:textId="77777777" w:rsidR="009334EB" w:rsidRPr="008D78A7" w:rsidRDefault="009334EB" w:rsidP="009334EB">
            <w:pPr>
              <w:pStyle w:val="ListBullet3"/>
              <w:numPr>
                <w:ilvl w:val="0"/>
                <w:numId w:val="0"/>
              </w:numPr>
              <w:rPr>
                <w:rFonts w:ascii="Angsana New" w:hAnsi="Angsana New"/>
                <w:sz w:val="28"/>
                <w:szCs w:val="28"/>
              </w:rPr>
            </w:pPr>
            <w:r w:rsidRPr="008D78A7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620" w:type="dxa"/>
            <w:shd w:val="clear" w:color="auto" w:fill="auto"/>
          </w:tcPr>
          <w:p w14:paraId="1AE59063" w14:textId="77777777" w:rsidR="009334EB" w:rsidRPr="008D78A7" w:rsidRDefault="00BF308A" w:rsidP="009334EB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  <w:r w:rsidRPr="008D78A7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539,092</w:t>
            </w:r>
          </w:p>
        </w:tc>
        <w:tc>
          <w:tcPr>
            <w:tcW w:w="180" w:type="dxa"/>
            <w:shd w:val="clear" w:color="auto" w:fill="auto"/>
          </w:tcPr>
          <w:p w14:paraId="73E0F2B0" w14:textId="77777777" w:rsidR="009334EB" w:rsidRPr="008D78A7" w:rsidRDefault="009334EB" w:rsidP="0093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7CB4A25" w14:textId="77777777" w:rsidR="009334EB" w:rsidRPr="008D78A7" w:rsidRDefault="00C87FD8" w:rsidP="009334EB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8D78A7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158,273</w:t>
            </w:r>
          </w:p>
        </w:tc>
        <w:tc>
          <w:tcPr>
            <w:tcW w:w="180" w:type="dxa"/>
            <w:shd w:val="clear" w:color="auto" w:fill="auto"/>
          </w:tcPr>
          <w:p w14:paraId="6CE818D3" w14:textId="77777777" w:rsidR="009334EB" w:rsidRPr="008D78A7" w:rsidRDefault="009334EB" w:rsidP="0093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F0D3703" w14:textId="77777777" w:rsidR="009334EB" w:rsidRPr="008D78A7" w:rsidRDefault="009334EB" w:rsidP="009334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9043858" w14:textId="77777777" w:rsidR="009334EB" w:rsidRPr="008D78A7" w:rsidRDefault="009334EB" w:rsidP="009334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1F26209" w14:textId="77777777" w:rsidR="009334EB" w:rsidRPr="008D78A7" w:rsidRDefault="009334EB" w:rsidP="009334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AA7B37C" w14:textId="77777777" w:rsidR="009334EB" w:rsidRPr="008D78A7" w:rsidRDefault="009334EB" w:rsidP="009334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E9D6913" w14:textId="77777777" w:rsidR="009334EB" w:rsidRPr="008D78A7" w:rsidRDefault="009334EB" w:rsidP="009334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334EB" w:rsidRPr="0007445B" w14:paraId="6CB5CEE3" w14:textId="77777777" w:rsidTr="00A0170B">
        <w:trPr>
          <w:cantSplit/>
          <w:trHeight w:val="270"/>
        </w:trPr>
        <w:tc>
          <w:tcPr>
            <w:tcW w:w="4399" w:type="dxa"/>
            <w:shd w:val="clear" w:color="auto" w:fill="auto"/>
          </w:tcPr>
          <w:p w14:paraId="69D2F7CC" w14:textId="77777777" w:rsidR="009334EB" w:rsidRPr="008D78A7" w:rsidRDefault="009334EB" w:rsidP="009334E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8D78A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</w:t>
            </w:r>
            <w:r w:rsidR="00162470" w:rsidRPr="008D78A7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162470" w:rsidRPr="008D78A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(ขาดทุน)</w:t>
            </w:r>
          </w:p>
        </w:tc>
        <w:tc>
          <w:tcPr>
            <w:tcW w:w="1620" w:type="dxa"/>
            <w:shd w:val="clear" w:color="auto" w:fill="auto"/>
          </w:tcPr>
          <w:p w14:paraId="5D794E5C" w14:textId="77777777" w:rsidR="009334EB" w:rsidRPr="008D78A7" w:rsidRDefault="008812C0" w:rsidP="00A85045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(916,238)</w:t>
            </w:r>
          </w:p>
        </w:tc>
        <w:tc>
          <w:tcPr>
            <w:tcW w:w="180" w:type="dxa"/>
            <w:shd w:val="clear" w:color="auto" w:fill="auto"/>
          </w:tcPr>
          <w:p w14:paraId="11C005ED" w14:textId="77777777" w:rsidR="009334EB" w:rsidRPr="008D78A7" w:rsidRDefault="009334EB" w:rsidP="0093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EB01B29" w14:textId="77777777" w:rsidR="009334EB" w:rsidRPr="008D78A7" w:rsidRDefault="00C87FD8" w:rsidP="002300F2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  <w:r w:rsidRPr="008D78A7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7,179</w:t>
            </w:r>
          </w:p>
        </w:tc>
        <w:tc>
          <w:tcPr>
            <w:tcW w:w="180" w:type="dxa"/>
            <w:shd w:val="clear" w:color="auto" w:fill="auto"/>
          </w:tcPr>
          <w:p w14:paraId="150EA101" w14:textId="77777777" w:rsidR="009334EB" w:rsidRPr="008D78A7" w:rsidRDefault="009334EB" w:rsidP="0093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D43642C" w14:textId="77777777" w:rsidR="009334EB" w:rsidRPr="008D78A7" w:rsidRDefault="009334EB" w:rsidP="009334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D66F0C2" w14:textId="77777777" w:rsidR="009334EB" w:rsidRPr="008D78A7" w:rsidRDefault="009334EB" w:rsidP="009334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12F173A" w14:textId="77777777" w:rsidR="009334EB" w:rsidRPr="008D78A7" w:rsidRDefault="009334EB" w:rsidP="009334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69AA9E5" w14:textId="77777777" w:rsidR="009334EB" w:rsidRPr="008D78A7" w:rsidRDefault="009334EB" w:rsidP="009334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67474E8" w14:textId="77777777" w:rsidR="009334EB" w:rsidRPr="008D78A7" w:rsidRDefault="009334EB" w:rsidP="009334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334EB" w:rsidRPr="0007445B" w14:paraId="75867655" w14:textId="77777777" w:rsidTr="00A0170B">
        <w:trPr>
          <w:cantSplit/>
          <w:trHeight w:val="270"/>
        </w:trPr>
        <w:tc>
          <w:tcPr>
            <w:tcW w:w="4399" w:type="dxa"/>
            <w:shd w:val="clear" w:color="auto" w:fill="auto"/>
            <w:vAlign w:val="bottom"/>
          </w:tcPr>
          <w:p w14:paraId="15CEDCEB" w14:textId="013BEB86" w:rsidR="009334EB" w:rsidRPr="008D78A7" w:rsidRDefault="009334EB" w:rsidP="009334E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  <w:r w:rsidRPr="008D78A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</w:t>
            </w:r>
            <w:r w:rsidR="004147B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ขาดทุน</w:t>
            </w:r>
            <w:r w:rsidRPr="008D78A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BFDDFFD" w14:textId="77777777" w:rsidR="009334EB" w:rsidRPr="008D78A7" w:rsidRDefault="00BF308A" w:rsidP="002300F2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8D78A7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58,337</w:t>
            </w:r>
          </w:p>
        </w:tc>
        <w:tc>
          <w:tcPr>
            <w:tcW w:w="180" w:type="dxa"/>
            <w:shd w:val="clear" w:color="auto" w:fill="auto"/>
          </w:tcPr>
          <w:p w14:paraId="1586C4BB" w14:textId="77777777" w:rsidR="009334EB" w:rsidRPr="008D78A7" w:rsidRDefault="009334EB" w:rsidP="0093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E35E8E9" w14:textId="77777777" w:rsidR="009334EB" w:rsidRPr="008D78A7" w:rsidRDefault="00C87FD8" w:rsidP="00C87FD8">
            <w:pPr>
              <w:pStyle w:val="acctmergecolhdg"/>
              <w:tabs>
                <w:tab w:val="decimal" w:pos="821"/>
              </w:tabs>
              <w:spacing w:line="240" w:lineRule="auto"/>
              <w:ind w:right="641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8D78A7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352E94" w14:textId="77777777" w:rsidR="009334EB" w:rsidRPr="008D78A7" w:rsidRDefault="009334EB" w:rsidP="0093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448A807" w14:textId="77777777" w:rsidR="009334EB" w:rsidRPr="008D78A7" w:rsidRDefault="009334EB" w:rsidP="009334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262DA39" w14:textId="77777777" w:rsidR="009334EB" w:rsidRPr="008D78A7" w:rsidRDefault="009334EB" w:rsidP="009334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55ABA10" w14:textId="77777777" w:rsidR="009334EB" w:rsidRPr="008D78A7" w:rsidRDefault="009334EB" w:rsidP="009334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4A0CD4F" w14:textId="77777777" w:rsidR="009334EB" w:rsidRPr="008D78A7" w:rsidRDefault="009334EB" w:rsidP="009334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7F10CD6" w14:textId="77777777" w:rsidR="009334EB" w:rsidRPr="008D78A7" w:rsidRDefault="009334EB" w:rsidP="009334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334EB" w:rsidRPr="0007445B" w14:paraId="57D656B3" w14:textId="77777777" w:rsidTr="00A0170B">
        <w:trPr>
          <w:cantSplit/>
          <w:trHeight w:val="270"/>
        </w:trPr>
        <w:tc>
          <w:tcPr>
            <w:tcW w:w="4399" w:type="dxa"/>
            <w:shd w:val="clear" w:color="auto" w:fill="auto"/>
          </w:tcPr>
          <w:p w14:paraId="4276A02D" w14:textId="77777777" w:rsidR="009334EB" w:rsidRPr="008D78A7" w:rsidRDefault="009334EB" w:rsidP="009334EB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78A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กำไร</w:t>
            </w:r>
            <w:r w:rsidR="00162470" w:rsidRPr="008D78A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(</w:t>
            </w:r>
            <w:r w:rsidRPr="008D78A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ขาดทุน</w:t>
            </w:r>
            <w:r w:rsidR="00162470" w:rsidRPr="008D78A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) </w:t>
            </w:r>
            <w:r w:rsidRPr="008D78A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เบ็ดเสร็จรวม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BBD95" w14:textId="77777777" w:rsidR="009334EB" w:rsidRPr="008D78A7" w:rsidRDefault="009334EB" w:rsidP="00A85045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8D78A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85045" w:rsidRPr="00A85045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857</w:t>
            </w:r>
            <w:r w:rsidR="00BF308A" w:rsidRPr="00A85045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="00A85045" w:rsidRPr="00A85045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901</w:t>
            </w:r>
            <w:r w:rsidRPr="008D78A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DD4D1CB" w14:textId="77777777" w:rsidR="009334EB" w:rsidRPr="008D78A7" w:rsidRDefault="009334EB" w:rsidP="0093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162B0" w14:textId="77777777" w:rsidR="009334EB" w:rsidRPr="008D78A7" w:rsidRDefault="00C87FD8" w:rsidP="002300F2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D78A7">
              <w:rPr>
                <w:rFonts w:ascii="Angsana New" w:hAnsi="Angsana New" w:cs="Angsana New"/>
                <w:sz w:val="28"/>
                <w:szCs w:val="28"/>
              </w:rPr>
              <w:t>7,179</w:t>
            </w:r>
          </w:p>
        </w:tc>
        <w:tc>
          <w:tcPr>
            <w:tcW w:w="180" w:type="dxa"/>
            <w:shd w:val="clear" w:color="auto" w:fill="auto"/>
          </w:tcPr>
          <w:p w14:paraId="46B3E336" w14:textId="77777777" w:rsidR="009334EB" w:rsidRPr="008D78A7" w:rsidRDefault="009334EB" w:rsidP="0093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E207052" w14:textId="77777777" w:rsidR="009334EB" w:rsidRPr="008D78A7" w:rsidRDefault="009334EB" w:rsidP="009334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D81F499" w14:textId="77777777" w:rsidR="009334EB" w:rsidRPr="008D78A7" w:rsidRDefault="009334EB" w:rsidP="009334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D916055" w14:textId="77777777" w:rsidR="009334EB" w:rsidRPr="008D78A7" w:rsidRDefault="009334EB" w:rsidP="009334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D29730D" w14:textId="77777777" w:rsidR="009334EB" w:rsidRPr="008D78A7" w:rsidRDefault="009334EB" w:rsidP="009334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A2F68DB" w14:textId="77777777" w:rsidR="009334EB" w:rsidRPr="008D78A7" w:rsidRDefault="009334EB" w:rsidP="009334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334EB" w:rsidRPr="0007445B" w14:paraId="26434ABB" w14:textId="77777777" w:rsidTr="00A0170B">
        <w:trPr>
          <w:cantSplit/>
          <w:trHeight w:val="270"/>
        </w:trPr>
        <w:tc>
          <w:tcPr>
            <w:tcW w:w="4399" w:type="dxa"/>
            <w:shd w:val="clear" w:color="auto" w:fill="auto"/>
          </w:tcPr>
          <w:p w14:paraId="54C8F342" w14:textId="77777777" w:rsidR="009334EB" w:rsidRPr="008D78A7" w:rsidRDefault="009334EB" w:rsidP="004F2C77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  <w:r w:rsidRPr="008D78A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</w:t>
            </w:r>
            <w:r w:rsidR="00162470" w:rsidRPr="008D78A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(ขาดทุน) </w:t>
            </w:r>
            <w:r w:rsidRPr="008D78A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ที่แบ่งให้กับส่วนได้เสียที่ไม่มีอำนาจ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C2909D6" w14:textId="77777777" w:rsidR="009334EB" w:rsidRPr="008D78A7" w:rsidRDefault="009334EB" w:rsidP="009334EB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D6B2EF0" w14:textId="77777777" w:rsidR="009334EB" w:rsidRPr="008D78A7" w:rsidRDefault="009334EB" w:rsidP="0093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3F458A5" w14:textId="77777777" w:rsidR="009334EB" w:rsidRPr="008D78A7" w:rsidRDefault="009334EB" w:rsidP="009334EB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FF99945" w14:textId="77777777" w:rsidR="009334EB" w:rsidRPr="008D78A7" w:rsidRDefault="009334EB" w:rsidP="0093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579B20D" w14:textId="77777777" w:rsidR="009334EB" w:rsidRPr="008D78A7" w:rsidRDefault="009334EB" w:rsidP="009334E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8B06939" w14:textId="77777777" w:rsidR="009334EB" w:rsidRPr="008D78A7" w:rsidRDefault="009334EB" w:rsidP="009334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2C19B02" w14:textId="77777777" w:rsidR="009334EB" w:rsidRPr="008D78A7" w:rsidRDefault="009334EB" w:rsidP="009334E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8645365" w14:textId="77777777" w:rsidR="009334EB" w:rsidRPr="008D78A7" w:rsidRDefault="009334EB" w:rsidP="009334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BE04852" w14:textId="77777777" w:rsidR="009334EB" w:rsidRPr="008D78A7" w:rsidRDefault="009334EB" w:rsidP="009334E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4F2C77" w:rsidRPr="0007445B" w14:paraId="16136789" w14:textId="77777777" w:rsidTr="00A0170B">
        <w:trPr>
          <w:cantSplit/>
          <w:trHeight w:val="270"/>
        </w:trPr>
        <w:tc>
          <w:tcPr>
            <w:tcW w:w="4399" w:type="dxa"/>
            <w:shd w:val="clear" w:color="auto" w:fill="auto"/>
          </w:tcPr>
          <w:p w14:paraId="7E96B2B5" w14:textId="77777777" w:rsidR="004F2C77" w:rsidRPr="008D78A7" w:rsidRDefault="004F2C77" w:rsidP="004F2C77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  <w:r w:rsidRPr="008D78A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 ควบคุม</w:t>
            </w:r>
          </w:p>
        </w:tc>
        <w:tc>
          <w:tcPr>
            <w:tcW w:w="1620" w:type="dxa"/>
            <w:shd w:val="clear" w:color="auto" w:fill="auto"/>
          </w:tcPr>
          <w:p w14:paraId="7652D498" w14:textId="77777777" w:rsidR="004F2C77" w:rsidRPr="008D78A7" w:rsidRDefault="00A85045" w:rsidP="00A85045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</w:t>
            </w:r>
            <w:r w:rsidRPr="00A85045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61</w:t>
            </w:r>
            <w:r w:rsidR="00D600A1" w:rsidRPr="00A8504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85045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586</w:t>
            </w:r>
            <w:r w:rsidR="004F2C77" w:rsidRPr="00A85045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2B2BB62" w14:textId="77777777" w:rsidR="004F2C77" w:rsidRPr="008D78A7" w:rsidRDefault="004F2C77" w:rsidP="004F2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DCB9BA7" w14:textId="77777777" w:rsidR="004F2C77" w:rsidRPr="008D78A7" w:rsidRDefault="00C87FD8" w:rsidP="00BE2595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8D78A7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2,079</w:t>
            </w:r>
          </w:p>
        </w:tc>
        <w:tc>
          <w:tcPr>
            <w:tcW w:w="180" w:type="dxa"/>
            <w:shd w:val="clear" w:color="auto" w:fill="auto"/>
          </w:tcPr>
          <w:p w14:paraId="071F5BF1" w14:textId="77777777" w:rsidR="004F2C77" w:rsidRPr="008D78A7" w:rsidRDefault="004F2C77" w:rsidP="004F2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916F335" w14:textId="0417D0AA" w:rsidR="004F2C77" w:rsidRPr="008D78A7" w:rsidRDefault="00F03D1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(37,</w:t>
            </w:r>
            <w:r w:rsidR="00C1528E">
              <w:rPr>
                <w:rFonts w:ascii="Angsana New" w:hAnsi="Angsana New" w:cs="Angsana New"/>
                <w:sz w:val="28"/>
                <w:szCs w:val="28"/>
                <w:lang w:val="en-US"/>
              </w:rPr>
              <w:t>231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07D1D1B" w14:textId="77777777" w:rsidR="004F2C77" w:rsidRPr="008D78A7" w:rsidRDefault="004F2C77" w:rsidP="004F2C7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AD28161" w14:textId="4C35CAB4" w:rsidR="004F2C77" w:rsidRPr="00EC2D94" w:rsidRDefault="000A0B8E" w:rsidP="00A8504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74,871</w:t>
            </w:r>
          </w:p>
        </w:tc>
        <w:tc>
          <w:tcPr>
            <w:tcW w:w="180" w:type="dxa"/>
            <w:shd w:val="clear" w:color="auto" w:fill="auto"/>
          </w:tcPr>
          <w:p w14:paraId="38BA47A5" w14:textId="77777777" w:rsidR="004F2C77" w:rsidRPr="008D78A7" w:rsidRDefault="004F2C77" w:rsidP="004F2C7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D5B63E0" w14:textId="20ACB405" w:rsidR="004F2C77" w:rsidRPr="008D78A7" w:rsidRDefault="0042481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(22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="004F2C77" w:rsidRPr="008D78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C1528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867</w:t>
            </w:r>
            <w:r w:rsidR="004F2C77" w:rsidRPr="008D78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tr w:rsidR="009334EB" w:rsidRPr="0007445B" w14:paraId="3C7E5110" w14:textId="77777777" w:rsidTr="00A0170B">
        <w:trPr>
          <w:cantSplit/>
          <w:trHeight w:val="270"/>
        </w:trPr>
        <w:tc>
          <w:tcPr>
            <w:tcW w:w="4399" w:type="dxa"/>
            <w:shd w:val="clear" w:color="auto" w:fill="auto"/>
          </w:tcPr>
          <w:p w14:paraId="0177C079" w14:textId="77777777" w:rsidR="009334EB" w:rsidRPr="008D78A7" w:rsidRDefault="009334EB" w:rsidP="009334EB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78A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</w:t>
            </w:r>
            <w:r w:rsidR="00491F6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(</w:t>
            </w:r>
            <w:r w:rsidRPr="008D78A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ขาดทุน</w:t>
            </w:r>
            <w:r w:rsidR="00491F6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) </w:t>
            </w:r>
            <w:r w:rsidRPr="008D78A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เบ็ดเสร็จอื่นที่แบ่งให้กับส่วนได้เสียที่</w:t>
            </w: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6A1FA34B" w14:textId="77777777" w:rsidR="009334EB" w:rsidRPr="008D78A7" w:rsidRDefault="009334EB" w:rsidP="009334EB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AC85D12" w14:textId="77777777" w:rsidR="009334EB" w:rsidRPr="008D78A7" w:rsidRDefault="009334EB" w:rsidP="0093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53A76543" w14:textId="77777777" w:rsidR="009334EB" w:rsidRPr="008D78A7" w:rsidRDefault="009334EB" w:rsidP="009334EB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7E4A07E" w14:textId="77777777" w:rsidR="009334EB" w:rsidRPr="008D78A7" w:rsidRDefault="009334EB" w:rsidP="0093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8EDE3DA" w14:textId="77777777" w:rsidR="009334EB" w:rsidRPr="008D78A7" w:rsidRDefault="009334EB" w:rsidP="009334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94B197B" w14:textId="77777777" w:rsidR="009334EB" w:rsidRPr="008D78A7" w:rsidRDefault="009334EB" w:rsidP="009334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11D641E" w14:textId="77777777" w:rsidR="009334EB" w:rsidRPr="008D78A7" w:rsidRDefault="009334EB" w:rsidP="009334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F96A3F8" w14:textId="77777777" w:rsidR="009334EB" w:rsidRPr="008D78A7" w:rsidRDefault="009334EB" w:rsidP="009334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11D4F76" w14:textId="77777777" w:rsidR="009334EB" w:rsidRPr="008D78A7" w:rsidRDefault="009334EB" w:rsidP="009334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2300F2" w:rsidRPr="0007445B" w14:paraId="12DBDD6F" w14:textId="77777777" w:rsidTr="00A0170B">
        <w:trPr>
          <w:cantSplit/>
          <w:trHeight w:val="270"/>
        </w:trPr>
        <w:tc>
          <w:tcPr>
            <w:tcW w:w="4399" w:type="dxa"/>
            <w:shd w:val="clear" w:color="auto" w:fill="auto"/>
          </w:tcPr>
          <w:p w14:paraId="54F89B91" w14:textId="77777777" w:rsidR="002300F2" w:rsidRPr="008D78A7" w:rsidRDefault="002300F2" w:rsidP="002300F2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  <w:r w:rsidRPr="008D78A7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</w:t>
            </w:r>
            <w:r w:rsidRPr="008D78A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ไม่มีอำนาจควบคุม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6074F1D3" w14:textId="77777777" w:rsidR="002300F2" w:rsidRPr="008D78A7" w:rsidRDefault="00BF308A" w:rsidP="00B14D9A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8D78A7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16,655</w:t>
            </w:r>
          </w:p>
        </w:tc>
        <w:tc>
          <w:tcPr>
            <w:tcW w:w="180" w:type="dxa"/>
            <w:shd w:val="clear" w:color="auto" w:fill="auto"/>
          </w:tcPr>
          <w:p w14:paraId="016E17EE" w14:textId="77777777" w:rsidR="002300F2" w:rsidRPr="008D78A7" w:rsidRDefault="002300F2" w:rsidP="0023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7798A4A1" w14:textId="77777777" w:rsidR="002300F2" w:rsidRPr="008D78A7" w:rsidRDefault="00C87FD8" w:rsidP="00C87FD8">
            <w:pPr>
              <w:pStyle w:val="acctmergecolhdg"/>
              <w:tabs>
                <w:tab w:val="decimal" w:pos="821"/>
              </w:tabs>
              <w:spacing w:line="240" w:lineRule="auto"/>
              <w:ind w:right="641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8D78A7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5F0A3E9" w14:textId="77777777" w:rsidR="002300F2" w:rsidRPr="008D78A7" w:rsidRDefault="002300F2" w:rsidP="0023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BCCE48E" w14:textId="62D7368B" w:rsidR="002300F2" w:rsidRPr="008D78A7" w:rsidRDefault="00231DFE" w:rsidP="002300F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17,875</w:t>
            </w:r>
          </w:p>
        </w:tc>
        <w:tc>
          <w:tcPr>
            <w:tcW w:w="180" w:type="dxa"/>
            <w:shd w:val="clear" w:color="auto" w:fill="auto"/>
          </w:tcPr>
          <w:p w14:paraId="2E68FD4B" w14:textId="77777777" w:rsidR="002300F2" w:rsidRPr="008D78A7" w:rsidRDefault="002300F2" w:rsidP="002300F2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CC9FAB2" w14:textId="77777777" w:rsidR="002300F2" w:rsidRPr="008D78A7" w:rsidRDefault="008D78A7" w:rsidP="002300F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8D78A7">
              <w:rPr>
                <w:rFonts w:ascii="Angsana New" w:hAnsi="Angsana New" w:cs="Angsana New"/>
                <w:sz w:val="28"/>
                <w:szCs w:val="28"/>
              </w:rPr>
              <w:t>(16,655)</w:t>
            </w:r>
          </w:p>
        </w:tc>
        <w:tc>
          <w:tcPr>
            <w:tcW w:w="180" w:type="dxa"/>
            <w:shd w:val="clear" w:color="auto" w:fill="auto"/>
          </w:tcPr>
          <w:p w14:paraId="3BA326FA" w14:textId="77777777" w:rsidR="002300F2" w:rsidRPr="008D78A7" w:rsidRDefault="002300F2" w:rsidP="002300F2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D1B1404" w14:textId="40A1F2A7" w:rsidR="002300F2" w:rsidRPr="008D78A7" w:rsidRDefault="00231DFE" w:rsidP="002300F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17,875</w:t>
            </w:r>
          </w:p>
        </w:tc>
      </w:tr>
      <w:tr w:rsidR="009334EB" w:rsidRPr="0007445B" w14:paraId="2B12D323" w14:textId="77777777" w:rsidTr="00A0170B">
        <w:trPr>
          <w:cantSplit/>
          <w:trHeight w:hRule="exact" w:val="284"/>
        </w:trPr>
        <w:tc>
          <w:tcPr>
            <w:tcW w:w="4399" w:type="dxa"/>
            <w:shd w:val="clear" w:color="auto" w:fill="auto"/>
          </w:tcPr>
          <w:p w14:paraId="17CAA818" w14:textId="77777777" w:rsidR="009334EB" w:rsidRPr="008D78A7" w:rsidRDefault="009334EB" w:rsidP="009334EB">
            <w:pPr>
              <w:pStyle w:val="acctfourfigures"/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549F601B" w14:textId="77777777" w:rsidR="009334EB" w:rsidRPr="008D78A7" w:rsidRDefault="009334EB" w:rsidP="009334EB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0136DF47" w14:textId="77777777" w:rsidR="009334EB" w:rsidRPr="008D78A7" w:rsidRDefault="009334EB" w:rsidP="0093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312056C0" w14:textId="77777777" w:rsidR="009334EB" w:rsidRPr="008D78A7" w:rsidRDefault="009334EB" w:rsidP="009334EB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40ACC0D1" w14:textId="77777777" w:rsidR="009334EB" w:rsidRPr="008D78A7" w:rsidRDefault="009334EB" w:rsidP="0093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3E6DF8B1" w14:textId="77777777" w:rsidR="009334EB" w:rsidRPr="008D78A7" w:rsidRDefault="009334EB" w:rsidP="009334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1BEA6988" w14:textId="77777777" w:rsidR="009334EB" w:rsidRPr="008D78A7" w:rsidRDefault="009334EB" w:rsidP="009334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0ADF47F9" w14:textId="77777777" w:rsidR="009334EB" w:rsidRPr="008D78A7" w:rsidRDefault="009334EB" w:rsidP="009334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2D8CC76" w14:textId="77777777" w:rsidR="009334EB" w:rsidRPr="008D78A7" w:rsidRDefault="009334EB" w:rsidP="009334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42289CC4" w14:textId="77777777" w:rsidR="009334EB" w:rsidRPr="008D78A7" w:rsidRDefault="009334EB" w:rsidP="009334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9334EB" w:rsidRPr="0007445B" w14:paraId="4C7EE6A2" w14:textId="77777777" w:rsidTr="00A0170B">
        <w:trPr>
          <w:cantSplit/>
          <w:trHeight w:val="270"/>
        </w:trPr>
        <w:tc>
          <w:tcPr>
            <w:tcW w:w="4399" w:type="dxa"/>
            <w:shd w:val="clear" w:color="auto" w:fill="auto"/>
            <w:vAlign w:val="bottom"/>
          </w:tcPr>
          <w:p w14:paraId="0C3AA795" w14:textId="77777777" w:rsidR="009334EB" w:rsidRPr="008D78A7" w:rsidRDefault="009334EB" w:rsidP="009334E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  <w:r w:rsidRPr="008D78A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13BA5A4" w14:textId="77777777" w:rsidR="009334EB" w:rsidRPr="00FD14BF" w:rsidRDefault="00487F25" w:rsidP="006C6B2E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highlight w:val="yellow"/>
              </w:rPr>
            </w:pPr>
            <w:r w:rsidRPr="00487F25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(43,655</w:t>
            </w:r>
            <w:r w:rsidR="009334EB" w:rsidRPr="00487F25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4E6C5B" w14:textId="77777777" w:rsidR="009334EB" w:rsidRPr="008D78A7" w:rsidRDefault="009334EB" w:rsidP="0093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39FA87D" w14:textId="77777777" w:rsidR="009334EB" w:rsidRPr="008D78A7" w:rsidRDefault="00A85045" w:rsidP="006C6B2E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(61,61</w:t>
            </w:r>
            <w:r w:rsidRPr="00A8504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6</w:t>
            </w:r>
            <w:r w:rsidR="009334EB" w:rsidRPr="008D78A7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0F9D8C" w14:textId="77777777" w:rsidR="009334EB" w:rsidRPr="008D78A7" w:rsidRDefault="009334EB" w:rsidP="0093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51BF168" w14:textId="77777777" w:rsidR="009334EB" w:rsidRPr="008D78A7" w:rsidRDefault="009334EB" w:rsidP="009334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08EBD5" w14:textId="77777777" w:rsidR="009334EB" w:rsidRPr="008D78A7" w:rsidRDefault="009334EB" w:rsidP="009334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D4C4E67" w14:textId="77777777" w:rsidR="009334EB" w:rsidRPr="008D78A7" w:rsidRDefault="009334EB" w:rsidP="009334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68A15A" w14:textId="77777777" w:rsidR="009334EB" w:rsidRPr="008D78A7" w:rsidRDefault="009334EB" w:rsidP="009334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002F507" w14:textId="77777777" w:rsidR="009334EB" w:rsidRPr="008D78A7" w:rsidRDefault="009334EB" w:rsidP="009334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9334EB" w:rsidRPr="0007445B" w14:paraId="5804BD57" w14:textId="77777777" w:rsidTr="00A0170B">
        <w:trPr>
          <w:cantSplit/>
          <w:trHeight w:val="270"/>
        </w:trPr>
        <w:tc>
          <w:tcPr>
            <w:tcW w:w="4399" w:type="dxa"/>
            <w:shd w:val="clear" w:color="auto" w:fill="auto"/>
            <w:vAlign w:val="bottom"/>
          </w:tcPr>
          <w:p w14:paraId="3B62AD91" w14:textId="77777777" w:rsidR="009334EB" w:rsidRPr="008D78A7" w:rsidRDefault="009334EB" w:rsidP="009334E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  <w:r w:rsidRPr="008D78A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3A96FE9" w14:textId="77777777" w:rsidR="009334EB" w:rsidRPr="00487F25" w:rsidRDefault="00487F25" w:rsidP="00487F25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487F25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(28</w:t>
            </w:r>
            <w:r w:rsidR="009334EB" w:rsidRPr="00487F25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487F25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413)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372E7D" w14:textId="77777777" w:rsidR="009334EB" w:rsidRPr="008D78A7" w:rsidRDefault="009334EB" w:rsidP="0093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DFF3A04" w14:textId="77777777" w:rsidR="009334EB" w:rsidRPr="008D78A7" w:rsidRDefault="00C87FD8" w:rsidP="0042481C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8D78A7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133,48</w:t>
            </w:r>
            <w:r w:rsidR="00A85045" w:rsidRPr="00A8504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6185AB" w14:textId="77777777" w:rsidR="009334EB" w:rsidRPr="008D78A7" w:rsidRDefault="009334EB" w:rsidP="0093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F51BF46" w14:textId="77777777" w:rsidR="009334EB" w:rsidRPr="008D78A7" w:rsidRDefault="009334EB" w:rsidP="009334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23A537" w14:textId="77777777" w:rsidR="009334EB" w:rsidRPr="008D78A7" w:rsidRDefault="009334EB" w:rsidP="009334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885FF13" w14:textId="77777777" w:rsidR="009334EB" w:rsidRPr="008D78A7" w:rsidRDefault="009334EB" w:rsidP="009334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9782C6" w14:textId="77777777" w:rsidR="009334EB" w:rsidRPr="008D78A7" w:rsidRDefault="009334EB" w:rsidP="009334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A80BDF9" w14:textId="77777777" w:rsidR="009334EB" w:rsidRPr="008D78A7" w:rsidRDefault="009334EB" w:rsidP="009334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62470" w:rsidRPr="0007445B" w14:paraId="019873AC" w14:textId="77777777" w:rsidTr="00A0170B">
        <w:trPr>
          <w:cantSplit/>
          <w:trHeight w:val="270"/>
        </w:trPr>
        <w:tc>
          <w:tcPr>
            <w:tcW w:w="4399" w:type="dxa"/>
            <w:shd w:val="clear" w:color="auto" w:fill="auto"/>
          </w:tcPr>
          <w:p w14:paraId="48E0A22C" w14:textId="77777777" w:rsidR="00162470" w:rsidRPr="008D78A7" w:rsidRDefault="00162470" w:rsidP="00162470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78A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กระแสเงินสดจากกิจกรรมจัดหาเงิน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CBA5D94" w14:textId="77777777" w:rsidR="00162470" w:rsidRPr="00487F25" w:rsidRDefault="00487F25" w:rsidP="00487F25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487F25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(3</w:t>
            </w:r>
            <w:r w:rsidR="00162470" w:rsidRPr="00487F25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487F25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702</w:t>
            </w:r>
            <w:r w:rsidR="00162470" w:rsidRPr="00487F25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4A4F0AD" w14:textId="77777777" w:rsidR="00162470" w:rsidRPr="008D78A7" w:rsidRDefault="00162470" w:rsidP="00162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6B1E4B5" w14:textId="77777777" w:rsidR="00162470" w:rsidRPr="008D78A7" w:rsidRDefault="00C87FD8" w:rsidP="00162470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8D78A7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(477</w:t>
            </w:r>
            <w:r w:rsidR="00162470" w:rsidRPr="008D78A7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19FAEA5" w14:textId="77777777" w:rsidR="00162470" w:rsidRPr="008D78A7" w:rsidRDefault="00162470" w:rsidP="00162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5FBE74E" w14:textId="77777777" w:rsidR="00162470" w:rsidRPr="008D78A7" w:rsidRDefault="00162470" w:rsidP="0016247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BE55C72" w14:textId="77777777" w:rsidR="00162470" w:rsidRPr="008D78A7" w:rsidRDefault="00162470" w:rsidP="0016247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9187BB3" w14:textId="77777777" w:rsidR="00162470" w:rsidRPr="008D78A7" w:rsidRDefault="00162470" w:rsidP="0016247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B4E464A" w14:textId="77777777" w:rsidR="00162470" w:rsidRPr="008D78A7" w:rsidRDefault="00162470" w:rsidP="0016247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4EB4A90" w14:textId="77777777" w:rsidR="00162470" w:rsidRPr="008D78A7" w:rsidRDefault="00162470" w:rsidP="0016247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62470" w:rsidRPr="0007445B" w14:paraId="71849E72" w14:textId="77777777" w:rsidTr="00A0170B">
        <w:trPr>
          <w:cantSplit/>
          <w:trHeight w:val="270"/>
        </w:trPr>
        <w:tc>
          <w:tcPr>
            <w:tcW w:w="4399" w:type="dxa"/>
            <w:shd w:val="clear" w:color="auto" w:fill="auto"/>
          </w:tcPr>
          <w:p w14:paraId="509A3C9D" w14:textId="77777777" w:rsidR="00162470" w:rsidRPr="008D78A7" w:rsidRDefault="00162470" w:rsidP="00162470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78A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เงินสดและรายการเทียบเท่าเงินสดลดลงสุทธิ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14368A" w14:textId="77777777" w:rsidR="00162470" w:rsidRPr="00487F25" w:rsidRDefault="00487F25" w:rsidP="00487F25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487F25">
              <w:rPr>
                <w:rFonts w:ascii="Angsana New" w:hAnsi="Angsana New" w:cs="Angsana New"/>
                <w:sz w:val="28"/>
                <w:szCs w:val="28"/>
              </w:rPr>
              <w:t>(75</w:t>
            </w:r>
            <w:r w:rsidR="00162470" w:rsidRPr="00487F2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87F25">
              <w:rPr>
                <w:rFonts w:ascii="Angsana New" w:hAnsi="Angsana New" w:cs="Angsana New"/>
                <w:sz w:val="28"/>
                <w:szCs w:val="28"/>
              </w:rPr>
              <w:t>770)</w:t>
            </w:r>
          </w:p>
        </w:tc>
        <w:tc>
          <w:tcPr>
            <w:tcW w:w="180" w:type="dxa"/>
            <w:shd w:val="clear" w:color="auto" w:fill="auto"/>
          </w:tcPr>
          <w:p w14:paraId="4A7D39D4" w14:textId="77777777" w:rsidR="00162470" w:rsidRPr="008D78A7" w:rsidRDefault="00162470" w:rsidP="00162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2050DC" w14:textId="77777777" w:rsidR="00162470" w:rsidRPr="00FE058A" w:rsidRDefault="0042481C" w:rsidP="00FE058A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FE058A">
              <w:rPr>
                <w:rFonts w:ascii="Angsana New" w:hAnsi="Angsana New" w:cs="Angsana New"/>
                <w:sz w:val="28"/>
                <w:szCs w:val="28"/>
              </w:rPr>
              <w:t>71,38</w:t>
            </w:r>
            <w:r w:rsidRPr="00FE058A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0FCACF68" w14:textId="77777777" w:rsidR="00162470" w:rsidRPr="00FE058A" w:rsidRDefault="00162470" w:rsidP="00162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72838732" w14:textId="77777777" w:rsidR="00162470" w:rsidRPr="008D78A7" w:rsidRDefault="00162470" w:rsidP="0016247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AE66EC4" w14:textId="77777777" w:rsidR="00162470" w:rsidRPr="008D78A7" w:rsidRDefault="00162470" w:rsidP="0016247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5343ABB" w14:textId="77777777" w:rsidR="00162470" w:rsidRPr="008D78A7" w:rsidRDefault="00162470" w:rsidP="0016247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FBDF67F" w14:textId="77777777" w:rsidR="00162470" w:rsidRPr="008D78A7" w:rsidRDefault="00162470" w:rsidP="0016247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5A62275" w14:textId="77777777" w:rsidR="00162470" w:rsidRPr="008D78A7" w:rsidRDefault="00162470" w:rsidP="0016247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9334EB" w:rsidRPr="0007445B" w14:paraId="5CAD02FA" w14:textId="77777777" w:rsidTr="00A0170B">
        <w:trPr>
          <w:cantSplit/>
          <w:trHeight w:hRule="exact" w:val="284"/>
        </w:trPr>
        <w:tc>
          <w:tcPr>
            <w:tcW w:w="4399" w:type="dxa"/>
            <w:shd w:val="clear" w:color="auto" w:fill="auto"/>
          </w:tcPr>
          <w:p w14:paraId="07BF613F" w14:textId="77777777" w:rsidR="009334EB" w:rsidRPr="008D78A7" w:rsidRDefault="009334EB" w:rsidP="009334EB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54025BAB" w14:textId="77777777" w:rsidR="009334EB" w:rsidRPr="008D78A7" w:rsidRDefault="009334EB" w:rsidP="006C6B2E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79838848" w14:textId="77777777" w:rsidR="009334EB" w:rsidRPr="008D78A7" w:rsidRDefault="009334EB" w:rsidP="0093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46103834" w14:textId="77777777" w:rsidR="009334EB" w:rsidRPr="008D78A7" w:rsidRDefault="009334EB" w:rsidP="009334EB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7748FB14" w14:textId="77777777" w:rsidR="009334EB" w:rsidRPr="008D78A7" w:rsidRDefault="009334EB" w:rsidP="0093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45D52673" w14:textId="77777777" w:rsidR="009334EB" w:rsidRPr="008D78A7" w:rsidRDefault="009334EB" w:rsidP="009334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1D30F11B" w14:textId="77777777" w:rsidR="009334EB" w:rsidRPr="008D78A7" w:rsidRDefault="009334EB" w:rsidP="009334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799E5ECA" w14:textId="77777777" w:rsidR="009334EB" w:rsidRPr="008D78A7" w:rsidRDefault="009334EB" w:rsidP="009334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4BA75E3F" w14:textId="77777777" w:rsidR="009334EB" w:rsidRPr="008D78A7" w:rsidRDefault="009334EB" w:rsidP="009334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6ED78242" w14:textId="77777777" w:rsidR="009334EB" w:rsidRPr="008D78A7" w:rsidRDefault="009334EB" w:rsidP="009334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4F2C77" w:rsidRPr="00887951" w14:paraId="77B98E3D" w14:textId="77777777" w:rsidTr="00A0170B">
        <w:trPr>
          <w:cantSplit/>
          <w:trHeight w:val="270"/>
        </w:trPr>
        <w:tc>
          <w:tcPr>
            <w:tcW w:w="4399" w:type="dxa"/>
            <w:shd w:val="clear" w:color="auto" w:fill="auto"/>
          </w:tcPr>
          <w:p w14:paraId="74582B53" w14:textId="77777777" w:rsidR="004F2C77" w:rsidRPr="008D78A7" w:rsidRDefault="004F2C77" w:rsidP="004F2C77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D78A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เงินปันผลที่จ่ายให้กับส่วนได้เสียที่ไม่มีอำนาจควบคุ</w:t>
            </w:r>
            <w:r w:rsidR="003D475B" w:rsidRPr="008D78A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</w:t>
            </w:r>
          </w:p>
        </w:tc>
        <w:tc>
          <w:tcPr>
            <w:tcW w:w="1620" w:type="dxa"/>
            <w:shd w:val="clear" w:color="auto" w:fill="auto"/>
          </w:tcPr>
          <w:p w14:paraId="75830EAD" w14:textId="77777777" w:rsidR="004F2C77" w:rsidRPr="008D78A7" w:rsidRDefault="00BF308A" w:rsidP="00DB05B6">
            <w:pPr>
              <w:pStyle w:val="acctmergecolhdg"/>
              <w:tabs>
                <w:tab w:val="decimal" w:pos="641"/>
              </w:tabs>
              <w:spacing w:line="240" w:lineRule="auto"/>
              <w:ind w:right="64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8D78A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FD7090B" w14:textId="77777777" w:rsidR="004F2C77" w:rsidRPr="008D78A7" w:rsidRDefault="004F2C77" w:rsidP="004F2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3782D120" w14:textId="77777777" w:rsidR="004F2C77" w:rsidRPr="008D78A7" w:rsidRDefault="00DB05B6" w:rsidP="00C87FD8">
            <w:pPr>
              <w:pStyle w:val="acctmergecolhdg"/>
              <w:tabs>
                <w:tab w:val="decimal" w:pos="821"/>
              </w:tabs>
              <w:spacing w:line="240" w:lineRule="auto"/>
              <w:ind w:right="641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8D78A7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09D8235" w14:textId="77777777" w:rsidR="004F2C77" w:rsidRPr="008D78A7" w:rsidRDefault="004F2C77" w:rsidP="004F2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2598ECF8" w14:textId="77777777" w:rsidR="004F2C77" w:rsidRPr="008D78A7" w:rsidRDefault="008D78A7" w:rsidP="00D72D2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8D78A7">
              <w:rPr>
                <w:rFonts w:ascii="Angsana New" w:hAnsi="Angsana New" w:cs="Angsana New"/>
                <w:bCs/>
                <w:sz w:val="28"/>
                <w:szCs w:val="28"/>
              </w:rPr>
              <w:t>2,713</w:t>
            </w:r>
          </w:p>
        </w:tc>
        <w:tc>
          <w:tcPr>
            <w:tcW w:w="180" w:type="dxa"/>
            <w:shd w:val="clear" w:color="auto" w:fill="auto"/>
          </w:tcPr>
          <w:p w14:paraId="76C7A508" w14:textId="77777777" w:rsidR="004F2C77" w:rsidRPr="008D78A7" w:rsidRDefault="004F2C77" w:rsidP="004F2C7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41313EC" w14:textId="77777777" w:rsidR="004F2C77" w:rsidRPr="008D78A7" w:rsidRDefault="004F2C77" w:rsidP="00F63F8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8D78A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F033DA" w14:textId="77777777" w:rsidR="004F2C77" w:rsidRPr="008D78A7" w:rsidRDefault="004F2C77" w:rsidP="004F2C7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C021A58" w14:textId="77777777" w:rsidR="004F2C77" w:rsidRPr="008D78A7" w:rsidRDefault="008D78A7" w:rsidP="004F2C77">
            <w:pPr>
              <w:pStyle w:val="acctmergecolhdg"/>
              <w:spacing w:line="240" w:lineRule="auto"/>
              <w:ind w:right="551"/>
              <w:jc w:val="right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8D78A7">
              <w:rPr>
                <w:rFonts w:ascii="Angsana New" w:hAnsi="Angsana New" w:cs="Angsana New"/>
                <w:bCs/>
                <w:sz w:val="28"/>
                <w:szCs w:val="28"/>
              </w:rPr>
              <w:t>2,713</w:t>
            </w:r>
          </w:p>
        </w:tc>
      </w:tr>
    </w:tbl>
    <w:p w14:paraId="2492A622" w14:textId="77777777" w:rsidR="00725AB7" w:rsidRDefault="00725AB7" w:rsidP="006714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450"/>
        <w:jc w:val="thaiDistribute"/>
        <w:rPr>
          <w:rFonts w:ascii="Angsana New" w:hAnsi="Angsana New"/>
          <w:sz w:val="16"/>
          <w:szCs w:val="16"/>
          <w:cs/>
        </w:rPr>
        <w:sectPr w:rsidR="00725AB7" w:rsidSect="00A020C2">
          <w:footerReference w:type="default" r:id="rId13"/>
          <w:pgSz w:w="16840" w:h="11907" w:orient="landscape" w:code="9"/>
          <w:pgMar w:top="1440" w:right="1152" w:bottom="1152" w:left="1152" w:header="720" w:footer="720" w:gutter="0"/>
          <w:cols w:space="708"/>
          <w:docGrid w:linePitch="360"/>
        </w:sectPr>
      </w:pPr>
    </w:p>
    <w:tbl>
      <w:tblPr>
        <w:tblW w:w="12949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99"/>
        <w:gridCol w:w="1620"/>
        <w:gridCol w:w="180"/>
        <w:gridCol w:w="1620"/>
        <w:gridCol w:w="180"/>
        <w:gridCol w:w="1530"/>
        <w:gridCol w:w="180"/>
        <w:gridCol w:w="1530"/>
        <w:gridCol w:w="180"/>
        <w:gridCol w:w="1530"/>
      </w:tblGrid>
      <w:tr w:rsidR="0007445B" w:rsidRPr="00887951" w14:paraId="19145A90" w14:textId="77777777" w:rsidTr="00A0170B">
        <w:trPr>
          <w:cantSplit/>
          <w:tblHeader/>
        </w:trPr>
        <w:tc>
          <w:tcPr>
            <w:tcW w:w="4399" w:type="dxa"/>
            <w:vAlign w:val="bottom"/>
          </w:tcPr>
          <w:p w14:paraId="28FC3674" w14:textId="77777777" w:rsidR="0007445B" w:rsidRPr="00887951" w:rsidRDefault="0007445B" w:rsidP="0001055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50" w:type="dxa"/>
            <w:gridSpan w:val="9"/>
          </w:tcPr>
          <w:p w14:paraId="6EC1BA48" w14:textId="77777777" w:rsidR="0007445B" w:rsidRPr="00153DD4" w:rsidRDefault="0007445B" w:rsidP="00010552">
            <w:pPr>
              <w:jc w:val="center"/>
              <w:rPr>
                <w:sz w:val="28"/>
                <w:szCs w:val="28"/>
              </w:rPr>
            </w:pPr>
            <w:r w:rsidRPr="00153DD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53DD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07445B" w:rsidRPr="00887951" w14:paraId="0129ACCF" w14:textId="77777777" w:rsidTr="00A0170B">
        <w:trPr>
          <w:cantSplit/>
          <w:tblHeader/>
        </w:trPr>
        <w:tc>
          <w:tcPr>
            <w:tcW w:w="4399" w:type="dxa"/>
            <w:vAlign w:val="bottom"/>
          </w:tcPr>
          <w:p w14:paraId="3CE30A46" w14:textId="77777777" w:rsidR="0007445B" w:rsidRPr="002A3FF7" w:rsidRDefault="0007445B" w:rsidP="0001055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14:paraId="6D0DEF9A" w14:textId="77777777" w:rsidR="0007445B" w:rsidRDefault="0007445B" w:rsidP="0001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5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เนชั่น </w:t>
            </w:r>
          </w:p>
          <w:p w14:paraId="4AADCE6C" w14:textId="77777777" w:rsidR="0007445B" w:rsidRDefault="0007445B" w:rsidP="0001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5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บรอดแคสติ้ง       คอร์ปอเรชั่น</w:t>
            </w:r>
          </w:p>
          <w:p w14:paraId="08D4D93C" w14:textId="77777777" w:rsidR="0007445B" w:rsidRPr="00887951" w:rsidRDefault="0007445B" w:rsidP="0001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5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80" w:type="dxa"/>
            <w:vAlign w:val="bottom"/>
          </w:tcPr>
          <w:p w14:paraId="689E77A9" w14:textId="77777777" w:rsidR="0007445B" w:rsidRPr="00887951" w:rsidRDefault="0007445B" w:rsidP="0001055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22617652" w14:textId="77777777" w:rsidR="0007445B" w:rsidRDefault="0007445B" w:rsidP="0001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5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88795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8795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เนชั่น </w:t>
            </w:r>
          </w:p>
          <w:p w14:paraId="1004FF29" w14:textId="77777777" w:rsidR="0007445B" w:rsidRDefault="0007445B" w:rsidP="0001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5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อินเตอร์ เนชั่นแนล </w:t>
            </w:r>
          </w:p>
          <w:p w14:paraId="2ABD736E" w14:textId="77777777" w:rsidR="0007445B" w:rsidRDefault="0007445B" w:rsidP="0001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5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เอ็ดดูเทนเมนท์ </w:t>
            </w:r>
          </w:p>
          <w:p w14:paraId="41020AE4" w14:textId="77777777" w:rsidR="0007445B" w:rsidRPr="00887951" w:rsidRDefault="0007445B" w:rsidP="0001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5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180" w:type="dxa"/>
            <w:vAlign w:val="bottom"/>
          </w:tcPr>
          <w:p w14:paraId="0668B50F" w14:textId="77777777" w:rsidR="0007445B" w:rsidRPr="00887951" w:rsidRDefault="0007445B" w:rsidP="00010552">
            <w:pPr>
              <w:pStyle w:val="acctmergecolhdg"/>
              <w:spacing w:line="240" w:lineRule="auto"/>
              <w:ind w:lef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9F6A6F6" w14:textId="77777777" w:rsidR="0007445B" w:rsidRPr="00887951" w:rsidRDefault="0007445B" w:rsidP="00010552">
            <w:pPr>
              <w:pStyle w:val="acctmergecolhdg"/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</w:rPr>
            </w:pPr>
            <w:r w:rsidRPr="0088795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vAlign w:val="bottom"/>
          </w:tcPr>
          <w:p w14:paraId="06701326" w14:textId="77777777" w:rsidR="0007445B" w:rsidRPr="00887951" w:rsidRDefault="0007445B" w:rsidP="00010552">
            <w:pPr>
              <w:pStyle w:val="acctmergecolhdg"/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49B3BF3" w14:textId="77777777" w:rsidR="0007445B" w:rsidRPr="00887951" w:rsidRDefault="0007445B" w:rsidP="00010552">
            <w:pPr>
              <w:pStyle w:val="acctmergecolhdg"/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</w:rPr>
            </w:pPr>
            <w:r w:rsidRPr="0088795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14:paraId="22579406" w14:textId="77777777" w:rsidR="0007445B" w:rsidRPr="00887951" w:rsidRDefault="0007445B" w:rsidP="00010552">
            <w:pPr>
              <w:pStyle w:val="acctmergecolhdg"/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4D66D3E" w14:textId="77777777" w:rsidR="0007445B" w:rsidRPr="00153DD4" w:rsidRDefault="0007445B" w:rsidP="00010552">
            <w:pPr>
              <w:pStyle w:val="acctmergecolhdg"/>
              <w:spacing w:line="240" w:lineRule="auto"/>
              <w:ind w:lef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153DD4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7445B" w:rsidRPr="00887951" w14:paraId="0EB46513" w14:textId="77777777" w:rsidTr="00A0170B">
        <w:trPr>
          <w:cantSplit/>
        </w:trPr>
        <w:tc>
          <w:tcPr>
            <w:tcW w:w="4399" w:type="dxa"/>
            <w:vAlign w:val="bottom"/>
          </w:tcPr>
          <w:p w14:paraId="36D7270A" w14:textId="77777777" w:rsidR="0007445B" w:rsidRPr="00887951" w:rsidRDefault="0007445B" w:rsidP="0001055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550" w:type="dxa"/>
            <w:gridSpan w:val="9"/>
            <w:vAlign w:val="bottom"/>
          </w:tcPr>
          <w:p w14:paraId="77017A0E" w14:textId="77777777" w:rsidR="0007445B" w:rsidRPr="00C9548B" w:rsidRDefault="0007445B" w:rsidP="00010552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9548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954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C9548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7445B" w:rsidRPr="00887951" w14:paraId="6B3D80B8" w14:textId="77777777" w:rsidTr="00A0170B">
        <w:trPr>
          <w:cantSplit/>
        </w:trPr>
        <w:tc>
          <w:tcPr>
            <w:tcW w:w="4399" w:type="dxa"/>
            <w:vAlign w:val="bottom"/>
          </w:tcPr>
          <w:p w14:paraId="3996324A" w14:textId="77777777" w:rsidR="0007445B" w:rsidRPr="00887951" w:rsidRDefault="0007445B" w:rsidP="0001055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  <w:r w:rsidRPr="0088795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620" w:type="dxa"/>
            <w:vAlign w:val="bottom"/>
          </w:tcPr>
          <w:p w14:paraId="5214170D" w14:textId="77777777" w:rsidR="0007445B" w:rsidRPr="00AB1FAB" w:rsidRDefault="0007445B" w:rsidP="00010552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AB1FAB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28.55%</w:t>
            </w:r>
          </w:p>
        </w:tc>
        <w:tc>
          <w:tcPr>
            <w:tcW w:w="180" w:type="dxa"/>
            <w:vAlign w:val="bottom"/>
          </w:tcPr>
          <w:p w14:paraId="67C52337" w14:textId="77777777" w:rsidR="0007445B" w:rsidRPr="00AB1FAB" w:rsidRDefault="0007445B" w:rsidP="00010552">
            <w:pPr>
              <w:pStyle w:val="acctmergecolhdg"/>
              <w:tabs>
                <w:tab w:val="decimal" w:pos="127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0E4D87D" w14:textId="77777777" w:rsidR="0007445B" w:rsidRPr="00AB1FAB" w:rsidRDefault="0007445B" w:rsidP="00010552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71274C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27.65%</w:t>
            </w:r>
          </w:p>
        </w:tc>
        <w:tc>
          <w:tcPr>
            <w:tcW w:w="180" w:type="dxa"/>
            <w:vAlign w:val="bottom"/>
          </w:tcPr>
          <w:p w14:paraId="3651EF47" w14:textId="77777777" w:rsidR="0007445B" w:rsidRPr="00BA7DDB" w:rsidRDefault="0007445B" w:rsidP="00010552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005555A8" w14:textId="77777777" w:rsidR="0007445B" w:rsidRPr="00BA7DDB" w:rsidRDefault="0007445B" w:rsidP="00010552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64C3BFDB" w14:textId="77777777" w:rsidR="0007445B" w:rsidRPr="00BA7DDB" w:rsidRDefault="0007445B" w:rsidP="00010552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44A42CBF" w14:textId="77777777" w:rsidR="0007445B" w:rsidRPr="00BA7DDB" w:rsidRDefault="0007445B" w:rsidP="00010552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69556ABC" w14:textId="77777777" w:rsidR="0007445B" w:rsidRPr="00BA7DDB" w:rsidRDefault="0007445B" w:rsidP="00010552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0CEC95DA" w14:textId="77777777" w:rsidR="0007445B" w:rsidRPr="00BA7DDB" w:rsidRDefault="0007445B" w:rsidP="00010552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  <w:highlight w:val="yellow"/>
              </w:rPr>
            </w:pPr>
          </w:p>
        </w:tc>
      </w:tr>
      <w:tr w:rsidR="0007445B" w:rsidRPr="00887951" w14:paraId="14A7FDCF" w14:textId="77777777" w:rsidTr="00A0170B">
        <w:trPr>
          <w:cantSplit/>
        </w:trPr>
        <w:tc>
          <w:tcPr>
            <w:tcW w:w="4399" w:type="dxa"/>
          </w:tcPr>
          <w:p w14:paraId="317FF959" w14:textId="77777777" w:rsidR="0007445B" w:rsidRPr="00887951" w:rsidRDefault="0007445B" w:rsidP="0001055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  <w:r w:rsidRPr="0088795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620" w:type="dxa"/>
          </w:tcPr>
          <w:p w14:paraId="158D9165" w14:textId="77777777" w:rsidR="0007445B" w:rsidRPr="004D1CDF" w:rsidRDefault="0007445B" w:rsidP="00010552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602,137</w:t>
            </w:r>
          </w:p>
        </w:tc>
        <w:tc>
          <w:tcPr>
            <w:tcW w:w="180" w:type="dxa"/>
          </w:tcPr>
          <w:p w14:paraId="730F7CCC" w14:textId="77777777" w:rsidR="0007445B" w:rsidRPr="00887951" w:rsidRDefault="0007445B" w:rsidP="00010552">
            <w:pPr>
              <w:pStyle w:val="acctmergecolhdg"/>
              <w:tabs>
                <w:tab w:val="decimal" w:pos="127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34338549" w14:textId="77777777" w:rsidR="0007445B" w:rsidRPr="00887951" w:rsidRDefault="0007445B" w:rsidP="00010552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353,256</w:t>
            </w:r>
          </w:p>
        </w:tc>
        <w:tc>
          <w:tcPr>
            <w:tcW w:w="180" w:type="dxa"/>
          </w:tcPr>
          <w:p w14:paraId="378D2001" w14:textId="77777777" w:rsidR="0007445B" w:rsidRPr="00887951" w:rsidRDefault="0007445B" w:rsidP="00010552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3C11A213" w14:textId="77777777" w:rsidR="0007445B" w:rsidRPr="00887951" w:rsidRDefault="0007445B" w:rsidP="00010552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B839955" w14:textId="77777777" w:rsidR="0007445B" w:rsidRPr="00887951" w:rsidRDefault="0007445B" w:rsidP="00010552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529E10F8" w14:textId="77777777" w:rsidR="0007445B" w:rsidRPr="00887951" w:rsidRDefault="0007445B" w:rsidP="00010552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4FDD1B0" w14:textId="77777777" w:rsidR="0007445B" w:rsidRPr="00887951" w:rsidRDefault="0007445B" w:rsidP="00010552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68620D60" w14:textId="77777777" w:rsidR="0007445B" w:rsidRPr="00887951" w:rsidRDefault="0007445B" w:rsidP="00010552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07445B" w:rsidRPr="00887951" w14:paraId="5F6EA139" w14:textId="77777777" w:rsidTr="00A0170B">
        <w:trPr>
          <w:cantSplit/>
        </w:trPr>
        <w:tc>
          <w:tcPr>
            <w:tcW w:w="4399" w:type="dxa"/>
          </w:tcPr>
          <w:p w14:paraId="0BC0B130" w14:textId="77777777" w:rsidR="0007445B" w:rsidRPr="00887951" w:rsidRDefault="0007445B" w:rsidP="0001055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  <w:r w:rsidRPr="0088795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620" w:type="dxa"/>
          </w:tcPr>
          <w:p w14:paraId="7A5A40BF" w14:textId="77777777" w:rsidR="0007445B" w:rsidRPr="0098093B" w:rsidRDefault="0007445B" w:rsidP="00010552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  <w:r w:rsidRPr="00887951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1,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241,745</w:t>
            </w:r>
          </w:p>
        </w:tc>
        <w:tc>
          <w:tcPr>
            <w:tcW w:w="180" w:type="dxa"/>
          </w:tcPr>
          <w:p w14:paraId="7372D612" w14:textId="77777777" w:rsidR="0007445B" w:rsidRPr="00887951" w:rsidRDefault="0007445B" w:rsidP="00010552">
            <w:pPr>
              <w:pStyle w:val="acctmergecolhdg"/>
              <w:tabs>
                <w:tab w:val="decimal" w:pos="127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178B65F4" w14:textId="77777777" w:rsidR="0007445B" w:rsidRPr="00887951" w:rsidRDefault="0007445B" w:rsidP="00010552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23,237</w:t>
            </w:r>
          </w:p>
        </w:tc>
        <w:tc>
          <w:tcPr>
            <w:tcW w:w="180" w:type="dxa"/>
          </w:tcPr>
          <w:p w14:paraId="59D30D64" w14:textId="77777777" w:rsidR="0007445B" w:rsidRPr="00887951" w:rsidRDefault="0007445B" w:rsidP="00010552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10B5A7AC" w14:textId="77777777" w:rsidR="0007445B" w:rsidRPr="00887951" w:rsidRDefault="0007445B" w:rsidP="00010552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3EE2C01" w14:textId="77777777" w:rsidR="0007445B" w:rsidRPr="00887951" w:rsidRDefault="0007445B" w:rsidP="00010552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031AF6E3" w14:textId="77777777" w:rsidR="0007445B" w:rsidRPr="00887951" w:rsidRDefault="0007445B" w:rsidP="00010552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C7E11BF" w14:textId="77777777" w:rsidR="0007445B" w:rsidRPr="00887951" w:rsidRDefault="0007445B" w:rsidP="00010552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4B7B9778" w14:textId="77777777" w:rsidR="0007445B" w:rsidRPr="00887951" w:rsidRDefault="0007445B" w:rsidP="00010552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07445B" w:rsidRPr="00887951" w14:paraId="2906484D" w14:textId="77777777" w:rsidTr="00A0170B">
        <w:trPr>
          <w:cantSplit/>
        </w:trPr>
        <w:tc>
          <w:tcPr>
            <w:tcW w:w="4399" w:type="dxa"/>
          </w:tcPr>
          <w:p w14:paraId="322BDE40" w14:textId="77777777" w:rsidR="0007445B" w:rsidRPr="00887951" w:rsidRDefault="0007445B" w:rsidP="0001055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  <w:r w:rsidRPr="0088795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620" w:type="dxa"/>
          </w:tcPr>
          <w:p w14:paraId="57FA0F38" w14:textId="77777777" w:rsidR="0007445B" w:rsidRPr="00887951" w:rsidRDefault="0007445B" w:rsidP="00010552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(394,454</w:t>
            </w:r>
            <w:r w:rsidRPr="00887951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F26CC9C" w14:textId="77777777" w:rsidR="0007445B" w:rsidRPr="00887951" w:rsidRDefault="0007445B" w:rsidP="00010552">
            <w:pPr>
              <w:pStyle w:val="acctmergecolhdg"/>
              <w:tabs>
                <w:tab w:val="decimal" w:pos="127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7E843A69" w14:textId="77777777" w:rsidR="0007445B" w:rsidRPr="00887951" w:rsidRDefault="0007445B" w:rsidP="00010552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(97,099</w:t>
            </w:r>
            <w:r w:rsidRPr="00887951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31C1C1C3" w14:textId="77777777" w:rsidR="0007445B" w:rsidRPr="00887951" w:rsidRDefault="0007445B" w:rsidP="00010552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713313CE" w14:textId="77777777" w:rsidR="0007445B" w:rsidRPr="00887951" w:rsidRDefault="0007445B" w:rsidP="00010552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F8BA7FE" w14:textId="77777777" w:rsidR="0007445B" w:rsidRPr="00887951" w:rsidRDefault="0007445B" w:rsidP="00010552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3BB89351" w14:textId="77777777" w:rsidR="0007445B" w:rsidRPr="00887951" w:rsidRDefault="0007445B" w:rsidP="00010552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2F84E50" w14:textId="77777777" w:rsidR="0007445B" w:rsidRPr="00887951" w:rsidRDefault="0007445B" w:rsidP="00010552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7AE11C44" w14:textId="77777777" w:rsidR="0007445B" w:rsidRPr="00887951" w:rsidRDefault="0007445B" w:rsidP="00010552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07445B" w:rsidRPr="00887951" w14:paraId="7883AA3A" w14:textId="77777777" w:rsidTr="00A0170B">
        <w:trPr>
          <w:cantSplit/>
        </w:trPr>
        <w:tc>
          <w:tcPr>
            <w:tcW w:w="4399" w:type="dxa"/>
          </w:tcPr>
          <w:p w14:paraId="71108584" w14:textId="77777777" w:rsidR="0007445B" w:rsidRPr="00887951" w:rsidRDefault="0007445B" w:rsidP="0001055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  <w:r w:rsidRPr="0088795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1DF071A" w14:textId="77777777" w:rsidR="0007445B" w:rsidRPr="00887951" w:rsidRDefault="0007445B" w:rsidP="00010552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887951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469,299</w:t>
            </w:r>
            <w:r w:rsidRPr="00887951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04202486" w14:textId="77777777" w:rsidR="0007445B" w:rsidRPr="00887951" w:rsidRDefault="0007445B" w:rsidP="00010552">
            <w:pPr>
              <w:pStyle w:val="acctmergecolhdg"/>
              <w:tabs>
                <w:tab w:val="decimal" w:pos="127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025E55F" w14:textId="77777777" w:rsidR="0007445B" w:rsidRPr="00887951" w:rsidRDefault="0007445B" w:rsidP="00010552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(12,255</w:t>
            </w:r>
            <w:r w:rsidRPr="00887951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8DD4C4C" w14:textId="77777777" w:rsidR="0007445B" w:rsidRPr="00887951" w:rsidRDefault="0007445B" w:rsidP="00010552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4CC4D0D5" w14:textId="77777777" w:rsidR="0007445B" w:rsidRPr="00887951" w:rsidRDefault="0007445B" w:rsidP="00010552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58C5153" w14:textId="77777777" w:rsidR="0007445B" w:rsidRPr="00887951" w:rsidRDefault="0007445B" w:rsidP="00010552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63189DBD" w14:textId="77777777" w:rsidR="0007445B" w:rsidRPr="00887951" w:rsidRDefault="0007445B" w:rsidP="00010552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2684B87" w14:textId="77777777" w:rsidR="0007445B" w:rsidRPr="00887951" w:rsidRDefault="0007445B" w:rsidP="00010552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36265B27" w14:textId="77777777" w:rsidR="0007445B" w:rsidRPr="00887951" w:rsidRDefault="0007445B" w:rsidP="00010552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07445B" w:rsidRPr="00887951" w14:paraId="0E24ACF1" w14:textId="77777777" w:rsidTr="00A0170B">
        <w:trPr>
          <w:cantSplit/>
        </w:trPr>
        <w:tc>
          <w:tcPr>
            <w:tcW w:w="4399" w:type="dxa"/>
          </w:tcPr>
          <w:p w14:paraId="6E2662B6" w14:textId="77777777" w:rsidR="0007445B" w:rsidRPr="00887951" w:rsidRDefault="0007445B" w:rsidP="0001055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795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1A5D2D5" w14:textId="77777777" w:rsidR="0007445B" w:rsidRPr="00DC13E9" w:rsidRDefault="0007445B" w:rsidP="00010552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980,129</w:t>
            </w:r>
          </w:p>
        </w:tc>
        <w:tc>
          <w:tcPr>
            <w:tcW w:w="180" w:type="dxa"/>
          </w:tcPr>
          <w:p w14:paraId="619612D0" w14:textId="77777777" w:rsidR="0007445B" w:rsidRPr="00887951" w:rsidRDefault="0007445B" w:rsidP="00010552">
            <w:pPr>
              <w:pStyle w:val="acctmergecolhdg"/>
              <w:tabs>
                <w:tab w:val="decimal" w:pos="1271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55CA2CF" w14:textId="77777777" w:rsidR="0007445B" w:rsidRPr="0098093B" w:rsidRDefault="0007445B" w:rsidP="00010552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267,139</w:t>
            </w:r>
          </w:p>
        </w:tc>
        <w:tc>
          <w:tcPr>
            <w:tcW w:w="180" w:type="dxa"/>
          </w:tcPr>
          <w:p w14:paraId="5DDEB298" w14:textId="77777777" w:rsidR="0007445B" w:rsidRPr="00887951" w:rsidRDefault="0007445B" w:rsidP="00010552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376516D" w14:textId="77777777" w:rsidR="0007445B" w:rsidRPr="00887951" w:rsidRDefault="0007445B" w:rsidP="00010552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D1EA521" w14:textId="77777777" w:rsidR="0007445B" w:rsidRPr="00887951" w:rsidRDefault="0007445B" w:rsidP="00010552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0BB1B75C" w14:textId="77777777" w:rsidR="0007445B" w:rsidRPr="00887951" w:rsidRDefault="0007445B" w:rsidP="00010552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BD40C21" w14:textId="77777777" w:rsidR="0007445B" w:rsidRPr="00887951" w:rsidRDefault="0007445B" w:rsidP="00010552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50E2214F" w14:textId="77777777" w:rsidR="0007445B" w:rsidRPr="00887951" w:rsidRDefault="0007445B" w:rsidP="00010552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07445B" w:rsidRPr="00887951" w14:paraId="37D7FBC2" w14:textId="77777777" w:rsidTr="00A0170B">
        <w:trPr>
          <w:cantSplit/>
        </w:trPr>
        <w:tc>
          <w:tcPr>
            <w:tcW w:w="4399" w:type="dxa"/>
          </w:tcPr>
          <w:p w14:paraId="300B59D7" w14:textId="77777777" w:rsidR="0007445B" w:rsidRPr="00887951" w:rsidRDefault="0007445B" w:rsidP="0001055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  <w:r w:rsidRPr="0088795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E82611A" w14:textId="77777777" w:rsidR="0007445B" w:rsidRPr="00887951" w:rsidRDefault="0007445B" w:rsidP="00010552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279,827</w:t>
            </w:r>
          </w:p>
        </w:tc>
        <w:tc>
          <w:tcPr>
            <w:tcW w:w="180" w:type="dxa"/>
          </w:tcPr>
          <w:p w14:paraId="2AD3EDAD" w14:textId="77777777" w:rsidR="0007445B" w:rsidRPr="00887951" w:rsidRDefault="0007445B" w:rsidP="00010552">
            <w:pPr>
              <w:pStyle w:val="acctmergecolhdg"/>
              <w:tabs>
                <w:tab w:val="decimal" w:pos="127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F51C76A" w14:textId="77777777" w:rsidR="0007445B" w:rsidRPr="00887951" w:rsidRDefault="0007445B" w:rsidP="00010552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73,864</w:t>
            </w:r>
          </w:p>
        </w:tc>
        <w:tc>
          <w:tcPr>
            <w:tcW w:w="180" w:type="dxa"/>
          </w:tcPr>
          <w:p w14:paraId="1F5BDE83" w14:textId="77777777" w:rsidR="0007445B" w:rsidRPr="00887951" w:rsidRDefault="0007445B" w:rsidP="00010552">
            <w:pPr>
              <w:pStyle w:val="acctmergecolhdg"/>
              <w:tabs>
                <w:tab w:val="decimal" w:pos="100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2274197D" w14:textId="65198C6E" w:rsidR="0007445B" w:rsidRPr="00F03D17" w:rsidRDefault="0007445B">
            <w:pPr>
              <w:pStyle w:val="acctmergecolhdg"/>
              <w:spacing w:line="240" w:lineRule="auto"/>
              <w:ind w:right="55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124,</w:t>
            </w:r>
            <w:r w:rsidR="00C1528E" w:rsidRPr="00AB5C1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18</w:t>
            </w:r>
            <w:r w:rsidR="00C1528E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0</w:t>
            </w:r>
          </w:p>
        </w:tc>
        <w:tc>
          <w:tcPr>
            <w:tcW w:w="180" w:type="dxa"/>
          </w:tcPr>
          <w:p w14:paraId="5B029857" w14:textId="77777777" w:rsidR="0007445B" w:rsidRPr="00887951" w:rsidRDefault="0007445B" w:rsidP="00010552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0D9B29D6" w14:textId="291128E4" w:rsidR="0007445B" w:rsidRPr="00887951" w:rsidRDefault="00AB5C18" w:rsidP="00010552">
            <w:pPr>
              <w:pStyle w:val="acctmergecolhdg"/>
              <w:spacing w:line="240" w:lineRule="auto"/>
              <w:ind w:right="46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(150,</w:t>
            </w:r>
            <w:r w:rsidRPr="00AB5C1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596</w:t>
            </w:r>
            <w:r w:rsidR="0007445B" w:rsidRPr="00887951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14A09D42" w14:textId="77777777" w:rsidR="0007445B" w:rsidRPr="00887951" w:rsidRDefault="0007445B" w:rsidP="00010552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70BDAE63" w14:textId="03B6764D" w:rsidR="0007445B" w:rsidRPr="00153DD4" w:rsidRDefault="0007445B">
            <w:pPr>
              <w:pStyle w:val="acctmergecolhdg"/>
              <w:spacing w:line="240" w:lineRule="auto"/>
              <w:ind w:right="55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53DD4">
              <w:rPr>
                <w:rFonts w:ascii="Angsana New" w:hAnsi="Angsana New" w:cs="Angsana New"/>
                <w:sz w:val="28"/>
                <w:szCs w:val="28"/>
              </w:rPr>
              <w:t>327,</w:t>
            </w:r>
            <w:r w:rsidR="00C1528E" w:rsidRPr="00153DD4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C1528E" w:rsidRPr="00F03D17"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  <w:r w:rsidR="00C1528E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</w:p>
        </w:tc>
      </w:tr>
    </w:tbl>
    <w:p w14:paraId="73E21B9D" w14:textId="77777777" w:rsidR="00960595" w:rsidRDefault="00960595" w:rsidP="00960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450"/>
        <w:jc w:val="thaiDistribute"/>
        <w:rPr>
          <w:rFonts w:ascii="Angsana New" w:hAnsi="Angsana New"/>
          <w:sz w:val="16"/>
          <w:szCs w:val="16"/>
          <w:cs/>
        </w:rPr>
        <w:sectPr w:rsidR="00960595" w:rsidSect="00A020C2">
          <w:footerReference w:type="default" r:id="rId14"/>
          <w:pgSz w:w="16840" w:h="11907" w:orient="landscape" w:code="9"/>
          <w:pgMar w:top="1440" w:right="1152" w:bottom="1152" w:left="1152" w:header="720" w:footer="720" w:gutter="0"/>
          <w:cols w:space="708"/>
          <w:docGrid w:linePitch="360"/>
        </w:sectPr>
      </w:pPr>
    </w:p>
    <w:tbl>
      <w:tblPr>
        <w:tblW w:w="1303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89"/>
        <w:gridCol w:w="1620"/>
        <w:gridCol w:w="180"/>
        <w:gridCol w:w="1620"/>
        <w:gridCol w:w="180"/>
        <w:gridCol w:w="1530"/>
        <w:gridCol w:w="180"/>
        <w:gridCol w:w="1530"/>
        <w:gridCol w:w="180"/>
        <w:gridCol w:w="1530"/>
      </w:tblGrid>
      <w:tr w:rsidR="0007445B" w:rsidRPr="00887951" w14:paraId="1BE90CBD" w14:textId="77777777" w:rsidTr="00A0170B">
        <w:trPr>
          <w:cantSplit/>
          <w:tblHeader/>
        </w:trPr>
        <w:tc>
          <w:tcPr>
            <w:tcW w:w="4489" w:type="dxa"/>
            <w:vAlign w:val="bottom"/>
          </w:tcPr>
          <w:p w14:paraId="444A4395" w14:textId="77777777" w:rsidR="0007445B" w:rsidRPr="00887951" w:rsidRDefault="00BA7DDB" w:rsidP="00010552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8550" w:type="dxa"/>
            <w:gridSpan w:val="9"/>
          </w:tcPr>
          <w:p w14:paraId="700F742E" w14:textId="77777777" w:rsidR="0007445B" w:rsidRPr="00153DD4" w:rsidRDefault="0007445B" w:rsidP="0001055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153DD4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31</w:t>
            </w:r>
            <w:r w:rsidRPr="00153DD4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Pr="00153D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  <w:r w:rsidRPr="00153DD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8D78A7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2559</w:t>
            </w:r>
          </w:p>
        </w:tc>
      </w:tr>
      <w:tr w:rsidR="0007445B" w:rsidRPr="00887951" w14:paraId="1BBFBF56" w14:textId="77777777" w:rsidTr="00A0170B">
        <w:trPr>
          <w:cantSplit/>
          <w:tblHeader/>
        </w:trPr>
        <w:tc>
          <w:tcPr>
            <w:tcW w:w="4489" w:type="dxa"/>
            <w:vAlign w:val="bottom"/>
          </w:tcPr>
          <w:p w14:paraId="569A643C" w14:textId="77777777" w:rsidR="0007445B" w:rsidRPr="00887951" w:rsidRDefault="0007445B" w:rsidP="00010552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C0426C3" w14:textId="77777777" w:rsidR="0007445B" w:rsidRDefault="0007445B" w:rsidP="0001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5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เนชั่น </w:t>
            </w:r>
          </w:p>
          <w:p w14:paraId="4650064B" w14:textId="77777777" w:rsidR="0007445B" w:rsidRDefault="0007445B" w:rsidP="0001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5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บรอดแคสติ้ง       คอร์ปอเรชั่น</w:t>
            </w:r>
          </w:p>
          <w:p w14:paraId="070E440A" w14:textId="77777777" w:rsidR="0007445B" w:rsidRPr="00887951" w:rsidRDefault="0007445B" w:rsidP="0001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5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80" w:type="dxa"/>
            <w:vAlign w:val="bottom"/>
          </w:tcPr>
          <w:p w14:paraId="4954F079" w14:textId="77777777" w:rsidR="0007445B" w:rsidRPr="00887951" w:rsidRDefault="0007445B" w:rsidP="0001055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5A9A3EAD" w14:textId="77777777" w:rsidR="0007445B" w:rsidRDefault="0007445B" w:rsidP="0001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5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88795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8795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เนชั่น </w:t>
            </w:r>
          </w:p>
          <w:p w14:paraId="6A636230" w14:textId="77777777" w:rsidR="0007445B" w:rsidRDefault="0007445B" w:rsidP="0001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5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อินเตอร์ เนชั่นแนล </w:t>
            </w:r>
          </w:p>
          <w:p w14:paraId="01BAC87F" w14:textId="77777777" w:rsidR="0007445B" w:rsidRDefault="0007445B" w:rsidP="0001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5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เอ็ดดูเทนเมนท์ </w:t>
            </w:r>
          </w:p>
          <w:p w14:paraId="75AA69AE" w14:textId="77777777" w:rsidR="0007445B" w:rsidRPr="00887951" w:rsidRDefault="0007445B" w:rsidP="0001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5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180" w:type="dxa"/>
            <w:vAlign w:val="bottom"/>
          </w:tcPr>
          <w:p w14:paraId="25A5253C" w14:textId="77777777" w:rsidR="0007445B" w:rsidRPr="00887951" w:rsidRDefault="0007445B" w:rsidP="0001055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B92444A" w14:textId="77777777" w:rsidR="0007445B" w:rsidRPr="00887951" w:rsidRDefault="0007445B" w:rsidP="0001055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88795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vAlign w:val="bottom"/>
          </w:tcPr>
          <w:p w14:paraId="4552AE63" w14:textId="77777777" w:rsidR="0007445B" w:rsidRPr="00887951" w:rsidRDefault="0007445B" w:rsidP="0001055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FF8EE33" w14:textId="77777777" w:rsidR="0007445B" w:rsidRPr="00887951" w:rsidRDefault="0007445B" w:rsidP="00010552">
            <w:pPr>
              <w:pStyle w:val="acctmergecolhdg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88795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14:paraId="5BD6D306" w14:textId="77777777" w:rsidR="0007445B" w:rsidRPr="00887951" w:rsidRDefault="0007445B" w:rsidP="0001055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B6A655E" w14:textId="77777777" w:rsidR="0007445B" w:rsidRPr="00153DD4" w:rsidRDefault="0007445B" w:rsidP="0001055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153DD4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7445B" w:rsidRPr="00887951" w14:paraId="5AF2EAA9" w14:textId="77777777" w:rsidTr="00A0170B">
        <w:trPr>
          <w:cantSplit/>
          <w:trHeight w:hRule="exact" w:val="397"/>
        </w:trPr>
        <w:tc>
          <w:tcPr>
            <w:tcW w:w="4489" w:type="dxa"/>
          </w:tcPr>
          <w:p w14:paraId="261C0735" w14:textId="77777777" w:rsidR="0007445B" w:rsidRPr="00887951" w:rsidRDefault="0007445B" w:rsidP="00010552">
            <w:pPr>
              <w:pStyle w:val="ListBullet3"/>
              <w:numPr>
                <w:ilvl w:val="0"/>
                <w:numId w:val="0"/>
              </w:num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50" w:type="dxa"/>
            <w:gridSpan w:val="9"/>
            <w:vAlign w:val="bottom"/>
          </w:tcPr>
          <w:p w14:paraId="1C4D423D" w14:textId="77777777" w:rsidR="0007445B" w:rsidRPr="00887951" w:rsidRDefault="0007445B" w:rsidP="0096059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851E9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07445B" w:rsidRPr="00887951" w14:paraId="7196BA76" w14:textId="77777777" w:rsidTr="00A0170B">
        <w:trPr>
          <w:cantSplit/>
          <w:trHeight w:val="270"/>
        </w:trPr>
        <w:tc>
          <w:tcPr>
            <w:tcW w:w="4489" w:type="dxa"/>
          </w:tcPr>
          <w:p w14:paraId="342140B1" w14:textId="77777777" w:rsidR="0007445B" w:rsidRPr="00887951" w:rsidRDefault="0007445B" w:rsidP="00010552">
            <w:pPr>
              <w:pStyle w:val="ListBullet3"/>
              <w:numPr>
                <w:ilvl w:val="0"/>
                <w:numId w:val="0"/>
              </w:numPr>
              <w:rPr>
                <w:rFonts w:ascii="Angsana New" w:hAnsi="Angsana New"/>
                <w:sz w:val="28"/>
                <w:szCs w:val="28"/>
              </w:rPr>
            </w:pPr>
            <w:r w:rsidRPr="00887951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620" w:type="dxa"/>
          </w:tcPr>
          <w:p w14:paraId="7ABBA455" w14:textId="77777777" w:rsidR="0007445B" w:rsidRPr="00DD1FB4" w:rsidRDefault="0007445B" w:rsidP="00010552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536,524</w:t>
            </w:r>
          </w:p>
        </w:tc>
        <w:tc>
          <w:tcPr>
            <w:tcW w:w="180" w:type="dxa"/>
          </w:tcPr>
          <w:p w14:paraId="0B9C4F83" w14:textId="77777777" w:rsidR="0007445B" w:rsidRPr="00DD1FB4" w:rsidRDefault="0007445B" w:rsidP="0001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6A3072C" w14:textId="77777777" w:rsidR="0007445B" w:rsidRPr="00DD1FB4" w:rsidRDefault="0007445B" w:rsidP="00010552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182,214</w:t>
            </w:r>
          </w:p>
        </w:tc>
        <w:tc>
          <w:tcPr>
            <w:tcW w:w="180" w:type="dxa"/>
          </w:tcPr>
          <w:p w14:paraId="3756C766" w14:textId="77777777" w:rsidR="0007445B" w:rsidRPr="00DD1FB4" w:rsidRDefault="0007445B" w:rsidP="0001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72C7889" w14:textId="77777777" w:rsidR="0007445B" w:rsidRPr="00DD1FB4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018E980" w14:textId="77777777" w:rsidR="0007445B" w:rsidRPr="00DD1FB4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6C2A325" w14:textId="77777777" w:rsidR="0007445B" w:rsidRPr="00DD1FB4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3F9C5DE" w14:textId="77777777" w:rsidR="0007445B" w:rsidRPr="00DD1FB4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028A034" w14:textId="77777777" w:rsidR="0007445B" w:rsidRPr="00DD1FB4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7445B" w:rsidRPr="00887951" w14:paraId="66F73BB1" w14:textId="77777777" w:rsidTr="00A0170B">
        <w:trPr>
          <w:cantSplit/>
          <w:trHeight w:val="270"/>
        </w:trPr>
        <w:tc>
          <w:tcPr>
            <w:tcW w:w="4489" w:type="dxa"/>
          </w:tcPr>
          <w:p w14:paraId="3E7C3D53" w14:textId="77777777" w:rsidR="0007445B" w:rsidRPr="00887951" w:rsidRDefault="0007445B" w:rsidP="0001055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88795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(ขาดทุน)</w:t>
            </w:r>
          </w:p>
        </w:tc>
        <w:tc>
          <w:tcPr>
            <w:tcW w:w="1620" w:type="dxa"/>
          </w:tcPr>
          <w:p w14:paraId="3F4967C1" w14:textId="77777777" w:rsidR="0007445B" w:rsidRPr="00DD1FB4" w:rsidRDefault="0007445B" w:rsidP="00010552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(275,463</w:t>
            </w:r>
            <w:r w:rsidRPr="00DD1FB4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E1E1F57" w14:textId="77777777" w:rsidR="0007445B" w:rsidRPr="00DD1FB4" w:rsidRDefault="0007445B" w:rsidP="0001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4A550B4" w14:textId="77777777" w:rsidR="0007445B" w:rsidRPr="00DD1FB4" w:rsidRDefault="0007445B" w:rsidP="00010552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(213,857)</w:t>
            </w:r>
          </w:p>
        </w:tc>
        <w:tc>
          <w:tcPr>
            <w:tcW w:w="180" w:type="dxa"/>
          </w:tcPr>
          <w:p w14:paraId="3515EC39" w14:textId="77777777" w:rsidR="0007445B" w:rsidRPr="00DD1FB4" w:rsidRDefault="0007445B" w:rsidP="0001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5141097" w14:textId="77777777" w:rsidR="0007445B" w:rsidRPr="00DD1FB4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DCD2815" w14:textId="77777777" w:rsidR="0007445B" w:rsidRPr="00DD1FB4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2875C16" w14:textId="77777777" w:rsidR="0007445B" w:rsidRPr="00DD1FB4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DE48325" w14:textId="77777777" w:rsidR="0007445B" w:rsidRPr="00DD1FB4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2880365" w14:textId="77777777" w:rsidR="0007445B" w:rsidRPr="00DD1FB4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7445B" w:rsidRPr="00887951" w14:paraId="7115BC61" w14:textId="77777777" w:rsidTr="00A0170B">
        <w:trPr>
          <w:cantSplit/>
          <w:trHeight w:val="270"/>
        </w:trPr>
        <w:tc>
          <w:tcPr>
            <w:tcW w:w="4489" w:type="dxa"/>
            <w:vAlign w:val="bottom"/>
          </w:tcPr>
          <w:p w14:paraId="35B9D4D6" w14:textId="77777777" w:rsidR="0007445B" w:rsidRPr="00887951" w:rsidRDefault="0007445B" w:rsidP="00010552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  <w:r w:rsidRPr="0088795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(</w:t>
            </w:r>
            <w:r w:rsidRPr="0088795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ขาดทุน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) </w:t>
            </w:r>
            <w:r w:rsidRPr="0088795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526DFEC" w14:textId="77777777" w:rsidR="0007445B" w:rsidRPr="00833937" w:rsidRDefault="0007445B" w:rsidP="00010552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(19,124)</w:t>
            </w:r>
          </w:p>
        </w:tc>
        <w:tc>
          <w:tcPr>
            <w:tcW w:w="180" w:type="dxa"/>
          </w:tcPr>
          <w:p w14:paraId="2F6933D5" w14:textId="77777777" w:rsidR="0007445B" w:rsidRPr="00DD1FB4" w:rsidRDefault="0007445B" w:rsidP="0001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1F636B6" w14:textId="77777777" w:rsidR="0007445B" w:rsidRPr="00DD1FB4" w:rsidRDefault="0007445B" w:rsidP="00010552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(2,584)</w:t>
            </w:r>
          </w:p>
        </w:tc>
        <w:tc>
          <w:tcPr>
            <w:tcW w:w="180" w:type="dxa"/>
          </w:tcPr>
          <w:p w14:paraId="0D9DD723" w14:textId="77777777" w:rsidR="0007445B" w:rsidRPr="00DD1FB4" w:rsidRDefault="0007445B" w:rsidP="0001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B53064B" w14:textId="77777777" w:rsidR="0007445B" w:rsidRPr="00DD1FB4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B256E5F" w14:textId="77777777" w:rsidR="0007445B" w:rsidRPr="00DD1FB4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608078F" w14:textId="77777777" w:rsidR="0007445B" w:rsidRPr="00DD1FB4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D16B2A5" w14:textId="77777777" w:rsidR="0007445B" w:rsidRPr="00DD1FB4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AD0388A" w14:textId="77777777" w:rsidR="0007445B" w:rsidRPr="00DD1FB4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7445B" w:rsidRPr="00887951" w14:paraId="65BDE884" w14:textId="77777777" w:rsidTr="00A0170B">
        <w:trPr>
          <w:cantSplit/>
          <w:trHeight w:val="270"/>
        </w:trPr>
        <w:tc>
          <w:tcPr>
            <w:tcW w:w="4489" w:type="dxa"/>
          </w:tcPr>
          <w:p w14:paraId="69E8C28E" w14:textId="77777777" w:rsidR="0007445B" w:rsidRPr="00887951" w:rsidRDefault="0007445B" w:rsidP="00010552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795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กำไร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(</w:t>
            </w:r>
            <w:r w:rsidRPr="0088795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ขาดทุน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) </w:t>
            </w:r>
            <w:r w:rsidRPr="0088795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เบ็ดเสร็จรวม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17CC264" w14:textId="77777777" w:rsidR="0007445B" w:rsidRPr="00DD1FB4" w:rsidRDefault="0007445B" w:rsidP="00010552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(294,587</w:t>
            </w:r>
            <w:r w:rsidRPr="00DD1FB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A3A3305" w14:textId="77777777" w:rsidR="0007445B" w:rsidRPr="00DD1FB4" w:rsidRDefault="0007445B" w:rsidP="0001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5C4259A" w14:textId="77777777" w:rsidR="0007445B" w:rsidRPr="00DD1FB4" w:rsidRDefault="0007445B" w:rsidP="00010552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(216,441</w:t>
            </w:r>
            <w:r w:rsidRPr="00DD1FB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0E3562B" w14:textId="77777777" w:rsidR="0007445B" w:rsidRPr="00DD1FB4" w:rsidRDefault="0007445B" w:rsidP="0001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6C6D8590" w14:textId="77777777" w:rsidR="0007445B" w:rsidRPr="00DD1FB4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0A9CC44" w14:textId="77777777" w:rsidR="0007445B" w:rsidRPr="00DD1FB4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D0E165B" w14:textId="77777777" w:rsidR="0007445B" w:rsidRPr="00DD1FB4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07C901B" w14:textId="77777777" w:rsidR="0007445B" w:rsidRPr="00DD1FB4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5B116A1" w14:textId="77777777" w:rsidR="0007445B" w:rsidRPr="00DD1FB4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7445B" w:rsidRPr="00887951" w14:paraId="494D897F" w14:textId="77777777" w:rsidTr="00A0170B">
        <w:trPr>
          <w:cantSplit/>
          <w:trHeight w:val="270"/>
        </w:trPr>
        <w:tc>
          <w:tcPr>
            <w:tcW w:w="4489" w:type="dxa"/>
          </w:tcPr>
          <w:p w14:paraId="418DFB7A" w14:textId="77777777" w:rsidR="0007445B" w:rsidRPr="00887951" w:rsidRDefault="0007445B" w:rsidP="00010552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  <w:r w:rsidRPr="0088795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(ขาดทุน) </w:t>
            </w:r>
            <w:r w:rsidRPr="0088795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ที่แบ่งให้กับส่วนได้เสียที่ไม่มีอำนาจ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EF543E5" w14:textId="77777777" w:rsidR="0007445B" w:rsidRPr="00DD1FB4" w:rsidRDefault="0007445B" w:rsidP="00010552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23A9A76" w14:textId="77777777" w:rsidR="0007445B" w:rsidRPr="00DD1FB4" w:rsidRDefault="0007445B" w:rsidP="0001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D44547E" w14:textId="77777777" w:rsidR="0007445B" w:rsidRPr="00DD1FB4" w:rsidRDefault="0007445B" w:rsidP="00010552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16A4563" w14:textId="77777777" w:rsidR="0007445B" w:rsidRPr="00DD1FB4" w:rsidRDefault="0007445B" w:rsidP="0001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4F491BF" w14:textId="77777777" w:rsidR="0007445B" w:rsidRPr="00DD1FB4" w:rsidRDefault="0007445B" w:rsidP="0001055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58841BA" w14:textId="77777777" w:rsidR="0007445B" w:rsidRPr="00DD1FB4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74E4CBF" w14:textId="77777777" w:rsidR="0007445B" w:rsidRPr="00DD1FB4" w:rsidRDefault="0007445B" w:rsidP="0001055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1E2FC81" w14:textId="77777777" w:rsidR="0007445B" w:rsidRPr="00DD1FB4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BFD8E6B" w14:textId="77777777" w:rsidR="0007445B" w:rsidRPr="00153DD4" w:rsidRDefault="0007445B" w:rsidP="0001055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07445B" w:rsidRPr="00887951" w14:paraId="2D3FCBEB" w14:textId="77777777" w:rsidTr="00A0170B">
        <w:trPr>
          <w:cantSplit/>
          <w:trHeight w:val="270"/>
        </w:trPr>
        <w:tc>
          <w:tcPr>
            <w:tcW w:w="4489" w:type="dxa"/>
          </w:tcPr>
          <w:p w14:paraId="3EA0A9D3" w14:textId="77777777" w:rsidR="0007445B" w:rsidRPr="00887951" w:rsidRDefault="0007445B" w:rsidP="00010552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 ควบคุม</w:t>
            </w:r>
          </w:p>
        </w:tc>
        <w:tc>
          <w:tcPr>
            <w:tcW w:w="1620" w:type="dxa"/>
          </w:tcPr>
          <w:p w14:paraId="349FD194" w14:textId="77777777" w:rsidR="0007445B" w:rsidRPr="00DD1FB4" w:rsidRDefault="0007445B" w:rsidP="00010552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  <w:r w:rsidRPr="00DD1FB4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78,645</w:t>
            </w:r>
            <w:r w:rsidRPr="00DD1FB4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7237F101" w14:textId="77777777" w:rsidR="0007445B" w:rsidRPr="00DD1FB4" w:rsidRDefault="0007445B" w:rsidP="0001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725B630" w14:textId="77777777" w:rsidR="0007445B" w:rsidRPr="00DD1FB4" w:rsidRDefault="0007445B" w:rsidP="00010552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(59,131</w:t>
            </w:r>
            <w:r w:rsidRPr="00DD1FB4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CCB2EF9" w14:textId="77777777" w:rsidR="0007445B" w:rsidRPr="00DD1FB4" w:rsidRDefault="0007445B" w:rsidP="0001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9D5D0A4" w14:textId="33A5F01C" w:rsidR="0007445B" w:rsidRPr="00DD1FB4" w:rsidRDefault="0007445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C1528E" w:rsidRPr="00DD1FB4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C1528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33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6AB1D04F" w14:textId="77777777" w:rsidR="0007445B" w:rsidRPr="00DD1FB4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2915166" w14:textId="1FDB44DE" w:rsidR="0007445B" w:rsidRPr="00DD1FB4" w:rsidRDefault="00467195" w:rsidP="0001055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(280</w:t>
            </w:r>
            <w:r w:rsidR="0007445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BEC82B4" w14:textId="77777777" w:rsidR="0007445B" w:rsidRPr="00DD1FB4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B5F2CA1" w14:textId="7FF921C8" w:rsidR="0007445B" w:rsidRPr="00153DD4" w:rsidRDefault="0046719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(138,</w:t>
            </w:r>
            <w:r w:rsidR="00C152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189</w:t>
            </w:r>
            <w:r w:rsidR="0007445B" w:rsidRPr="00153DD4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tr w:rsidR="0007445B" w:rsidRPr="00887951" w14:paraId="246B89D0" w14:textId="77777777" w:rsidTr="00A0170B">
        <w:trPr>
          <w:cantSplit/>
          <w:trHeight w:val="270"/>
        </w:trPr>
        <w:tc>
          <w:tcPr>
            <w:tcW w:w="4489" w:type="dxa"/>
          </w:tcPr>
          <w:p w14:paraId="037ECF64" w14:textId="77777777" w:rsidR="0007445B" w:rsidRPr="00887951" w:rsidRDefault="0007445B" w:rsidP="00010552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795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</w:t>
            </w:r>
            <w:r w:rsidR="00491F6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(</w:t>
            </w:r>
            <w:r w:rsidRPr="0088795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ขาดทุน</w:t>
            </w:r>
            <w:r w:rsidR="00491F6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) </w:t>
            </w:r>
            <w:r w:rsidRPr="0088795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เบ็ดเสร็จอื่นที่แบ่งให้กับส่วนได้เสียที่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32E6DAB6" w14:textId="77777777" w:rsidR="0007445B" w:rsidRPr="00DD1FB4" w:rsidRDefault="0007445B" w:rsidP="00010552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D615879" w14:textId="77777777" w:rsidR="0007445B" w:rsidRPr="00DD1FB4" w:rsidRDefault="0007445B" w:rsidP="0001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7A8C0A6C" w14:textId="77777777" w:rsidR="0007445B" w:rsidRPr="00DD1FB4" w:rsidRDefault="0007445B" w:rsidP="00010552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978C3B9" w14:textId="77777777" w:rsidR="0007445B" w:rsidRPr="00DD1FB4" w:rsidRDefault="0007445B" w:rsidP="0001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8F97F06" w14:textId="77777777" w:rsidR="0007445B" w:rsidRPr="00DD1FB4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68AFBD1" w14:textId="77777777" w:rsidR="0007445B" w:rsidRPr="00DD1FB4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CEB7DAE" w14:textId="77777777" w:rsidR="0007445B" w:rsidRPr="00DD1FB4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14166B0" w14:textId="77777777" w:rsidR="0007445B" w:rsidRPr="00DD1FB4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50D25AF" w14:textId="77777777" w:rsidR="0007445B" w:rsidRPr="00153DD4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07445B" w:rsidRPr="00887951" w14:paraId="5F474574" w14:textId="77777777" w:rsidTr="00A0170B">
        <w:trPr>
          <w:cantSplit/>
          <w:trHeight w:val="270"/>
        </w:trPr>
        <w:tc>
          <w:tcPr>
            <w:tcW w:w="4489" w:type="dxa"/>
          </w:tcPr>
          <w:p w14:paraId="4C92AA55" w14:textId="77777777" w:rsidR="0007445B" w:rsidRPr="00887951" w:rsidRDefault="0007445B" w:rsidP="00010552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</w:t>
            </w:r>
            <w:r w:rsidRPr="0088795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ไม่มีอำนาจควบคุม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319D5A71" w14:textId="77777777" w:rsidR="0007445B" w:rsidRPr="00DD1FB4" w:rsidRDefault="0007445B" w:rsidP="00010552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(5,460)</w:t>
            </w:r>
          </w:p>
        </w:tc>
        <w:tc>
          <w:tcPr>
            <w:tcW w:w="180" w:type="dxa"/>
          </w:tcPr>
          <w:p w14:paraId="7CA3798A" w14:textId="77777777" w:rsidR="0007445B" w:rsidRPr="00DD1FB4" w:rsidRDefault="0007445B" w:rsidP="0001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267A90D4" w14:textId="77777777" w:rsidR="0007445B" w:rsidRPr="00DD1FB4" w:rsidRDefault="0007445B" w:rsidP="00010552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(714)</w:t>
            </w:r>
          </w:p>
        </w:tc>
        <w:tc>
          <w:tcPr>
            <w:tcW w:w="180" w:type="dxa"/>
          </w:tcPr>
          <w:p w14:paraId="4712EBDB" w14:textId="77777777" w:rsidR="0007445B" w:rsidRPr="00DD1FB4" w:rsidRDefault="0007445B" w:rsidP="0001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BEF1E67" w14:textId="77777777" w:rsidR="0007445B" w:rsidRPr="00DD1FB4" w:rsidRDefault="0007445B" w:rsidP="0001055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123</w:t>
            </w:r>
          </w:p>
        </w:tc>
        <w:tc>
          <w:tcPr>
            <w:tcW w:w="180" w:type="dxa"/>
          </w:tcPr>
          <w:p w14:paraId="5F6E3A32" w14:textId="77777777" w:rsidR="0007445B" w:rsidRPr="00DD1FB4" w:rsidRDefault="0007445B" w:rsidP="00010552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2BB75C5" w14:textId="77777777" w:rsidR="0007445B" w:rsidRPr="00DD1FB4" w:rsidRDefault="001D3953" w:rsidP="0001055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3,210</w:t>
            </w:r>
          </w:p>
        </w:tc>
        <w:tc>
          <w:tcPr>
            <w:tcW w:w="180" w:type="dxa"/>
          </w:tcPr>
          <w:p w14:paraId="0CA1C5BC" w14:textId="77777777" w:rsidR="0007445B" w:rsidRPr="00DD1FB4" w:rsidRDefault="0007445B" w:rsidP="00010552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52B757E" w14:textId="77777777" w:rsidR="0007445B" w:rsidRPr="00153DD4" w:rsidRDefault="001D3953" w:rsidP="0001055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(2,8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41</w:t>
            </w:r>
            <w:r w:rsidR="0007445B" w:rsidRPr="00153DD4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tr w:rsidR="0007445B" w:rsidRPr="00887951" w14:paraId="1BC7687B" w14:textId="77777777" w:rsidTr="00A0170B">
        <w:trPr>
          <w:cantSplit/>
          <w:trHeight w:hRule="exact" w:val="284"/>
        </w:trPr>
        <w:tc>
          <w:tcPr>
            <w:tcW w:w="4489" w:type="dxa"/>
          </w:tcPr>
          <w:p w14:paraId="4C405572" w14:textId="77777777" w:rsidR="0007445B" w:rsidRPr="004F2C77" w:rsidRDefault="0007445B" w:rsidP="00010552">
            <w:pPr>
              <w:pStyle w:val="acctfourfigures"/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1620" w:type="dxa"/>
          </w:tcPr>
          <w:p w14:paraId="5B1ADC3E" w14:textId="77777777" w:rsidR="0007445B" w:rsidRPr="004F2C77" w:rsidRDefault="0007445B" w:rsidP="00010552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0" w:type="dxa"/>
          </w:tcPr>
          <w:p w14:paraId="30800A98" w14:textId="77777777" w:rsidR="0007445B" w:rsidRPr="004F2C77" w:rsidRDefault="0007445B" w:rsidP="0001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20" w:type="dxa"/>
          </w:tcPr>
          <w:p w14:paraId="3B233B6A" w14:textId="77777777" w:rsidR="0007445B" w:rsidRPr="004F2C77" w:rsidRDefault="0007445B" w:rsidP="00010552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0" w:type="dxa"/>
          </w:tcPr>
          <w:p w14:paraId="51AB3550" w14:textId="77777777" w:rsidR="0007445B" w:rsidRPr="004F2C77" w:rsidRDefault="0007445B" w:rsidP="0001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530" w:type="dxa"/>
          </w:tcPr>
          <w:p w14:paraId="302915CE" w14:textId="77777777" w:rsidR="0007445B" w:rsidRPr="004F2C77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80" w:type="dxa"/>
          </w:tcPr>
          <w:p w14:paraId="33364E36" w14:textId="77777777" w:rsidR="0007445B" w:rsidRPr="004F2C77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530" w:type="dxa"/>
          </w:tcPr>
          <w:p w14:paraId="4563474E" w14:textId="77777777" w:rsidR="0007445B" w:rsidRPr="004F2C77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80" w:type="dxa"/>
          </w:tcPr>
          <w:p w14:paraId="0CB36570" w14:textId="77777777" w:rsidR="0007445B" w:rsidRPr="004F2C77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530" w:type="dxa"/>
          </w:tcPr>
          <w:p w14:paraId="594734F4" w14:textId="77777777" w:rsidR="0007445B" w:rsidRPr="00153DD4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07445B" w:rsidRPr="00887951" w14:paraId="264988E8" w14:textId="77777777" w:rsidTr="00A0170B">
        <w:trPr>
          <w:cantSplit/>
          <w:trHeight w:val="270"/>
        </w:trPr>
        <w:tc>
          <w:tcPr>
            <w:tcW w:w="4489" w:type="dxa"/>
            <w:vAlign w:val="bottom"/>
          </w:tcPr>
          <w:p w14:paraId="4C00097B" w14:textId="77777777" w:rsidR="0007445B" w:rsidRPr="00405C9E" w:rsidRDefault="0007445B" w:rsidP="0001055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  <w:r w:rsidRPr="00405C9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620" w:type="dxa"/>
            <w:vAlign w:val="bottom"/>
          </w:tcPr>
          <w:p w14:paraId="38788282" w14:textId="77777777" w:rsidR="0007445B" w:rsidRPr="00405C9E" w:rsidRDefault="0007445B" w:rsidP="00010552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(77,607</w:t>
            </w:r>
            <w:r w:rsidRPr="00405C9E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0233925E" w14:textId="77777777" w:rsidR="0007445B" w:rsidRPr="00405C9E" w:rsidRDefault="0007445B" w:rsidP="0001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F82CB29" w14:textId="77777777" w:rsidR="0007445B" w:rsidRPr="00405C9E" w:rsidRDefault="0007445B" w:rsidP="00010552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(43,717</w:t>
            </w:r>
            <w:r w:rsidRPr="00405C9E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27B8A16A" w14:textId="77777777" w:rsidR="0007445B" w:rsidRPr="00BA7DDB" w:rsidRDefault="0007445B" w:rsidP="0001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71152EDB" w14:textId="77777777" w:rsidR="0007445B" w:rsidRPr="00BA7DDB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54B36F1C" w14:textId="77777777" w:rsidR="0007445B" w:rsidRPr="00BA7DDB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02BA6037" w14:textId="77777777" w:rsidR="0007445B" w:rsidRPr="00BA7DDB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4309C5B1" w14:textId="77777777" w:rsidR="0007445B" w:rsidRPr="00BA7DDB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68F1FB7B" w14:textId="77777777" w:rsidR="0007445B" w:rsidRPr="00153DD4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07445B" w:rsidRPr="00887951" w14:paraId="24D44320" w14:textId="77777777" w:rsidTr="00A0170B">
        <w:trPr>
          <w:cantSplit/>
          <w:trHeight w:val="270"/>
        </w:trPr>
        <w:tc>
          <w:tcPr>
            <w:tcW w:w="4489" w:type="dxa"/>
            <w:vAlign w:val="bottom"/>
          </w:tcPr>
          <w:p w14:paraId="6E160358" w14:textId="77777777" w:rsidR="0007445B" w:rsidRPr="00405C9E" w:rsidRDefault="0007445B" w:rsidP="00010552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  <w:r w:rsidRPr="00405C9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620" w:type="dxa"/>
            <w:vAlign w:val="bottom"/>
          </w:tcPr>
          <w:p w14:paraId="5D8B49B8" w14:textId="77777777" w:rsidR="0007445B" w:rsidRPr="00405C9E" w:rsidRDefault="0007445B" w:rsidP="00010552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405C9E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176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,195</w:t>
            </w:r>
          </w:p>
        </w:tc>
        <w:tc>
          <w:tcPr>
            <w:tcW w:w="180" w:type="dxa"/>
            <w:vAlign w:val="bottom"/>
          </w:tcPr>
          <w:p w14:paraId="4397F056" w14:textId="77777777" w:rsidR="0007445B" w:rsidRPr="00405C9E" w:rsidRDefault="0007445B" w:rsidP="0001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6EBDA93" w14:textId="77777777" w:rsidR="0007445B" w:rsidRPr="00405C9E" w:rsidRDefault="0007445B" w:rsidP="00010552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405C9E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10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,352</w:t>
            </w:r>
          </w:p>
        </w:tc>
        <w:tc>
          <w:tcPr>
            <w:tcW w:w="180" w:type="dxa"/>
            <w:vAlign w:val="bottom"/>
          </w:tcPr>
          <w:p w14:paraId="112D103F" w14:textId="77777777" w:rsidR="0007445B" w:rsidRPr="00BA7DDB" w:rsidRDefault="0007445B" w:rsidP="0001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08D5085F" w14:textId="77777777" w:rsidR="0007445B" w:rsidRPr="00BA7DDB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6FAEE2ED" w14:textId="77777777" w:rsidR="0007445B" w:rsidRPr="00BA7DDB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234483B4" w14:textId="77777777" w:rsidR="0007445B" w:rsidRPr="00BA7DDB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67D4F8F" w14:textId="77777777" w:rsidR="0007445B" w:rsidRPr="00BA7DDB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6061D925" w14:textId="77777777" w:rsidR="0007445B" w:rsidRPr="00153DD4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07445B" w:rsidRPr="00887951" w14:paraId="5FE82751" w14:textId="77777777" w:rsidTr="00A0170B">
        <w:trPr>
          <w:cantSplit/>
          <w:trHeight w:val="270"/>
        </w:trPr>
        <w:tc>
          <w:tcPr>
            <w:tcW w:w="4489" w:type="dxa"/>
          </w:tcPr>
          <w:p w14:paraId="7E1FDE90" w14:textId="77777777" w:rsidR="0007445B" w:rsidRPr="00405C9E" w:rsidRDefault="0007445B" w:rsidP="00010552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05C9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กระแสเงินสดจากกิจกรรมจัดหาเงิน 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7AA4681" w14:textId="77777777" w:rsidR="0007445B" w:rsidRPr="00405C9E" w:rsidRDefault="0007445B" w:rsidP="00010552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405C9E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(47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,348</w:t>
            </w:r>
            <w:r w:rsidRPr="00405C9E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A5F9702" w14:textId="77777777" w:rsidR="0007445B" w:rsidRPr="00405C9E" w:rsidRDefault="0007445B" w:rsidP="0001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03100E4" w14:textId="77777777" w:rsidR="0007445B" w:rsidRPr="00405C9E" w:rsidRDefault="0007445B" w:rsidP="00010552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405C9E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(14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,211</w:t>
            </w:r>
            <w:r w:rsidRPr="00405C9E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02FC0A84" w14:textId="77777777" w:rsidR="0007445B" w:rsidRPr="00BA7DDB" w:rsidRDefault="0007445B" w:rsidP="0001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</w:tcPr>
          <w:p w14:paraId="1A2C1BB5" w14:textId="77777777" w:rsidR="0007445B" w:rsidRPr="00BA7DDB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292FB99D" w14:textId="77777777" w:rsidR="0007445B" w:rsidRPr="00BA7DDB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</w:tcPr>
          <w:p w14:paraId="26F071C3" w14:textId="77777777" w:rsidR="0007445B" w:rsidRPr="00BA7DDB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80" w:type="dxa"/>
          </w:tcPr>
          <w:p w14:paraId="71490261" w14:textId="77777777" w:rsidR="0007445B" w:rsidRPr="00BA7DDB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</w:tcPr>
          <w:p w14:paraId="18ED3A74" w14:textId="77777777" w:rsidR="0007445B" w:rsidRPr="00153DD4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07445B" w:rsidRPr="00887951" w14:paraId="20E521EB" w14:textId="77777777" w:rsidTr="00A0170B">
        <w:trPr>
          <w:cantSplit/>
          <w:trHeight w:val="270"/>
        </w:trPr>
        <w:tc>
          <w:tcPr>
            <w:tcW w:w="4489" w:type="dxa"/>
          </w:tcPr>
          <w:p w14:paraId="68392A96" w14:textId="77777777" w:rsidR="0007445B" w:rsidRPr="00405C9E" w:rsidRDefault="0007445B" w:rsidP="00010552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5C9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เพิ่มขึ้น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Pr="00405C9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ลดลง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405C9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423A65D" w14:textId="77777777" w:rsidR="0007445B" w:rsidRPr="00405C9E" w:rsidRDefault="0007445B" w:rsidP="00010552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405C9E">
              <w:rPr>
                <w:rFonts w:ascii="Angsana New" w:hAnsi="Angsana New" w:cs="Angsana New"/>
                <w:sz w:val="28"/>
                <w:szCs w:val="28"/>
              </w:rPr>
              <w:t>51</w:t>
            </w:r>
            <w:r>
              <w:rPr>
                <w:rFonts w:ascii="Angsana New" w:hAnsi="Angsana New" w:cs="Angsana New"/>
                <w:sz w:val="28"/>
                <w:szCs w:val="28"/>
              </w:rPr>
              <w:t>,240</w:t>
            </w:r>
          </w:p>
        </w:tc>
        <w:tc>
          <w:tcPr>
            <w:tcW w:w="180" w:type="dxa"/>
          </w:tcPr>
          <w:p w14:paraId="16B230E1" w14:textId="77777777" w:rsidR="0007445B" w:rsidRPr="00405C9E" w:rsidRDefault="0007445B" w:rsidP="0001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D09DB37" w14:textId="77777777" w:rsidR="0007445B" w:rsidRPr="00405C9E" w:rsidRDefault="0007445B" w:rsidP="00010552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(47,576</w:t>
            </w:r>
            <w:r w:rsidRPr="00405C9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0E2B9EA8" w14:textId="77777777" w:rsidR="0007445B" w:rsidRPr="00BA7DDB" w:rsidRDefault="0007445B" w:rsidP="0001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</w:tcPr>
          <w:p w14:paraId="3A72460F" w14:textId="77777777" w:rsidR="0007445B" w:rsidRPr="00BA7DDB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4CF67BAD" w14:textId="77777777" w:rsidR="0007445B" w:rsidRPr="00BA7DDB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</w:tcPr>
          <w:p w14:paraId="26F3679A" w14:textId="77777777" w:rsidR="0007445B" w:rsidRPr="00BA7DDB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62DA4AEC" w14:textId="77777777" w:rsidR="0007445B" w:rsidRPr="00BA7DDB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</w:tcPr>
          <w:p w14:paraId="6B79209D" w14:textId="77777777" w:rsidR="0007445B" w:rsidRPr="00153DD4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07445B" w:rsidRPr="00887951" w14:paraId="485238D8" w14:textId="77777777" w:rsidTr="00A0170B">
        <w:trPr>
          <w:cantSplit/>
          <w:trHeight w:hRule="exact" w:val="284"/>
        </w:trPr>
        <w:tc>
          <w:tcPr>
            <w:tcW w:w="4489" w:type="dxa"/>
          </w:tcPr>
          <w:p w14:paraId="11530A04" w14:textId="77777777" w:rsidR="0007445B" w:rsidRPr="004F2C77" w:rsidRDefault="0007445B" w:rsidP="00010552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39B40688" w14:textId="77777777" w:rsidR="0007445B" w:rsidRPr="004F2C77" w:rsidRDefault="0007445B" w:rsidP="00010552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A6B6965" w14:textId="77777777" w:rsidR="0007445B" w:rsidRPr="004F2C77" w:rsidRDefault="0007445B" w:rsidP="0001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15B7274E" w14:textId="77777777" w:rsidR="0007445B" w:rsidRPr="004F2C77" w:rsidRDefault="0007445B" w:rsidP="00010552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E6B861F" w14:textId="77777777" w:rsidR="0007445B" w:rsidRPr="004F2C77" w:rsidRDefault="0007445B" w:rsidP="0001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530" w:type="dxa"/>
          </w:tcPr>
          <w:p w14:paraId="6E05223C" w14:textId="77777777" w:rsidR="0007445B" w:rsidRPr="004F2C77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0" w:type="dxa"/>
          </w:tcPr>
          <w:p w14:paraId="55FF42DE" w14:textId="77777777" w:rsidR="0007445B" w:rsidRPr="004F2C77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530" w:type="dxa"/>
          </w:tcPr>
          <w:p w14:paraId="3CB52E38" w14:textId="77777777" w:rsidR="0007445B" w:rsidRPr="004F2C77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80" w:type="dxa"/>
          </w:tcPr>
          <w:p w14:paraId="0DBADF95" w14:textId="77777777" w:rsidR="0007445B" w:rsidRPr="004F2C77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530" w:type="dxa"/>
          </w:tcPr>
          <w:p w14:paraId="5520044F" w14:textId="77777777" w:rsidR="0007445B" w:rsidRPr="00153DD4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07445B" w:rsidRPr="00887951" w14:paraId="55550173" w14:textId="77777777" w:rsidTr="00A0170B">
        <w:trPr>
          <w:cantSplit/>
          <w:trHeight w:val="270"/>
        </w:trPr>
        <w:tc>
          <w:tcPr>
            <w:tcW w:w="4489" w:type="dxa"/>
          </w:tcPr>
          <w:p w14:paraId="155B90C3" w14:textId="77777777" w:rsidR="0007445B" w:rsidRPr="00405C9E" w:rsidRDefault="0007445B" w:rsidP="00010552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405C9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เงินปันผลที่จ่ายให้กับส่วนได้เสียที่ไม่มีอำนาจควบคุ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</w:t>
            </w:r>
          </w:p>
        </w:tc>
        <w:tc>
          <w:tcPr>
            <w:tcW w:w="1620" w:type="dxa"/>
          </w:tcPr>
          <w:p w14:paraId="74CD3798" w14:textId="77777777" w:rsidR="0007445B" w:rsidRPr="00162470" w:rsidRDefault="0007445B" w:rsidP="00010552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162470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12,231</w:t>
            </w:r>
          </w:p>
        </w:tc>
        <w:tc>
          <w:tcPr>
            <w:tcW w:w="180" w:type="dxa"/>
          </w:tcPr>
          <w:p w14:paraId="7FDAA93E" w14:textId="77777777" w:rsidR="0007445B" w:rsidRPr="00162470" w:rsidRDefault="0007445B" w:rsidP="0001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620" w:type="dxa"/>
          </w:tcPr>
          <w:p w14:paraId="029BA670" w14:textId="77777777" w:rsidR="0007445B" w:rsidRPr="00162470" w:rsidRDefault="0007445B" w:rsidP="00010552">
            <w:pPr>
              <w:pStyle w:val="acctmergecolhdg"/>
              <w:tabs>
                <w:tab w:val="decimal" w:pos="1001"/>
              </w:tabs>
              <w:spacing w:line="240" w:lineRule="auto"/>
              <w:ind w:right="281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879</w:t>
            </w:r>
          </w:p>
        </w:tc>
        <w:tc>
          <w:tcPr>
            <w:tcW w:w="180" w:type="dxa"/>
          </w:tcPr>
          <w:p w14:paraId="284CD45B" w14:textId="77777777" w:rsidR="0007445B" w:rsidRPr="00162470" w:rsidRDefault="0007445B" w:rsidP="0001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</w:tcPr>
          <w:p w14:paraId="267B6D58" w14:textId="77777777" w:rsidR="0007445B" w:rsidRPr="00162470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</w:rPr>
              <w:t>3,875</w:t>
            </w:r>
          </w:p>
        </w:tc>
        <w:tc>
          <w:tcPr>
            <w:tcW w:w="180" w:type="dxa"/>
          </w:tcPr>
          <w:p w14:paraId="681EA1FB" w14:textId="77777777" w:rsidR="0007445B" w:rsidRPr="00162470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7A39124A" w14:textId="77777777" w:rsidR="0007445B" w:rsidRPr="00DD1FB4" w:rsidRDefault="0007445B" w:rsidP="0001055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A7FA79A" w14:textId="77777777" w:rsidR="0007445B" w:rsidRPr="00162470" w:rsidRDefault="0007445B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0E4DAF91" w14:textId="77777777" w:rsidR="0007445B" w:rsidRPr="00153DD4" w:rsidRDefault="0007445B" w:rsidP="00010552">
            <w:pPr>
              <w:pStyle w:val="acctmergecolhdg"/>
              <w:spacing w:line="240" w:lineRule="auto"/>
              <w:ind w:right="551"/>
              <w:jc w:val="right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153DD4">
              <w:rPr>
                <w:rFonts w:ascii="Angsana New" w:hAnsi="Angsana New" w:cs="Angsana New"/>
                <w:bCs/>
                <w:sz w:val="28"/>
                <w:szCs w:val="28"/>
              </w:rPr>
              <w:t>16,985</w:t>
            </w:r>
          </w:p>
        </w:tc>
      </w:tr>
    </w:tbl>
    <w:p w14:paraId="39258653" w14:textId="77777777" w:rsidR="0067143D" w:rsidRDefault="0067143D" w:rsidP="006714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right="-43" w:hanging="263"/>
        <w:jc w:val="thaiDistribute"/>
        <w:rPr>
          <w:rFonts w:ascii="Angsana New" w:hAnsi="Angsana New"/>
          <w:sz w:val="30"/>
          <w:szCs w:val="30"/>
        </w:rPr>
        <w:sectPr w:rsidR="0067143D" w:rsidSect="00A020C2">
          <w:pgSz w:w="16840" w:h="11907" w:orient="landscape" w:code="9"/>
          <w:pgMar w:top="1440" w:right="1152" w:bottom="1152" w:left="1152" w:header="720" w:footer="720" w:gutter="0"/>
          <w:cols w:space="708"/>
          <w:docGrid w:linePitch="360"/>
        </w:sectPr>
      </w:pPr>
    </w:p>
    <w:p w14:paraId="6F9EE70E" w14:textId="77777777" w:rsidR="00176709" w:rsidRPr="00176709" w:rsidRDefault="0083373B" w:rsidP="0045750E">
      <w:pPr>
        <w:pStyle w:val="block"/>
        <w:spacing w:after="0" w:line="240" w:lineRule="auto"/>
        <w:ind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lastRenderedPageBreak/>
        <w:t>1</w:t>
      </w:r>
      <w:r w:rsidR="00B07344">
        <w:rPr>
          <w:rFonts w:ascii="Angsana New" w:hAnsi="Angsana New" w:cs="Angsana New"/>
          <w:b/>
          <w:bCs/>
          <w:sz w:val="30"/>
          <w:szCs w:val="30"/>
          <w:lang w:bidi="th-TH"/>
        </w:rPr>
        <w:t>8</w:t>
      </w:r>
      <w:r w:rsidR="00176709" w:rsidRPr="00176709">
        <w:rPr>
          <w:rFonts w:ascii="Angsana New" w:hAnsi="Angsana New" w:cs="Angsana New"/>
          <w:b/>
          <w:bCs/>
          <w:sz w:val="30"/>
          <w:szCs w:val="30"/>
          <w:lang w:bidi="th-TH"/>
        </w:rPr>
        <w:tab/>
      </w:r>
      <w:r w:rsidR="00176709" w:rsidRPr="00176709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เงินลงทุนระยะยาวในกิจการที่เกี่ยวข้องกัน</w:t>
      </w:r>
    </w:p>
    <w:p w14:paraId="3E12FA2C" w14:textId="77777777" w:rsidR="004571A4" w:rsidRDefault="004571A4" w:rsidP="004571A4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9144E03" w14:textId="77777777" w:rsidR="00176709" w:rsidRDefault="004571A4" w:rsidP="004571A4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21170">
        <w:rPr>
          <w:rFonts w:ascii="Angsana New" w:hAnsi="Angsana New" w:cs="Angsana New" w:hint="cs"/>
          <w:sz w:val="30"/>
          <w:szCs w:val="30"/>
          <w:cs/>
          <w:lang w:bidi="th-TH"/>
        </w:rPr>
        <w:t>เ</w:t>
      </w:r>
      <w:r w:rsidRPr="00621170">
        <w:rPr>
          <w:rFonts w:ascii="Angsana New" w:hAnsi="Angsana New" w:cs="Angsana New"/>
          <w:sz w:val="30"/>
          <w:szCs w:val="30"/>
          <w:cs/>
          <w:lang w:bidi="th-TH"/>
        </w:rPr>
        <w:t>งินลงทุน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ระยะยาวในกิจการที่เกี่ยวข้องกัน</w:t>
      </w:r>
      <w:r w:rsidRPr="0062117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621170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31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ธันวาคม</w:t>
      </w:r>
      <w:r w:rsidR="000B4BBD">
        <w:rPr>
          <w:rFonts w:ascii="Angsana New" w:hAnsi="Angsana New" w:cs="Angsana New"/>
          <w:sz w:val="30"/>
          <w:szCs w:val="30"/>
          <w:lang w:val="en-US" w:bidi="th-TH"/>
        </w:rPr>
        <w:t xml:space="preserve"> 2560 </w:t>
      </w:r>
      <w:r w:rsidR="000B4BBD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 </w:t>
      </w:r>
      <w:r w:rsidR="000B4BBD">
        <w:rPr>
          <w:rFonts w:ascii="Angsana New" w:hAnsi="Angsana New" w:cs="Angsana New"/>
          <w:sz w:val="30"/>
          <w:szCs w:val="30"/>
          <w:lang w:val="en-US" w:bidi="th-TH"/>
        </w:rPr>
        <w:t>2559</w:t>
      </w:r>
      <w:r w:rsidRPr="0062117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621170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และเงินปันผลรับจากเงินลงทุนสำหรับ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แต่ละปี</w:t>
      </w:r>
      <w:r w:rsidRPr="0062117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621170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</w:p>
    <w:p w14:paraId="1B01B5BD" w14:textId="77777777" w:rsidR="004571A4" w:rsidRPr="00910702" w:rsidRDefault="004571A4" w:rsidP="00176709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467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79"/>
        <w:gridCol w:w="1436"/>
        <w:gridCol w:w="904"/>
        <w:gridCol w:w="810"/>
        <w:gridCol w:w="178"/>
        <w:gridCol w:w="794"/>
        <w:gridCol w:w="794"/>
        <w:gridCol w:w="178"/>
        <w:gridCol w:w="794"/>
        <w:gridCol w:w="178"/>
        <w:gridCol w:w="900"/>
        <w:gridCol w:w="178"/>
        <w:gridCol w:w="794"/>
        <w:gridCol w:w="178"/>
        <w:gridCol w:w="794"/>
        <w:gridCol w:w="178"/>
        <w:gridCol w:w="794"/>
        <w:gridCol w:w="178"/>
        <w:gridCol w:w="794"/>
        <w:gridCol w:w="178"/>
        <w:gridCol w:w="794"/>
        <w:gridCol w:w="178"/>
        <w:gridCol w:w="794"/>
      </w:tblGrid>
      <w:tr w:rsidR="00D143E8" w:rsidRPr="0069331B" w14:paraId="0043DF08" w14:textId="77777777" w:rsidTr="00A0170B">
        <w:trPr>
          <w:tblHeader/>
        </w:trPr>
        <w:tc>
          <w:tcPr>
            <w:tcW w:w="1879" w:type="dxa"/>
            <w:vAlign w:val="bottom"/>
          </w:tcPr>
          <w:p w14:paraId="2BA5D5D3" w14:textId="77777777" w:rsidR="00D143E8" w:rsidRPr="0069331B" w:rsidRDefault="00D143E8" w:rsidP="00FA404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36" w:type="dxa"/>
            <w:vAlign w:val="bottom"/>
          </w:tcPr>
          <w:p w14:paraId="1408C20B" w14:textId="77777777" w:rsidR="00D143E8" w:rsidRPr="0069331B" w:rsidRDefault="00D143E8" w:rsidP="00FA404B">
            <w:pPr>
              <w:pStyle w:val="acctmergecolhdg"/>
              <w:tabs>
                <w:tab w:val="left" w:pos="540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362" w:type="dxa"/>
            <w:gridSpan w:val="21"/>
            <w:vAlign w:val="bottom"/>
          </w:tcPr>
          <w:p w14:paraId="2F08D0ED" w14:textId="77777777" w:rsidR="00D143E8" w:rsidRPr="0069331B" w:rsidRDefault="00D143E8" w:rsidP="00D143E8">
            <w:pPr>
              <w:pStyle w:val="acctmergecolhdg"/>
              <w:spacing w:line="240" w:lineRule="auto"/>
              <w:ind w:left="-113" w:right="-113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176709" w:rsidRPr="0069331B" w14:paraId="4DF0154F" w14:textId="77777777" w:rsidTr="00A0170B">
        <w:trPr>
          <w:tblHeader/>
        </w:trPr>
        <w:tc>
          <w:tcPr>
            <w:tcW w:w="1879" w:type="dxa"/>
            <w:vAlign w:val="bottom"/>
          </w:tcPr>
          <w:p w14:paraId="46CFDB98" w14:textId="77777777" w:rsidR="00176709" w:rsidRPr="0069331B" w:rsidRDefault="00176709" w:rsidP="00FA404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36" w:type="dxa"/>
            <w:vAlign w:val="bottom"/>
          </w:tcPr>
          <w:p w14:paraId="2F283E12" w14:textId="77777777" w:rsidR="00176709" w:rsidRPr="0069331B" w:rsidRDefault="00176709" w:rsidP="00FA404B">
            <w:pPr>
              <w:pStyle w:val="acctmergecolhdg"/>
              <w:tabs>
                <w:tab w:val="left" w:pos="540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714" w:type="dxa"/>
            <w:gridSpan w:val="2"/>
            <w:vAlign w:val="bottom"/>
          </w:tcPr>
          <w:p w14:paraId="35E21753" w14:textId="77777777" w:rsidR="00176709" w:rsidRPr="0069331B" w:rsidRDefault="00176709" w:rsidP="00FA404B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3DA59C60" w14:textId="77777777" w:rsidR="00176709" w:rsidRPr="0069331B" w:rsidRDefault="00176709" w:rsidP="00FA404B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588" w:type="dxa"/>
            <w:gridSpan w:val="2"/>
            <w:vAlign w:val="bottom"/>
          </w:tcPr>
          <w:p w14:paraId="156CE4D2" w14:textId="77777777" w:rsidR="00176709" w:rsidRPr="0069331B" w:rsidRDefault="00176709" w:rsidP="00FA404B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0D930CE1" w14:textId="77777777" w:rsidR="00176709" w:rsidRPr="0069331B" w:rsidRDefault="00176709" w:rsidP="00FA404B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872" w:type="dxa"/>
            <w:gridSpan w:val="3"/>
            <w:vAlign w:val="bottom"/>
          </w:tcPr>
          <w:p w14:paraId="5D61DD3E" w14:textId="77777777" w:rsidR="00176709" w:rsidRPr="0069331B" w:rsidRDefault="00176709" w:rsidP="00FA404B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0E7174A2" w14:textId="77777777" w:rsidR="00176709" w:rsidRPr="0069331B" w:rsidRDefault="00176709" w:rsidP="00FA404B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766" w:type="dxa"/>
            <w:gridSpan w:val="3"/>
            <w:vAlign w:val="bottom"/>
          </w:tcPr>
          <w:p w14:paraId="31942DEA" w14:textId="77777777" w:rsidR="00176709" w:rsidRPr="0069331B" w:rsidRDefault="00176709" w:rsidP="00FA404B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1CB2334A" w14:textId="77777777" w:rsidR="00176709" w:rsidRPr="0069331B" w:rsidRDefault="00176709" w:rsidP="00FA404B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766" w:type="dxa"/>
            <w:gridSpan w:val="3"/>
            <w:vAlign w:val="bottom"/>
          </w:tcPr>
          <w:p w14:paraId="7B666A15" w14:textId="77777777" w:rsidR="00176709" w:rsidRPr="0069331B" w:rsidRDefault="00176709" w:rsidP="00FA404B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bidi="th-TH"/>
              </w:rPr>
              <w:t xml:space="preserve"> 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val="en-US" w:bidi="th-TH"/>
              </w:rPr>
              <w:t>-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Pr="0069331B">
              <w:rPr>
                <w:rFonts w:ascii="Angsana New" w:hAnsi="Angsana New" w:cs="Angsana New" w:hint="cs"/>
                <w:b w:val="0"/>
                <w:color w:val="000000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  <w:vAlign w:val="bottom"/>
          </w:tcPr>
          <w:p w14:paraId="23009D6B" w14:textId="77777777" w:rsidR="00176709" w:rsidRPr="0069331B" w:rsidRDefault="00176709" w:rsidP="00FA404B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766" w:type="dxa"/>
            <w:gridSpan w:val="3"/>
            <w:vAlign w:val="bottom"/>
          </w:tcPr>
          <w:p w14:paraId="69A3DA06" w14:textId="77777777" w:rsidR="00176709" w:rsidRPr="0069331B" w:rsidRDefault="00176709" w:rsidP="00FA404B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625711" w:rsidRPr="0069331B" w14:paraId="5EB68EB4" w14:textId="77777777" w:rsidTr="00A0170B">
        <w:trPr>
          <w:trHeight w:val="270"/>
          <w:tblHeader/>
        </w:trPr>
        <w:tc>
          <w:tcPr>
            <w:tcW w:w="1879" w:type="dxa"/>
          </w:tcPr>
          <w:p w14:paraId="0E6E5E94" w14:textId="77777777" w:rsidR="00625711" w:rsidRPr="0069331B" w:rsidRDefault="00625711" w:rsidP="00625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6" w:type="dxa"/>
          </w:tcPr>
          <w:p w14:paraId="3B2F164D" w14:textId="77777777" w:rsidR="00625711" w:rsidRPr="0069331B" w:rsidRDefault="00625711" w:rsidP="00625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</w:tcPr>
          <w:p w14:paraId="18776D34" w14:textId="77777777" w:rsidR="00625711" w:rsidRPr="0069331B" w:rsidRDefault="00625711" w:rsidP="00625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2560</w:t>
            </w:r>
          </w:p>
        </w:tc>
        <w:tc>
          <w:tcPr>
            <w:tcW w:w="810" w:type="dxa"/>
          </w:tcPr>
          <w:p w14:paraId="38A52694" w14:textId="77777777" w:rsidR="00625711" w:rsidRPr="0069331B" w:rsidRDefault="00625711" w:rsidP="00625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255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78" w:type="dxa"/>
          </w:tcPr>
          <w:p w14:paraId="32C5C891" w14:textId="77777777" w:rsidR="00625711" w:rsidRPr="0069331B" w:rsidRDefault="00625711" w:rsidP="00625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68AC437B" w14:textId="77777777" w:rsidR="00625711" w:rsidRPr="0069331B" w:rsidRDefault="00625711" w:rsidP="00625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2560</w:t>
            </w:r>
          </w:p>
        </w:tc>
        <w:tc>
          <w:tcPr>
            <w:tcW w:w="794" w:type="dxa"/>
          </w:tcPr>
          <w:p w14:paraId="33A5B999" w14:textId="77777777" w:rsidR="00625711" w:rsidRPr="0069331B" w:rsidRDefault="00625711" w:rsidP="00625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255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78" w:type="dxa"/>
          </w:tcPr>
          <w:p w14:paraId="77CDFC58" w14:textId="77777777" w:rsidR="00625711" w:rsidRPr="0069331B" w:rsidRDefault="00625711" w:rsidP="00625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3456AD09" w14:textId="77777777" w:rsidR="00625711" w:rsidRPr="0069331B" w:rsidRDefault="00625711" w:rsidP="00625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2560</w:t>
            </w:r>
          </w:p>
        </w:tc>
        <w:tc>
          <w:tcPr>
            <w:tcW w:w="178" w:type="dxa"/>
          </w:tcPr>
          <w:p w14:paraId="7C390FDA" w14:textId="77777777" w:rsidR="00625711" w:rsidRPr="0069331B" w:rsidRDefault="00625711" w:rsidP="00625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4221961" w14:textId="77777777" w:rsidR="00625711" w:rsidRPr="0069331B" w:rsidRDefault="00625711" w:rsidP="00625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255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78" w:type="dxa"/>
          </w:tcPr>
          <w:p w14:paraId="1B346965" w14:textId="77777777" w:rsidR="00625711" w:rsidRPr="0069331B" w:rsidRDefault="00625711" w:rsidP="00625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44BC0249" w14:textId="77777777" w:rsidR="00625711" w:rsidRPr="0069331B" w:rsidRDefault="00625711" w:rsidP="00625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2560</w:t>
            </w:r>
          </w:p>
        </w:tc>
        <w:tc>
          <w:tcPr>
            <w:tcW w:w="178" w:type="dxa"/>
          </w:tcPr>
          <w:p w14:paraId="7BB08601" w14:textId="77777777" w:rsidR="00625711" w:rsidRPr="0069331B" w:rsidRDefault="00625711" w:rsidP="00625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3E11CC40" w14:textId="77777777" w:rsidR="00625711" w:rsidRPr="0069331B" w:rsidRDefault="00625711" w:rsidP="00625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255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78" w:type="dxa"/>
          </w:tcPr>
          <w:p w14:paraId="4BD57EB4" w14:textId="77777777" w:rsidR="00625711" w:rsidRPr="0069331B" w:rsidRDefault="00625711" w:rsidP="00625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586A95DB" w14:textId="77777777" w:rsidR="00625711" w:rsidRPr="0069331B" w:rsidRDefault="00625711" w:rsidP="00625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2560</w:t>
            </w:r>
          </w:p>
        </w:tc>
        <w:tc>
          <w:tcPr>
            <w:tcW w:w="178" w:type="dxa"/>
          </w:tcPr>
          <w:p w14:paraId="0C03E3EE" w14:textId="77777777" w:rsidR="00625711" w:rsidRPr="0069331B" w:rsidRDefault="00625711" w:rsidP="00625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0C4BCE1F" w14:textId="77777777" w:rsidR="00625711" w:rsidRPr="0069331B" w:rsidRDefault="00625711" w:rsidP="00625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255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78" w:type="dxa"/>
          </w:tcPr>
          <w:p w14:paraId="532F38A1" w14:textId="77777777" w:rsidR="00625711" w:rsidRPr="0069331B" w:rsidRDefault="00625711" w:rsidP="00625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559C4943" w14:textId="77777777" w:rsidR="00625711" w:rsidRPr="0069331B" w:rsidRDefault="00625711" w:rsidP="00625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2560</w:t>
            </w:r>
          </w:p>
        </w:tc>
        <w:tc>
          <w:tcPr>
            <w:tcW w:w="178" w:type="dxa"/>
          </w:tcPr>
          <w:p w14:paraId="67B361D5" w14:textId="77777777" w:rsidR="00625711" w:rsidRPr="0069331B" w:rsidRDefault="00625711" w:rsidP="00625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67BD280E" w14:textId="77777777" w:rsidR="00625711" w:rsidRPr="0069331B" w:rsidRDefault="00625711" w:rsidP="00625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255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625711" w:rsidRPr="0069331B" w14:paraId="560CC22A" w14:textId="77777777" w:rsidTr="00A0170B">
        <w:trPr>
          <w:trHeight w:val="270"/>
          <w:tblHeader/>
        </w:trPr>
        <w:tc>
          <w:tcPr>
            <w:tcW w:w="1879" w:type="dxa"/>
          </w:tcPr>
          <w:p w14:paraId="1C8D85A1" w14:textId="77777777" w:rsidR="00625711" w:rsidRPr="0069331B" w:rsidRDefault="00625711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6" w:type="dxa"/>
          </w:tcPr>
          <w:p w14:paraId="7C4C3D16" w14:textId="77777777" w:rsidR="00625711" w:rsidRPr="0069331B" w:rsidRDefault="00625711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14" w:type="dxa"/>
            <w:gridSpan w:val="2"/>
          </w:tcPr>
          <w:p w14:paraId="13D07FC3" w14:textId="77777777" w:rsidR="00625711" w:rsidRPr="0069331B" w:rsidRDefault="00625711" w:rsidP="00FA404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331B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78" w:type="dxa"/>
          </w:tcPr>
          <w:p w14:paraId="40C21E9A" w14:textId="77777777" w:rsidR="00625711" w:rsidRPr="0069331B" w:rsidRDefault="00625711" w:rsidP="00FA404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0" w:type="dxa"/>
            <w:gridSpan w:val="18"/>
            <w:vAlign w:val="bottom"/>
          </w:tcPr>
          <w:p w14:paraId="721CCDB6" w14:textId="77777777" w:rsidR="00625711" w:rsidRPr="0069331B" w:rsidRDefault="00625711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625711" w:rsidRPr="001974C8" w14:paraId="08A378B7" w14:textId="77777777" w:rsidTr="00A0170B">
        <w:tc>
          <w:tcPr>
            <w:tcW w:w="1879" w:type="dxa"/>
          </w:tcPr>
          <w:p w14:paraId="4281B99F" w14:textId="77777777" w:rsidR="00625711" w:rsidRPr="0069331B" w:rsidRDefault="00625711" w:rsidP="002D5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ไทย พอร์ทัล จำกัด</w:t>
            </w:r>
          </w:p>
        </w:tc>
        <w:tc>
          <w:tcPr>
            <w:tcW w:w="1436" w:type="dxa"/>
          </w:tcPr>
          <w:p w14:paraId="05BAE5FA" w14:textId="77777777" w:rsidR="00625711" w:rsidRPr="0069331B" w:rsidRDefault="00625711" w:rsidP="002D5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บริการอินเตอร์เน็ต</w:t>
            </w:r>
          </w:p>
        </w:tc>
        <w:tc>
          <w:tcPr>
            <w:tcW w:w="904" w:type="dxa"/>
          </w:tcPr>
          <w:p w14:paraId="6E1559CC" w14:textId="77777777" w:rsidR="00625711" w:rsidRPr="0069331B" w:rsidRDefault="00625711" w:rsidP="002D5BB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19.00</w:t>
            </w:r>
          </w:p>
        </w:tc>
        <w:tc>
          <w:tcPr>
            <w:tcW w:w="810" w:type="dxa"/>
          </w:tcPr>
          <w:p w14:paraId="4422C6DE" w14:textId="77777777" w:rsidR="00625711" w:rsidRPr="0069331B" w:rsidRDefault="00625711" w:rsidP="002D5BB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19.00</w:t>
            </w:r>
          </w:p>
        </w:tc>
        <w:tc>
          <w:tcPr>
            <w:tcW w:w="178" w:type="dxa"/>
          </w:tcPr>
          <w:p w14:paraId="053411E3" w14:textId="77777777" w:rsidR="00625711" w:rsidRPr="0069331B" w:rsidRDefault="00625711" w:rsidP="002D5BB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399EDFC5" w14:textId="77777777" w:rsidR="00625711" w:rsidRPr="0069331B" w:rsidRDefault="00625711" w:rsidP="002D5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100,000</w:t>
            </w:r>
          </w:p>
        </w:tc>
        <w:tc>
          <w:tcPr>
            <w:tcW w:w="794" w:type="dxa"/>
          </w:tcPr>
          <w:p w14:paraId="1EFB6C26" w14:textId="77777777" w:rsidR="00625711" w:rsidRPr="0069331B" w:rsidRDefault="00625711" w:rsidP="002D5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5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100,000</w:t>
            </w:r>
          </w:p>
        </w:tc>
        <w:tc>
          <w:tcPr>
            <w:tcW w:w="178" w:type="dxa"/>
          </w:tcPr>
          <w:p w14:paraId="2E70B0A4" w14:textId="77777777" w:rsidR="00625711" w:rsidRPr="0069331B" w:rsidRDefault="00625711" w:rsidP="002D5BB1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double" w:sz="4" w:space="0" w:color="auto"/>
            </w:tcBorders>
          </w:tcPr>
          <w:p w14:paraId="34355E51" w14:textId="77777777" w:rsidR="00625711" w:rsidRPr="00176709" w:rsidRDefault="00625711" w:rsidP="002D5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17670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6,092</w:t>
            </w:r>
          </w:p>
        </w:tc>
        <w:tc>
          <w:tcPr>
            <w:tcW w:w="178" w:type="dxa"/>
          </w:tcPr>
          <w:p w14:paraId="7E7021FD" w14:textId="77777777" w:rsidR="00625711" w:rsidRPr="00176709" w:rsidRDefault="00625711" w:rsidP="002D5BB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ED4DB93" w14:textId="77777777" w:rsidR="00625711" w:rsidRPr="00176709" w:rsidRDefault="00625711" w:rsidP="002D5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176709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6,092</w:t>
            </w:r>
          </w:p>
        </w:tc>
        <w:tc>
          <w:tcPr>
            <w:tcW w:w="178" w:type="dxa"/>
          </w:tcPr>
          <w:p w14:paraId="36F86933" w14:textId="77777777" w:rsidR="00625711" w:rsidRPr="00176709" w:rsidRDefault="00625711" w:rsidP="002D5BB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double" w:sz="4" w:space="0" w:color="auto"/>
            </w:tcBorders>
          </w:tcPr>
          <w:p w14:paraId="72E89859" w14:textId="77777777" w:rsidR="00625711" w:rsidRPr="00176709" w:rsidRDefault="00625711" w:rsidP="002D5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17670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6,092</w:t>
            </w:r>
          </w:p>
        </w:tc>
        <w:tc>
          <w:tcPr>
            <w:tcW w:w="178" w:type="dxa"/>
          </w:tcPr>
          <w:p w14:paraId="602991D4" w14:textId="77777777" w:rsidR="00625711" w:rsidRPr="00176709" w:rsidRDefault="00625711" w:rsidP="002D5BB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double" w:sz="4" w:space="0" w:color="auto"/>
            </w:tcBorders>
          </w:tcPr>
          <w:p w14:paraId="35CC69D4" w14:textId="77777777" w:rsidR="00625711" w:rsidRPr="00176709" w:rsidRDefault="00625711" w:rsidP="002D5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176709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6,092</w:t>
            </w:r>
          </w:p>
        </w:tc>
        <w:tc>
          <w:tcPr>
            <w:tcW w:w="178" w:type="dxa"/>
          </w:tcPr>
          <w:p w14:paraId="7E04AE7F" w14:textId="77777777" w:rsidR="00625711" w:rsidRPr="0069331B" w:rsidRDefault="00625711" w:rsidP="002D5BB1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double" w:sz="4" w:space="0" w:color="auto"/>
            </w:tcBorders>
          </w:tcPr>
          <w:p w14:paraId="14A73F17" w14:textId="77777777" w:rsidR="00625711" w:rsidRPr="00D36EC5" w:rsidRDefault="00625711" w:rsidP="002D5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36EC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F2C200E" w14:textId="77777777" w:rsidR="00625711" w:rsidRPr="00D36EC5" w:rsidRDefault="00625711" w:rsidP="002D5BB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double" w:sz="4" w:space="0" w:color="auto"/>
            </w:tcBorders>
          </w:tcPr>
          <w:p w14:paraId="0AD6BCF7" w14:textId="77777777" w:rsidR="00625711" w:rsidRPr="00D36EC5" w:rsidRDefault="00625711" w:rsidP="002D5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36EC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B1BF737" w14:textId="77777777" w:rsidR="00625711" w:rsidRPr="00D36EC5" w:rsidRDefault="00625711" w:rsidP="002D5BB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double" w:sz="4" w:space="0" w:color="auto"/>
            </w:tcBorders>
          </w:tcPr>
          <w:p w14:paraId="2AE7EE9F" w14:textId="77777777" w:rsidR="00625711" w:rsidRPr="00D36EC5" w:rsidRDefault="00625711" w:rsidP="002D5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36EC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EBA0422" w14:textId="77777777" w:rsidR="00625711" w:rsidRPr="00D36EC5" w:rsidRDefault="00625711" w:rsidP="002D5BB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double" w:sz="4" w:space="0" w:color="auto"/>
            </w:tcBorders>
          </w:tcPr>
          <w:p w14:paraId="613D52EF" w14:textId="77777777" w:rsidR="00625711" w:rsidRPr="00D36EC5" w:rsidRDefault="00625711" w:rsidP="002D5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36EC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</w:tbl>
    <w:p w14:paraId="025AA873" w14:textId="77777777" w:rsidR="00176709" w:rsidRDefault="00176709" w:rsidP="00176709">
      <w:pPr>
        <w:tabs>
          <w:tab w:val="left" w:pos="540"/>
        </w:tabs>
        <w:spacing w:line="20" w:lineRule="exact"/>
      </w:pPr>
    </w:p>
    <w:p w14:paraId="6AFCFE72" w14:textId="77777777" w:rsidR="00176709" w:rsidRDefault="00176709" w:rsidP="00176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  <w:sectPr w:rsidR="00176709" w:rsidSect="00621170">
          <w:pgSz w:w="16840" w:h="11907" w:orient="landscape" w:code="9"/>
          <w:pgMar w:top="691" w:right="1152" w:bottom="576" w:left="1152" w:header="720" w:footer="444" w:gutter="0"/>
          <w:cols w:space="708"/>
          <w:docGrid w:linePitch="360"/>
        </w:sectPr>
      </w:pPr>
    </w:p>
    <w:p w14:paraId="06BA3DE0" w14:textId="77777777" w:rsidR="005C797C" w:rsidRPr="004571A4" w:rsidRDefault="00B07344" w:rsidP="00457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19</w:t>
      </w:r>
      <w:r w:rsidR="001A05F1">
        <w:rPr>
          <w:rFonts w:ascii="Angsana New" w:hAnsi="Angsana New"/>
          <w:b/>
          <w:bCs/>
          <w:sz w:val="30"/>
          <w:szCs w:val="30"/>
        </w:rPr>
        <w:tab/>
      </w:r>
      <w:r w:rsidR="005C797C" w:rsidRPr="001A05F1">
        <w:rPr>
          <w:rFonts w:ascii="Angsana New" w:hAnsi="Angsana New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31E4787E" w14:textId="77777777" w:rsidR="00B71EEE" w:rsidRPr="004571A4" w:rsidRDefault="00B71EEE" w:rsidP="00457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pPr w:leftFromText="180" w:rightFromText="180" w:vertAnchor="text" w:horzAnchor="margin" w:tblpX="507" w:tblpY="114"/>
        <w:tblW w:w="921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39"/>
        <w:gridCol w:w="990"/>
        <w:gridCol w:w="180"/>
        <w:gridCol w:w="1080"/>
        <w:gridCol w:w="180"/>
        <w:gridCol w:w="944"/>
        <w:gridCol w:w="180"/>
        <w:gridCol w:w="1036"/>
        <w:gridCol w:w="180"/>
        <w:gridCol w:w="1080"/>
        <w:gridCol w:w="191"/>
        <w:gridCol w:w="9"/>
        <w:gridCol w:w="926"/>
      </w:tblGrid>
      <w:tr w:rsidR="00C1609F" w:rsidRPr="002540FC" w14:paraId="7B66DC89" w14:textId="77777777" w:rsidTr="00A0170B">
        <w:trPr>
          <w:cantSplit/>
          <w:trHeight w:val="397"/>
          <w:tblHeader/>
        </w:trPr>
        <w:tc>
          <w:tcPr>
            <w:tcW w:w="2239" w:type="dxa"/>
            <w:vAlign w:val="bottom"/>
          </w:tcPr>
          <w:p w14:paraId="24EF4381" w14:textId="77777777" w:rsidR="00C1609F" w:rsidRPr="00C1609F" w:rsidRDefault="00C1609F" w:rsidP="00A0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74" w:type="dxa"/>
            <w:gridSpan w:val="5"/>
            <w:vAlign w:val="bottom"/>
          </w:tcPr>
          <w:p w14:paraId="09FD7B84" w14:textId="77777777" w:rsidR="00C1609F" w:rsidRPr="002540FC" w:rsidRDefault="00C1609F" w:rsidP="00A0170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2540F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5C782DA6" w14:textId="77777777" w:rsidR="00C1609F" w:rsidRPr="002540FC" w:rsidRDefault="00C1609F" w:rsidP="00A0170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3422" w:type="dxa"/>
            <w:gridSpan w:val="6"/>
            <w:vAlign w:val="bottom"/>
          </w:tcPr>
          <w:p w14:paraId="097C2A13" w14:textId="77777777" w:rsidR="00C1609F" w:rsidRPr="002540FC" w:rsidRDefault="00C1609F" w:rsidP="00A0170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540F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36EC5" w:rsidRPr="002540FC" w14:paraId="4896BEA8" w14:textId="77777777" w:rsidTr="00A0170B">
        <w:trPr>
          <w:cantSplit/>
          <w:trHeight w:val="397"/>
          <w:tblHeader/>
        </w:trPr>
        <w:tc>
          <w:tcPr>
            <w:tcW w:w="2239" w:type="dxa"/>
            <w:vAlign w:val="bottom"/>
          </w:tcPr>
          <w:p w14:paraId="34277878" w14:textId="77777777" w:rsidR="00D36EC5" w:rsidRPr="00C1609F" w:rsidRDefault="00D36EC5" w:rsidP="00A0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9456171" w14:textId="77777777" w:rsidR="00D36EC5" w:rsidRPr="002540FC" w:rsidRDefault="00D36EC5" w:rsidP="00A0170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5B821B1" w14:textId="77777777" w:rsidR="00D36EC5" w:rsidRPr="002540FC" w:rsidRDefault="00D36EC5" w:rsidP="00A0170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3F13D86" w14:textId="77777777" w:rsidR="00D36EC5" w:rsidRPr="002540FC" w:rsidRDefault="00D36EC5" w:rsidP="00A0170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540F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อาคาร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ชุดและ</w:t>
            </w:r>
          </w:p>
        </w:tc>
        <w:tc>
          <w:tcPr>
            <w:tcW w:w="180" w:type="dxa"/>
            <w:vAlign w:val="bottom"/>
          </w:tcPr>
          <w:p w14:paraId="78D1F653" w14:textId="77777777" w:rsidR="00D36EC5" w:rsidRPr="002540FC" w:rsidRDefault="00D36EC5" w:rsidP="00A0170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44" w:type="dxa"/>
            <w:vAlign w:val="bottom"/>
          </w:tcPr>
          <w:p w14:paraId="29E3B448" w14:textId="77777777" w:rsidR="00D36EC5" w:rsidRPr="002540FC" w:rsidRDefault="00D36EC5" w:rsidP="00A0170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F87F7D0" w14:textId="77777777" w:rsidR="00D36EC5" w:rsidRPr="002540FC" w:rsidRDefault="00D36EC5" w:rsidP="00A0170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36" w:type="dxa"/>
            <w:vAlign w:val="bottom"/>
          </w:tcPr>
          <w:p w14:paraId="3E3AAF3E" w14:textId="77777777" w:rsidR="00D36EC5" w:rsidRPr="002540FC" w:rsidRDefault="00D36EC5" w:rsidP="00A0170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C61BEB4" w14:textId="77777777" w:rsidR="00D36EC5" w:rsidRPr="002540FC" w:rsidRDefault="00D36EC5" w:rsidP="00A0170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DDEFC8" w14:textId="77777777" w:rsidR="00D36EC5" w:rsidRPr="002540FC" w:rsidRDefault="00D36EC5" w:rsidP="00A0170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540F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อาคาร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ชุดและ</w:t>
            </w:r>
          </w:p>
        </w:tc>
        <w:tc>
          <w:tcPr>
            <w:tcW w:w="191" w:type="dxa"/>
            <w:vAlign w:val="bottom"/>
          </w:tcPr>
          <w:p w14:paraId="6944B72D" w14:textId="77777777" w:rsidR="00D36EC5" w:rsidRPr="002540FC" w:rsidRDefault="00D36EC5" w:rsidP="00A0170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vAlign w:val="bottom"/>
          </w:tcPr>
          <w:p w14:paraId="0C342C5E" w14:textId="77777777" w:rsidR="00D36EC5" w:rsidRPr="002540FC" w:rsidRDefault="00D36EC5" w:rsidP="00A0170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D36EC5" w:rsidRPr="002540FC" w14:paraId="1ACC5447" w14:textId="77777777" w:rsidTr="00A0170B">
        <w:trPr>
          <w:cantSplit/>
          <w:trHeight w:val="397"/>
          <w:tblHeader/>
        </w:trPr>
        <w:tc>
          <w:tcPr>
            <w:tcW w:w="2239" w:type="dxa"/>
            <w:vAlign w:val="bottom"/>
          </w:tcPr>
          <w:p w14:paraId="5A1D08D3" w14:textId="77777777" w:rsidR="00D36EC5" w:rsidRPr="00C1609F" w:rsidRDefault="00D36EC5" w:rsidP="00A0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6E85FAB" w14:textId="77777777" w:rsidR="00D36EC5" w:rsidRPr="002540FC" w:rsidRDefault="00D36EC5" w:rsidP="00A0170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540F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ที่ดิน</w:t>
            </w:r>
          </w:p>
        </w:tc>
        <w:tc>
          <w:tcPr>
            <w:tcW w:w="180" w:type="dxa"/>
            <w:vAlign w:val="bottom"/>
          </w:tcPr>
          <w:p w14:paraId="3BAAF4DE" w14:textId="77777777" w:rsidR="00D36EC5" w:rsidRPr="002540FC" w:rsidRDefault="00D36EC5" w:rsidP="00A0170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880C902" w14:textId="77777777" w:rsidR="00D36EC5" w:rsidRDefault="00D36EC5" w:rsidP="00A0170B">
            <w:pPr>
              <w:pStyle w:val="acctcolumnheading"/>
              <w:spacing w:after="0" w:line="240" w:lineRule="auto"/>
              <w:ind w:left="-57" w:right="-57"/>
              <w:jc w:val="lef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180" w:type="dxa"/>
            <w:vAlign w:val="bottom"/>
          </w:tcPr>
          <w:p w14:paraId="6FAC1BD4" w14:textId="77777777" w:rsidR="00D36EC5" w:rsidRPr="002540FC" w:rsidRDefault="00D36EC5" w:rsidP="00A0170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44" w:type="dxa"/>
            <w:vAlign w:val="bottom"/>
          </w:tcPr>
          <w:p w14:paraId="38B48682" w14:textId="77777777" w:rsidR="00D36EC5" w:rsidRPr="002540FC" w:rsidRDefault="00D36EC5" w:rsidP="00A0170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540F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0098F1B0" w14:textId="77777777" w:rsidR="00D36EC5" w:rsidRPr="002540FC" w:rsidRDefault="00D36EC5" w:rsidP="00A0170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36" w:type="dxa"/>
            <w:vAlign w:val="bottom"/>
          </w:tcPr>
          <w:p w14:paraId="067C92DB" w14:textId="77777777" w:rsidR="00D36EC5" w:rsidRPr="002540FC" w:rsidRDefault="00D36EC5" w:rsidP="00A0170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540F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ที่ดิน</w:t>
            </w:r>
          </w:p>
        </w:tc>
        <w:tc>
          <w:tcPr>
            <w:tcW w:w="180" w:type="dxa"/>
            <w:vAlign w:val="bottom"/>
          </w:tcPr>
          <w:p w14:paraId="741A8B96" w14:textId="77777777" w:rsidR="00D36EC5" w:rsidRPr="002540FC" w:rsidRDefault="00D36EC5" w:rsidP="00A0170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969EF63" w14:textId="77777777" w:rsidR="00D36EC5" w:rsidRDefault="00D36EC5" w:rsidP="00A0170B">
            <w:pPr>
              <w:pStyle w:val="acctcolumnheading"/>
              <w:spacing w:after="0" w:line="240" w:lineRule="auto"/>
              <w:ind w:left="-57" w:right="-57"/>
              <w:jc w:val="lef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191" w:type="dxa"/>
            <w:vAlign w:val="bottom"/>
          </w:tcPr>
          <w:p w14:paraId="30118727" w14:textId="77777777" w:rsidR="00D36EC5" w:rsidRPr="002540FC" w:rsidRDefault="00D36EC5" w:rsidP="00A0170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vAlign w:val="bottom"/>
          </w:tcPr>
          <w:p w14:paraId="2B7AA302" w14:textId="77777777" w:rsidR="00D36EC5" w:rsidRPr="002540FC" w:rsidRDefault="00D36EC5" w:rsidP="00A0170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540F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36EC5" w:rsidRPr="002540FC" w14:paraId="56D07E4A" w14:textId="77777777" w:rsidTr="00A0170B">
        <w:trPr>
          <w:cantSplit/>
          <w:trHeight w:val="397"/>
        </w:trPr>
        <w:tc>
          <w:tcPr>
            <w:tcW w:w="2239" w:type="dxa"/>
            <w:vAlign w:val="bottom"/>
          </w:tcPr>
          <w:p w14:paraId="2BC9E563" w14:textId="77777777" w:rsidR="00D36EC5" w:rsidRPr="00C1609F" w:rsidRDefault="00D36EC5" w:rsidP="00A0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76" w:type="dxa"/>
            <w:gridSpan w:val="12"/>
            <w:vAlign w:val="bottom"/>
          </w:tcPr>
          <w:p w14:paraId="7B71C647" w14:textId="1536002F" w:rsidR="00D36EC5" w:rsidRPr="002540FC" w:rsidRDefault="00231DFE" w:rsidP="00A0170B">
            <w:pPr>
              <w:pStyle w:val="acctfourfigures"/>
              <w:tabs>
                <w:tab w:val="clear" w:pos="765"/>
              </w:tabs>
              <w:spacing w:line="240" w:lineRule="auto"/>
              <w:ind w:left="-58" w:right="-5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bidi="th-TH"/>
              </w:rPr>
              <w:t>(</w:t>
            </w:r>
            <w:r w:rsidR="00D36EC5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="00D36EC5" w:rsidRPr="005654C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D36EC5" w:rsidRPr="002540FC" w14:paraId="5CA47254" w14:textId="77777777" w:rsidTr="00A0170B">
        <w:trPr>
          <w:cantSplit/>
          <w:trHeight w:val="397"/>
        </w:trPr>
        <w:tc>
          <w:tcPr>
            <w:tcW w:w="2239" w:type="dxa"/>
            <w:vAlign w:val="bottom"/>
          </w:tcPr>
          <w:p w14:paraId="1789B753" w14:textId="77777777" w:rsidR="00D36EC5" w:rsidRPr="002540FC" w:rsidRDefault="00D36EC5" w:rsidP="00A0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540F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90" w:type="dxa"/>
            <w:vAlign w:val="bottom"/>
          </w:tcPr>
          <w:p w14:paraId="194AA7D9" w14:textId="77777777" w:rsidR="00D36EC5" w:rsidRPr="002540FC" w:rsidRDefault="00D36EC5" w:rsidP="00A0170B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015E840" w14:textId="77777777" w:rsidR="00D36EC5" w:rsidRPr="002540FC" w:rsidRDefault="00D36EC5" w:rsidP="00A0170B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7BD6D6" w14:textId="77777777" w:rsidR="00D36EC5" w:rsidRPr="002540FC" w:rsidRDefault="00D36EC5" w:rsidP="00A0170B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0EDA5B0" w14:textId="77777777" w:rsidR="00D36EC5" w:rsidRPr="002540FC" w:rsidRDefault="00D36EC5" w:rsidP="00A0170B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4" w:type="dxa"/>
            <w:vAlign w:val="bottom"/>
          </w:tcPr>
          <w:p w14:paraId="37FA1187" w14:textId="77777777" w:rsidR="00D36EC5" w:rsidRPr="002540FC" w:rsidRDefault="00D36EC5" w:rsidP="00A0170B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F7F318D" w14:textId="77777777" w:rsidR="00D36EC5" w:rsidRPr="002540FC" w:rsidRDefault="00D36EC5" w:rsidP="00A0170B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1D9CB46F" w14:textId="77777777" w:rsidR="00D36EC5" w:rsidRPr="002540FC" w:rsidRDefault="00D36EC5" w:rsidP="00A0170B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FC2C15F" w14:textId="77777777" w:rsidR="00D36EC5" w:rsidRPr="002540FC" w:rsidRDefault="00D36EC5" w:rsidP="00A0170B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D811216" w14:textId="77777777" w:rsidR="00D36EC5" w:rsidRPr="002540FC" w:rsidRDefault="00D36EC5" w:rsidP="00A0170B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  <w:vAlign w:val="bottom"/>
          </w:tcPr>
          <w:p w14:paraId="2B9F8ECA" w14:textId="77777777" w:rsidR="00D36EC5" w:rsidRPr="002540FC" w:rsidRDefault="00D36EC5" w:rsidP="00A0170B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vAlign w:val="bottom"/>
          </w:tcPr>
          <w:p w14:paraId="2335A916" w14:textId="77777777" w:rsidR="00D36EC5" w:rsidRPr="002540FC" w:rsidRDefault="00D36EC5" w:rsidP="00A0170B">
            <w:pPr>
              <w:pStyle w:val="acctfourfigures"/>
              <w:tabs>
                <w:tab w:val="clear" w:pos="765"/>
              </w:tabs>
              <w:spacing w:line="240" w:lineRule="auto"/>
              <w:ind w:left="-58" w:right="-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760E6C" w:rsidRPr="00760E6C" w14:paraId="38A1CF90" w14:textId="77777777" w:rsidTr="00A0170B">
        <w:trPr>
          <w:cantSplit/>
          <w:trHeight w:val="397"/>
        </w:trPr>
        <w:tc>
          <w:tcPr>
            <w:tcW w:w="2239" w:type="dxa"/>
            <w:vAlign w:val="bottom"/>
          </w:tcPr>
          <w:p w14:paraId="2BC2E958" w14:textId="77777777" w:rsidR="00760E6C" w:rsidRPr="00760E6C" w:rsidRDefault="00760E6C" w:rsidP="00A0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60E6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60E6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60E6C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Pr="00760E6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60E6C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990" w:type="dxa"/>
            <w:vAlign w:val="bottom"/>
          </w:tcPr>
          <w:p w14:paraId="6F7E8CDD" w14:textId="77777777" w:rsidR="00760E6C" w:rsidRPr="00760E6C" w:rsidRDefault="00760E6C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60E6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44,678</w:t>
            </w:r>
          </w:p>
        </w:tc>
        <w:tc>
          <w:tcPr>
            <w:tcW w:w="180" w:type="dxa"/>
            <w:vAlign w:val="bottom"/>
          </w:tcPr>
          <w:p w14:paraId="64EEE774" w14:textId="77777777" w:rsidR="00760E6C" w:rsidRPr="00760E6C" w:rsidRDefault="00760E6C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C324002" w14:textId="77777777" w:rsidR="00760E6C" w:rsidRPr="00760E6C" w:rsidRDefault="00760E6C" w:rsidP="00A017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5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60E6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ECE51A8" w14:textId="77777777" w:rsidR="00760E6C" w:rsidRPr="00760E6C" w:rsidRDefault="00760E6C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4" w:type="dxa"/>
            <w:vAlign w:val="bottom"/>
          </w:tcPr>
          <w:p w14:paraId="7C1F9E6D" w14:textId="77777777" w:rsidR="00760E6C" w:rsidRPr="00760E6C" w:rsidRDefault="00760E6C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60E6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44,678</w:t>
            </w:r>
          </w:p>
        </w:tc>
        <w:tc>
          <w:tcPr>
            <w:tcW w:w="180" w:type="dxa"/>
            <w:vAlign w:val="bottom"/>
          </w:tcPr>
          <w:p w14:paraId="640DBA4D" w14:textId="77777777" w:rsidR="00760E6C" w:rsidRPr="00760E6C" w:rsidRDefault="00760E6C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36" w:type="dxa"/>
            <w:vAlign w:val="bottom"/>
          </w:tcPr>
          <w:p w14:paraId="7DB0FBCD" w14:textId="77777777" w:rsidR="00760E6C" w:rsidRPr="00760E6C" w:rsidRDefault="00760E6C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60E6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44,678</w:t>
            </w:r>
          </w:p>
        </w:tc>
        <w:tc>
          <w:tcPr>
            <w:tcW w:w="180" w:type="dxa"/>
            <w:vAlign w:val="bottom"/>
          </w:tcPr>
          <w:p w14:paraId="09B8F3E4" w14:textId="77777777" w:rsidR="00760E6C" w:rsidRPr="00760E6C" w:rsidRDefault="00760E6C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7713498" w14:textId="77777777" w:rsidR="00760E6C" w:rsidRPr="00760E6C" w:rsidRDefault="00760E6C" w:rsidP="00A017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5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60E6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6CFB589F" w14:textId="77777777" w:rsidR="00760E6C" w:rsidRPr="00760E6C" w:rsidRDefault="00760E6C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5" w:type="dxa"/>
            <w:gridSpan w:val="2"/>
            <w:vAlign w:val="bottom"/>
          </w:tcPr>
          <w:p w14:paraId="0183CED1" w14:textId="77777777" w:rsidR="00760E6C" w:rsidRPr="00760E6C" w:rsidRDefault="00760E6C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60E6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44,678</w:t>
            </w:r>
          </w:p>
        </w:tc>
      </w:tr>
      <w:tr w:rsidR="00760E6C" w:rsidRPr="002540FC" w14:paraId="59EF8B3F" w14:textId="77777777" w:rsidTr="00A0170B">
        <w:trPr>
          <w:cantSplit/>
          <w:trHeight w:val="316"/>
        </w:trPr>
        <w:tc>
          <w:tcPr>
            <w:tcW w:w="2239" w:type="dxa"/>
            <w:vAlign w:val="bottom"/>
          </w:tcPr>
          <w:p w14:paraId="32A4A487" w14:textId="77777777" w:rsidR="00760E6C" w:rsidRPr="002540FC" w:rsidRDefault="00760E6C" w:rsidP="00A0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540F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14:paraId="71488C7B" w14:textId="77777777" w:rsidR="00760E6C" w:rsidRPr="002540FC" w:rsidRDefault="00760E6C" w:rsidP="00A0170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540F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74248CB" w14:textId="77777777" w:rsidR="00760E6C" w:rsidRPr="002540FC" w:rsidRDefault="00760E6C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EF3BD6" w14:textId="77777777" w:rsidR="00760E6C" w:rsidRPr="002540FC" w:rsidRDefault="00760E6C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540FC">
              <w:rPr>
                <w:rFonts w:ascii="Angsana New" w:hAnsi="Angsana New" w:cs="Angsana New"/>
                <w:sz w:val="28"/>
                <w:szCs w:val="28"/>
              </w:rPr>
              <w:t>31,145</w:t>
            </w:r>
          </w:p>
        </w:tc>
        <w:tc>
          <w:tcPr>
            <w:tcW w:w="180" w:type="dxa"/>
            <w:vAlign w:val="bottom"/>
          </w:tcPr>
          <w:p w14:paraId="38D73B0A" w14:textId="77777777" w:rsidR="00760E6C" w:rsidRPr="002540FC" w:rsidRDefault="00760E6C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4" w:type="dxa"/>
            <w:vAlign w:val="bottom"/>
          </w:tcPr>
          <w:p w14:paraId="3400AE3F" w14:textId="77777777" w:rsidR="00760E6C" w:rsidRPr="002540FC" w:rsidRDefault="00760E6C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540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31,145</w:t>
            </w:r>
          </w:p>
        </w:tc>
        <w:tc>
          <w:tcPr>
            <w:tcW w:w="180" w:type="dxa"/>
            <w:vAlign w:val="bottom"/>
          </w:tcPr>
          <w:p w14:paraId="192988E5" w14:textId="77777777" w:rsidR="00760E6C" w:rsidRPr="002540FC" w:rsidRDefault="00760E6C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69758325" w14:textId="77777777" w:rsidR="00760E6C" w:rsidRPr="002540FC" w:rsidRDefault="00760E6C" w:rsidP="00A0170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540F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C3506FE" w14:textId="77777777" w:rsidR="00760E6C" w:rsidRPr="002540FC" w:rsidRDefault="00760E6C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5A3555" w14:textId="77777777" w:rsidR="00760E6C" w:rsidRPr="002540FC" w:rsidRDefault="00760E6C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540FC">
              <w:rPr>
                <w:rFonts w:ascii="Angsana New" w:hAnsi="Angsana New" w:cs="Angsana New"/>
                <w:sz w:val="28"/>
                <w:szCs w:val="28"/>
                <w:lang w:bidi="th-TH"/>
              </w:rPr>
              <w:t>20,006</w:t>
            </w:r>
          </w:p>
        </w:tc>
        <w:tc>
          <w:tcPr>
            <w:tcW w:w="191" w:type="dxa"/>
            <w:vAlign w:val="bottom"/>
          </w:tcPr>
          <w:p w14:paraId="14BCEFC6" w14:textId="77777777" w:rsidR="00760E6C" w:rsidRPr="002540FC" w:rsidRDefault="00760E6C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35" w:type="dxa"/>
            <w:gridSpan w:val="2"/>
            <w:vAlign w:val="bottom"/>
          </w:tcPr>
          <w:p w14:paraId="2F473601" w14:textId="77777777" w:rsidR="00760E6C" w:rsidRPr="002540FC" w:rsidRDefault="00760E6C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540FC">
              <w:rPr>
                <w:rFonts w:ascii="Angsana New" w:hAnsi="Angsana New" w:cs="Angsana New"/>
                <w:sz w:val="28"/>
                <w:szCs w:val="28"/>
                <w:lang w:bidi="th-TH"/>
              </w:rPr>
              <w:t>20,006</w:t>
            </w:r>
          </w:p>
        </w:tc>
      </w:tr>
      <w:tr w:rsidR="00760E6C" w:rsidRPr="002540FC" w14:paraId="26567B05" w14:textId="77777777" w:rsidTr="00A0170B">
        <w:trPr>
          <w:cantSplit/>
          <w:trHeight w:val="397"/>
        </w:trPr>
        <w:tc>
          <w:tcPr>
            <w:tcW w:w="2239" w:type="dxa"/>
            <w:vAlign w:val="bottom"/>
          </w:tcPr>
          <w:p w14:paraId="55BDC348" w14:textId="77777777" w:rsidR="00760E6C" w:rsidRPr="002540FC" w:rsidRDefault="00760E6C" w:rsidP="00A0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40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540F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2540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540FC">
              <w:rPr>
                <w:rFonts w:ascii="Angsana New" w:hAnsi="Angsana New"/>
                <w:b/>
                <w:bCs/>
                <w:sz w:val="28"/>
                <w:szCs w:val="28"/>
              </w:rPr>
              <w:t>255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BF9815D" w14:textId="77777777" w:rsidR="00760E6C" w:rsidRPr="002540FC" w:rsidRDefault="00760E6C" w:rsidP="00A0170B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DE4AF50" w14:textId="77777777" w:rsidR="00760E6C" w:rsidRPr="002540FC" w:rsidRDefault="00760E6C" w:rsidP="00A0170B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9268ADF" w14:textId="77777777" w:rsidR="00760E6C" w:rsidRPr="002540FC" w:rsidRDefault="00760E6C" w:rsidP="00A0170B">
            <w:pPr>
              <w:pStyle w:val="acctfourfigures"/>
              <w:tabs>
                <w:tab w:val="clear" w:pos="765"/>
                <w:tab w:val="decimal" w:pos="472"/>
                <w:tab w:val="decimal" w:pos="630"/>
                <w:tab w:val="decimal" w:pos="82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6AA5BB0" w14:textId="77777777" w:rsidR="00760E6C" w:rsidRPr="002540FC" w:rsidRDefault="00760E6C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bottom"/>
          </w:tcPr>
          <w:p w14:paraId="108C3E24" w14:textId="77777777" w:rsidR="00760E6C" w:rsidRPr="002540FC" w:rsidRDefault="00760E6C" w:rsidP="00A0170B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F389E54" w14:textId="77777777" w:rsidR="00760E6C" w:rsidRPr="002540FC" w:rsidRDefault="00760E6C" w:rsidP="00A0170B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vAlign w:val="bottom"/>
          </w:tcPr>
          <w:p w14:paraId="6A1EDFA5" w14:textId="77777777" w:rsidR="00760E6C" w:rsidRPr="002540FC" w:rsidRDefault="00760E6C" w:rsidP="00A0170B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D76A2C5" w14:textId="77777777" w:rsidR="00760E6C" w:rsidRPr="002540FC" w:rsidRDefault="00760E6C" w:rsidP="00A0170B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B4F33A4" w14:textId="77777777" w:rsidR="00760E6C" w:rsidRPr="002540FC" w:rsidRDefault="00760E6C" w:rsidP="00A0170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  <w:vAlign w:val="bottom"/>
          </w:tcPr>
          <w:p w14:paraId="787CC668" w14:textId="77777777" w:rsidR="00760E6C" w:rsidRPr="002540FC" w:rsidRDefault="00760E6C" w:rsidP="00A0170B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</w:tcBorders>
            <w:vAlign w:val="bottom"/>
          </w:tcPr>
          <w:p w14:paraId="65D48DF2" w14:textId="77777777" w:rsidR="00760E6C" w:rsidRPr="002540FC" w:rsidRDefault="00760E6C" w:rsidP="00A0170B">
            <w:pPr>
              <w:pStyle w:val="acctfourfigures"/>
              <w:tabs>
                <w:tab w:val="clear" w:pos="765"/>
              </w:tabs>
              <w:spacing w:line="240" w:lineRule="auto"/>
              <w:ind w:left="-58" w:right="-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760E6C" w:rsidRPr="00804065" w14:paraId="188BDFEF" w14:textId="77777777" w:rsidTr="00A0170B">
        <w:trPr>
          <w:cantSplit/>
          <w:trHeight w:val="316"/>
        </w:trPr>
        <w:tc>
          <w:tcPr>
            <w:tcW w:w="2239" w:type="dxa"/>
            <w:vAlign w:val="bottom"/>
          </w:tcPr>
          <w:p w14:paraId="5EBA3D31" w14:textId="77777777" w:rsidR="00760E6C" w:rsidRPr="002540FC" w:rsidRDefault="00760E6C" w:rsidP="00A0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540F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2540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  <w:r w:rsidRPr="002540F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2540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990" w:type="dxa"/>
            <w:vAlign w:val="bottom"/>
          </w:tcPr>
          <w:p w14:paraId="29CA5A7E" w14:textId="77777777" w:rsidR="00760E6C" w:rsidRPr="000F2532" w:rsidRDefault="00760E6C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F253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44,678</w:t>
            </w:r>
          </w:p>
        </w:tc>
        <w:tc>
          <w:tcPr>
            <w:tcW w:w="180" w:type="dxa"/>
            <w:vAlign w:val="bottom"/>
          </w:tcPr>
          <w:p w14:paraId="52FE5782" w14:textId="77777777" w:rsidR="00760E6C" w:rsidRPr="000F2532" w:rsidRDefault="00760E6C" w:rsidP="00A0170B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26FF7DD" w14:textId="77777777" w:rsidR="00760E6C" w:rsidRPr="000F2532" w:rsidRDefault="00760E6C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F253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31,145</w:t>
            </w:r>
          </w:p>
        </w:tc>
        <w:tc>
          <w:tcPr>
            <w:tcW w:w="180" w:type="dxa"/>
            <w:vAlign w:val="bottom"/>
          </w:tcPr>
          <w:p w14:paraId="1C848066" w14:textId="77777777" w:rsidR="00760E6C" w:rsidRPr="000F2532" w:rsidRDefault="00760E6C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44" w:type="dxa"/>
            <w:vAlign w:val="bottom"/>
          </w:tcPr>
          <w:p w14:paraId="223E9BDB" w14:textId="77777777" w:rsidR="00760E6C" w:rsidRPr="000F2532" w:rsidRDefault="00760E6C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F253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75,823</w:t>
            </w:r>
          </w:p>
        </w:tc>
        <w:tc>
          <w:tcPr>
            <w:tcW w:w="180" w:type="dxa"/>
            <w:vAlign w:val="bottom"/>
          </w:tcPr>
          <w:p w14:paraId="56EDE006" w14:textId="77777777" w:rsidR="00760E6C" w:rsidRPr="000F2532" w:rsidRDefault="00760E6C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36" w:type="dxa"/>
            <w:vAlign w:val="bottom"/>
          </w:tcPr>
          <w:p w14:paraId="7EB81A3F" w14:textId="77777777" w:rsidR="00760E6C" w:rsidRPr="000F2532" w:rsidRDefault="00760E6C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F253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44,678</w:t>
            </w:r>
          </w:p>
        </w:tc>
        <w:tc>
          <w:tcPr>
            <w:tcW w:w="180" w:type="dxa"/>
            <w:vAlign w:val="bottom"/>
          </w:tcPr>
          <w:p w14:paraId="77D3DB71" w14:textId="77777777" w:rsidR="00760E6C" w:rsidRPr="000F2532" w:rsidRDefault="00760E6C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596884C" w14:textId="77777777" w:rsidR="00760E6C" w:rsidRPr="000F2532" w:rsidRDefault="00760E6C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F253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20,006</w:t>
            </w:r>
          </w:p>
        </w:tc>
        <w:tc>
          <w:tcPr>
            <w:tcW w:w="191" w:type="dxa"/>
            <w:vAlign w:val="bottom"/>
          </w:tcPr>
          <w:p w14:paraId="4AF78408" w14:textId="77777777" w:rsidR="00760E6C" w:rsidRPr="000F2532" w:rsidRDefault="00760E6C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35" w:type="dxa"/>
            <w:gridSpan w:val="2"/>
            <w:vAlign w:val="bottom"/>
          </w:tcPr>
          <w:p w14:paraId="1490F822" w14:textId="77777777" w:rsidR="00760E6C" w:rsidRPr="000F2532" w:rsidRDefault="00760E6C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64,684</w:t>
            </w:r>
          </w:p>
        </w:tc>
      </w:tr>
      <w:tr w:rsidR="00A31CDA" w:rsidRPr="002540FC" w14:paraId="566EAC0C" w14:textId="77777777" w:rsidTr="00A0170B">
        <w:trPr>
          <w:cantSplit/>
          <w:trHeight w:val="316"/>
        </w:trPr>
        <w:tc>
          <w:tcPr>
            <w:tcW w:w="2239" w:type="dxa"/>
            <w:vAlign w:val="bottom"/>
          </w:tcPr>
          <w:p w14:paraId="491A946A" w14:textId="77777777" w:rsidR="00A31CDA" w:rsidRPr="002540FC" w:rsidRDefault="00A31CDA" w:rsidP="00A0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540F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14:paraId="1BBC7004" w14:textId="77777777" w:rsidR="00A31CDA" w:rsidRPr="002540FC" w:rsidRDefault="00A31CDA" w:rsidP="00A0170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540F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7220433" w14:textId="77777777" w:rsidR="00A31CDA" w:rsidRPr="002540FC" w:rsidRDefault="00A31CDA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F07DB96" w14:textId="77777777" w:rsidR="00A31CDA" w:rsidRPr="005378A0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12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,149</w:t>
            </w:r>
          </w:p>
        </w:tc>
        <w:tc>
          <w:tcPr>
            <w:tcW w:w="180" w:type="dxa"/>
            <w:vAlign w:val="bottom"/>
          </w:tcPr>
          <w:p w14:paraId="4B7FF923" w14:textId="77777777" w:rsidR="00A31CDA" w:rsidRPr="002540FC" w:rsidRDefault="00A31CDA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4" w:type="dxa"/>
            <w:vAlign w:val="bottom"/>
          </w:tcPr>
          <w:p w14:paraId="07857FEC" w14:textId="77777777" w:rsidR="00A31CDA" w:rsidRPr="002540FC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12,149</w:t>
            </w:r>
          </w:p>
        </w:tc>
        <w:tc>
          <w:tcPr>
            <w:tcW w:w="180" w:type="dxa"/>
            <w:vAlign w:val="bottom"/>
          </w:tcPr>
          <w:p w14:paraId="278929CC" w14:textId="77777777" w:rsidR="00A31CDA" w:rsidRPr="002540FC" w:rsidRDefault="00A31CDA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54153F44" w14:textId="77777777" w:rsidR="00A31CDA" w:rsidRPr="002540FC" w:rsidRDefault="00A31CDA" w:rsidP="00A0170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540F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E28EA78" w14:textId="77777777" w:rsidR="00A31CDA" w:rsidRPr="002540FC" w:rsidRDefault="00A31CDA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2B7E479" w14:textId="77777777" w:rsidR="00A31CDA" w:rsidRPr="002540FC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12,149</w:t>
            </w:r>
          </w:p>
        </w:tc>
        <w:tc>
          <w:tcPr>
            <w:tcW w:w="191" w:type="dxa"/>
            <w:vAlign w:val="bottom"/>
          </w:tcPr>
          <w:p w14:paraId="33C4B87F" w14:textId="77777777" w:rsidR="00A31CDA" w:rsidRPr="002540FC" w:rsidRDefault="00A31CDA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35" w:type="dxa"/>
            <w:gridSpan w:val="2"/>
            <w:vAlign w:val="bottom"/>
          </w:tcPr>
          <w:p w14:paraId="1CE69F01" w14:textId="77777777" w:rsidR="00A31CDA" w:rsidRPr="002540FC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12,149</w:t>
            </w:r>
          </w:p>
        </w:tc>
      </w:tr>
      <w:tr w:rsidR="00A31CDA" w:rsidRPr="002540FC" w14:paraId="4A99B005" w14:textId="77777777" w:rsidTr="00A0170B">
        <w:trPr>
          <w:cantSplit/>
          <w:trHeight w:val="316"/>
        </w:trPr>
        <w:tc>
          <w:tcPr>
            <w:tcW w:w="2239" w:type="dxa"/>
            <w:vAlign w:val="bottom"/>
          </w:tcPr>
          <w:p w14:paraId="6ECB3B86" w14:textId="77777777" w:rsidR="00A31CDA" w:rsidRPr="002540FC" w:rsidRDefault="00A31CDA" w:rsidP="00A0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0" w:type="dxa"/>
            <w:vAlign w:val="bottom"/>
          </w:tcPr>
          <w:p w14:paraId="05B7647E" w14:textId="77777777" w:rsidR="00A31CDA" w:rsidRPr="002540FC" w:rsidRDefault="00A31CDA" w:rsidP="00A0170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540F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796DCF5" w14:textId="77777777" w:rsidR="00A31CDA" w:rsidRPr="002540FC" w:rsidRDefault="00A31CDA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1A7A322" w14:textId="77777777" w:rsidR="00A31CDA" w:rsidRPr="002540FC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(11,205)</w:t>
            </w:r>
          </w:p>
        </w:tc>
        <w:tc>
          <w:tcPr>
            <w:tcW w:w="180" w:type="dxa"/>
            <w:vAlign w:val="bottom"/>
          </w:tcPr>
          <w:p w14:paraId="372A1A0E" w14:textId="77777777" w:rsidR="00A31CDA" w:rsidRPr="002540FC" w:rsidRDefault="00A31CDA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4" w:type="dxa"/>
            <w:vAlign w:val="bottom"/>
          </w:tcPr>
          <w:p w14:paraId="65366898" w14:textId="77777777" w:rsidR="00A31CDA" w:rsidRPr="002540FC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(11,205)</w:t>
            </w:r>
          </w:p>
        </w:tc>
        <w:tc>
          <w:tcPr>
            <w:tcW w:w="180" w:type="dxa"/>
            <w:vAlign w:val="bottom"/>
          </w:tcPr>
          <w:p w14:paraId="7357836E" w14:textId="77777777" w:rsidR="00A31CDA" w:rsidRPr="002540FC" w:rsidRDefault="00A31CDA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7F5A0898" w14:textId="77777777" w:rsidR="00A31CDA" w:rsidRPr="002540FC" w:rsidRDefault="00A31CDA" w:rsidP="00A0170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540F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C08B651" w14:textId="77777777" w:rsidR="00A31CDA" w:rsidRPr="002540FC" w:rsidRDefault="00A31CDA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5470816" w14:textId="77777777" w:rsidR="00A31CDA" w:rsidRPr="002540FC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(11,205)</w:t>
            </w:r>
          </w:p>
        </w:tc>
        <w:tc>
          <w:tcPr>
            <w:tcW w:w="191" w:type="dxa"/>
            <w:vAlign w:val="bottom"/>
          </w:tcPr>
          <w:p w14:paraId="010DF27D" w14:textId="77777777" w:rsidR="00A31CDA" w:rsidRPr="002540FC" w:rsidRDefault="00A31CDA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35" w:type="dxa"/>
            <w:gridSpan w:val="2"/>
            <w:vAlign w:val="bottom"/>
          </w:tcPr>
          <w:p w14:paraId="0F1C4542" w14:textId="77777777" w:rsidR="00A31CDA" w:rsidRPr="002540FC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(11,205)</w:t>
            </w:r>
          </w:p>
        </w:tc>
      </w:tr>
      <w:tr w:rsidR="005378A0" w:rsidRPr="000F2532" w14:paraId="23BAFA63" w14:textId="77777777" w:rsidTr="00A0170B">
        <w:trPr>
          <w:cantSplit/>
          <w:trHeight w:val="397"/>
        </w:trPr>
        <w:tc>
          <w:tcPr>
            <w:tcW w:w="2239" w:type="dxa"/>
            <w:vAlign w:val="bottom"/>
          </w:tcPr>
          <w:p w14:paraId="05029A42" w14:textId="77777777" w:rsidR="005378A0" w:rsidRPr="002540FC" w:rsidRDefault="005378A0" w:rsidP="00A0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40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540F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2540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47718" w14:textId="77777777" w:rsidR="005378A0" w:rsidRPr="000F2532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F253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44,678</w:t>
            </w:r>
          </w:p>
        </w:tc>
        <w:tc>
          <w:tcPr>
            <w:tcW w:w="180" w:type="dxa"/>
            <w:vAlign w:val="bottom"/>
          </w:tcPr>
          <w:p w14:paraId="0AB9B880" w14:textId="77777777" w:rsidR="005378A0" w:rsidRPr="000F2532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E7C5BE" w14:textId="77777777" w:rsidR="005378A0" w:rsidRPr="000F2532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32,089</w:t>
            </w:r>
          </w:p>
        </w:tc>
        <w:tc>
          <w:tcPr>
            <w:tcW w:w="180" w:type="dxa"/>
            <w:vAlign w:val="bottom"/>
          </w:tcPr>
          <w:p w14:paraId="0399C931" w14:textId="77777777" w:rsidR="005378A0" w:rsidRPr="000F2532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814FF" w14:textId="77777777" w:rsidR="005378A0" w:rsidRPr="000F2532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76,767</w:t>
            </w:r>
          </w:p>
        </w:tc>
        <w:tc>
          <w:tcPr>
            <w:tcW w:w="180" w:type="dxa"/>
            <w:vAlign w:val="bottom"/>
          </w:tcPr>
          <w:p w14:paraId="3FDA5D51" w14:textId="77777777" w:rsidR="005378A0" w:rsidRPr="000F2532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3ACEBC" w14:textId="77777777" w:rsidR="005378A0" w:rsidRPr="000F2532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F253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44,678</w:t>
            </w:r>
          </w:p>
        </w:tc>
        <w:tc>
          <w:tcPr>
            <w:tcW w:w="180" w:type="dxa"/>
            <w:vAlign w:val="bottom"/>
          </w:tcPr>
          <w:p w14:paraId="6619C1C2" w14:textId="77777777" w:rsidR="005378A0" w:rsidRPr="000F2532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2B29EA" w14:textId="77777777" w:rsidR="005378A0" w:rsidRPr="000F2532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20,950</w:t>
            </w:r>
          </w:p>
        </w:tc>
        <w:tc>
          <w:tcPr>
            <w:tcW w:w="191" w:type="dxa"/>
            <w:vAlign w:val="bottom"/>
          </w:tcPr>
          <w:p w14:paraId="63F3A1D7" w14:textId="77777777" w:rsidR="005378A0" w:rsidRPr="000F2532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498EA" w14:textId="77777777" w:rsidR="005378A0" w:rsidRPr="000F2532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65,628</w:t>
            </w:r>
          </w:p>
        </w:tc>
      </w:tr>
      <w:tr w:rsidR="005378A0" w:rsidRPr="002540FC" w14:paraId="1CD19022" w14:textId="77777777" w:rsidTr="00A0170B">
        <w:trPr>
          <w:cantSplit/>
          <w:trHeight w:val="433"/>
        </w:trPr>
        <w:tc>
          <w:tcPr>
            <w:tcW w:w="2239" w:type="dxa"/>
            <w:vAlign w:val="bottom"/>
          </w:tcPr>
          <w:p w14:paraId="57247657" w14:textId="77777777" w:rsidR="005378A0" w:rsidRPr="00C1609F" w:rsidRDefault="005378A0" w:rsidP="00A0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CDCC14C" w14:textId="77777777" w:rsidR="005378A0" w:rsidRPr="002540FC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BF04459" w14:textId="77777777" w:rsidR="005378A0" w:rsidRPr="002540FC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B7AC59A" w14:textId="77777777" w:rsidR="005378A0" w:rsidRPr="002540FC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FFB726B" w14:textId="77777777" w:rsidR="005378A0" w:rsidRPr="002540FC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4" w:type="dxa"/>
            <w:vAlign w:val="bottom"/>
          </w:tcPr>
          <w:p w14:paraId="1C616C08" w14:textId="77777777" w:rsidR="005378A0" w:rsidRPr="002540FC" w:rsidRDefault="005378A0" w:rsidP="00A0170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07A3DCE" w14:textId="77777777" w:rsidR="005378A0" w:rsidRPr="002540FC" w:rsidRDefault="005378A0" w:rsidP="00A0170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4CA1EBF1" w14:textId="77777777" w:rsidR="005378A0" w:rsidRPr="002540FC" w:rsidRDefault="005378A0" w:rsidP="00A0170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AE549CC" w14:textId="77777777" w:rsidR="005378A0" w:rsidRPr="002540FC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4D21BA" w14:textId="77777777" w:rsidR="005378A0" w:rsidRPr="002540FC" w:rsidRDefault="005378A0" w:rsidP="00A0170B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2F13B7E9" w14:textId="77777777" w:rsidR="005378A0" w:rsidRPr="002540FC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2283293B" w14:textId="77777777" w:rsidR="005378A0" w:rsidRPr="002540FC" w:rsidRDefault="005378A0" w:rsidP="00A0170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378A0" w:rsidRPr="002540FC" w14:paraId="5B35AF4D" w14:textId="77777777" w:rsidTr="00A0170B">
        <w:trPr>
          <w:cantSplit/>
          <w:trHeight w:val="433"/>
        </w:trPr>
        <w:tc>
          <w:tcPr>
            <w:tcW w:w="2239" w:type="dxa"/>
            <w:vAlign w:val="bottom"/>
          </w:tcPr>
          <w:p w14:paraId="2E9317B5" w14:textId="77777777" w:rsidR="005378A0" w:rsidRDefault="005378A0" w:rsidP="00A0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540F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และขาดทุน</w:t>
            </w:r>
          </w:p>
          <w:p w14:paraId="5C014CCD" w14:textId="77777777" w:rsidR="005378A0" w:rsidRPr="002540FC" w:rsidRDefault="005378A0" w:rsidP="00A0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จ</w:t>
            </w:r>
            <w:r w:rsidRPr="002540F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ากการด้อยค่า</w:t>
            </w:r>
          </w:p>
        </w:tc>
        <w:tc>
          <w:tcPr>
            <w:tcW w:w="990" w:type="dxa"/>
            <w:vAlign w:val="bottom"/>
          </w:tcPr>
          <w:p w14:paraId="38EC2A57" w14:textId="77777777" w:rsidR="005378A0" w:rsidRPr="002540FC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7212B96" w14:textId="77777777" w:rsidR="005378A0" w:rsidRPr="002540FC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920D7C" w14:textId="77777777" w:rsidR="005378A0" w:rsidRPr="002540FC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41C086B" w14:textId="77777777" w:rsidR="005378A0" w:rsidRPr="002540FC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4" w:type="dxa"/>
            <w:vAlign w:val="bottom"/>
          </w:tcPr>
          <w:p w14:paraId="327BB774" w14:textId="77777777" w:rsidR="005378A0" w:rsidRPr="002540FC" w:rsidRDefault="005378A0" w:rsidP="00A0170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F39BB06" w14:textId="77777777" w:rsidR="005378A0" w:rsidRPr="002540FC" w:rsidRDefault="005378A0" w:rsidP="00A0170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74C8C5DE" w14:textId="77777777" w:rsidR="005378A0" w:rsidRPr="002540FC" w:rsidRDefault="005378A0" w:rsidP="00A0170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55BDD0B" w14:textId="77777777" w:rsidR="005378A0" w:rsidRPr="002540FC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03BD187" w14:textId="77777777" w:rsidR="005378A0" w:rsidRPr="002540FC" w:rsidRDefault="005378A0" w:rsidP="00A0170B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51E1FC69" w14:textId="77777777" w:rsidR="005378A0" w:rsidRPr="002540FC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659D3636" w14:textId="77777777" w:rsidR="005378A0" w:rsidRPr="002540FC" w:rsidRDefault="005378A0" w:rsidP="00A0170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378A0" w:rsidRPr="002540FC" w14:paraId="06871B2F" w14:textId="77777777" w:rsidTr="00A0170B">
        <w:trPr>
          <w:cantSplit/>
          <w:trHeight w:val="397"/>
        </w:trPr>
        <w:tc>
          <w:tcPr>
            <w:tcW w:w="2239" w:type="dxa"/>
            <w:vAlign w:val="bottom"/>
          </w:tcPr>
          <w:p w14:paraId="3592F637" w14:textId="77777777" w:rsidR="005378A0" w:rsidRPr="002540FC" w:rsidRDefault="005378A0" w:rsidP="00A0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540F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540F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540FC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Pr="002540F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990" w:type="dxa"/>
            <w:vAlign w:val="bottom"/>
          </w:tcPr>
          <w:p w14:paraId="61FC5C44" w14:textId="77777777" w:rsidR="005378A0" w:rsidRPr="002540FC" w:rsidRDefault="005378A0" w:rsidP="00A0170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540F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96C9710" w14:textId="77777777" w:rsidR="005378A0" w:rsidRPr="002540FC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EC0C0A" w14:textId="77777777" w:rsidR="005378A0" w:rsidRPr="000F2532" w:rsidRDefault="005378A0" w:rsidP="00A017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5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F253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B96C390" w14:textId="77777777" w:rsidR="005378A0" w:rsidRPr="000F2532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4" w:type="dxa"/>
            <w:vAlign w:val="bottom"/>
          </w:tcPr>
          <w:p w14:paraId="31D91C51" w14:textId="77777777" w:rsidR="005378A0" w:rsidRPr="002540FC" w:rsidRDefault="005378A0" w:rsidP="00A0170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540F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1202152" w14:textId="77777777" w:rsidR="005378A0" w:rsidRPr="002540FC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78AB3515" w14:textId="77777777" w:rsidR="005378A0" w:rsidRPr="002540FC" w:rsidRDefault="005378A0" w:rsidP="00A0170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540F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B204EDA" w14:textId="77777777" w:rsidR="005378A0" w:rsidRPr="002540FC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17DF484" w14:textId="77777777" w:rsidR="005378A0" w:rsidRPr="000F2532" w:rsidRDefault="005378A0" w:rsidP="00A017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5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F253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00" w:type="dxa"/>
            <w:gridSpan w:val="2"/>
            <w:vAlign w:val="bottom"/>
          </w:tcPr>
          <w:p w14:paraId="581A0DF8" w14:textId="77777777" w:rsidR="005378A0" w:rsidRPr="000F2532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26" w:type="dxa"/>
            <w:vAlign w:val="bottom"/>
          </w:tcPr>
          <w:p w14:paraId="7A96CEC3" w14:textId="77777777" w:rsidR="005378A0" w:rsidRPr="002540FC" w:rsidRDefault="005378A0" w:rsidP="00A0170B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right="-57"/>
              <w:rPr>
                <w:rFonts w:ascii="Angsana New" w:hAnsi="Angsana New" w:cs="Angsana New"/>
                <w:sz w:val="28"/>
                <w:szCs w:val="28"/>
              </w:rPr>
            </w:pPr>
            <w:r w:rsidRPr="002540F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378A0" w:rsidRPr="00A12021" w14:paraId="0714495B" w14:textId="77777777" w:rsidTr="00A0170B">
        <w:trPr>
          <w:cantSplit/>
          <w:trHeight w:val="397"/>
        </w:trPr>
        <w:tc>
          <w:tcPr>
            <w:tcW w:w="2239" w:type="dxa"/>
            <w:vAlign w:val="bottom"/>
          </w:tcPr>
          <w:p w14:paraId="082A95CC" w14:textId="77777777" w:rsidR="005378A0" w:rsidRPr="002540FC" w:rsidRDefault="005378A0" w:rsidP="00A0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540FC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4C15DAB" w14:textId="77777777" w:rsidR="005378A0" w:rsidRPr="002540FC" w:rsidRDefault="005378A0" w:rsidP="00A0170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540F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933498D" w14:textId="77777777" w:rsidR="005378A0" w:rsidRPr="002540FC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F999DA8" w14:textId="77777777" w:rsidR="005378A0" w:rsidRPr="002540FC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540FC">
              <w:rPr>
                <w:rFonts w:ascii="Angsana New" w:hAnsi="Angsana New" w:cs="Angsana New"/>
                <w:sz w:val="28"/>
                <w:szCs w:val="28"/>
                <w:lang w:bidi="th-TH"/>
              </w:rPr>
              <w:t>376</w:t>
            </w:r>
          </w:p>
        </w:tc>
        <w:tc>
          <w:tcPr>
            <w:tcW w:w="180" w:type="dxa"/>
            <w:vAlign w:val="bottom"/>
          </w:tcPr>
          <w:p w14:paraId="73422466" w14:textId="77777777" w:rsidR="005378A0" w:rsidRPr="002540FC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4B7B4C53" w14:textId="77777777" w:rsidR="005378A0" w:rsidRPr="002540FC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540FC">
              <w:rPr>
                <w:rFonts w:ascii="Angsana New" w:hAnsi="Angsana New" w:cs="Angsana New"/>
                <w:sz w:val="28"/>
                <w:szCs w:val="28"/>
                <w:lang w:bidi="th-TH"/>
              </w:rPr>
              <w:t>376</w:t>
            </w:r>
          </w:p>
        </w:tc>
        <w:tc>
          <w:tcPr>
            <w:tcW w:w="180" w:type="dxa"/>
            <w:vAlign w:val="bottom"/>
          </w:tcPr>
          <w:p w14:paraId="542BDBF3" w14:textId="77777777" w:rsidR="005378A0" w:rsidRPr="002540FC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vAlign w:val="bottom"/>
          </w:tcPr>
          <w:p w14:paraId="31A1E447" w14:textId="77777777" w:rsidR="005378A0" w:rsidRPr="002540FC" w:rsidRDefault="005378A0" w:rsidP="00A0170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540F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ABF39F5" w14:textId="77777777" w:rsidR="005378A0" w:rsidRPr="002540FC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51F2E65" w14:textId="77777777" w:rsidR="005378A0" w:rsidRPr="00A12021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1202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189</w:t>
            </w:r>
          </w:p>
        </w:tc>
        <w:tc>
          <w:tcPr>
            <w:tcW w:w="200" w:type="dxa"/>
            <w:gridSpan w:val="2"/>
            <w:vAlign w:val="bottom"/>
          </w:tcPr>
          <w:p w14:paraId="1843899F" w14:textId="77777777" w:rsidR="005378A0" w:rsidRPr="00A12021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720363B0" w14:textId="77777777" w:rsidR="005378A0" w:rsidRPr="00A12021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1202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189</w:t>
            </w:r>
          </w:p>
        </w:tc>
      </w:tr>
      <w:tr w:rsidR="005378A0" w:rsidRPr="002540FC" w14:paraId="29E83D59" w14:textId="77777777" w:rsidTr="00A0170B">
        <w:trPr>
          <w:cantSplit/>
          <w:trHeight w:val="397"/>
        </w:trPr>
        <w:tc>
          <w:tcPr>
            <w:tcW w:w="2239" w:type="dxa"/>
            <w:vAlign w:val="bottom"/>
          </w:tcPr>
          <w:p w14:paraId="304EE99F" w14:textId="77777777" w:rsidR="005378A0" w:rsidRPr="002540FC" w:rsidRDefault="005378A0" w:rsidP="00A0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540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540F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2540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2559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E655020" w14:textId="77777777" w:rsidR="005378A0" w:rsidRPr="002540FC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FBFD3E2" w14:textId="77777777" w:rsidR="005378A0" w:rsidRPr="002540FC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D307366" w14:textId="77777777" w:rsidR="005378A0" w:rsidRPr="002540FC" w:rsidRDefault="005378A0" w:rsidP="00A0170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6C7D1EB" w14:textId="77777777" w:rsidR="005378A0" w:rsidRPr="002540FC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bottom"/>
          </w:tcPr>
          <w:p w14:paraId="2ACCF140" w14:textId="77777777" w:rsidR="005378A0" w:rsidRPr="002540FC" w:rsidRDefault="005378A0" w:rsidP="00A0170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34FE5AA" w14:textId="77777777" w:rsidR="005378A0" w:rsidRPr="002540FC" w:rsidRDefault="005378A0" w:rsidP="00A0170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vAlign w:val="bottom"/>
          </w:tcPr>
          <w:p w14:paraId="7B2A742F" w14:textId="77777777" w:rsidR="005378A0" w:rsidRPr="002540FC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6B82F94" w14:textId="77777777" w:rsidR="005378A0" w:rsidRPr="002540FC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3060807" w14:textId="77777777" w:rsidR="005378A0" w:rsidRPr="002540FC" w:rsidRDefault="005378A0" w:rsidP="00A0170B">
            <w:pPr>
              <w:pStyle w:val="acctfourfigures"/>
              <w:tabs>
                <w:tab w:val="clear" w:pos="765"/>
                <w:tab w:val="decimal" w:pos="742"/>
                <w:tab w:val="decimal" w:pos="1046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196E9E0E" w14:textId="77777777" w:rsidR="005378A0" w:rsidRPr="002540FC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43B24AB1" w14:textId="77777777" w:rsidR="005378A0" w:rsidRPr="002540FC" w:rsidRDefault="005378A0" w:rsidP="00A0170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5378A0" w:rsidRPr="002540FC" w14:paraId="3C6CA392" w14:textId="77777777" w:rsidTr="00A0170B">
        <w:trPr>
          <w:cantSplit/>
          <w:trHeight w:val="397"/>
        </w:trPr>
        <w:tc>
          <w:tcPr>
            <w:tcW w:w="2239" w:type="dxa"/>
            <w:vAlign w:val="bottom"/>
          </w:tcPr>
          <w:p w14:paraId="4D863907" w14:textId="77777777" w:rsidR="005378A0" w:rsidRPr="002540FC" w:rsidRDefault="005378A0" w:rsidP="00A0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40F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2540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  <w:r w:rsidRPr="002540F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2540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990" w:type="dxa"/>
            <w:vAlign w:val="bottom"/>
          </w:tcPr>
          <w:p w14:paraId="31469623" w14:textId="77777777" w:rsidR="005378A0" w:rsidRPr="00CF73D4" w:rsidRDefault="005378A0" w:rsidP="00A0170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73D4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BFA9953" w14:textId="77777777" w:rsidR="005378A0" w:rsidRPr="002540FC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D8F279" w14:textId="77777777" w:rsidR="005378A0" w:rsidRPr="00804065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0406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376</w:t>
            </w:r>
          </w:p>
        </w:tc>
        <w:tc>
          <w:tcPr>
            <w:tcW w:w="180" w:type="dxa"/>
            <w:vAlign w:val="bottom"/>
          </w:tcPr>
          <w:p w14:paraId="38DAE665" w14:textId="77777777" w:rsidR="005378A0" w:rsidRPr="00804065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44" w:type="dxa"/>
            <w:vAlign w:val="bottom"/>
          </w:tcPr>
          <w:p w14:paraId="40C593BF" w14:textId="77777777" w:rsidR="005378A0" w:rsidRPr="00804065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0406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376</w:t>
            </w:r>
          </w:p>
        </w:tc>
        <w:tc>
          <w:tcPr>
            <w:tcW w:w="180" w:type="dxa"/>
            <w:vAlign w:val="bottom"/>
          </w:tcPr>
          <w:p w14:paraId="76C1E52B" w14:textId="77777777" w:rsidR="005378A0" w:rsidRPr="00804065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36" w:type="dxa"/>
            <w:vAlign w:val="bottom"/>
          </w:tcPr>
          <w:p w14:paraId="07819A36" w14:textId="77777777" w:rsidR="005378A0" w:rsidRPr="00804065" w:rsidRDefault="005378A0" w:rsidP="00A0170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04065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205B933" w14:textId="77777777" w:rsidR="005378A0" w:rsidRPr="00804065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09E9A1F" w14:textId="77777777" w:rsidR="005378A0" w:rsidRPr="00804065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0406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189</w:t>
            </w:r>
          </w:p>
        </w:tc>
        <w:tc>
          <w:tcPr>
            <w:tcW w:w="200" w:type="dxa"/>
            <w:gridSpan w:val="2"/>
            <w:vAlign w:val="bottom"/>
          </w:tcPr>
          <w:p w14:paraId="5F8B3A67" w14:textId="77777777" w:rsidR="005378A0" w:rsidRPr="00804065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26" w:type="dxa"/>
            <w:vAlign w:val="bottom"/>
          </w:tcPr>
          <w:p w14:paraId="7B4C6286" w14:textId="77777777" w:rsidR="005378A0" w:rsidRPr="00804065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0406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189</w:t>
            </w:r>
          </w:p>
        </w:tc>
      </w:tr>
      <w:tr w:rsidR="005378A0" w:rsidRPr="00A12021" w14:paraId="47018690" w14:textId="77777777" w:rsidTr="00A0170B">
        <w:trPr>
          <w:cantSplit/>
          <w:trHeight w:val="397"/>
        </w:trPr>
        <w:tc>
          <w:tcPr>
            <w:tcW w:w="2239" w:type="dxa"/>
            <w:vAlign w:val="bottom"/>
          </w:tcPr>
          <w:p w14:paraId="2ECBD94E" w14:textId="77777777" w:rsidR="005378A0" w:rsidRPr="002540FC" w:rsidRDefault="005378A0" w:rsidP="00A0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540FC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vAlign w:val="bottom"/>
          </w:tcPr>
          <w:p w14:paraId="5D5C40D4" w14:textId="77777777" w:rsidR="005378A0" w:rsidRPr="002540FC" w:rsidRDefault="005378A0" w:rsidP="00A0170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540F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72FE766" w14:textId="77777777" w:rsidR="005378A0" w:rsidRPr="002540FC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CCFA7D" w14:textId="77777777" w:rsidR="005378A0" w:rsidRPr="002540FC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1,600</w:t>
            </w:r>
          </w:p>
        </w:tc>
        <w:tc>
          <w:tcPr>
            <w:tcW w:w="180" w:type="dxa"/>
            <w:vAlign w:val="bottom"/>
          </w:tcPr>
          <w:p w14:paraId="29B25D5C" w14:textId="77777777" w:rsidR="005378A0" w:rsidRPr="002540FC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4" w:type="dxa"/>
            <w:vAlign w:val="bottom"/>
          </w:tcPr>
          <w:p w14:paraId="3AB464FE" w14:textId="77777777" w:rsidR="005378A0" w:rsidRPr="002540FC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1,600</w:t>
            </w:r>
          </w:p>
        </w:tc>
        <w:tc>
          <w:tcPr>
            <w:tcW w:w="180" w:type="dxa"/>
            <w:vAlign w:val="bottom"/>
          </w:tcPr>
          <w:p w14:paraId="3593448F" w14:textId="77777777" w:rsidR="005378A0" w:rsidRPr="002540FC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36" w:type="dxa"/>
            <w:vAlign w:val="bottom"/>
          </w:tcPr>
          <w:p w14:paraId="6DB9E515" w14:textId="77777777" w:rsidR="005378A0" w:rsidRPr="002540FC" w:rsidRDefault="005378A0" w:rsidP="00A0170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540F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F964D3E" w14:textId="77777777" w:rsidR="005378A0" w:rsidRPr="002540FC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1E0BAF" w14:textId="77777777" w:rsidR="005378A0" w:rsidRPr="002540FC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1,043</w:t>
            </w:r>
          </w:p>
        </w:tc>
        <w:tc>
          <w:tcPr>
            <w:tcW w:w="200" w:type="dxa"/>
            <w:gridSpan w:val="2"/>
            <w:vAlign w:val="bottom"/>
          </w:tcPr>
          <w:p w14:paraId="5FB2E8FA" w14:textId="77777777" w:rsidR="005378A0" w:rsidRPr="00A12021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26" w:type="dxa"/>
            <w:vAlign w:val="bottom"/>
          </w:tcPr>
          <w:p w14:paraId="6DA0A5B2" w14:textId="77777777" w:rsidR="005378A0" w:rsidRPr="002540FC" w:rsidRDefault="005378A0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1,043</w:t>
            </w:r>
          </w:p>
        </w:tc>
      </w:tr>
      <w:tr w:rsidR="004E5B76" w:rsidRPr="009D5D4B" w14:paraId="53E5F20E" w14:textId="77777777" w:rsidTr="00A0170B">
        <w:trPr>
          <w:cantSplit/>
          <w:trHeight w:val="397"/>
        </w:trPr>
        <w:tc>
          <w:tcPr>
            <w:tcW w:w="2239" w:type="dxa"/>
            <w:vAlign w:val="bottom"/>
          </w:tcPr>
          <w:p w14:paraId="2094278B" w14:textId="77777777" w:rsidR="004E5B76" w:rsidRDefault="004E5B76" w:rsidP="00A0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990" w:type="dxa"/>
            <w:vAlign w:val="bottom"/>
          </w:tcPr>
          <w:p w14:paraId="6EBDC22E" w14:textId="77777777" w:rsidR="004E5B76" w:rsidRPr="002540FC" w:rsidRDefault="004E5B76" w:rsidP="00A0170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540F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0CF51E1" w14:textId="77777777" w:rsidR="004E5B76" w:rsidRPr="002540FC" w:rsidRDefault="004E5B76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C84DF42" w14:textId="77777777" w:rsidR="004E5B76" w:rsidRPr="004E5B76" w:rsidRDefault="00440CAD" w:rsidP="00A0170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4,521</w:t>
            </w:r>
          </w:p>
        </w:tc>
        <w:tc>
          <w:tcPr>
            <w:tcW w:w="180" w:type="dxa"/>
            <w:vAlign w:val="bottom"/>
          </w:tcPr>
          <w:p w14:paraId="0075BB80" w14:textId="77777777" w:rsidR="004E5B76" w:rsidRPr="002540FC" w:rsidRDefault="004E5B76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4" w:type="dxa"/>
            <w:vAlign w:val="bottom"/>
          </w:tcPr>
          <w:p w14:paraId="3FA6D848" w14:textId="77777777" w:rsidR="004E5B76" w:rsidRDefault="00440CAD" w:rsidP="00A0170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4,521</w:t>
            </w:r>
          </w:p>
        </w:tc>
        <w:tc>
          <w:tcPr>
            <w:tcW w:w="180" w:type="dxa"/>
            <w:vAlign w:val="bottom"/>
          </w:tcPr>
          <w:p w14:paraId="7EC41BE1" w14:textId="77777777" w:rsidR="004E5B76" w:rsidRPr="002540FC" w:rsidRDefault="004E5B76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36" w:type="dxa"/>
            <w:vAlign w:val="bottom"/>
          </w:tcPr>
          <w:p w14:paraId="446E9301" w14:textId="77777777" w:rsidR="004E5B76" w:rsidRPr="002540FC" w:rsidRDefault="004E5B76" w:rsidP="00A0170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540F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10A6866" w14:textId="77777777" w:rsidR="004E5B76" w:rsidRPr="002540FC" w:rsidRDefault="004E5B76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754057E" w14:textId="77777777" w:rsidR="004E5B76" w:rsidRDefault="00440CAD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2,576</w:t>
            </w:r>
          </w:p>
        </w:tc>
        <w:tc>
          <w:tcPr>
            <w:tcW w:w="200" w:type="dxa"/>
            <w:gridSpan w:val="2"/>
            <w:vAlign w:val="bottom"/>
          </w:tcPr>
          <w:p w14:paraId="1D6396F4" w14:textId="77777777" w:rsidR="004E5B76" w:rsidRPr="00A12021" w:rsidRDefault="004E5B76" w:rsidP="00A0170B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26" w:type="dxa"/>
            <w:vAlign w:val="bottom"/>
          </w:tcPr>
          <w:p w14:paraId="10A2E2DD" w14:textId="77777777" w:rsidR="004E5B76" w:rsidRDefault="00440CAD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2,576</w:t>
            </w:r>
          </w:p>
        </w:tc>
      </w:tr>
      <w:tr w:rsidR="004E5B76" w:rsidRPr="00A12021" w14:paraId="1E80A705" w14:textId="77777777" w:rsidTr="00A0170B">
        <w:trPr>
          <w:cantSplit/>
          <w:trHeight w:val="397"/>
        </w:trPr>
        <w:tc>
          <w:tcPr>
            <w:tcW w:w="2239" w:type="dxa"/>
            <w:vAlign w:val="bottom"/>
          </w:tcPr>
          <w:p w14:paraId="3783DEA6" w14:textId="77777777" w:rsidR="004E5B76" w:rsidRPr="00A31CDA" w:rsidRDefault="004E5B76" w:rsidP="00A0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จำหน่าย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9015ECB" w14:textId="77777777" w:rsidR="004E5B76" w:rsidRPr="002540FC" w:rsidRDefault="004E5B76" w:rsidP="00A0170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540F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49E7F71" w14:textId="77777777" w:rsidR="004E5B76" w:rsidRPr="002540FC" w:rsidRDefault="004E5B76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F8BE8E4" w14:textId="77777777" w:rsidR="004E5B76" w:rsidRPr="002540FC" w:rsidRDefault="004E5B76" w:rsidP="00A0170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(385)</w:t>
            </w:r>
          </w:p>
        </w:tc>
        <w:tc>
          <w:tcPr>
            <w:tcW w:w="180" w:type="dxa"/>
            <w:vAlign w:val="bottom"/>
          </w:tcPr>
          <w:p w14:paraId="657260AC" w14:textId="77777777" w:rsidR="004E5B76" w:rsidRPr="002540FC" w:rsidRDefault="004E5B76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6FF38B69" w14:textId="77777777" w:rsidR="004E5B76" w:rsidRPr="002540FC" w:rsidRDefault="004E5B76" w:rsidP="00A0170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(385)</w:t>
            </w:r>
          </w:p>
        </w:tc>
        <w:tc>
          <w:tcPr>
            <w:tcW w:w="180" w:type="dxa"/>
            <w:vAlign w:val="bottom"/>
          </w:tcPr>
          <w:p w14:paraId="6D382EAE" w14:textId="77777777" w:rsidR="004E5B76" w:rsidRPr="002540FC" w:rsidRDefault="004E5B76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vAlign w:val="bottom"/>
          </w:tcPr>
          <w:p w14:paraId="1F63CD03" w14:textId="77777777" w:rsidR="004E5B76" w:rsidRPr="002540FC" w:rsidRDefault="004E5B76" w:rsidP="00A0170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540F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2BCB30C" w14:textId="77777777" w:rsidR="004E5B76" w:rsidRPr="002540FC" w:rsidRDefault="004E5B76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C2DADB9" w14:textId="77777777" w:rsidR="004E5B76" w:rsidRPr="002540FC" w:rsidRDefault="004E5B76" w:rsidP="00A0170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(385)</w:t>
            </w:r>
          </w:p>
        </w:tc>
        <w:tc>
          <w:tcPr>
            <w:tcW w:w="200" w:type="dxa"/>
            <w:gridSpan w:val="2"/>
            <w:vAlign w:val="bottom"/>
          </w:tcPr>
          <w:p w14:paraId="6F6E6E4B" w14:textId="77777777" w:rsidR="004E5B76" w:rsidRPr="00A12021" w:rsidRDefault="004E5B76" w:rsidP="00A0170B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7A8A1626" w14:textId="77777777" w:rsidR="004E5B76" w:rsidRPr="002540FC" w:rsidRDefault="004E5B76" w:rsidP="00A0170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(385)</w:t>
            </w:r>
          </w:p>
        </w:tc>
      </w:tr>
      <w:tr w:rsidR="004E5B76" w:rsidRPr="00804065" w14:paraId="5D2A32DB" w14:textId="77777777" w:rsidTr="00A0170B">
        <w:trPr>
          <w:cantSplit/>
          <w:trHeight w:val="397"/>
        </w:trPr>
        <w:tc>
          <w:tcPr>
            <w:tcW w:w="2239" w:type="dxa"/>
            <w:vAlign w:val="bottom"/>
          </w:tcPr>
          <w:p w14:paraId="48941DFE" w14:textId="77777777" w:rsidR="004E5B76" w:rsidRPr="002540FC" w:rsidRDefault="004E5B76" w:rsidP="00A0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40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540F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2540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4F756F" w14:textId="77777777" w:rsidR="004E5B76" w:rsidRPr="00804065" w:rsidRDefault="004E5B76" w:rsidP="00A0170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04065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4590D34" w14:textId="77777777" w:rsidR="004E5B76" w:rsidRPr="002540FC" w:rsidRDefault="004E5B76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5C2A54" w14:textId="77777777" w:rsidR="004E5B76" w:rsidRPr="00804065" w:rsidRDefault="00440CAD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6,112</w:t>
            </w:r>
          </w:p>
        </w:tc>
        <w:tc>
          <w:tcPr>
            <w:tcW w:w="180" w:type="dxa"/>
            <w:vAlign w:val="bottom"/>
          </w:tcPr>
          <w:p w14:paraId="55D0B952" w14:textId="77777777" w:rsidR="004E5B76" w:rsidRPr="00804065" w:rsidRDefault="004E5B76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272B4" w14:textId="77777777" w:rsidR="004E5B76" w:rsidRPr="00804065" w:rsidRDefault="00440CAD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6,112</w:t>
            </w:r>
          </w:p>
        </w:tc>
        <w:tc>
          <w:tcPr>
            <w:tcW w:w="180" w:type="dxa"/>
            <w:vAlign w:val="bottom"/>
          </w:tcPr>
          <w:p w14:paraId="32D73D28" w14:textId="77777777" w:rsidR="004E5B76" w:rsidRPr="00804065" w:rsidRDefault="004E5B76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1F23D" w14:textId="77777777" w:rsidR="004E5B76" w:rsidRPr="00804065" w:rsidRDefault="004E5B76" w:rsidP="00A0170B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04065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0C6C550" w14:textId="77777777" w:rsidR="004E5B76" w:rsidRPr="00804065" w:rsidRDefault="004E5B76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C358D" w14:textId="77777777" w:rsidR="004E5B76" w:rsidRPr="00804065" w:rsidRDefault="00EC03A8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3,423</w:t>
            </w:r>
          </w:p>
        </w:tc>
        <w:tc>
          <w:tcPr>
            <w:tcW w:w="200" w:type="dxa"/>
            <w:gridSpan w:val="2"/>
            <w:vAlign w:val="bottom"/>
          </w:tcPr>
          <w:p w14:paraId="01EF3180" w14:textId="77777777" w:rsidR="004E5B76" w:rsidRPr="00804065" w:rsidRDefault="004E5B76" w:rsidP="00A0170B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AB5B8" w14:textId="77777777" w:rsidR="004E5B76" w:rsidRPr="00804065" w:rsidRDefault="00EC03A8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3,423</w:t>
            </w:r>
          </w:p>
        </w:tc>
      </w:tr>
      <w:tr w:rsidR="004E5B76" w:rsidRPr="002540FC" w14:paraId="1D12F658" w14:textId="77777777" w:rsidTr="00A0170B">
        <w:trPr>
          <w:cantSplit/>
          <w:trHeight w:val="397"/>
        </w:trPr>
        <w:tc>
          <w:tcPr>
            <w:tcW w:w="2239" w:type="dxa"/>
            <w:vAlign w:val="bottom"/>
          </w:tcPr>
          <w:p w14:paraId="36EDD254" w14:textId="77777777" w:rsidR="004E5B76" w:rsidRPr="00C1609F" w:rsidRDefault="004E5B76" w:rsidP="00A0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CAAA107" w14:textId="77777777" w:rsidR="004E5B76" w:rsidRPr="002540FC" w:rsidRDefault="004E5B76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8F07272" w14:textId="77777777" w:rsidR="004E5B76" w:rsidRPr="002540FC" w:rsidRDefault="004E5B76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B633E47" w14:textId="77777777" w:rsidR="004E5B76" w:rsidRPr="002540FC" w:rsidRDefault="004E5B76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95912D9" w14:textId="77777777" w:rsidR="004E5B76" w:rsidRPr="002540FC" w:rsidRDefault="004E5B76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bottom"/>
          </w:tcPr>
          <w:p w14:paraId="3934B545" w14:textId="77777777" w:rsidR="004E5B76" w:rsidRPr="002540FC" w:rsidRDefault="004E5B76" w:rsidP="00A0170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61AF8E0" w14:textId="77777777" w:rsidR="004E5B76" w:rsidRPr="002540FC" w:rsidRDefault="004E5B76" w:rsidP="00A0170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vAlign w:val="bottom"/>
          </w:tcPr>
          <w:p w14:paraId="43CA76ED" w14:textId="77777777" w:rsidR="004E5B76" w:rsidRPr="002540FC" w:rsidRDefault="004E5B76" w:rsidP="00A0170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9413BDD" w14:textId="77777777" w:rsidR="004E5B76" w:rsidRPr="002540FC" w:rsidRDefault="004E5B76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6A257FD" w14:textId="77777777" w:rsidR="004E5B76" w:rsidRPr="002540FC" w:rsidRDefault="004E5B76" w:rsidP="00A0170B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7D16626B" w14:textId="77777777" w:rsidR="004E5B76" w:rsidRPr="002540FC" w:rsidRDefault="004E5B76" w:rsidP="00A0170B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5ECA9715" w14:textId="77777777" w:rsidR="004E5B76" w:rsidRPr="002540FC" w:rsidRDefault="004E5B76" w:rsidP="00A0170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E5B76" w:rsidRPr="002540FC" w14:paraId="7F314065" w14:textId="77777777" w:rsidTr="00A0170B">
        <w:trPr>
          <w:cantSplit/>
          <w:trHeight w:val="397"/>
        </w:trPr>
        <w:tc>
          <w:tcPr>
            <w:tcW w:w="2239" w:type="dxa"/>
            <w:vAlign w:val="bottom"/>
          </w:tcPr>
          <w:p w14:paraId="7B814F27" w14:textId="77777777" w:rsidR="004E5B76" w:rsidRPr="002540FC" w:rsidRDefault="004E5B76" w:rsidP="00A0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540F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990" w:type="dxa"/>
            <w:vAlign w:val="bottom"/>
          </w:tcPr>
          <w:p w14:paraId="2AC68C6C" w14:textId="77777777" w:rsidR="004E5B76" w:rsidRPr="002540FC" w:rsidRDefault="004E5B76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E05CB73" w14:textId="77777777" w:rsidR="004E5B76" w:rsidRPr="002540FC" w:rsidRDefault="004E5B76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F5AC7CD" w14:textId="77777777" w:rsidR="004E5B76" w:rsidRPr="002540FC" w:rsidRDefault="004E5B76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8AFF930" w14:textId="77777777" w:rsidR="004E5B76" w:rsidRPr="002540FC" w:rsidRDefault="004E5B76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4" w:type="dxa"/>
            <w:vAlign w:val="bottom"/>
          </w:tcPr>
          <w:p w14:paraId="51F767A0" w14:textId="77777777" w:rsidR="004E5B76" w:rsidRPr="002540FC" w:rsidRDefault="004E5B76" w:rsidP="00A0170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B4F4004" w14:textId="77777777" w:rsidR="004E5B76" w:rsidRPr="002540FC" w:rsidRDefault="004E5B76" w:rsidP="00A0170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4A579997" w14:textId="77777777" w:rsidR="004E5B76" w:rsidRPr="002540FC" w:rsidRDefault="004E5B76" w:rsidP="00A0170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DAC2247" w14:textId="77777777" w:rsidR="004E5B76" w:rsidRPr="002540FC" w:rsidRDefault="004E5B76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FABD143" w14:textId="77777777" w:rsidR="004E5B76" w:rsidRPr="002540FC" w:rsidRDefault="004E5B76" w:rsidP="00A0170B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2D87DE84" w14:textId="77777777" w:rsidR="004E5B76" w:rsidRPr="002540FC" w:rsidRDefault="004E5B76" w:rsidP="00A0170B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50704C70" w14:textId="77777777" w:rsidR="004E5B76" w:rsidRPr="002540FC" w:rsidRDefault="004E5B76" w:rsidP="00A0170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E5B76" w:rsidRPr="00804065" w14:paraId="26E90D1B" w14:textId="77777777" w:rsidTr="00A0170B">
        <w:trPr>
          <w:cantSplit/>
          <w:trHeight w:val="397"/>
        </w:trPr>
        <w:tc>
          <w:tcPr>
            <w:tcW w:w="2239" w:type="dxa"/>
            <w:vAlign w:val="bottom"/>
          </w:tcPr>
          <w:p w14:paraId="1F806F7C" w14:textId="77777777" w:rsidR="004E5B76" w:rsidRPr="002540FC" w:rsidRDefault="004E5B76" w:rsidP="00A0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540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540F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2540F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มกราคม</w:t>
            </w:r>
            <w:r w:rsidRPr="002540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2559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D41A737" w14:textId="77777777" w:rsidR="004E5B76" w:rsidRPr="00804065" w:rsidRDefault="004E5B76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0406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44,678</w:t>
            </w:r>
          </w:p>
        </w:tc>
        <w:tc>
          <w:tcPr>
            <w:tcW w:w="180" w:type="dxa"/>
            <w:vAlign w:val="bottom"/>
          </w:tcPr>
          <w:p w14:paraId="7AB8A12C" w14:textId="77777777" w:rsidR="004E5B76" w:rsidRPr="00804065" w:rsidRDefault="004E5B76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80C1E08" w14:textId="77777777" w:rsidR="004E5B76" w:rsidRPr="00804065" w:rsidRDefault="004E5B76" w:rsidP="00A0170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04065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3E8D4ED" w14:textId="77777777" w:rsidR="004E5B76" w:rsidRPr="00804065" w:rsidRDefault="004E5B76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44" w:type="dxa"/>
            <w:tcBorders>
              <w:bottom w:val="double" w:sz="4" w:space="0" w:color="auto"/>
            </w:tcBorders>
            <w:vAlign w:val="bottom"/>
          </w:tcPr>
          <w:p w14:paraId="363D4E88" w14:textId="77777777" w:rsidR="004E5B76" w:rsidRPr="00804065" w:rsidRDefault="004E5B76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0406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44,678</w:t>
            </w:r>
          </w:p>
        </w:tc>
        <w:tc>
          <w:tcPr>
            <w:tcW w:w="180" w:type="dxa"/>
            <w:vAlign w:val="bottom"/>
          </w:tcPr>
          <w:p w14:paraId="68FA875A" w14:textId="77777777" w:rsidR="004E5B76" w:rsidRPr="00804065" w:rsidRDefault="004E5B76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  <w:vAlign w:val="bottom"/>
          </w:tcPr>
          <w:p w14:paraId="6E2780A1" w14:textId="77777777" w:rsidR="004E5B76" w:rsidRPr="00804065" w:rsidRDefault="004E5B76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0406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44,678</w:t>
            </w:r>
          </w:p>
        </w:tc>
        <w:tc>
          <w:tcPr>
            <w:tcW w:w="180" w:type="dxa"/>
            <w:vAlign w:val="bottom"/>
          </w:tcPr>
          <w:p w14:paraId="7C7E80C5" w14:textId="77777777" w:rsidR="004E5B76" w:rsidRPr="00804065" w:rsidRDefault="004E5B76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C1EEF25" w14:textId="77777777" w:rsidR="004E5B76" w:rsidRPr="00804065" w:rsidRDefault="004E5B76" w:rsidP="00A017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57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0406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00" w:type="dxa"/>
            <w:gridSpan w:val="2"/>
            <w:vAlign w:val="bottom"/>
          </w:tcPr>
          <w:p w14:paraId="69C90F5E" w14:textId="77777777" w:rsidR="004E5B76" w:rsidRPr="00804065" w:rsidRDefault="004E5B76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26" w:type="dxa"/>
            <w:tcBorders>
              <w:bottom w:val="double" w:sz="4" w:space="0" w:color="auto"/>
            </w:tcBorders>
            <w:vAlign w:val="bottom"/>
          </w:tcPr>
          <w:p w14:paraId="615F7A70" w14:textId="77777777" w:rsidR="004E5B76" w:rsidRPr="00804065" w:rsidRDefault="004E5B76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04065">
              <w:rPr>
                <w:rFonts w:ascii="Angsana New" w:hAnsi="Angsana New" w:cs="Angsana New"/>
                <w:b/>
                <w:bCs/>
                <w:sz w:val="28"/>
                <w:szCs w:val="28"/>
              </w:rPr>
              <w:t>44,678</w:t>
            </w:r>
          </w:p>
        </w:tc>
      </w:tr>
      <w:tr w:rsidR="004E5B76" w:rsidRPr="00804065" w14:paraId="506C855D" w14:textId="77777777" w:rsidTr="00A0170B">
        <w:trPr>
          <w:cantSplit/>
          <w:trHeight w:val="397"/>
        </w:trPr>
        <w:tc>
          <w:tcPr>
            <w:tcW w:w="2239" w:type="dxa"/>
            <w:vAlign w:val="bottom"/>
          </w:tcPr>
          <w:p w14:paraId="55A8864C" w14:textId="77777777" w:rsidR="004E5B76" w:rsidRPr="002540FC" w:rsidRDefault="004E5B76" w:rsidP="00A0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81" w:hanging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40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540F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2540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2540FC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Pr="002540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2540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 1 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2560</w:t>
            </w: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D34E202" w14:textId="77777777" w:rsidR="004E5B76" w:rsidRPr="00804065" w:rsidRDefault="004E5B76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0406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44,678</w:t>
            </w:r>
          </w:p>
        </w:tc>
        <w:tc>
          <w:tcPr>
            <w:tcW w:w="180" w:type="dxa"/>
            <w:vAlign w:val="bottom"/>
          </w:tcPr>
          <w:p w14:paraId="30CF3CBF" w14:textId="77777777" w:rsidR="004E5B76" w:rsidRPr="00804065" w:rsidRDefault="004E5B76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95A32F2" w14:textId="77777777" w:rsidR="004E5B76" w:rsidRPr="00804065" w:rsidRDefault="004E5B76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0406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30,769</w:t>
            </w:r>
          </w:p>
        </w:tc>
        <w:tc>
          <w:tcPr>
            <w:tcW w:w="180" w:type="dxa"/>
            <w:vAlign w:val="bottom"/>
          </w:tcPr>
          <w:p w14:paraId="3461334C" w14:textId="77777777" w:rsidR="004E5B76" w:rsidRPr="00804065" w:rsidRDefault="004E5B76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double" w:sz="4" w:space="0" w:color="auto"/>
            </w:tcBorders>
            <w:vAlign w:val="bottom"/>
          </w:tcPr>
          <w:p w14:paraId="0FF9CC18" w14:textId="77777777" w:rsidR="004E5B76" w:rsidRPr="00804065" w:rsidRDefault="004E5B76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0406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75,447</w:t>
            </w:r>
          </w:p>
        </w:tc>
        <w:tc>
          <w:tcPr>
            <w:tcW w:w="180" w:type="dxa"/>
            <w:vAlign w:val="bottom"/>
          </w:tcPr>
          <w:p w14:paraId="7D177441" w14:textId="77777777" w:rsidR="004E5B76" w:rsidRPr="00804065" w:rsidRDefault="004E5B76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  <w:vAlign w:val="bottom"/>
          </w:tcPr>
          <w:p w14:paraId="07D3E305" w14:textId="77777777" w:rsidR="004E5B76" w:rsidRPr="00804065" w:rsidRDefault="004E5B76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0406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44,678</w:t>
            </w:r>
          </w:p>
        </w:tc>
        <w:tc>
          <w:tcPr>
            <w:tcW w:w="180" w:type="dxa"/>
            <w:vAlign w:val="bottom"/>
          </w:tcPr>
          <w:p w14:paraId="66B8DE9A" w14:textId="77777777" w:rsidR="004E5B76" w:rsidRPr="00804065" w:rsidRDefault="004E5B76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D40A517" w14:textId="77777777" w:rsidR="004E5B76" w:rsidRPr="00804065" w:rsidRDefault="004E5B76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B00E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19,817</w:t>
            </w:r>
          </w:p>
        </w:tc>
        <w:tc>
          <w:tcPr>
            <w:tcW w:w="200" w:type="dxa"/>
            <w:gridSpan w:val="2"/>
            <w:vAlign w:val="bottom"/>
          </w:tcPr>
          <w:p w14:paraId="140A59D2" w14:textId="77777777" w:rsidR="004E5B76" w:rsidRPr="00804065" w:rsidRDefault="004E5B76" w:rsidP="00A0170B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double" w:sz="4" w:space="0" w:color="auto"/>
            </w:tcBorders>
            <w:vAlign w:val="bottom"/>
          </w:tcPr>
          <w:p w14:paraId="6C24876E" w14:textId="77777777" w:rsidR="004E5B76" w:rsidRPr="00804065" w:rsidRDefault="004E5B76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0406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64,495</w:t>
            </w:r>
          </w:p>
        </w:tc>
      </w:tr>
      <w:tr w:rsidR="004E5B76" w:rsidRPr="00804065" w14:paraId="7685D857" w14:textId="77777777" w:rsidTr="00A0170B">
        <w:trPr>
          <w:cantSplit/>
          <w:trHeight w:val="397"/>
        </w:trPr>
        <w:tc>
          <w:tcPr>
            <w:tcW w:w="2239" w:type="dxa"/>
            <w:vAlign w:val="bottom"/>
          </w:tcPr>
          <w:p w14:paraId="6E452B1B" w14:textId="77777777" w:rsidR="004E5B76" w:rsidRPr="002540FC" w:rsidRDefault="004E5B76" w:rsidP="00A0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40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540F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2540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E93A158" w14:textId="77777777" w:rsidR="004E5B76" w:rsidRPr="00804065" w:rsidRDefault="004E5B76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44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,678</w:t>
            </w:r>
          </w:p>
        </w:tc>
        <w:tc>
          <w:tcPr>
            <w:tcW w:w="180" w:type="dxa"/>
            <w:vAlign w:val="bottom"/>
          </w:tcPr>
          <w:p w14:paraId="30A19499" w14:textId="77777777" w:rsidR="004E5B76" w:rsidRPr="00804065" w:rsidRDefault="004E5B76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1CE6D26" w14:textId="77777777" w:rsidR="004E5B76" w:rsidRPr="00804065" w:rsidRDefault="00440CAD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25,977</w:t>
            </w:r>
          </w:p>
        </w:tc>
        <w:tc>
          <w:tcPr>
            <w:tcW w:w="180" w:type="dxa"/>
            <w:vAlign w:val="bottom"/>
          </w:tcPr>
          <w:p w14:paraId="273E3428" w14:textId="77777777" w:rsidR="004E5B76" w:rsidRPr="00804065" w:rsidRDefault="004E5B76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863A4D8" w14:textId="77777777" w:rsidR="004E5B76" w:rsidRPr="00804065" w:rsidRDefault="00440CAD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70,655</w:t>
            </w:r>
          </w:p>
        </w:tc>
        <w:tc>
          <w:tcPr>
            <w:tcW w:w="180" w:type="dxa"/>
            <w:vAlign w:val="bottom"/>
          </w:tcPr>
          <w:p w14:paraId="41B7C2CB" w14:textId="77777777" w:rsidR="004E5B76" w:rsidRPr="00804065" w:rsidRDefault="004E5B76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3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1B8B4CC" w14:textId="77777777" w:rsidR="004E5B76" w:rsidRPr="00804065" w:rsidRDefault="004E5B76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44,678</w:t>
            </w:r>
          </w:p>
        </w:tc>
        <w:tc>
          <w:tcPr>
            <w:tcW w:w="180" w:type="dxa"/>
            <w:vAlign w:val="bottom"/>
          </w:tcPr>
          <w:p w14:paraId="65FCC1C9" w14:textId="77777777" w:rsidR="004E5B76" w:rsidRPr="00804065" w:rsidRDefault="004E5B76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CA32765" w14:textId="77777777" w:rsidR="004E5B76" w:rsidRPr="00804065" w:rsidRDefault="00EC03A8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17,527</w:t>
            </w:r>
          </w:p>
        </w:tc>
        <w:tc>
          <w:tcPr>
            <w:tcW w:w="200" w:type="dxa"/>
            <w:gridSpan w:val="2"/>
            <w:vAlign w:val="bottom"/>
          </w:tcPr>
          <w:p w14:paraId="0A2B0C56" w14:textId="77777777" w:rsidR="004E5B76" w:rsidRPr="00804065" w:rsidRDefault="004E5B76" w:rsidP="00A0170B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084ED06" w14:textId="77777777" w:rsidR="004E5B76" w:rsidRPr="00804065" w:rsidRDefault="004E5B76" w:rsidP="00A0170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="00EC03A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2,205</w:t>
            </w:r>
          </w:p>
        </w:tc>
      </w:tr>
    </w:tbl>
    <w:p w14:paraId="07C987A8" w14:textId="77777777" w:rsidR="005C797C" w:rsidRPr="00C1609F" w:rsidRDefault="005C797C" w:rsidP="001A29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965E9DB" w14:textId="19AA159C" w:rsidR="008B754C" w:rsidRDefault="000B4BBD" w:rsidP="00C160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lastRenderedPageBreak/>
        <w:t>มูลค่ายุติธรรมของ</w:t>
      </w:r>
      <w:r w:rsidR="00C1609F" w:rsidRPr="00C1609F">
        <w:rPr>
          <w:rFonts w:ascii="Angsana New" w:hAnsi="Angsana New"/>
          <w:spacing w:val="-4"/>
          <w:sz w:val="30"/>
          <w:szCs w:val="30"/>
          <w:cs/>
        </w:rPr>
        <w:t>อสังหาริมทรัพย์เพื่อการลงทุน</w:t>
      </w:r>
      <w:r w:rsidR="00C1609F" w:rsidRPr="00C1609F">
        <w:rPr>
          <w:rFonts w:ascii="Angsana New" w:hAnsi="Angsana New" w:hint="cs"/>
          <w:spacing w:val="-4"/>
          <w:sz w:val="30"/>
          <w:szCs w:val="30"/>
          <w:cs/>
        </w:rPr>
        <w:t>ประเภทที่ดิน</w:t>
      </w:r>
      <w:r w:rsidR="00C64504">
        <w:rPr>
          <w:rFonts w:ascii="Angsana New" w:hAnsi="Angsana New" w:hint="cs"/>
          <w:spacing w:val="-4"/>
          <w:sz w:val="30"/>
          <w:szCs w:val="30"/>
          <w:cs/>
        </w:rPr>
        <w:t>ของกลุ่มบริษัทและบริษัท</w:t>
      </w:r>
      <w:r w:rsidR="00C1609F" w:rsidRPr="00C1609F">
        <w:rPr>
          <w:rFonts w:ascii="Angsana New" w:hAnsi="Angsana New"/>
          <w:spacing w:val="-4"/>
          <w:sz w:val="30"/>
          <w:szCs w:val="30"/>
          <w:cs/>
        </w:rPr>
        <w:t xml:space="preserve"> ณ วันที่ 31 ธันวาคม </w:t>
      </w:r>
      <w:r w:rsidR="008645A4">
        <w:rPr>
          <w:rFonts w:ascii="Angsana New" w:hAnsi="Angsana New"/>
          <w:spacing w:val="-4"/>
          <w:sz w:val="30"/>
          <w:szCs w:val="30"/>
          <w:cs/>
        </w:rPr>
        <w:t>2560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C1609F">
        <w:rPr>
          <w:rFonts w:ascii="Angsana New" w:hAnsi="Angsana New"/>
          <w:sz w:val="30"/>
          <w:szCs w:val="30"/>
          <w:cs/>
        </w:rPr>
        <w:t>จำนวน</w:t>
      </w:r>
      <w:r w:rsidRPr="00C1609F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52.85</w:t>
      </w:r>
      <w:r w:rsidRPr="00C1609F">
        <w:rPr>
          <w:rFonts w:ascii="Angsana New" w:hAnsi="Angsana New"/>
          <w:sz w:val="30"/>
          <w:szCs w:val="30"/>
        </w:rPr>
        <w:t xml:space="preserve"> </w:t>
      </w:r>
      <w:r w:rsidRPr="00C1609F">
        <w:rPr>
          <w:rFonts w:ascii="Angsana New" w:hAnsi="Angsana New"/>
          <w:sz w:val="30"/>
          <w:szCs w:val="30"/>
          <w:cs/>
        </w:rPr>
        <w:t>ล้านบาท</w:t>
      </w:r>
      <w:r w:rsidRPr="00C1609F">
        <w:rPr>
          <w:rFonts w:ascii="Angsana New" w:hAnsi="Angsana New" w:hint="cs"/>
          <w:sz w:val="30"/>
          <w:szCs w:val="30"/>
          <w:cs/>
        </w:rPr>
        <w:t xml:space="preserve"> </w:t>
      </w:r>
      <w:r w:rsidRPr="00C1609F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C1609F">
        <w:rPr>
          <w:rFonts w:ascii="Angsana New" w:hAnsi="Angsana New"/>
          <w:i/>
          <w:iCs/>
          <w:sz w:val="30"/>
          <w:szCs w:val="30"/>
        </w:rPr>
        <w:t>255</w:t>
      </w:r>
      <w:r>
        <w:rPr>
          <w:rFonts w:ascii="Angsana New" w:hAnsi="Angsana New"/>
          <w:i/>
          <w:iCs/>
          <w:sz w:val="30"/>
          <w:szCs w:val="30"/>
        </w:rPr>
        <w:t>9</w:t>
      </w:r>
      <w:r w:rsidRPr="00C1609F">
        <w:rPr>
          <w:rFonts w:ascii="Angsana New" w:hAnsi="Angsana New"/>
          <w:i/>
          <w:iCs/>
          <w:sz w:val="30"/>
          <w:szCs w:val="30"/>
        </w:rPr>
        <w:t xml:space="preserve">: 48.60 </w:t>
      </w:r>
      <w:r w:rsidRPr="00C1609F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C1609F">
        <w:rPr>
          <w:rFonts w:ascii="Angsana New" w:hAnsi="Angsana New"/>
          <w:i/>
          <w:iCs/>
          <w:sz w:val="30"/>
          <w:szCs w:val="30"/>
        </w:rPr>
        <w:t>)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C1609F" w:rsidRPr="00C1609F">
        <w:rPr>
          <w:rFonts w:ascii="Angsana New" w:hAnsi="Angsana New"/>
          <w:spacing w:val="-4"/>
          <w:sz w:val="30"/>
          <w:szCs w:val="30"/>
          <w:cs/>
        </w:rPr>
        <w:t>ประเมินราคาโดย</w:t>
      </w:r>
      <w:r w:rsidRPr="00C1609F">
        <w:rPr>
          <w:rFonts w:ascii="Angsana New" w:hAnsi="Angsana New"/>
          <w:spacing w:val="-2"/>
          <w:sz w:val="30"/>
          <w:szCs w:val="30"/>
          <w:cs/>
        </w:rPr>
        <w:t>ผู</w:t>
      </w:r>
      <w:r w:rsidR="006F08FB">
        <w:rPr>
          <w:rFonts w:ascii="Angsana New" w:hAnsi="Angsana New"/>
          <w:spacing w:val="-2"/>
          <w:sz w:val="30"/>
          <w:szCs w:val="30"/>
          <w:cs/>
        </w:rPr>
        <w:t>้ประเมินราคาอิสระ</w:t>
      </w:r>
      <w:r w:rsidR="00C1609F" w:rsidRPr="00C1609F">
        <w:rPr>
          <w:rFonts w:ascii="Angsana New" w:hAnsi="Angsana New"/>
          <w:spacing w:val="-2"/>
          <w:sz w:val="30"/>
          <w:szCs w:val="30"/>
          <w:cs/>
        </w:rPr>
        <w:t>โดย</w:t>
      </w:r>
      <w:r w:rsidR="00BD4FFB">
        <w:rPr>
          <w:rFonts w:ascii="Angsana New" w:hAnsi="Angsana New" w:hint="cs"/>
          <w:spacing w:val="-2"/>
          <w:sz w:val="30"/>
          <w:szCs w:val="30"/>
          <w:cs/>
        </w:rPr>
        <w:t>ใช้วิธีเปรียบเทียบตลาด</w:t>
      </w:r>
    </w:p>
    <w:p w14:paraId="35C96EBF" w14:textId="77777777" w:rsidR="00A31CDA" w:rsidRDefault="00A31CDA" w:rsidP="00C160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BAA565A" w14:textId="51058303" w:rsidR="008B754C" w:rsidRDefault="000B4BBD" w:rsidP="00C160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มูลค่ายุติธรรรมของอสั</w:t>
      </w:r>
      <w:r w:rsidRPr="00C52F47">
        <w:rPr>
          <w:rFonts w:ascii="Angsana New" w:hAnsi="Angsana New" w:hint="cs"/>
          <w:sz w:val="30"/>
          <w:szCs w:val="30"/>
          <w:cs/>
        </w:rPr>
        <w:t>งหาริมทรัพย์เพื่อการลงทุนประเภทอาคารชุดและส่วนปรับปรุง</w:t>
      </w:r>
      <w:r w:rsidR="00C52F47" w:rsidRPr="00C52F47">
        <w:rPr>
          <w:rFonts w:ascii="Angsana New" w:hAnsi="Angsana New" w:hint="cs"/>
          <w:sz w:val="30"/>
          <w:szCs w:val="30"/>
          <w:cs/>
        </w:rPr>
        <w:t>ของกลุ่มบริษัทและบริษัท</w:t>
      </w:r>
      <w:r w:rsidRPr="00C52F47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Pr="00C52F47">
        <w:rPr>
          <w:rFonts w:ascii="Angsana New" w:hAnsi="Angsana New"/>
          <w:sz w:val="30"/>
          <w:szCs w:val="30"/>
        </w:rPr>
        <w:t xml:space="preserve">31 </w:t>
      </w:r>
      <w:r w:rsidRPr="00C52F4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C52F47">
        <w:rPr>
          <w:rFonts w:ascii="Angsana New" w:hAnsi="Angsana New"/>
          <w:sz w:val="30"/>
          <w:szCs w:val="30"/>
        </w:rPr>
        <w:t>2560</w:t>
      </w:r>
      <w:r w:rsidRPr="00C52F47">
        <w:rPr>
          <w:rFonts w:ascii="Angsana New" w:hAnsi="Angsana New" w:hint="cs"/>
          <w:sz w:val="30"/>
          <w:szCs w:val="30"/>
          <w:cs/>
        </w:rPr>
        <w:t xml:space="preserve"> </w:t>
      </w:r>
      <w:r w:rsidR="00C52F47" w:rsidRPr="00C52F47">
        <w:rPr>
          <w:rFonts w:ascii="Angsana New" w:hAnsi="Angsana New" w:hint="cs"/>
          <w:sz w:val="30"/>
          <w:szCs w:val="30"/>
          <w:cs/>
        </w:rPr>
        <w:t>จำนวน</w:t>
      </w:r>
      <w:r w:rsidR="00C52F47" w:rsidRPr="00C52F47">
        <w:rPr>
          <w:rFonts w:ascii="Angsana New" w:hAnsi="Angsana New"/>
          <w:sz w:val="30"/>
          <w:szCs w:val="30"/>
        </w:rPr>
        <w:t xml:space="preserve"> 27.60 </w:t>
      </w:r>
      <w:r w:rsidRPr="00C52F47">
        <w:rPr>
          <w:rFonts w:ascii="Angsana New" w:hAnsi="Angsana New" w:hint="cs"/>
          <w:sz w:val="30"/>
          <w:szCs w:val="30"/>
          <w:cs/>
        </w:rPr>
        <w:t>ล้านบาท</w:t>
      </w:r>
      <w:r w:rsidR="00C52F47" w:rsidRPr="00C52F47">
        <w:rPr>
          <w:rFonts w:ascii="Angsana New" w:hAnsi="Angsana New" w:hint="cs"/>
          <w:sz w:val="30"/>
          <w:szCs w:val="30"/>
          <w:cs/>
        </w:rPr>
        <w:t>และ</w:t>
      </w:r>
      <w:r w:rsidR="002558CE">
        <w:rPr>
          <w:rFonts w:ascii="Angsana New" w:hAnsi="Angsana New"/>
          <w:sz w:val="30"/>
          <w:szCs w:val="30"/>
        </w:rPr>
        <w:t xml:space="preserve"> 19.15</w:t>
      </w:r>
      <w:r w:rsidR="00C52F47" w:rsidRPr="00C52F47">
        <w:rPr>
          <w:rFonts w:ascii="Angsana New" w:hAnsi="Angsana New"/>
          <w:sz w:val="30"/>
          <w:szCs w:val="30"/>
        </w:rPr>
        <w:t xml:space="preserve"> </w:t>
      </w:r>
      <w:r w:rsidR="00C52F47" w:rsidRPr="00C52F47">
        <w:rPr>
          <w:rFonts w:ascii="Angsana New" w:hAnsi="Angsana New" w:hint="cs"/>
          <w:sz w:val="30"/>
          <w:szCs w:val="30"/>
          <w:cs/>
        </w:rPr>
        <w:t>ล้านบาท</w:t>
      </w:r>
      <w:r w:rsidR="00E93FD2">
        <w:rPr>
          <w:rFonts w:ascii="Angsana New" w:hAnsi="Angsana New"/>
          <w:sz w:val="30"/>
          <w:szCs w:val="30"/>
        </w:rPr>
        <w:t xml:space="preserve"> </w:t>
      </w:r>
      <w:r w:rsidR="00C52F47" w:rsidRPr="00C52F47">
        <w:rPr>
          <w:rFonts w:ascii="Angsana New" w:hAnsi="Angsana New" w:hint="cs"/>
          <w:sz w:val="30"/>
          <w:szCs w:val="30"/>
          <w:cs/>
        </w:rPr>
        <w:t>ตามลำดับ</w:t>
      </w:r>
      <w:r w:rsidRPr="00C52F47">
        <w:rPr>
          <w:rFonts w:ascii="Angsana New" w:hAnsi="Angsana New" w:hint="cs"/>
          <w:sz w:val="30"/>
          <w:szCs w:val="30"/>
          <w:cs/>
        </w:rPr>
        <w:t xml:space="preserve"> ประเมินราคาโดยผู้ประเมินราคาอิสระ</w:t>
      </w:r>
      <w:r w:rsidR="00BD4FFB" w:rsidRPr="00C1609F">
        <w:rPr>
          <w:rFonts w:ascii="Angsana New" w:hAnsi="Angsana New"/>
          <w:spacing w:val="-2"/>
          <w:sz w:val="30"/>
          <w:szCs w:val="30"/>
          <w:cs/>
        </w:rPr>
        <w:t>โดย</w:t>
      </w:r>
      <w:r w:rsidR="00BD4FFB">
        <w:rPr>
          <w:rFonts w:ascii="Angsana New" w:hAnsi="Angsana New" w:hint="cs"/>
          <w:spacing w:val="-2"/>
          <w:sz w:val="30"/>
          <w:szCs w:val="30"/>
          <w:cs/>
        </w:rPr>
        <w:t>ใช้วิธีเปรียบเทียบตลาด</w:t>
      </w:r>
    </w:p>
    <w:p w14:paraId="20BF80AE" w14:textId="77777777" w:rsidR="008B754C" w:rsidRDefault="008B754C" w:rsidP="00C160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DB85FB6" w14:textId="77777777" w:rsidR="000B4BBD" w:rsidRPr="000B4BBD" w:rsidRDefault="00A95E69" w:rsidP="00C160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การวัดมูลค่ายุติธรรมของอสังหาริมทรัพย์เพื่อการลงทุน</w:t>
      </w:r>
      <w:r w:rsidR="0075110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ถูกจัดลำดับชั้นการวัดมูลค่า</w:t>
      </w:r>
      <w:r w:rsidR="00751107">
        <w:rPr>
          <w:rFonts w:ascii="Angsana New" w:hAnsi="Angsana New" w:hint="cs"/>
          <w:sz w:val="30"/>
          <w:szCs w:val="30"/>
          <w:cs/>
        </w:rPr>
        <w:t>ยุติธรรม</w:t>
      </w:r>
      <w:r>
        <w:rPr>
          <w:rFonts w:ascii="Angsana New" w:hAnsi="Angsana New" w:hint="cs"/>
          <w:sz w:val="30"/>
          <w:szCs w:val="30"/>
          <w:cs/>
        </w:rPr>
        <w:t xml:space="preserve">อยู่ในระดับที่ </w:t>
      </w:r>
      <w:r>
        <w:rPr>
          <w:rFonts w:ascii="Angsana New" w:hAnsi="Angsana New"/>
          <w:sz w:val="30"/>
          <w:szCs w:val="30"/>
        </w:rPr>
        <w:t>3</w:t>
      </w:r>
    </w:p>
    <w:p w14:paraId="553CB46A" w14:textId="77777777" w:rsidR="000B4BBD" w:rsidRDefault="000B4BBD" w:rsidP="00C160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4E2248C" w14:textId="77777777" w:rsidR="00C1609F" w:rsidRDefault="00C1609F" w:rsidP="00C160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34940">
        <w:rPr>
          <w:rFonts w:ascii="Angsana New" w:hAnsi="Angsana New" w:hint="cs"/>
          <w:sz w:val="30"/>
          <w:szCs w:val="30"/>
          <w:cs/>
        </w:rPr>
        <w:t>ในระหว่าง</w:t>
      </w:r>
      <w:r>
        <w:rPr>
          <w:rFonts w:ascii="Angsana New" w:hAnsi="Angsana New" w:hint="cs"/>
          <w:sz w:val="30"/>
          <w:szCs w:val="30"/>
          <w:cs/>
        </w:rPr>
        <w:t xml:space="preserve">ปี </w:t>
      </w:r>
      <w:r w:rsidR="008645A4">
        <w:rPr>
          <w:rFonts w:ascii="Angsana New" w:hAnsi="Angsana New"/>
          <w:sz w:val="30"/>
          <w:szCs w:val="30"/>
        </w:rPr>
        <w:t>25</w:t>
      </w:r>
      <w:r w:rsidR="009255CB">
        <w:rPr>
          <w:rFonts w:ascii="Angsana New" w:hAnsi="Angsana New"/>
          <w:sz w:val="30"/>
          <w:szCs w:val="30"/>
        </w:rPr>
        <w:t>59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</w:t>
      </w:r>
      <w:r w:rsidR="00AA49C6">
        <w:rPr>
          <w:rFonts w:ascii="Angsana New" w:hAnsi="Angsana New" w:hint="cs"/>
          <w:sz w:val="30"/>
          <w:szCs w:val="30"/>
          <w:cs/>
        </w:rPr>
        <w:t>ุ่มบริษัทและบริษัทได้รับอาคาร</w:t>
      </w:r>
      <w:r w:rsidR="00AE0C55">
        <w:rPr>
          <w:rFonts w:ascii="Angsana New" w:hAnsi="Angsana New" w:hint="cs"/>
          <w:sz w:val="30"/>
          <w:szCs w:val="30"/>
          <w:cs/>
        </w:rPr>
        <w:t>ชุด</w:t>
      </w:r>
      <w:r w:rsidR="00AA49C6">
        <w:rPr>
          <w:rFonts w:ascii="Angsana New" w:hAnsi="Angsana New" w:hint="cs"/>
          <w:sz w:val="30"/>
          <w:szCs w:val="30"/>
          <w:cs/>
        </w:rPr>
        <w:t>และส่วนปรับปรุง</w:t>
      </w:r>
      <w:r>
        <w:rPr>
          <w:rFonts w:ascii="Angsana New" w:hAnsi="Angsana New" w:hint="cs"/>
          <w:sz w:val="30"/>
          <w:szCs w:val="30"/>
          <w:cs/>
        </w:rPr>
        <w:t xml:space="preserve">จากการแลกเปลี่ยนด้วยบริการโดยมีมูลค่ารวม </w:t>
      </w:r>
      <w:r>
        <w:rPr>
          <w:rFonts w:ascii="Angsana New" w:hAnsi="Angsana New"/>
          <w:sz w:val="30"/>
          <w:szCs w:val="30"/>
        </w:rPr>
        <w:t xml:space="preserve">31.15 </w:t>
      </w:r>
      <w:r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>
        <w:rPr>
          <w:rFonts w:ascii="Angsana New" w:hAnsi="Angsana New"/>
          <w:sz w:val="30"/>
          <w:szCs w:val="30"/>
        </w:rPr>
        <w:t xml:space="preserve">20.01 </w:t>
      </w:r>
      <w:r>
        <w:rPr>
          <w:rFonts w:ascii="Angsana New" w:hAnsi="Angsana New" w:hint="cs"/>
          <w:sz w:val="30"/>
          <w:szCs w:val="30"/>
          <w:cs/>
        </w:rPr>
        <w:t>ล้านบาท ตามลำดับ กลุ่มบริษัทเชื่อว่ามูลค่ายุติธรรมของอสังหาริมทรัพย์ประเภทอาคารชุด</w:t>
      </w:r>
      <w:r w:rsidR="00AE0C55">
        <w:rPr>
          <w:rFonts w:ascii="Angsana New" w:hAnsi="Angsana New" w:hint="cs"/>
          <w:sz w:val="30"/>
          <w:szCs w:val="30"/>
          <w:cs/>
        </w:rPr>
        <w:t>และส่วนปรับปรุง</w:t>
      </w:r>
      <w:r>
        <w:rPr>
          <w:rFonts w:ascii="Angsana New" w:hAnsi="Angsana New" w:hint="cs"/>
          <w:sz w:val="30"/>
          <w:szCs w:val="30"/>
          <w:cs/>
        </w:rPr>
        <w:t>ดังกล่าวไม่แตกต่างจากวันที่ได้มาจึงไม่ประเมินราคาโดยผู้ประเมินราคาทรัพย์สินอิสระ</w:t>
      </w:r>
      <w:r w:rsidR="00DB425B">
        <w:rPr>
          <w:rFonts w:ascii="Angsana New" w:hAnsi="Angsana New" w:hint="cs"/>
          <w:sz w:val="30"/>
          <w:szCs w:val="30"/>
          <w:cs/>
        </w:rPr>
        <w:t>จาก</w:t>
      </w:r>
      <w:r>
        <w:rPr>
          <w:rFonts w:ascii="Angsana New" w:hAnsi="Angsana New" w:hint="cs"/>
          <w:sz w:val="30"/>
          <w:szCs w:val="30"/>
          <w:cs/>
        </w:rPr>
        <w:t xml:space="preserve">ภายนอก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</w:t>
      </w:r>
      <w:r w:rsidR="008645A4">
        <w:rPr>
          <w:rFonts w:ascii="Angsana New" w:hAnsi="Angsana New"/>
          <w:sz w:val="30"/>
          <w:szCs w:val="30"/>
        </w:rPr>
        <w:t>25</w:t>
      </w:r>
      <w:r w:rsidR="009255CB">
        <w:rPr>
          <w:rFonts w:ascii="Angsana New" w:hAnsi="Angsana New"/>
          <w:sz w:val="30"/>
          <w:szCs w:val="30"/>
        </w:rPr>
        <w:t>59</w:t>
      </w:r>
    </w:p>
    <w:p w14:paraId="42A0C0C3" w14:textId="77777777" w:rsidR="000B4BBD" w:rsidRPr="001F3EFC" w:rsidRDefault="000B4BBD" w:rsidP="000B4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2C0FD1A2" w14:textId="77777777" w:rsidR="00C1609F" w:rsidRPr="001A29C6" w:rsidRDefault="00C1609F" w:rsidP="00C160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szCs w:val="22"/>
        </w:rPr>
      </w:pPr>
      <w:r w:rsidRPr="001A29C6">
        <w:rPr>
          <w:b/>
          <w:bCs/>
          <w:sz w:val="30"/>
          <w:szCs w:val="30"/>
          <w:cs/>
        </w:rPr>
        <w:t>การวัดมูลค่ายุติธรรม</w:t>
      </w:r>
    </w:p>
    <w:p w14:paraId="75E9F0B1" w14:textId="77777777" w:rsidR="00C1609F" w:rsidRDefault="00C1609F" w:rsidP="00C160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AC3A306" w14:textId="77777777" w:rsidR="00C1609F" w:rsidRPr="001A29C6" w:rsidRDefault="00C1609F" w:rsidP="00C160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1A29C6">
        <w:rPr>
          <w:rFonts w:ascii="Angsana New" w:hAnsi="Angsana New"/>
          <w:i/>
          <w:iCs/>
          <w:sz w:val="30"/>
          <w:szCs w:val="30"/>
          <w:cs/>
        </w:rPr>
        <w:t>ลำดับชั้นมูลค่ายุติธรรม</w:t>
      </w:r>
      <w:r w:rsidRPr="001A29C6">
        <w:rPr>
          <w:rFonts w:ascii="Angsana New" w:hAnsi="Angsana New"/>
          <w:sz w:val="30"/>
          <w:szCs w:val="30"/>
          <w:cs/>
        </w:rPr>
        <w:t xml:space="preserve"> </w:t>
      </w:r>
    </w:p>
    <w:p w14:paraId="2E51E63C" w14:textId="77777777" w:rsidR="00C1609F" w:rsidRPr="001A403A" w:rsidRDefault="00C1609F" w:rsidP="00C160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6FA6976" w14:textId="77777777" w:rsidR="00C1609F" w:rsidRPr="001A29C6" w:rsidRDefault="00C1609F" w:rsidP="00C160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1A29C6">
        <w:rPr>
          <w:rFonts w:ascii="Angsana New" w:hAnsi="Angsana New" w:hint="cs"/>
          <w:sz w:val="30"/>
          <w:szCs w:val="30"/>
          <w:cs/>
        </w:rPr>
        <w:t>มูลค่ายุติธรรมของอสังหาริมทรัพย์เพื่อการลงทุน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ผู้ประเมินราคาทรัพย์สินอิสระได้ประเมินมูลค่ายุติธรรมของอสังหาริมทรัพย์เพื่อการลงทุนของ</w:t>
      </w:r>
      <w:r w:rsidR="00A95E69">
        <w:rPr>
          <w:rFonts w:ascii="Angsana New" w:hAnsi="Angsana New" w:hint="cs"/>
          <w:sz w:val="30"/>
          <w:szCs w:val="30"/>
          <w:cs/>
        </w:rPr>
        <w:t>กลุ่ม</w:t>
      </w:r>
      <w:r w:rsidRPr="001A29C6">
        <w:rPr>
          <w:rFonts w:ascii="Angsana New" w:hAnsi="Angsana New"/>
          <w:sz w:val="30"/>
          <w:szCs w:val="30"/>
          <w:cs/>
        </w:rPr>
        <w:t>บริษัท</w:t>
      </w:r>
      <w:r w:rsidRPr="001A29C6">
        <w:rPr>
          <w:rFonts w:ascii="Angsana New" w:hAnsi="Angsana New" w:hint="cs"/>
          <w:sz w:val="30"/>
          <w:szCs w:val="30"/>
          <w:cs/>
        </w:rPr>
        <w:t>เป็นประจำทุก 3 ปี</w:t>
      </w:r>
    </w:p>
    <w:p w14:paraId="1FAC894B" w14:textId="77777777" w:rsidR="00C1609F" w:rsidRPr="001A403A" w:rsidRDefault="00C1609F" w:rsidP="00C160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91BC947" w14:textId="77777777" w:rsidR="00C1609F" w:rsidRDefault="00C1609F" w:rsidP="00C160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1A29C6">
        <w:rPr>
          <w:rFonts w:ascii="Angsana New" w:hAnsi="Angsana New" w:hint="cs"/>
          <w:sz w:val="30"/>
          <w:szCs w:val="30"/>
          <w:cs/>
        </w:rPr>
        <w:t>การวัดมูลค่ายุติธรร</w:t>
      </w:r>
      <w:r w:rsidR="00A95E69">
        <w:rPr>
          <w:rFonts w:ascii="Angsana New" w:hAnsi="Angsana New" w:hint="cs"/>
          <w:sz w:val="30"/>
          <w:szCs w:val="30"/>
          <w:cs/>
        </w:rPr>
        <w:t>มของอสังหาริมทรัพย์เพื่อการลงทุน</w:t>
      </w:r>
      <w:r w:rsidRPr="00AD5FF2">
        <w:rPr>
          <w:rFonts w:ascii="Angsana New" w:hAnsi="Angsana New"/>
          <w:spacing w:val="-6"/>
          <w:sz w:val="30"/>
          <w:szCs w:val="30"/>
          <w:cs/>
        </w:rPr>
        <w:t xml:space="preserve"> ถูกจัดลำดับ</w:t>
      </w:r>
      <w:r w:rsidRPr="001A29C6">
        <w:rPr>
          <w:rFonts w:ascii="Angsana New" w:hAnsi="Angsana New"/>
          <w:sz w:val="30"/>
          <w:szCs w:val="30"/>
          <w:cs/>
        </w:rPr>
        <w:t>ชั</w:t>
      </w:r>
      <w:r w:rsidR="007E4035">
        <w:rPr>
          <w:rFonts w:ascii="Angsana New" w:hAnsi="Angsana New"/>
          <w:sz w:val="30"/>
          <w:szCs w:val="30"/>
          <w:cs/>
        </w:rPr>
        <w:t>้นการวัดมูลค่ายุติธรรม</w:t>
      </w:r>
      <w:r w:rsidRPr="001A29C6">
        <w:rPr>
          <w:rFonts w:ascii="Angsana New" w:hAnsi="Angsana New"/>
          <w:sz w:val="30"/>
          <w:szCs w:val="30"/>
          <w:cs/>
        </w:rPr>
        <w:t xml:space="preserve">อยู่ในระดับที่ </w:t>
      </w:r>
      <w:r w:rsidRPr="001A29C6">
        <w:rPr>
          <w:rFonts w:ascii="Angsana New" w:hAnsi="Angsana New"/>
          <w:sz w:val="30"/>
          <w:szCs w:val="30"/>
        </w:rPr>
        <w:t>3</w:t>
      </w:r>
      <w:r w:rsidRPr="001A29C6">
        <w:rPr>
          <w:rFonts w:ascii="Angsana New" w:hAnsi="Angsana New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</w:t>
      </w:r>
      <w:r w:rsidRPr="001A29C6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A058A1F" w14:textId="77777777" w:rsidR="00C1609F" w:rsidRPr="00C1609F" w:rsidRDefault="00C1609F" w:rsidP="00C160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4190C597" w14:textId="77777777" w:rsidR="00C1609F" w:rsidRDefault="00FD14BF" w:rsidP="00C160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C1609F" w:rsidRPr="00EA6008">
        <w:rPr>
          <w:rFonts w:ascii="Angsana New" w:hAnsi="Angsana New"/>
          <w:i/>
          <w:iCs/>
          <w:sz w:val="30"/>
          <w:szCs w:val="30"/>
          <w:cs/>
        </w:rPr>
        <w:lastRenderedPageBreak/>
        <w:t>เทคนิคการประเมินมูลค่าและข้อมูลที่ไม่สามารถสังเกตได้ที่มีนัยสำคัญ</w:t>
      </w:r>
      <w:r w:rsidR="00C1609F" w:rsidRPr="00EA6008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69F91548" w14:textId="77777777" w:rsidR="00C1609F" w:rsidRPr="001A403A" w:rsidRDefault="00C1609F" w:rsidP="00C160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13B26CC9" w14:textId="77777777" w:rsidR="00C1609F" w:rsidRDefault="00C1609F" w:rsidP="00C160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</w:rPr>
      </w:pPr>
      <w:r w:rsidRPr="006A21BB">
        <w:rPr>
          <w:rFonts w:ascii="Angsana New" w:hAnsi="Angsana New" w:hint="cs"/>
          <w:spacing w:val="-6"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อสังหาริมทรัพย์</w:t>
      </w:r>
      <w:r w:rsidRPr="00EA6008">
        <w:rPr>
          <w:rFonts w:ascii="Angsana New" w:hAnsi="Angsana New" w:hint="cs"/>
          <w:sz w:val="30"/>
          <w:szCs w:val="30"/>
          <w:cs/>
        </w:rPr>
        <w:t>เพื่อการลงทุนแสดงในตารางดังต่อไปนี้</w:t>
      </w:r>
    </w:p>
    <w:p w14:paraId="3F0417A3" w14:textId="77777777" w:rsidR="00C1609F" w:rsidRDefault="00C1609F" w:rsidP="00C160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page" w:tblpX="1622" w:tblpY="1"/>
        <w:tblW w:w="9292" w:type="dxa"/>
        <w:tblLook w:val="04A0" w:firstRow="1" w:lastRow="0" w:firstColumn="1" w:lastColumn="0" w:noHBand="0" w:noVBand="1"/>
      </w:tblPr>
      <w:tblGrid>
        <w:gridCol w:w="2988"/>
        <w:gridCol w:w="3150"/>
        <w:gridCol w:w="3154"/>
      </w:tblGrid>
      <w:tr w:rsidR="00C64574" w:rsidRPr="00EA6008" w14:paraId="547FE066" w14:textId="77777777" w:rsidTr="00A0170B">
        <w:tc>
          <w:tcPr>
            <w:tcW w:w="2988" w:type="dxa"/>
            <w:shd w:val="clear" w:color="auto" w:fill="auto"/>
            <w:vAlign w:val="bottom"/>
          </w:tcPr>
          <w:p w14:paraId="1B0BA009" w14:textId="77777777" w:rsidR="00C64574" w:rsidRPr="006A21BB" w:rsidRDefault="00C64574" w:rsidP="00A0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21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3150" w:type="dxa"/>
            <w:shd w:val="clear" w:color="auto" w:fill="auto"/>
            <w:vAlign w:val="bottom"/>
          </w:tcPr>
          <w:p w14:paraId="28072840" w14:textId="77777777" w:rsidR="00C64574" w:rsidRPr="006A21BB" w:rsidRDefault="00C64574" w:rsidP="00A0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firstLine="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21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3154" w:type="dxa"/>
          </w:tcPr>
          <w:p w14:paraId="359FF4D2" w14:textId="77777777" w:rsidR="00C64574" w:rsidRPr="006A21BB" w:rsidRDefault="00C64574" w:rsidP="00A0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1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5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C64574" w14:paraId="033F8DA3" w14:textId="77777777" w:rsidTr="00A0170B">
        <w:tc>
          <w:tcPr>
            <w:tcW w:w="2988" w:type="dxa"/>
            <w:shd w:val="clear" w:color="auto" w:fill="auto"/>
          </w:tcPr>
          <w:p w14:paraId="48D0872A" w14:textId="0D124AFD" w:rsidR="00C64574" w:rsidRPr="00BD4392" w:rsidRDefault="00BD4FFB" w:rsidP="00BD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วิธี</w:t>
            </w:r>
            <w:r w:rsidR="00C64574" w:rsidRPr="004350D2">
              <w:rPr>
                <w:rFonts w:ascii="Angsana New" w:hAnsi="Angsana New"/>
                <w:sz w:val="30"/>
                <w:szCs w:val="30"/>
                <w:cs/>
              </w:rPr>
              <w:t>เปรียบเทียบตลาด</w:t>
            </w:r>
          </w:p>
        </w:tc>
        <w:tc>
          <w:tcPr>
            <w:tcW w:w="3150" w:type="dxa"/>
            <w:shd w:val="clear" w:color="auto" w:fill="auto"/>
          </w:tcPr>
          <w:p w14:paraId="02DE357F" w14:textId="02093094" w:rsidR="00C64574" w:rsidRPr="00C04564" w:rsidRDefault="00C64574" w:rsidP="00682D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  <w:r w:rsidR="005261FF">
              <w:rPr>
                <w:rFonts w:ascii="Angsana New" w:hAnsi="Angsana New" w:hint="cs"/>
                <w:sz w:val="30"/>
                <w:szCs w:val="30"/>
                <w:cs/>
              </w:rPr>
              <w:t>ตลาดที่</w:t>
            </w:r>
            <w:r w:rsidR="00682DF3">
              <w:rPr>
                <w:rFonts w:ascii="Angsana New" w:hAnsi="Angsana New" w:hint="cs"/>
                <w:sz w:val="30"/>
                <w:szCs w:val="30"/>
                <w:cs/>
              </w:rPr>
              <w:t>มีการซื้อขายหรือ</w:t>
            </w:r>
            <w:r w:rsidR="005261FF">
              <w:rPr>
                <w:rFonts w:ascii="Angsana New" w:hAnsi="Angsana New" w:hint="cs"/>
                <w:sz w:val="30"/>
                <w:szCs w:val="30"/>
                <w:cs/>
              </w:rPr>
              <w:t>เสนอขายของ</w:t>
            </w:r>
            <w:r w:rsidR="00C30B7A">
              <w:rPr>
                <w:rFonts w:ascii="Angsana New" w:hAnsi="Angsana New" w:hint="cs"/>
                <w:sz w:val="30"/>
                <w:szCs w:val="30"/>
                <w:cs/>
              </w:rPr>
              <w:t>ทรัพย์</w:t>
            </w:r>
            <w:r w:rsidR="00682DF3">
              <w:rPr>
                <w:rFonts w:ascii="Angsana New" w:hAnsi="Angsana New" w:hint="cs"/>
                <w:sz w:val="30"/>
                <w:szCs w:val="30"/>
                <w:cs/>
              </w:rPr>
              <w:t>สิน</w:t>
            </w:r>
            <w:r w:rsidR="005261FF">
              <w:rPr>
                <w:rFonts w:ascii="Angsana New" w:hAnsi="Angsana New" w:hint="cs"/>
                <w:sz w:val="30"/>
                <w:szCs w:val="30"/>
                <w:cs/>
              </w:rPr>
              <w:t>เปรียบเทียบที่คล้ายคลึงกันและอยู่</w:t>
            </w:r>
            <w:r w:rsidR="003336C4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="005261FF">
              <w:rPr>
                <w:rFonts w:ascii="Angsana New" w:hAnsi="Angsana New" w:hint="cs"/>
                <w:sz w:val="30"/>
                <w:szCs w:val="30"/>
                <w:cs/>
              </w:rPr>
              <w:t>บริเวณใกล้เคียงกัน</w:t>
            </w:r>
          </w:p>
        </w:tc>
        <w:tc>
          <w:tcPr>
            <w:tcW w:w="3154" w:type="dxa"/>
          </w:tcPr>
          <w:p w14:paraId="21B6F772" w14:textId="77777777" w:rsidR="00C64574" w:rsidRDefault="007E247E" w:rsidP="00A0170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1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หากราคาต่อพื้นที่สูงขึ้น (ลดลง)</w:t>
            </w:r>
          </w:p>
        </w:tc>
      </w:tr>
    </w:tbl>
    <w:p w14:paraId="382959B1" w14:textId="77777777" w:rsidR="005C797C" w:rsidRDefault="005C797C" w:rsidP="00C160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2562ACFA" w14:textId="77777777" w:rsidR="00614E8A" w:rsidRPr="004470C0" w:rsidRDefault="00614E8A" w:rsidP="00BE2B72">
      <w:pPr>
        <w:pStyle w:val="BodyText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0" w:line="240" w:lineRule="auto"/>
        <w:rPr>
          <w:rFonts w:ascii="Angsana New" w:hAnsi="Angsana New"/>
          <w:sz w:val="30"/>
          <w:szCs w:val="30"/>
          <w:cs/>
        </w:rPr>
        <w:sectPr w:rsidR="00614E8A" w:rsidRPr="004470C0" w:rsidSect="00034C10">
          <w:footerReference w:type="default" r:id="rId15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5592BCD9" w14:textId="77777777" w:rsidR="00614E8A" w:rsidRDefault="00B07344" w:rsidP="00457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20</w:t>
      </w:r>
      <w:r w:rsidR="00614E8A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614E8A" w:rsidRPr="00C218AD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7963BC5A" w14:textId="77777777" w:rsidR="00A16EB4" w:rsidRDefault="00A16EB4" w:rsidP="00457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23DBBA4" w14:textId="77777777" w:rsidR="00614E8A" w:rsidRPr="00660676" w:rsidRDefault="00614E8A" w:rsidP="00AE5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  <w:cs/>
        </w:rPr>
      </w:pPr>
    </w:p>
    <w:tbl>
      <w:tblPr>
        <w:tblW w:w="14569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9"/>
        <w:gridCol w:w="1260"/>
        <w:gridCol w:w="180"/>
        <w:gridCol w:w="1170"/>
        <w:gridCol w:w="180"/>
        <w:gridCol w:w="1170"/>
        <w:gridCol w:w="180"/>
        <w:gridCol w:w="1170"/>
        <w:gridCol w:w="180"/>
        <w:gridCol w:w="1080"/>
        <w:gridCol w:w="180"/>
        <w:gridCol w:w="1080"/>
        <w:gridCol w:w="180"/>
        <w:gridCol w:w="990"/>
        <w:gridCol w:w="180"/>
        <w:gridCol w:w="1350"/>
        <w:gridCol w:w="180"/>
        <w:gridCol w:w="990"/>
      </w:tblGrid>
      <w:tr w:rsidR="009A7804" w:rsidRPr="00A81779" w14:paraId="18B14EFD" w14:textId="77777777" w:rsidTr="00A0170B">
        <w:trPr>
          <w:cantSplit/>
          <w:trHeight w:val="397"/>
          <w:tblHeader/>
        </w:trPr>
        <w:tc>
          <w:tcPr>
            <w:tcW w:w="2869" w:type="dxa"/>
            <w:vAlign w:val="bottom"/>
          </w:tcPr>
          <w:p w14:paraId="15542845" w14:textId="77777777" w:rsidR="009A7804" w:rsidRPr="00A81779" w:rsidRDefault="009A7804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0" w:type="dxa"/>
            <w:gridSpan w:val="17"/>
            <w:vAlign w:val="bottom"/>
          </w:tcPr>
          <w:p w14:paraId="5899A08E" w14:textId="77777777" w:rsidR="009A7804" w:rsidRPr="00A81779" w:rsidRDefault="009A7804" w:rsidP="00222FD1">
            <w:pPr>
              <w:pStyle w:val="acctcolumnheading"/>
              <w:spacing w:after="0" w:line="240" w:lineRule="auto"/>
              <w:ind w:left="-78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A8177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A501E7" w:rsidRPr="00A81779" w14:paraId="1A795A81" w14:textId="77777777" w:rsidTr="00A0170B">
        <w:trPr>
          <w:cantSplit/>
          <w:trHeight w:val="397"/>
          <w:tblHeader/>
        </w:trPr>
        <w:tc>
          <w:tcPr>
            <w:tcW w:w="2869" w:type="dxa"/>
            <w:vAlign w:val="bottom"/>
          </w:tcPr>
          <w:p w14:paraId="65300CDC" w14:textId="77777777" w:rsidR="0050202F" w:rsidRPr="00A81779" w:rsidRDefault="0050202F" w:rsidP="0050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F6A42AA" w14:textId="77777777" w:rsidR="0050202F" w:rsidRPr="00A81779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A8C5F6E" w14:textId="77777777" w:rsidR="0050202F" w:rsidRPr="00A81779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635D98C" w14:textId="77777777" w:rsidR="0050202F" w:rsidRPr="00A81779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AE7C0DA" w14:textId="77777777" w:rsidR="0050202F" w:rsidRPr="00A81779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7DE41BC" w14:textId="77777777" w:rsidR="0050202F" w:rsidRPr="00A81779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48CC1A1" w14:textId="77777777" w:rsidR="0050202F" w:rsidRPr="00A81779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6ED32C0" w14:textId="77777777" w:rsidR="0050202F" w:rsidRPr="00A81779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4C0D3DB" w14:textId="77777777" w:rsidR="0050202F" w:rsidRPr="00A81779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48C45D0" w14:textId="77777777" w:rsidR="0050202F" w:rsidRPr="00A81779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45EFA75" w14:textId="77777777" w:rsidR="0050202F" w:rsidRPr="00A81779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ABB0F54" w14:textId="77777777" w:rsidR="0050202F" w:rsidRPr="00A81779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817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  <w:vAlign w:val="bottom"/>
          </w:tcPr>
          <w:p w14:paraId="0547E588" w14:textId="77777777" w:rsidR="0050202F" w:rsidRPr="00A81779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23D47FB" w14:textId="77777777" w:rsidR="0050202F" w:rsidRPr="00A81779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3FF3D26" w14:textId="77777777" w:rsidR="0050202F" w:rsidRPr="00A81779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1D9DA43" w14:textId="77777777" w:rsidR="0050202F" w:rsidRPr="00A81779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D96EEC4" w14:textId="77777777" w:rsidR="0050202F" w:rsidRPr="00A81779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252B868" w14:textId="77777777" w:rsidR="0050202F" w:rsidRPr="00A81779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A501E7" w:rsidRPr="00A81779" w14:paraId="42A100C3" w14:textId="77777777" w:rsidTr="00A0170B">
        <w:trPr>
          <w:cantSplit/>
          <w:trHeight w:val="397"/>
          <w:tblHeader/>
        </w:trPr>
        <w:tc>
          <w:tcPr>
            <w:tcW w:w="2869" w:type="dxa"/>
            <w:vAlign w:val="bottom"/>
          </w:tcPr>
          <w:p w14:paraId="3C91CFD8" w14:textId="77777777" w:rsidR="0050202F" w:rsidRPr="00A81779" w:rsidRDefault="0050202F" w:rsidP="0050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0DF6829" w14:textId="77777777" w:rsidR="0050202F" w:rsidRPr="00A81779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5ABCCCD" w14:textId="77777777" w:rsidR="0050202F" w:rsidRPr="00A81779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ADCC17E" w14:textId="77777777" w:rsidR="0050202F" w:rsidRPr="00A81779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1F7E3A1" w14:textId="77777777" w:rsidR="0050202F" w:rsidRPr="00A81779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DE45DB2" w14:textId="77777777" w:rsidR="0050202F" w:rsidRPr="00A81779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CEB5713" w14:textId="77777777" w:rsidR="0050202F" w:rsidRPr="00A81779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B782C7A" w14:textId="77777777" w:rsidR="0050202F" w:rsidRPr="00A81779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C4EFD1E" w14:textId="77777777" w:rsidR="0050202F" w:rsidRPr="00A81779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D51359A" w14:textId="77777777" w:rsidR="0050202F" w:rsidRPr="00A81779" w:rsidRDefault="00A501E7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817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อุปกรณ์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180" w:type="dxa"/>
            <w:vAlign w:val="bottom"/>
          </w:tcPr>
          <w:p w14:paraId="4F821648" w14:textId="77777777" w:rsidR="0050202F" w:rsidRPr="00A81779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C9DB0FB" w14:textId="77777777" w:rsidR="0050202F" w:rsidRPr="00A81779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817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ติดตั้ง</w:t>
            </w:r>
            <w:r w:rsidRPr="00A817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A817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และ</w:t>
            </w:r>
          </w:p>
        </w:tc>
        <w:tc>
          <w:tcPr>
            <w:tcW w:w="180" w:type="dxa"/>
            <w:vAlign w:val="bottom"/>
          </w:tcPr>
          <w:p w14:paraId="589B6B71" w14:textId="77777777" w:rsidR="0050202F" w:rsidRPr="00A81779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D75BB38" w14:textId="77777777" w:rsidR="0050202F" w:rsidRPr="00A81779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89C4623" w14:textId="77777777" w:rsidR="0050202F" w:rsidRPr="00A81779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E3B6AAE" w14:textId="77777777" w:rsidR="0050202F" w:rsidRPr="00A81779" w:rsidRDefault="006A21BB" w:rsidP="0050202F">
            <w:pPr>
              <w:pStyle w:val="acctcolumnheading"/>
              <w:spacing w:after="0" w:line="240" w:lineRule="auto"/>
              <w:ind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817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7878775D" w14:textId="77777777" w:rsidR="0050202F" w:rsidRPr="00A81779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0882931" w14:textId="77777777" w:rsidR="0050202F" w:rsidRPr="00A81779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A501E7" w:rsidRPr="00A81779" w14:paraId="71C7A2C2" w14:textId="77777777" w:rsidTr="00A0170B">
        <w:trPr>
          <w:cantSplit/>
          <w:trHeight w:val="397"/>
          <w:tblHeader/>
        </w:trPr>
        <w:tc>
          <w:tcPr>
            <w:tcW w:w="2869" w:type="dxa"/>
            <w:vAlign w:val="bottom"/>
          </w:tcPr>
          <w:p w14:paraId="35A70904" w14:textId="77777777" w:rsidR="006A21BB" w:rsidRPr="00A81779" w:rsidRDefault="006A21BB" w:rsidP="006A2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4119F90" w14:textId="77777777" w:rsidR="006A21BB" w:rsidRPr="00A81779" w:rsidRDefault="006A21BB" w:rsidP="006A21B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817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ที่ดินและ</w:t>
            </w:r>
          </w:p>
        </w:tc>
        <w:tc>
          <w:tcPr>
            <w:tcW w:w="180" w:type="dxa"/>
            <w:vAlign w:val="bottom"/>
          </w:tcPr>
          <w:p w14:paraId="13235199" w14:textId="77777777" w:rsidR="006A21BB" w:rsidRPr="00A81779" w:rsidRDefault="006A21BB" w:rsidP="006A21B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FE1ED7" w14:textId="77777777" w:rsidR="006A21BB" w:rsidRPr="00A81779" w:rsidRDefault="006A21BB" w:rsidP="006A21B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817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อาคารและ</w:t>
            </w:r>
          </w:p>
        </w:tc>
        <w:tc>
          <w:tcPr>
            <w:tcW w:w="180" w:type="dxa"/>
            <w:vAlign w:val="bottom"/>
          </w:tcPr>
          <w:p w14:paraId="4BF20A27" w14:textId="77777777" w:rsidR="006A21BB" w:rsidRPr="00A81779" w:rsidRDefault="006A21BB" w:rsidP="006A21B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7C5129" w14:textId="77777777" w:rsidR="006A21BB" w:rsidRPr="00A81779" w:rsidRDefault="006A21BB" w:rsidP="006A21B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817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180" w:type="dxa"/>
            <w:vAlign w:val="bottom"/>
          </w:tcPr>
          <w:p w14:paraId="7F42674F" w14:textId="77777777" w:rsidR="006A21BB" w:rsidRPr="00A81779" w:rsidRDefault="006A21BB" w:rsidP="006A21B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182449A" w14:textId="77777777" w:rsidR="006A21BB" w:rsidRPr="00A81779" w:rsidRDefault="006A21BB" w:rsidP="006A21B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817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เครื่องจักรและ</w:t>
            </w:r>
          </w:p>
        </w:tc>
        <w:tc>
          <w:tcPr>
            <w:tcW w:w="180" w:type="dxa"/>
            <w:vAlign w:val="bottom"/>
          </w:tcPr>
          <w:p w14:paraId="6D8E8802" w14:textId="77777777" w:rsidR="006A21BB" w:rsidRPr="00A81779" w:rsidRDefault="006A21BB" w:rsidP="006A21B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0049A2F" w14:textId="77777777" w:rsidR="006A21BB" w:rsidRPr="00A81779" w:rsidRDefault="006A21BB" w:rsidP="006A21B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817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ใช้</w:t>
            </w:r>
            <w:r w:rsidR="00A501E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ในการ</w:t>
            </w:r>
          </w:p>
        </w:tc>
        <w:tc>
          <w:tcPr>
            <w:tcW w:w="180" w:type="dxa"/>
            <w:vAlign w:val="bottom"/>
          </w:tcPr>
          <w:p w14:paraId="1B9BAE74" w14:textId="77777777" w:rsidR="006A21BB" w:rsidRPr="00A81779" w:rsidRDefault="006A21BB" w:rsidP="006A21B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E806684" w14:textId="77777777" w:rsidR="006A21BB" w:rsidRPr="00A81779" w:rsidRDefault="006A21BB" w:rsidP="006A21B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817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เครื่องใช้</w:t>
            </w:r>
          </w:p>
        </w:tc>
        <w:tc>
          <w:tcPr>
            <w:tcW w:w="180" w:type="dxa"/>
            <w:vAlign w:val="bottom"/>
          </w:tcPr>
          <w:p w14:paraId="5EE9AFA4" w14:textId="77777777" w:rsidR="006A21BB" w:rsidRPr="00A81779" w:rsidRDefault="006A21BB" w:rsidP="006A21B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60410AD" w14:textId="77777777" w:rsidR="006A21BB" w:rsidRPr="00A81779" w:rsidRDefault="006A21BB" w:rsidP="006A21B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5009E7B" w14:textId="77777777" w:rsidR="006A21BB" w:rsidRPr="00A81779" w:rsidRDefault="006A21BB" w:rsidP="006A21B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3CCA229" w14:textId="77777777" w:rsidR="006A21BB" w:rsidRPr="00A81779" w:rsidRDefault="006A21BB" w:rsidP="006A21BB">
            <w:pPr>
              <w:pStyle w:val="acctcolumnheading"/>
              <w:spacing w:after="0" w:line="240" w:lineRule="auto"/>
              <w:ind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ระหว่างก่อสร้าง</w:t>
            </w:r>
          </w:p>
        </w:tc>
        <w:tc>
          <w:tcPr>
            <w:tcW w:w="180" w:type="dxa"/>
            <w:vAlign w:val="bottom"/>
          </w:tcPr>
          <w:p w14:paraId="7C75D1B0" w14:textId="77777777" w:rsidR="006A21BB" w:rsidRPr="00A81779" w:rsidRDefault="006A21BB" w:rsidP="006A21B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EFA4220" w14:textId="77777777" w:rsidR="006A21BB" w:rsidRPr="00A81779" w:rsidRDefault="006A21BB" w:rsidP="006A21B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A501E7" w:rsidRPr="00A81779" w14:paraId="4DFBE234" w14:textId="77777777" w:rsidTr="00A0170B">
        <w:trPr>
          <w:cantSplit/>
          <w:trHeight w:val="397"/>
          <w:tblHeader/>
        </w:trPr>
        <w:tc>
          <w:tcPr>
            <w:tcW w:w="2869" w:type="dxa"/>
            <w:vAlign w:val="bottom"/>
          </w:tcPr>
          <w:p w14:paraId="12BBE437" w14:textId="77777777" w:rsidR="006A21BB" w:rsidRPr="00A81779" w:rsidRDefault="006A21BB" w:rsidP="006A2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D2ECFA5" w14:textId="77777777" w:rsidR="006A21BB" w:rsidRPr="00A81779" w:rsidRDefault="006A21BB" w:rsidP="006A21B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817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180" w:type="dxa"/>
            <w:vAlign w:val="bottom"/>
          </w:tcPr>
          <w:p w14:paraId="17E0D997" w14:textId="77777777" w:rsidR="006A21BB" w:rsidRPr="00A81779" w:rsidRDefault="006A21BB" w:rsidP="006A21B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0837DE" w14:textId="77777777" w:rsidR="006A21BB" w:rsidRPr="00A81779" w:rsidRDefault="006A21BB" w:rsidP="006A21B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817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180" w:type="dxa"/>
            <w:vAlign w:val="bottom"/>
          </w:tcPr>
          <w:p w14:paraId="5E541A76" w14:textId="77777777" w:rsidR="006A21BB" w:rsidRPr="00A81779" w:rsidRDefault="006A21BB" w:rsidP="006A21B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B880066" w14:textId="77777777" w:rsidR="006A21BB" w:rsidRPr="00A81779" w:rsidRDefault="006A21BB" w:rsidP="006A21B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817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สินทรัพย์เช่า</w:t>
            </w:r>
          </w:p>
        </w:tc>
        <w:tc>
          <w:tcPr>
            <w:tcW w:w="180" w:type="dxa"/>
            <w:vAlign w:val="bottom"/>
          </w:tcPr>
          <w:p w14:paraId="0B84399A" w14:textId="77777777" w:rsidR="006A21BB" w:rsidRPr="00A81779" w:rsidRDefault="006A21BB" w:rsidP="006A21B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AA275AD" w14:textId="77777777" w:rsidR="006A21BB" w:rsidRPr="00A81779" w:rsidRDefault="006A21BB" w:rsidP="006A21B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817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อุปกรณ์</w:t>
            </w:r>
          </w:p>
        </w:tc>
        <w:tc>
          <w:tcPr>
            <w:tcW w:w="180" w:type="dxa"/>
            <w:vAlign w:val="bottom"/>
          </w:tcPr>
          <w:p w14:paraId="7589588B" w14:textId="77777777" w:rsidR="006A21BB" w:rsidRPr="00A81779" w:rsidRDefault="006A21BB" w:rsidP="006A21B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116BF83" w14:textId="77777777" w:rsidR="006A21BB" w:rsidRPr="00A81779" w:rsidRDefault="006A21BB" w:rsidP="006A21BB">
            <w:pPr>
              <w:pStyle w:val="acctcolumnheading"/>
              <w:spacing w:after="0" w:line="240" w:lineRule="auto"/>
              <w:ind w:left="-113" w:right="-113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817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ดำเนินงาน</w:t>
            </w:r>
          </w:p>
        </w:tc>
        <w:tc>
          <w:tcPr>
            <w:tcW w:w="180" w:type="dxa"/>
            <w:vAlign w:val="bottom"/>
          </w:tcPr>
          <w:p w14:paraId="50BDD789" w14:textId="77777777" w:rsidR="006A21BB" w:rsidRPr="00A81779" w:rsidRDefault="006A21BB" w:rsidP="006A21B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E027F88" w14:textId="77777777" w:rsidR="006A21BB" w:rsidRPr="00A81779" w:rsidRDefault="006A21BB" w:rsidP="006A21B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817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  <w:vAlign w:val="bottom"/>
          </w:tcPr>
          <w:p w14:paraId="60E3594C" w14:textId="77777777" w:rsidR="006A21BB" w:rsidRPr="00A81779" w:rsidRDefault="006A21BB" w:rsidP="006A21B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CE5B119" w14:textId="77777777" w:rsidR="006A21BB" w:rsidRPr="00A81779" w:rsidRDefault="006A21BB" w:rsidP="006A21B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817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  <w:vAlign w:val="bottom"/>
          </w:tcPr>
          <w:p w14:paraId="62C7C28E" w14:textId="77777777" w:rsidR="006A21BB" w:rsidRPr="00A81779" w:rsidRDefault="006A21BB" w:rsidP="006A21B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7F9D73" w14:textId="77777777" w:rsidR="006A21BB" w:rsidRPr="00A81779" w:rsidRDefault="006A21BB" w:rsidP="006A21B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</w:t>
            </w:r>
            <w:r w:rsidRPr="00A817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ติดตั้ง</w:t>
            </w:r>
          </w:p>
        </w:tc>
        <w:tc>
          <w:tcPr>
            <w:tcW w:w="180" w:type="dxa"/>
            <w:vAlign w:val="bottom"/>
          </w:tcPr>
          <w:p w14:paraId="4EC812C7" w14:textId="77777777" w:rsidR="006A21BB" w:rsidRPr="00A81779" w:rsidRDefault="006A21BB" w:rsidP="006A21B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C853980" w14:textId="77777777" w:rsidR="006A21BB" w:rsidRPr="00A81779" w:rsidRDefault="006A21BB" w:rsidP="006A21B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8177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50202F" w:rsidRPr="00A81779" w14:paraId="6FA973F3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5321C4B9" w14:textId="77777777" w:rsidR="0050202F" w:rsidRPr="00A81779" w:rsidRDefault="0050202F" w:rsidP="0050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0" w:type="dxa"/>
            <w:gridSpan w:val="17"/>
            <w:vAlign w:val="bottom"/>
          </w:tcPr>
          <w:p w14:paraId="5184D342" w14:textId="77777777" w:rsidR="0050202F" w:rsidRPr="00A81779" w:rsidRDefault="0050202F" w:rsidP="005020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177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501E7" w:rsidRPr="00A81779" w14:paraId="66D0C143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52D21D79" w14:textId="77777777" w:rsidR="0050202F" w:rsidRPr="00A81779" w:rsidRDefault="0050202F" w:rsidP="0050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8177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  <w:r w:rsidR="00C6450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/ ราคาประเมินใหม่</w:t>
            </w:r>
          </w:p>
        </w:tc>
        <w:tc>
          <w:tcPr>
            <w:tcW w:w="1260" w:type="dxa"/>
            <w:vAlign w:val="bottom"/>
          </w:tcPr>
          <w:p w14:paraId="61C18FE2" w14:textId="77777777" w:rsidR="0050202F" w:rsidRPr="00A81779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9B9C4A4" w14:textId="77777777" w:rsidR="0050202F" w:rsidRPr="00A81779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6B9A4DD" w14:textId="77777777" w:rsidR="0050202F" w:rsidRPr="00A81779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AF69198" w14:textId="77777777" w:rsidR="0050202F" w:rsidRPr="00A81779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03C4FDB" w14:textId="77777777" w:rsidR="0050202F" w:rsidRPr="00A81779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4D06404" w14:textId="77777777" w:rsidR="0050202F" w:rsidRPr="00A81779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99D707" w14:textId="77777777" w:rsidR="0050202F" w:rsidRPr="00A81779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DDAFEC3" w14:textId="77777777" w:rsidR="0050202F" w:rsidRPr="00A81779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56C42CD" w14:textId="77777777" w:rsidR="0050202F" w:rsidRPr="00A81779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54B82A5" w14:textId="77777777" w:rsidR="0050202F" w:rsidRPr="00A81779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CDFDB6A" w14:textId="77777777" w:rsidR="0050202F" w:rsidRPr="00A81779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F16BCB" w14:textId="77777777" w:rsidR="0050202F" w:rsidRPr="00A81779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2C10F01" w14:textId="77777777" w:rsidR="0050202F" w:rsidRPr="00A81779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3698568" w14:textId="77777777" w:rsidR="0050202F" w:rsidRPr="00A81779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22FE44A" w14:textId="77777777" w:rsidR="0050202F" w:rsidRPr="00A81779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255A7F2" w14:textId="77777777" w:rsidR="0050202F" w:rsidRPr="00A81779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5B18F08A" w14:textId="77777777" w:rsidR="0050202F" w:rsidRPr="00A81779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A501E7" w:rsidRPr="00583296" w14:paraId="08262AFF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71930D17" w14:textId="77777777" w:rsidR="00583296" w:rsidRPr="00583296" w:rsidRDefault="00583296" w:rsidP="0050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8329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8329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83296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83296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260" w:type="dxa"/>
            <w:vAlign w:val="bottom"/>
          </w:tcPr>
          <w:p w14:paraId="316A1ED2" w14:textId="77777777" w:rsidR="00583296" w:rsidRPr="00583296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83296">
              <w:rPr>
                <w:rFonts w:ascii="Angsana New" w:hAnsi="Angsana New" w:cs="Angsana New"/>
                <w:sz w:val="28"/>
                <w:szCs w:val="28"/>
              </w:rPr>
              <w:t>589,351</w:t>
            </w:r>
          </w:p>
        </w:tc>
        <w:tc>
          <w:tcPr>
            <w:tcW w:w="180" w:type="dxa"/>
            <w:vAlign w:val="bottom"/>
          </w:tcPr>
          <w:p w14:paraId="4F2D34AE" w14:textId="77777777" w:rsidR="00583296" w:rsidRPr="00583296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4AE19D" w14:textId="77777777" w:rsidR="00583296" w:rsidRPr="00583296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83296">
              <w:rPr>
                <w:rFonts w:ascii="Angsana New" w:hAnsi="Angsana New" w:cs="Angsana New"/>
                <w:sz w:val="28"/>
                <w:szCs w:val="28"/>
              </w:rPr>
              <w:t>561,873</w:t>
            </w:r>
          </w:p>
        </w:tc>
        <w:tc>
          <w:tcPr>
            <w:tcW w:w="180" w:type="dxa"/>
            <w:vAlign w:val="bottom"/>
          </w:tcPr>
          <w:p w14:paraId="17BDF4D1" w14:textId="77777777" w:rsidR="00583296" w:rsidRPr="00583296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65B2EA" w14:textId="77777777" w:rsidR="00583296" w:rsidRPr="00583296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83296">
              <w:rPr>
                <w:rFonts w:ascii="Angsana New" w:hAnsi="Angsana New" w:cs="Angsana New"/>
                <w:sz w:val="28"/>
                <w:szCs w:val="28"/>
              </w:rPr>
              <w:t>167,305</w:t>
            </w:r>
          </w:p>
        </w:tc>
        <w:tc>
          <w:tcPr>
            <w:tcW w:w="180" w:type="dxa"/>
            <w:vAlign w:val="bottom"/>
          </w:tcPr>
          <w:p w14:paraId="718DB5AA" w14:textId="77777777" w:rsidR="00583296" w:rsidRPr="00583296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7F21EF" w14:textId="77777777" w:rsidR="00583296" w:rsidRPr="00583296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83296">
              <w:rPr>
                <w:rFonts w:ascii="Angsana New" w:hAnsi="Angsana New" w:cs="Angsana New"/>
                <w:sz w:val="28"/>
                <w:szCs w:val="28"/>
                <w:lang w:bidi="th-TH"/>
              </w:rPr>
              <w:t>847,443</w:t>
            </w:r>
          </w:p>
        </w:tc>
        <w:tc>
          <w:tcPr>
            <w:tcW w:w="180" w:type="dxa"/>
            <w:vAlign w:val="bottom"/>
          </w:tcPr>
          <w:p w14:paraId="7C45AC4E" w14:textId="77777777" w:rsidR="00583296" w:rsidRPr="00583296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F02E6A" w14:textId="77777777" w:rsidR="00583296" w:rsidRPr="00583296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83296">
              <w:rPr>
                <w:rFonts w:ascii="Angsana New" w:hAnsi="Angsana New" w:cs="Angsana New"/>
                <w:sz w:val="28"/>
                <w:szCs w:val="28"/>
                <w:lang w:bidi="th-TH"/>
              </w:rPr>
              <w:t>386,195</w:t>
            </w:r>
          </w:p>
        </w:tc>
        <w:tc>
          <w:tcPr>
            <w:tcW w:w="180" w:type="dxa"/>
            <w:vAlign w:val="bottom"/>
          </w:tcPr>
          <w:p w14:paraId="74315892" w14:textId="77777777" w:rsidR="00583296" w:rsidRPr="00583296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41FBE7E" w14:textId="77777777" w:rsidR="00583296" w:rsidRPr="00583296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83296">
              <w:rPr>
                <w:rFonts w:ascii="Angsana New" w:hAnsi="Angsana New" w:cs="Angsana New"/>
                <w:sz w:val="28"/>
                <w:szCs w:val="28"/>
                <w:lang w:bidi="th-TH"/>
              </w:rPr>
              <w:t>284,567</w:t>
            </w:r>
          </w:p>
        </w:tc>
        <w:tc>
          <w:tcPr>
            <w:tcW w:w="180" w:type="dxa"/>
            <w:vAlign w:val="bottom"/>
          </w:tcPr>
          <w:p w14:paraId="70DBBF83" w14:textId="77777777" w:rsidR="00583296" w:rsidRPr="00583296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94EF954" w14:textId="77777777" w:rsidR="00583296" w:rsidRPr="00583296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8329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80,756</w:t>
            </w:r>
          </w:p>
        </w:tc>
        <w:tc>
          <w:tcPr>
            <w:tcW w:w="180" w:type="dxa"/>
            <w:vAlign w:val="bottom"/>
          </w:tcPr>
          <w:p w14:paraId="25BFE55B" w14:textId="77777777" w:rsidR="00583296" w:rsidRPr="00583296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DCEA5BB" w14:textId="77777777" w:rsidR="00583296" w:rsidRPr="00583296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83296">
              <w:rPr>
                <w:rFonts w:ascii="Angsana New" w:hAnsi="Angsana New" w:cs="Angsana New"/>
                <w:sz w:val="28"/>
                <w:szCs w:val="28"/>
                <w:lang w:val="en-US"/>
              </w:rPr>
              <w:t>130</w:t>
            </w:r>
          </w:p>
        </w:tc>
        <w:tc>
          <w:tcPr>
            <w:tcW w:w="180" w:type="dxa"/>
            <w:vAlign w:val="bottom"/>
          </w:tcPr>
          <w:p w14:paraId="0BB8D054" w14:textId="77777777" w:rsidR="00583296" w:rsidRPr="00583296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4C1CCE61" w14:textId="77777777" w:rsidR="00583296" w:rsidRPr="00583296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83296">
              <w:rPr>
                <w:rFonts w:ascii="Angsana New" w:hAnsi="Angsana New" w:cs="Angsana New"/>
                <w:sz w:val="28"/>
                <w:szCs w:val="28"/>
                <w:lang w:bidi="th-TH"/>
              </w:rPr>
              <w:t>2,917,620</w:t>
            </w:r>
          </w:p>
        </w:tc>
      </w:tr>
      <w:tr w:rsidR="00A501E7" w:rsidRPr="00A81779" w14:paraId="059CAB67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3B4C1E40" w14:textId="77777777" w:rsidR="00583296" w:rsidRPr="00A81779" w:rsidRDefault="00583296" w:rsidP="0050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8177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72315E21" w14:textId="77777777" w:rsidR="00583296" w:rsidRPr="00684969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1,003</w:t>
            </w:r>
          </w:p>
        </w:tc>
        <w:tc>
          <w:tcPr>
            <w:tcW w:w="180" w:type="dxa"/>
            <w:vAlign w:val="bottom"/>
          </w:tcPr>
          <w:p w14:paraId="6AF512DE" w14:textId="77777777" w:rsidR="00583296" w:rsidRPr="00A81779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E1CAA7" w14:textId="77777777" w:rsidR="00583296" w:rsidRPr="00A81779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22,270</w:t>
            </w:r>
          </w:p>
        </w:tc>
        <w:tc>
          <w:tcPr>
            <w:tcW w:w="180" w:type="dxa"/>
            <w:vAlign w:val="bottom"/>
          </w:tcPr>
          <w:p w14:paraId="2F285A30" w14:textId="77777777" w:rsidR="00583296" w:rsidRPr="00A81779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A189E08" w14:textId="77777777" w:rsidR="00583296" w:rsidRPr="00A81779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598</w:t>
            </w:r>
          </w:p>
        </w:tc>
        <w:tc>
          <w:tcPr>
            <w:tcW w:w="180" w:type="dxa"/>
            <w:vAlign w:val="bottom"/>
          </w:tcPr>
          <w:p w14:paraId="5D737464" w14:textId="77777777" w:rsidR="00583296" w:rsidRPr="00A81779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451837" w14:textId="77777777" w:rsidR="00583296" w:rsidRPr="00A81779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70</w:t>
            </w:r>
          </w:p>
        </w:tc>
        <w:tc>
          <w:tcPr>
            <w:tcW w:w="180" w:type="dxa"/>
            <w:vAlign w:val="bottom"/>
          </w:tcPr>
          <w:p w14:paraId="42BEC16F" w14:textId="77777777" w:rsidR="00583296" w:rsidRPr="00A81779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B0F95CB" w14:textId="77777777" w:rsidR="00583296" w:rsidRPr="00A81779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7,414</w:t>
            </w:r>
          </w:p>
        </w:tc>
        <w:tc>
          <w:tcPr>
            <w:tcW w:w="180" w:type="dxa"/>
            <w:vAlign w:val="bottom"/>
          </w:tcPr>
          <w:p w14:paraId="0FF257C1" w14:textId="77777777" w:rsidR="00583296" w:rsidRPr="00A81779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F1D33C5" w14:textId="77777777" w:rsidR="00583296" w:rsidRPr="00A81779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5,240</w:t>
            </w:r>
          </w:p>
        </w:tc>
        <w:tc>
          <w:tcPr>
            <w:tcW w:w="180" w:type="dxa"/>
            <w:vAlign w:val="bottom"/>
          </w:tcPr>
          <w:p w14:paraId="7E57F04B" w14:textId="77777777" w:rsidR="00583296" w:rsidRPr="00A81779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EAA6463" w14:textId="77777777" w:rsidR="00583296" w:rsidRPr="00A81779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9,320</w:t>
            </w:r>
          </w:p>
        </w:tc>
        <w:tc>
          <w:tcPr>
            <w:tcW w:w="180" w:type="dxa"/>
            <w:vAlign w:val="bottom"/>
          </w:tcPr>
          <w:p w14:paraId="39D9D640" w14:textId="77777777" w:rsidR="00583296" w:rsidRPr="00A81779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4FD1623" w14:textId="77777777" w:rsidR="00583296" w:rsidRPr="00A81779" w:rsidRDefault="00EC03A8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4,11</w:t>
            </w:r>
            <w:r w:rsidR="00583296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2C472218" w14:textId="77777777" w:rsidR="00583296" w:rsidRPr="00A81779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3FF3C36B" w14:textId="77777777" w:rsidR="00583296" w:rsidRPr="00A81779" w:rsidRDefault="00EC03A8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50,42</w:t>
            </w:r>
            <w:r w:rsidR="0058329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6</w:t>
            </w:r>
          </w:p>
        </w:tc>
      </w:tr>
      <w:tr w:rsidR="00A501E7" w:rsidRPr="00A81779" w14:paraId="3E1C769A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6668457D" w14:textId="77777777" w:rsidR="00583296" w:rsidRPr="00A81779" w:rsidRDefault="00583296" w:rsidP="0050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81779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260" w:type="dxa"/>
            <w:vAlign w:val="bottom"/>
          </w:tcPr>
          <w:p w14:paraId="493EB9A8" w14:textId="77777777" w:rsidR="00583296" w:rsidRPr="00A81779" w:rsidRDefault="00583296" w:rsidP="0001055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8177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665356E" w14:textId="77777777" w:rsidR="00583296" w:rsidRPr="00A81779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BF76CE" w14:textId="77777777" w:rsidR="00583296" w:rsidRPr="00A81779" w:rsidRDefault="00583296" w:rsidP="0001055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33D9F5F" w14:textId="77777777" w:rsidR="00583296" w:rsidRPr="00A81779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E17AD98" w14:textId="77777777" w:rsidR="00583296" w:rsidRPr="00A81779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167</w:t>
            </w:r>
          </w:p>
        </w:tc>
        <w:tc>
          <w:tcPr>
            <w:tcW w:w="180" w:type="dxa"/>
            <w:vAlign w:val="bottom"/>
          </w:tcPr>
          <w:p w14:paraId="2D6B6EE5" w14:textId="77777777" w:rsidR="00583296" w:rsidRPr="00A81779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8A1665" w14:textId="77777777" w:rsidR="00583296" w:rsidRPr="00A81779" w:rsidRDefault="00583296" w:rsidP="0001055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589D3F2" w14:textId="77777777" w:rsidR="00583296" w:rsidRPr="00A81779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394A7AF" w14:textId="77777777" w:rsidR="00583296" w:rsidRPr="00A81779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480</w:t>
            </w:r>
          </w:p>
        </w:tc>
        <w:tc>
          <w:tcPr>
            <w:tcW w:w="180" w:type="dxa"/>
            <w:vAlign w:val="bottom"/>
          </w:tcPr>
          <w:p w14:paraId="48F1A3F7" w14:textId="77777777" w:rsidR="00583296" w:rsidRPr="00A81779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92C07D4" w14:textId="77777777" w:rsidR="00583296" w:rsidRPr="00A81779" w:rsidRDefault="00583296" w:rsidP="008B754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9354CB3" w14:textId="77777777" w:rsidR="00583296" w:rsidRPr="00A81779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CC2C17" w14:textId="77777777" w:rsidR="00583296" w:rsidRPr="00A81779" w:rsidRDefault="00583296" w:rsidP="000402F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FC46FFB" w14:textId="77777777" w:rsidR="00583296" w:rsidRPr="00A81779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E08D350" w14:textId="77777777" w:rsidR="00583296" w:rsidRPr="00A81779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(647)</w:t>
            </w:r>
          </w:p>
        </w:tc>
        <w:tc>
          <w:tcPr>
            <w:tcW w:w="180" w:type="dxa"/>
            <w:vAlign w:val="bottom"/>
          </w:tcPr>
          <w:p w14:paraId="639F89D0" w14:textId="77777777" w:rsidR="00583296" w:rsidRPr="00A81779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7A76E42C" w14:textId="77777777" w:rsidR="00583296" w:rsidRPr="00A81779" w:rsidRDefault="00583296" w:rsidP="008B75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501E7" w:rsidRPr="00A81779" w14:paraId="0AC6812D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64FECD48" w14:textId="77777777" w:rsidR="00583296" w:rsidRPr="00A81779" w:rsidRDefault="00583296" w:rsidP="0050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81779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81779">
              <w:rPr>
                <w:rFonts w:ascii="Angsana New" w:hAnsi="Angsana New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81779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14:paraId="1E162D1B" w14:textId="77777777" w:rsidR="00583296" w:rsidRPr="00A81779" w:rsidRDefault="00583296" w:rsidP="0001055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8177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3CD3881" w14:textId="77777777" w:rsidR="00583296" w:rsidRPr="00A81779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2FD8296" w14:textId="77777777" w:rsidR="00583296" w:rsidRPr="00A81779" w:rsidRDefault="00583296" w:rsidP="0001055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287602D" w14:textId="77777777" w:rsidR="00583296" w:rsidRPr="00A81779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E817438" w14:textId="77777777" w:rsidR="00583296" w:rsidRPr="0050202F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0202F">
              <w:rPr>
                <w:rFonts w:ascii="Angsana New" w:hAnsi="Angsana New" w:cs="Angsana New"/>
                <w:sz w:val="28"/>
                <w:szCs w:val="28"/>
              </w:rPr>
              <w:t>(12,260)</w:t>
            </w:r>
          </w:p>
        </w:tc>
        <w:tc>
          <w:tcPr>
            <w:tcW w:w="180" w:type="dxa"/>
            <w:vAlign w:val="bottom"/>
          </w:tcPr>
          <w:p w14:paraId="375458F8" w14:textId="77777777" w:rsidR="00583296" w:rsidRPr="00A81779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E5E6A7" w14:textId="77777777" w:rsidR="00583296" w:rsidRPr="00A81779" w:rsidRDefault="00583296" w:rsidP="0001055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3CE763A" w14:textId="77777777" w:rsidR="00583296" w:rsidRPr="00A81779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29A5593" w14:textId="77777777" w:rsidR="00583296" w:rsidRPr="00A81779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(630)</w:t>
            </w:r>
          </w:p>
        </w:tc>
        <w:tc>
          <w:tcPr>
            <w:tcW w:w="180" w:type="dxa"/>
            <w:vAlign w:val="bottom"/>
          </w:tcPr>
          <w:p w14:paraId="55D1E5AE" w14:textId="77777777" w:rsidR="00583296" w:rsidRPr="00A81779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0653906" w14:textId="77777777" w:rsidR="00583296" w:rsidRPr="00A81779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(9,812)</w:t>
            </w:r>
          </w:p>
        </w:tc>
        <w:tc>
          <w:tcPr>
            <w:tcW w:w="180" w:type="dxa"/>
            <w:vAlign w:val="bottom"/>
          </w:tcPr>
          <w:p w14:paraId="76497BD6" w14:textId="77777777" w:rsidR="00583296" w:rsidRPr="00A81779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20A6DE" w14:textId="77777777" w:rsidR="00583296" w:rsidRPr="00A81779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(2,554)</w:t>
            </w:r>
          </w:p>
        </w:tc>
        <w:tc>
          <w:tcPr>
            <w:tcW w:w="180" w:type="dxa"/>
            <w:vAlign w:val="bottom"/>
          </w:tcPr>
          <w:p w14:paraId="0BAE82AB" w14:textId="77777777" w:rsidR="00583296" w:rsidRPr="00A81779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0D7A2E0" w14:textId="77777777" w:rsidR="00583296" w:rsidRPr="00A81779" w:rsidRDefault="00583296" w:rsidP="000402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B905387" w14:textId="77777777" w:rsidR="00583296" w:rsidRPr="00A81779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AE127F3" w14:textId="77777777" w:rsidR="00583296" w:rsidRPr="00A81779" w:rsidRDefault="00583296" w:rsidP="00EC448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(25,256)</w:t>
            </w:r>
          </w:p>
        </w:tc>
      </w:tr>
      <w:tr w:rsidR="00A501E7" w:rsidRPr="00A81779" w14:paraId="13E7BC18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7C566466" w14:textId="77777777" w:rsidR="00583296" w:rsidRPr="00A81779" w:rsidRDefault="00583296" w:rsidP="0050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17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177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A817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2559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956A115" w14:textId="77777777" w:rsidR="00583296" w:rsidRPr="00A81779" w:rsidRDefault="00583296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B6E5834" w14:textId="77777777" w:rsidR="00583296" w:rsidRPr="00A81779" w:rsidRDefault="00583296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33A97DC" w14:textId="77777777" w:rsidR="00583296" w:rsidRPr="00A81779" w:rsidRDefault="00583296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9E0AC03" w14:textId="77777777" w:rsidR="00583296" w:rsidRPr="00A81779" w:rsidRDefault="00583296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B33C7CD" w14:textId="77777777" w:rsidR="00583296" w:rsidRPr="00A81779" w:rsidRDefault="00583296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C850613" w14:textId="77777777" w:rsidR="00583296" w:rsidRPr="00A81779" w:rsidRDefault="00583296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646D174" w14:textId="77777777" w:rsidR="00583296" w:rsidRPr="00A81779" w:rsidRDefault="00583296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5DE4514" w14:textId="77777777" w:rsidR="00583296" w:rsidRPr="00A81779" w:rsidRDefault="00583296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B0CE65B" w14:textId="77777777" w:rsidR="00583296" w:rsidRPr="00A81779" w:rsidRDefault="00583296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8EE25F3" w14:textId="77777777" w:rsidR="00583296" w:rsidRPr="00A81779" w:rsidRDefault="00583296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3329C8B" w14:textId="77777777" w:rsidR="00583296" w:rsidRPr="00A81779" w:rsidRDefault="00583296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7AC3BFD" w14:textId="77777777" w:rsidR="00583296" w:rsidRPr="00A81779" w:rsidRDefault="00583296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5863B4A" w14:textId="77777777" w:rsidR="00583296" w:rsidRPr="00A81779" w:rsidRDefault="00583296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99D72AE" w14:textId="77777777" w:rsidR="00583296" w:rsidRPr="00A81779" w:rsidRDefault="00583296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8454D29" w14:textId="77777777" w:rsidR="00583296" w:rsidRPr="00A81779" w:rsidRDefault="00583296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5ADF078" w14:textId="77777777" w:rsidR="00583296" w:rsidRPr="00A81779" w:rsidRDefault="00583296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CEEE584" w14:textId="77777777" w:rsidR="00583296" w:rsidRPr="00A81779" w:rsidRDefault="00583296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A501E7" w:rsidRPr="00A81779" w14:paraId="73042886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3C278E9B" w14:textId="77777777" w:rsidR="00583296" w:rsidRPr="00A81779" w:rsidRDefault="00583296" w:rsidP="0050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A817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  <w:r w:rsidRPr="00A8177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A817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260" w:type="dxa"/>
            <w:vAlign w:val="bottom"/>
          </w:tcPr>
          <w:p w14:paraId="54969864" w14:textId="77777777" w:rsidR="00583296" w:rsidRPr="00A81779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590,354</w:t>
            </w:r>
          </w:p>
        </w:tc>
        <w:tc>
          <w:tcPr>
            <w:tcW w:w="180" w:type="dxa"/>
            <w:vAlign w:val="bottom"/>
          </w:tcPr>
          <w:p w14:paraId="30610421" w14:textId="77777777" w:rsidR="00583296" w:rsidRPr="00A81779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E82AA0" w14:textId="77777777" w:rsidR="00583296" w:rsidRPr="00A81779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584,143</w:t>
            </w:r>
          </w:p>
        </w:tc>
        <w:tc>
          <w:tcPr>
            <w:tcW w:w="180" w:type="dxa"/>
            <w:vAlign w:val="bottom"/>
          </w:tcPr>
          <w:p w14:paraId="29B7FE4A" w14:textId="77777777" w:rsidR="00583296" w:rsidRPr="00A81779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A31F46" w14:textId="77777777" w:rsidR="00583296" w:rsidRPr="00A81779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155,810</w:t>
            </w:r>
          </w:p>
        </w:tc>
        <w:tc>
          <w:tcPr>
            <w:tcW w:w="180" w:type="dxa"/>
            <w:vAlign w:val="bottom"/>
          </w:tcPr>
          <w:p w14:paraId="16F3715C" w14:textId="77777777" w:rsidR="00583296" w:rsidRPr="00A81779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50A15A" w14:textId="77777777" w:rsidR="00583296" w:rsidRPr="00A81779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847,91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744AC5BF" w14:textId="77777777" w:rsidR="00583296" w:rsidRPr="00A81779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91183C" w14:textId="77777777" w:rsidR="00583296" w:rsidRPr="00A81779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393,459</w:t>
            </w:r>
          </w:p>
        </w:tc>
        <w:tc>
          <w:tcPr>
            <w:tcW w:w="180" w:type="dxa"/>
            <w:vAlign w:val="bottom"/>
          </w:tcPr>
          <w:p w14:paraId="205BACB6" w14:textId="77777777" w:rsidR="00583296" w:rsidRPr="00A81779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7FD7FC8" w14:textId="77777777" w:rsidR="00583296" w:rsidRPr="00A81779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279,995</w:t>
            </w:r>
          </w:p>
        </w:tc>
        <w:tc>
          <w:tcPr>
            <w:tcW w:w="180" w:type="dxa"/>
            <w:vAlign w:val="bottom"/>
          </w:tcPr>
          <w:p w14:paraId="531C084D" w14:textId="77777777" w:rsidR="00583296" w:rsidRPr="00A81779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5775A7F" w14:textId="77777777" w:rsidR="00583296" w:rsidRPr="00A81779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87,522</w:t>
            </w:r>
          </w:p>
        </w:tc>
        <w:tc>
          <w:tcPr>
            <w:tcW w:w="180" w:type="dxa"/>
            <w:vAlign w:val="bottom"/>
          </w:tcPr>
          <w:p w14:paraId="7ED7A2E2" w14:textId="77777777" w:rsidR="00583296" w:rsidRPr="00A81779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190B5E8" w14:textId="77777777" w:rsidR="00583296" w:rsidRPr="00A81779" w:rsidRDefault="00EC03A8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3,594</w:t>
            </w:r>
          </w:p>
        </w:tc>
        <w:tc>
          <w:tcPr>
            <w:tcW w:w="180" w:type="dxa"/>
            <w:vAlign w:val="bottom"/>
          </w:tcPr>
          <w:p w14:paraId="179F5E39" w14:textId="77777777" w:rsidR="00583296" w:rsidRPr="00A81779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57EE7B7C" w14:textId="77777777" w:rsidR="00583296" w:rsidRPr="00C07606" w:rsidRDefault="00583296" w:rsidP="00EC03A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2,9</w:t>
            </w:r>
            <w:r w:rsidR="00EC03A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42,79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</w:tr>
      <w:tr w:rsidR="00A501E7" w:rsidRPr="00A81779" w14:paraId="567AD66F" w14:textId="77777777" w:rsidTr="00A0170B">
        <w:trPr>
          <w:cantSplit/>
          <w:trHeight w:val="316"/>
        </w:trPr>
        <w:tc>
          <w:tcPr>
            <w:tcW w:w="2869" w:type="dxa"/>
            <w:vAlign w:val="bottom"/>
          </w:tcPr>
          <w:p w14:paraId="01938CC7" w14:textId="77777777" w:rsidR="00EC4485" w:rsidRPr="00A81779" w:rsidRDefault="00EC4485" w:rsidP="0050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8177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148C5795" w14:textId="77777777" w:rsidR="00EC4485" w:rsidRPr="00A81779" w:rsidRDefault="00EC4485" w:rsidP="00594AC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8177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708A5D3" w14:textId="77777777" w:rsidR="00EC4485" w:rsidRPr="00A81779" w:rsidRDefault="00EC4485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1CE8BEC" w14:textId="77777777" w:rsidR="00EC4485" w:rsidRPr="00A81779" w:rsidRDefault="00EC4485" w:rsidP="00594AC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BDAAD0E" w14:textId="77777777" w:rsidR="00EC4485" w:rsidRPr="00A81779" w:rsidRDefault="00EC4485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2DE780" w14:textId="77777777" w:rsidR="00EC4485" w:rsidRPr="00A81779" w:rsidRDefault="002B3090" w:rsidP="002B3090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</w:t>
            </w:r>
            <w:r w:rsidR="007E1A67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033</w:t>
            </w:r>
          </w:p>
        </w:tc>
        <w:tc>
          <w:tcPr>
            <w:tcW w:w="180" w:type="dxa"/>
            <w:vAlign w:val="bottom"/>
          </w:tcPr>
          <w:p w14:paraId="6F16E540" w14:textId="77777777" w:rsidR="00EC4485" w:rsidRPr="00A81779" w:rsidRDefault="00EC4485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65BA97" w14:textId="77777777" w:rsidR="00EC4485" w:rsidRPr="00A81779" w:rsidRDefault="00EC4485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2,130</w:t>
            </w:r>
          </w:p>
        </w:tc>
        <w:tc>
          <w:tcPr>
            <w:tcW w:w="180" w:type="dxa"/>
            <w:vAlign w:val="bottom"/>
          </w:tcPr>
          <w:p w14:paraId="45B413E3" w14:textId="77777777" w:rsidR="00EC4485" w:rsidRPr="00A81779" w:rsidRDefault="00EC4485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86BCDEC" w14:textId="77777777" w:rsidR="00EC4485" w:rsidRPr="00A81779" w:rsidRDefault="00EC4485" w:rsidP="00A56DD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2,</w:t>
            </w:r>
            <w:r w:rsidR="00A56DD7">
              <w:rPr>
                <w:rFonts w:ascii="Angsana New" w:hAnsi="Angsana New" w:cs="Angsana New"/>
                <w:sz w:val="28"/>
                <w:szCs w:val="28"/>
                <w:lang w:bidi="th-TH"/>
              </w:rPr>
              <w:t>836</w:t>
            </w:r>
          </w:p>
        </w:tc>
        <w:tc>
          <w:tcPr>
            <w:tcW w:w="180" w:type="dxa"/>
            <w:vAlign w:val="bottom"/>
          </w:tcPr>
          <w:p w14:paraId="4AC7A423" w14:textId="77777777" w:rsidR="00EC4485" w:rsidRPr="00A81779" w:rsidRDefault="00EC4485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7F09E8A" w14:textId="77777777" w:rsidR="00EC4485" w:rsidRPr="00A81779" w:rsidRDefault="00EC4485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1,</w:t>
            </w:r>
            <w:r w:rsidR="007E1A6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662</w:t>
            </w:r>
          </w:p>
        </w:tc>
        <w:tc>
          <w:tcPr>
            <w:tcW w:w="180" w:type="dxa"/>
            <w:vAlign w:val="bottom"/>
          </w:tcPr>
          <w:p w14:paraId="14FF0D72" w14:textId="77777777" w:rsidR="00EC4485" w:rsidRPr="00A81779" w:rsidRDefault="00EC4485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7B384D1" w14:textId="77777777" w:rsidR="00EC4485" w:rsidRPr="00A81779" w:rsidRDefault="00EC4485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1,419</w:t>
            </w:r>
          </w:p>
        </w:tc>
        <w:tc>
          <w:tcPr>
            <w:tcW w:w="180" w:type="dxa"/>
            <w:vAlign w:val="bottom"/>
          </w:tcPr>
          <w:p w14:paraId="5CFAF474" w14:textId="77777777" w:rsidR="00EC4485" w:rsidRPr="00A81779" w:rsidRDefault="00EC4485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280FEA1" w14:textId="77777777" w:rsidR="00EC4485" w:rsidRPr="00A81779" w:rsidRDefault="00EC4485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888</w:t>
            </w:r>
          </w:p>
        </w:tc>
        <w:tc>
          <w:tcPr>
            <w:tcW w:w="180" w:type="dxa"/>
            <w:vAlign w:val="bottom"/>
          </w:tcPr>
          <w:p w14:paraId="49B51CF6" w14:textId="77777777" w:rsidR="00EC4485" w:rsidRPr="00A81779" w:rsidRDefault="00EC4485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4424E53B" w14:textId="77777777" w:rsidR="00EC4485" w:rsidRPr="00A81779" w:rsidRDefault="00EC4485" w:rsidP="00EC03A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9,</w:t>
            </w:r>
            <w:r w:rsidR="00EC03A8">
              <w:rPr>
                <w:rFonts w:ascii="Angsana New" w:hAnsi="Angsana New" w:cs="Angsana New"/>
                <w:sz w:val="28"/>
                <w:szCs w:val="28"/>
                <w:lang w:bidi="th-TH"/>
              </w:rPr>
              <w:t>968</w:t>
            </w:r>
          </w:p>
        </w:tc>
      </w:tr>
      <w:tr w:rsidR="006670D9" w:rsidRPr="00A81779" w14:paraId="6C02869A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41813D89" w14:textId="77777777" w:rsidR="006670D9" w:rsidRPr="006670D9" w:rsidRDefault="006670D9" w:rsidP="00667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341F27">
              <w:rPr>
                <w:rFonts w:ascii="Angsana New" w:hAnsi="Angsana New" w:hint="cs"/>
                <w:sz w:val="28"/>
                <w:szCs w:val="28"/>
                <w:cs/>
              </w:rPr>
              <w:t>ส่วนเกินทุนจากการตีราคา</w:t>
            </w:r>
          </w:p>
        </w:tc>
        <w:tc>
          <w:tcPr>
            <w:tcW w:w="1260" w:type="dxa"/>
            <w:vAlign w:val="bottom"/>
          </w:tcPr>
          <w:p w14:paraId="1622891D" w14:textId="0ACAC45E" w:rsidR="006670D9" w:rsidRPr="00341F27" w:rsidRDefault="0003375F" w:rsidP="00341F2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204,927</w:t>
            </w:r>
          </w:p>
        </w:tc>
        <w:tc>
          <w:tcPr>
            <w:tcW w:w="180" w:type="dxa"/>
            <w:vAlign w:val="bottom"/>
          </w:tcPr>
          <w:p w14:paraId="45F2D6EE" w14:textId="77777777" w:rsidR="006670D9" w:rsidRPr="006670D9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102C478C" w14:textId="77777777" w:rsidR="006670D9" w:rsidRPr="007E72FA" w:rsidRDefault="006670D9" w:rsidP="006670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E72F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DC18C98" w14:textId="77777777" w:rsidR="006670D9" w:rsidRPr="007E72FA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3B68AD" w14:textId="77777777" w:rsidR="006670D9" w:rsidRPr="007E72FA" w:rsidRDefault="006670D9" w:rsidP="006670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E72F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32B9D4C" w14:textId="77777777" w:rsidR="006670D9" w:rsidRPr="007E72FA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B3E4E65" w14:textId="77777777" w:rsidR="006670D9" w:rsidRPr="007E72FA" w:rsidRDefault="006670D9" w:rsidP="006670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E72F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0522DBE" w14:textId="77777777" w:rsidR="006670D9" w:rsidRPr="007E72FA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BB19C94" w14:textId="77777777" w:rsidR="006670D9" w:rsidRPr="007E72FA" w:rsidRDefault="006670D9" w:rsidP="006670D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E72F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7D0A957" w14:textId="77777777" w:rsidR="006670D9" w:rsidRPr="007E72FA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AFD44B2" w14:textId="77777777" w:rsidR="006670D9" w:rsidRPr="007E72FA" w:rsidRDefault="006670D9" w:rsidP="006670D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E72F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141558D" w14:textId="77777777" w:rsidR="006670D9" w:rsidRPr="007E72FA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27BE9DA" w14:textId="77777777" w:rsidR="006670D9" w:rsidRPr="007E72FA" w:rsidRDefault="006670D9" w:rsidP="006670D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E72F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6C70BB1" w14:textId="77777777" w:rsidR="006670D9" w:rsidRPr="007E72FA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D184152" w14:textId="77777777" w:rsidR="006670D9" w:rsidRPr="007E72FA" w:rsidRDefault="006670D9" w:rsidP="006670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E72F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68EAD39" w14:textId="77777777" w:rsidR="006670D9" w:rsidRPr="006670D9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6A9833A7" w14:textId="22FFBBFC" w:rsidR="006670D9" w:rsidRPr="007E72FA" w:rsidRDefault="0003375F" w:rsidP="007E72F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204,927</w:t>
            </w:r>
          </w:p>
        </w:tc>
      </w:tr>
      <w:tr w:rsidR="006670D9" w:rsidRPr="00A81779" w14:paraId="2829177D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37F2A23B" w14:textId="77777777" w:rsidR="006670D9" w:rsidRPr="00A81779" w:rsidRDefault="006670D9" w:rsidP="00667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81779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260" w:type="dxa"/>
            <w:vAlign w:val="bottom"/>
          </w:tcPr>
          <w:p w14:paraId="724674A4" w14:textId="77777777" w:rsidR="006670D9" w:rsidRPr="00A81779" w:rsidRDefault="006670D9" w:rsidP="006670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8177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3F5B529" w14:textId="77777777" w:rsidR="006670D9" w:rsidRPr="00A81779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33A9DB" w14:textId="77777777" w:rsidR="006670D9" w:rsidRPr="00A81779" w:rsidRDefault="006670D9" w:rsidP="006670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D0806BB" w14:textId="77777777" w:rsidR="006670D9" w:rsidRPr="00A81779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7F71B6A" w14:textId="77777777" w:rsidR="006670D9" w:rsidRPr="0050202F" w:rsidRDefault="006670D9" w:rsidP="006670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DE35F10" w14:textId="77777777" w:rsidR="006670D9" w:rsidRPr="00A81779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6C2D370" w14:textId="77777777" w:rsidR="006670D9" w:rsidRPr="00A81779" w:rsidRDefault="006670D9" w:rsidP="006670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B363572" w14:textId="77777777" w:rsidR="006670D9" w:rsidRPr="00A81779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AD345F" w14:textId="77777777" w:rsidR="006670D9" w:rsidRPr="00A81779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2,960</w:t>
            </w:r>
          </w:p>
        </w:tc>
        <w:tc>
          <w:tcPr>
            <w:tcW w:w="180" w:type="dxa"/>
            <w:vAlign w:val="bottom"/>
          </w:tcPr>
          <w:p w14:paraId="04BF182D" w14:textId="77777777" w:rsidR="006670D9" w:rsidRPr="00A81779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20F2CF9" w14:textId="77777777" w:rsidR="006670D9" w:rsidRPr="00A81779" w:rsidRDefault="006670D9" w:rsidP="006670D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B3D0FE5" w14:textId="77777777" w:rsidR="006670D9" w:rsidRPr="00A81779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09789F3" w14:textId="77777777" w:rsidR="006670D9" w:rsidRPr="00A81779" w:rsidRDefault="006670D9" w:rsidP="006670D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0940D3E" w14:textId="77777777" w:rsidR="006670D9" w:rsidRPr="00A81779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ACCAE76" w14:textId="77777777" w:rsidR="006670D9" w:rsidRPr="00A81779" w:rsidRDefault="006670D9" w:rsidP="006670D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(2,960)</w:t>
            </w:r>
          </w:p>
        </w:tc>
        <w:tc>
          <w:tcPr>
            <w:tcW w:w="180" w:type="dxa"/>
            <w:vAlign w:val="bottom"/>
          </w:tcPr>
          <w:p w14:paraId="394D9B6A" w14:textId="77777777" w:rsidR="006670D9" w:rsidRPr="00A81779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71501456" w14:textId="77777777" w:rsidR="006670D9" w:rsidRPr="00A81779" w:rsidRDefault="006670D9" w:rsidP="006670D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670D9" w:rsidRPr="00A81779" w14:paraId="0A966AB8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4B76CDC8" w14:textId="77777777" w:rsidR="006670D9" w:rsidRPr="00A81779" w:rsidRDefault="006670D9" w:rsidP="00667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81779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81779">
              <w:rPr>
                <w:rFonts w:ascii="Angsana New" w:hAnsi="Angsana New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81779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7C1546A" w14:textId="77777777" w:rsidR="006670D9" w:rsidRPr="00A81779" w:rsidRDefault="006670D9" w:rsidP="006670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8177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ED0296B" w14:textId="77777777" w:rsidR="006670D9" w:rsidRPr="00A81779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2D1CF94" w14:textId="77777777" w:rsidR="006670D9" w:rsidRPr="00A81779" w:rsidRDefault="006670D9" w:rsidP="006670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(1,526)</w:t>
            </w:r>
          </w:p>
        </w:tc>
        <w:tc>
          <w:tcPr>
            <w:tcW w:w="180" w:type="dxa"/>
            <w:vAlign w:val="bottom"/>
          </w:tcPr>
          <w:p w14:paraId="56153535" w14:textId="77777777" w:rsidR="006670D9" w:rsidRPr="00A81779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6A7274C" w14:textId="77777777" w:rsidR="006670D9" w:rsidRPr="0050202F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0202F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24,006</w:t>
            </w:r>
            <w:r w:rsidRPr="0050202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559B3772" w14:textId="77777777" w:rsidR="006670D9" w:rsidRPr="00A81779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EAAEA07" w14:textId="77777777" w:rsidR="006670D9" w:rsidRPr="00A81779" w:rsidRDefault="006670D9" w:rsidP="006670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(5)</w:t>
            </w:r>
          </w:p>
        </w:tc>
        <w:tc>
          <w:tcPr>
            <w:tcW w:w="180" w:type="dxa"/>
            <w:vAlign w:val="bottom"/>
          </w:tcPr>
          <w:p w14:paraId="3DE0F1AC" w14:textId="77777777" w:rsidR="006670D9" w:rsidRPr="00A81779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9A4393C" w14:textId="77777777" w:rsidR="006670D9" w:rsidRPr="00A81779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(11,778)</w:t>
            </w:r>
          </w:p>
        </w:tc>
        <w:tc>
          <w:tcPr>
            <w:tcW w:w="180" w:type="dxa"/>
            <w:vAlign w:val="bottom"/>
          </w:tcPr>
          <w:p w14:paraId="2C34A643" w14:textId="77777777" w:rsidR="006670D9" w:rsidRPr="00A81779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DB2EBB" w14:textId="77777777" w:rsidR="006670D9" w:rsidRPr="00A81779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(15,286)</w:t>
            </w:r>
          </w:p>
        </w:tc>
        <w:tc>
          <w:tcPr>
            <w:tcW w:w="180" w:type="dxa"/>
            <w:vAlign w:val="bottom"/>
          </w:tcPr>
          <w:p w14:paraId="459CA655" w14:textId="77777777" w:rsidR="006670D9" w:rsidRPr="00A81779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5A5E206" w14:textId="77777777" w:rsidR="006670D9" w:rsidRPr="00A81779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(5,016)</w:t>
            </w:r>
          </w:p>
        </w:tc>
        <w:tc>
          <w:tcPr>
            <w:tcW w:w="180" w:type="dxa"/>
            <w:vAlign w:val="bottom"/>
          </w:tcPr>
          <w:p w14:paraId="67DCBD2B" w14:textId="77777777" w:rsidR="006670D9" w:rsidRPr="00A81779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A521548" w14:textId="77777777" w:rsidR="006670D9" w:rsidRPr="00A81779" w:rsidRDefault="006670D9" w:rsidP="006670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A072BE5" w14:textId="77777777" w:rsidR="006670D9" w:rsidRPr="00A81779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02BC7A2" w14:textId="77777777" w:rsidR="006670D9" w:rsidRPr="00A81779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(57,617)</w:t>
            </w:r>
          </w:p>
        </w:tc>
      </w:tr>
      <w:tr w:rsidR="006670D9" w:rsidRPr="00A81779" w14:paraId="71F56372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4788D8A7" w14:textId="77777777" w:rsidR="006670D9" w:rsidRPr="00A81779" w:rsidRDefault="006670D9" w:rsidP="00667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17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177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A817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EC6744" w14:textId="6CCED54C" w:rsidR="006670D9" w:rsidRPr="00A81779" w:rsidRDefault="0003375F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795,281</w:t>
            </w:r>
          </w:p>
        </w:tc>
        <w:tc>
          <w:tcPr>
            <w:tcW w:w="180" w:type="dxa"/>
            <w:vAlign w:val="bottom"/>
          </w:tcPr>
          <w:p w14:paraId="73428B6B" w14:textId="77777777" w:rsidR="006670D9" w:rsidRPr="00A81779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B8167" w14:textId="77777777" w:rsidR="006670D9" w:rsidRPr="00A81779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582,617</w:t>
            </w:r>
          </w:p>
        </w:tc>
        <w:tc>
          <w:tcPr>
            <w:tcW w:w="180" w:type="dxa"/>
            <w:vAlign w:val="bottom"/>
          </w:tcPr>
          <w:p w14:paraId="17D03E3D" w14:textId="77777777" w:rsidR="006670D9" w:rsidRPr="00A81779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05A44" w14:textId="77777777" w:rsidR="006670D9" w:rsidRPr="00A81779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132,837</w:t>
            </w:r>
          </w:p>
        </w:tc>
        <w:tc>
          <w:tcPr>
            <w:tcW w:w="180" w:type="dxa"/>
            <w:vAlign w:val="bottom"/>
          </w:tcPr>
          <w:p w14:paraId="61C3ADB4" w14:textId="77777777" w:rsidR="006670D9" w:rsidRPr="00A81779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BCBC7" w14:textId="77777777" w:rsidR="006670D9" w:rsidRPr="00A81779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850,038</w:t>
            </w:r>
          </w:p>
        </w:tc>
        <w:tc>
          <w:tcPr>
            <w:tcW w:w="180" w:type="dxa"/>
            <w:vAlign w:val="bottom"/>
          </w:tcPr>
          <w:p w14:paraId="32F54EA9" w14:textId="77777777" w:rsidR="006670D9" w:rsidRPr="00A81779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77A2C" w14:textId="77777777" w:rsidR="006670D9" w:rsidRPr="00A81779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387,477</w:t>
            </w:r>
          </w:p>
        </w:tc>
        <w:tc>
          <w:tcPr>
            <w:tcW w:w="180" w:type="dxa"/>
            <w:vAlign w:val="bottom"/>
          </w:tcPr>
          <w:p w14:paraId="7076961D" w14:textId="77777777" w:rsidR="006670D9" w:rsidRPr="00A81779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69D637" w14:textId="77777777" w:rsidR="006670D9" w:rsidRPr="00A81779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266,371</w:t>
            </w:r>
          </w:p>
        </w:tc>
        <w:tc>
          <w:tcPr>
            <w:tcW w:w="180" w:type="dxa"/>
            <w:vAlign w:val="bottom"/>
          </w:tcPr>
          <w:p w14:paraId="474BC33D" w14:textId="77777777" w:rsidR="006670D9" w:rsidRPr="00A81779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8DCB09" w14:textId="77777777" w:rsidR="006670D9" w:rsidRPr="00A81779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83,925</w:t>
            </w:r>
          </w:p>
        </w:tc>
        <w:tc>
          <w:tcPr>
            <w:tcW w:w="180" w:type="dxa"/>
            <w:vAlign w:val="bottom"/>
          </w:tcPr>
          <w:p w14:paraId="1AB2E3E0" w14:textId="77777777" w:rsidR="006670D9" w:rsidRPr="00A81779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CC66A" w14:textId="77777777" w:rsidR="006670D9" w:rsidRPr="00A81779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1,522</w:t>
            </w:r>
          </w:p>
        </w:tc>
        <w:tc>
          <w:tcPr>
            <w:tcW w:w="180" w:type="dxa"/>
            <w:vAlign w:val="bottom"/>
          </w:tcPr>
          <w:p w14:paraId="3FB4B9A2" w14:textId="77777777" w:rsidR="006670D9" w:rsidRPr="00A81779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24FA0" w14:textId="4BDC7041" w:rsidR="006670D9" w:rsidRPr="00C07606" w:rsidRDefault="0003375F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3,100,068</w:t>
            </w:r>
          </w:p>
        </w:tc>
      </w:tr>
    </w:tbl>
    <w:p w14:paraId="6DF500B3" w14:textId="77777777" w:rsidR="00725AB7" w:rsidRDefault="00725AB7" w:rsidP="009A7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cs/>
        </w:rPr>
        <w:sectPr w:rsidR="00725AB7" w:rsidSect="004443B2">
          <w:footerReference w:type="default" r:id="rId16"/>
          <w:footerReference w:type="first" r:id="rId17"/>
          <w:pgSz w:w="16834" w:h="11909" w:orient="landscape" w:code="9"/>
          <w:pgMar w:top="692" w:right="1151" w:bottom="578" w:left="1151" w:header="720" w:footer="720" w:gutter="0"/>
          <w:cols w:space="720"/>
        </w:sectPr>
      </w:pPr>
    </w:p>
    <w:tbl>
      <w:tblPr>
        <w:tblW w:w="14569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9"/>
        <w:gridCol w:w="1260"/>
        <w:gridCol w:w="180"/>
        <w:gridCol w:w="1170"/>
        <w:gridCol w:w="270"/>
        <w:gridCol w:w="1080"/>
        <w:gridCol w:w="180"/>
        <w:gridCol w:w="1170"/>
        <w:gridCol w:w="180"/>
        <w:gridCol w:w="1080"/>
        <w:gridCol w:w="180"/>
        <w:gridCol w:w="1080"/>
        <w:gridCol w:w="180"/>
        <w:gridCol w:w="990"/>
        <w:gridCol w:w="180"/>
        <w:gridCol w:w="1350"/>
        <w:gridCol w:w="180"/>
        <w:gridCol w:w="990"/>
      </w:tblGrid>
      <w:tr w:rsidR="009A7804" w:rsidRPr="00A00D00" w14:paraId="2FA8FA65" w14:textId="77777777" w:rsidTr="00A0170B">
        <w:trPr>
          <w:cantSplit/>
          <w:trHeight w:val="397"/>
          <w:tblHeader/>
        </w:trPr>
        <w:tc>
          <w:tcPr>
            <w:tcW w:w="2869" w:type="dxa"/>
            <w:vAlign w:val="bottom"/>
          </w:tcPr>
          <w:p w14:paraId="6B28CFA1" w14:textId="77777777" w:rsidR="009A7804" w:rsidRPr="00A00D00" w:rsidRDefault="009A7804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0" w:type="dxa"/>
            <w:gridSpan w:val="17"/>
            <w:vAlign w:val="bottom"/>
          </w:tcPr>
          <w:p w14:paraId="17B25664" w14:textId="77777777" w:rsidR="009A7804" w:rsidRPr="00A00D00" w:rsidRDefault="009A7804" w:rsidP="00222FD1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A00D0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50202F" w:rsidRPr="00A00D00" w14:paraId="6DA311D4" w14:textId="77777777" w:rsidTr="00A0170B">
        <w:trPr>
          <w:cantSplit/>
          <w:trHeight w:val="397"/>
          <w:tblHeader/>
        </w:trPr>
        <w:tc>
          <w:tcPr>
            <w:tcW w:w="2869" w:type="dxa"/>
            <w:vAlign w:val="bottom"/>
          </w:tcPr>
          <w:p w14:paraId="009AB3C9" w14:textId="77777777" w:rsidR="0050202F" w:rsidRPr="00A00D00" w:rsidRDefault="0050202F" w:rsidP="0050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9EFD73F" w14:textId="77777777" w:rsidR="0050202F" w:rsidRPr="00A00D00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12172B1" w14:textId="77777777" w:rsidR="0050202F" w:rsidRPr="00A00D00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B39B755" w14:textId="77777777" w:rsidR="0050202F" w:rsidRPr="00A00D00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03B1937" w14:textId="77777777" w:rsidR="0050202F" w:rsidRPr="00A00D00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6430494" w14:textId="77777777" w:rsidR="0050202F" w:rsidRPr="00A00D00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413AB6A" w14:textId="77777777" w:rsidR="0050202F" w:rsidRPr="00A00D00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1A3B6F0" w14:textId="77777777" w:rsidR="0050202F" w:rsidRPr="00A00D00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0ADB5DC" w14:textId="77777777" w:rsidR="0050202F" w:rsidRPr="00A00D00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2673E5" w14:textId="77777777" w:rsidR="0050202F" w:rsidRPr="00A00D00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538D54C" w14:textId="77777777" w:rsidR="0050202F" w:rsidRPr="00A00D00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05B792C" w14:textId="77777777" w:rsidR="0050202F" w:rsidRPr="00A00D00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0D0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  <w:vAlign w:val="bottom"/>
          </w:tcPr>
          <w:p w14:paraId="104463CB" w14:textId="77777777" w:rsidR="0050202F" w:rsidRPr="00A00D00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AB5139A" w14:textId="77777777" w:rsidR="0050202F" w:rsidRPr="00A00D00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FBDBEE7" w14:textId="77777777" w:rsidR="0050202F" w:rsidRPr="00A00D00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519A75" w14:textId="77777777" w:rsidR="0050202F" w:rsidRPr="00A00D00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E9F3BC5" w14:textId="77777777" w:rsidR="0050202F" w:rsidRPr="00A00D00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DC4B010" w14:textId="77777777" w:rsidR="0050202F" w:rsidRPr="00A00D00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A501E7" w:rsidRPr="00A00D00" w14:paraId="794180FB" w14:textId="77777777" w:rsidTr="00A0170B">
        <w:trPr>
          <w:cantSplit/>
          <w:trHeight w:val="397"/>
          <w:tblHeader/>
        </w:trPr>
        <w:tc>
          <w:tcPr>
            <w:tcW w:w="2869" w:type="dxa"/>
            <w:vAlign w:val="bottom"/>
          </w:tcPr>
          <w:p w14:paraId="23EFDED0" w14:textId="77777777" w:rsidR="00A501E7" w:rsidRPr="00A00D00" w:rsidRDefault="00A501E7" w:rsidP="00A5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443A183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197F128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0B922D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FF3B1EB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FD8206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272118D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D17FAF4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C034D57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5BAE656" w14:textId="77777777" w:rsidR="00A501E7" w:rsidRPr="00A81779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817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อุปกรณ์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180" w:type="dxa"/>
            <w:vAlign w:val="bottom"/>
          </w:tcPr>
          <w:p w14:paraId="5E234203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9A865F4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ติดตั้ง</w:t>
            </w:r>
            <w:r w:rsidRPr="00A00D0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และ</w:t>
            </w:r>
          </w:p>
        </w:tc>
        <w:tc>
          <w:tcPr>
            <w:tcW w:w="180" w:type="dxa"/>
            <w:vAlign w:val="bottom"/>
          </w:tcPr>
          <w:p w14:paraId="1C5BF498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EC3327B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1744231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1C43C5" w14:textId="77777777" w:rsidR="00A501E7" w:rsidRPr="00A81779" w:rsidRDefault="00A501E7" w:rsidP="00A501E7">
            <w:pPr>
              <w:pStyle w:val="acctcolumnheading"/>
              <w:spacing w:after="0" w:line="240" w:lineRule="auto"/>
              <w:ind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817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1B609AAF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41AF54D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A501E7" w:rsidRPr="00A00D00" w14:paraId="698F3153" w14:textId="77777777" w:rsidTr="00A0170B">
        <w:trPr>
          <w:cantSplit/>
          <w:trHeight w:val="397"/>
          <w:tblHeader/>
        </w:trPr>
        <w:tc>
          <w:tcPr>
            <w:tcW w:w="2869" w:type="dxa"/>
            <w:vAlign w:val="bottom"/>
          </w:tcPr>
          <w:p w14:paraId="60FE209B" w14:textId="77777777" w:rsidR="00A501E7" w:rsidRPr="00A00D00" w:rsidRDefault="00A501E7" w:rsidP="00A5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035CB3B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0D0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ที่ดินและ</w:t>
            </w:r>
          </w:p>
        </w:tc>
        <w:tc>
          <w:tcPr>
            <w:tcW w:w="180" w:type="dxa"/>
            <w:vAlign w:val="bottom"/>
          </w:tcPr>
          <w:p w14:paraId="7AC23FA4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10730A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0D0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อาคารและ</w:t>
            </w:r>
          </w:p>
        </w:tc>
        <w:tc>
          <w:tcPr>
            <w:tcW w:w="270" w:type="dxa"/>
            <w:vAlign w:val="bottom"/>
          </w:tcPr>
          <w:p w14:paraId="5719EEDE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8EDA93F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0D0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180" w:type="dxa"/>
            <w:vAlign w:val="bottom"/>
          </w:tcPr>
          <w:p w14:paraId="70828D42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B71FFBB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0D0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เครื่องจักรและ</w:t>
            </w:r>
          </w:p>
        </w:tc>
        <w:tc>
          <w:tcPr>
            <w:tcW w:w="180" w:type="dxa"/>
            <w:vAlign w:val="bottom"/>
          </w:tcPr>
          <w:p w14:paraId="3F6C925C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379CB4" w14:textId="77777777" w:rsidR="00A501E7" w:rsidRPr="00A81779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817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ใช้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ในการ</w:t>
            </w:r>
          </w:p>
        </w:tc>
        <w:tc>
          <w:tcPr>
            <w:tcW w:w="180" w:type="dxa"/>
            <w:vAlign w:val="bottom"/>
          </w:tcPr>
          <w:p w14:paraId="47837198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8A9A3A5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0D0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เครื่องใช้</w:t>
            </w:r>
          </w:p>
        </w:tc>
        <w:tc>
          <w:tcPr>
            <w:tcW w:w="180" w:type="dxa"/>
            <w:vAlign w:val="bottom"/>
          </w:tcPr>
          <w:p w14:paraId="3EF7B919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084CAD9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166CDB5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FEE81A8" w14:textId="77777777" w:rsidR="00A501E7" w:rsidRPr="00A81779" w:rsidRDefault="00A501E7" w:rsidP="00A501E7">
            <w:pPr>
              <w:pStyle w:val="acctcolumnheading"/>
              <w:spacing w:after="0" w:line="240" w:lineRule="auto"/>
              <w:ind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ระหว่างก่อสร้าง</w:t>
            </w:r>
          </w:p>
        </w:tc>
        <w:tc>
          <w:tcPr>
            <w:tcW w:w="180" w:type="dxa"/>
            <w:vAlign w:val="bottom"/>
          </w:tcPr>
          <w:p w14:paraId="1BF0C8E6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F57E23D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A501E7" w:rsidRPr="00A00D00" w14:paraId="372E2643" w14:textId="77777777" w:rsidTr="00A0170B">
        <w:trPr>
          <w:cantSplit/>
          <w:trHeight w:val="397"/>
          <w:tblHeader/>
        </w:trPr>
        <w:tc>
          <w:tcPr>
            <w:tcW w:w="2869" w:type="dxa"/>
            <w:vAlign w:val="bottom"/>
          </w:tcPr>
          <w:p w14:paraId="35641E09" w14:textId="77777777" w:rsidR="00A501E7" w:rsidRPr="00A00D00" w:rsidRDefault="00A501E7" w:rsidP="00A5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CE113CA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0D0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180" w:type="dxa"/>
            <w:vAlign w:val="bottom"/>
          </w:tcPr>
          <w:p w14:paraId="41C10207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47791A0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0D0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270" w:type="dxa"/>
            <w:vAlign w:val="bottom"/>
          </w:tcPr>
          <w:p w14:paraId="1A1A5AC1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018575D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0D0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สินทรัพย์เช่า</w:t>
            </w:r>
          </w:p>
        </w:tc>
        <w:tc>
          <w:tcPr>
            <w:tcW w:w="180" w:type="dxa"/>
            <w:vAlign w:val="bottom"/>
          </w:tcPr>
          <w:p w14:paraId="40DC3592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AFFF103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0D0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อุปกรณ์</w:t>
            </w:r>
          </w:p>
        </w:tc>
        <w:tc>
          <w:tcPr>
            <w:tcW w:w="180" w:type="dxa"/>
            <w:vAlign w:val="bottom"/>
          </w:tcPr>
          <w:p w14:paraId="27CDF8CD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CE9BDA" w14:textId="77777777" w:rsidR="00A501E7" w:rsidRPr="00A81779" w:rsidRDefault="00A501E7" w:rsidP="00A501E7">
            <w:pPr>
              <w:pStyle w:val="acctcolumnheading"/>
              <w:spacing w:after="0" w:line="240" w:lineRule="auto"/>
              <w:ind w:left="-113" w:right="-113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817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ดำเนินงาน</w:t>
            </w:r>
          </w:p>
        </w:tc>
        <w:tc>
          <w:tcPr>
            <w:tcW w:w="180" w:type="dxa"/>
            <w:vAlign w:val="bottom"/>
          </w:tcPr>
          <w:p w14:paraId="483DC9B2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56F80CB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0D0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  <w:vAlign w:val="bottom"/>
          </w:tcPr>
          <w:p w14:paraId="21AC9808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5512BCB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0D0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  <w:vAlign w:val="bottom"/>
          </w:tcPr>
          <w:p w14:paraId="4609F020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64DCC54" w14:textId="77777777" w:rsidR="00A501E7" w:rsidRPr="00A81779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</w:t>
            </w:r>
            <w:r w:rsidRPr="00A817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ติดตั้ง</w:t>
            </w:r>
          </w:p>
        </w:tc>
        <w:tc>
          <w:tcPr>
            <w:tcW w:w="180" w:type="dxa"/>
            <w:vAlign w:val="bottom"/>
          </w:tcPr>
          <w:p w14:paraId="71A457AD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8C48BA5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00D0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50202F" w:rsidRPr="00A00D00" w14:paraId="1D194E3B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007EB2B5" w14:textId="77777777" w:rsidR="0050202F" w:rsidRPr="00A00D00" w:rsidRDefault="0050202F" w:rsidP="0050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0" w:type="dxa"/>
            <w:gridSpan w:val="17"/>
            <w:vAlign w:val="bottom"/>
          </w:tcPr>
          <w:p w14:paraId="179A7F7B" w14:textId="77777777" w:rsidR="0050202F" w:rsidRPr="00A00D00" w:rsidRDefault="0050202F" w:rsidP="005020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D0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0202F" w:rsidRPr="00A00D00" w14:paraId="699E22C8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6EDAE36B" w14:textId="77777777" w:rsidR="00A95E69" w:rsidRDefault="0050202F" w:rsidP="0050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00D0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  <w:r w:rsidR="00A95E6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และขาดทุนจาก  </w:t>
            </w:r>
          </w:p>
          <w:p w14:paraId="5E5367FC" w14:textId="77777777" w:rsidR="0050202F" w:rsidRPr="00A00D00" w:rsidRDefault="00A95E69" w:rsidP="0050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 การด้อยค่า</w:t>
            </w:r>
          </w:p>
        </w:tc>
        <w:tc>
          <w:tcPr>
            <w:tcW w:w="1260" w:type="dxa"/>
            <w:vAlign w:val="bottom"/>
          </w:tcPr>
          <w:p w14:paraId="40C90431" w14:textId="77777777" w:rsidR="0050202F" w:rsidRPr="00A00D00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AB296E0" w14:textId="77777777" w:rsidR="0050202F" w:rsidRPr="00A00D00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0530FBA" w14:textId="77777777" w:rsidR="0050202F" w:rsidRPr="00A00D00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D8F3240" w14:textId="77777777" w:rsidR="0050202F" w:rsidRPr="00A00D00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87BFBA" w14:textId="77777777" w:rsidR="0050202F" w:rsidRPr="00A00D00" w:rsidRDefault="0050202F" w:rsidP="0050202F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7D333C9" w14:textId="77777777" w:rsidR="0050202F" w:rsidRPr="00A00D00" w:rsidRDefault="0050202F" w:rsidP="0050202F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C76918B" w14:textId="77777777" w:rsidR="0050202F" w:rsidRPr="00A00D00" w:rsidRDefault="0050202F" w:rsidP="0050202F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BBA4E12" w14:textId="77777777" w:rsidR="0050202F" w:rsidRPr="00A00D00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551FACF" w14:textId="77777777" w:rsidR="0050202F" w:rsidRPr="00A00D00" w:rsidRDefault="0050202F" w:rsidP="005020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50F8AC1" w14:textId="77777777" w:rsidR="0050202F" w:rsidRPr="00A00D00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04AC064" w14:textId="77777777" w:rsidR="0050202F" w:rsidRPr="00A00D00" w:rsidRDefault="0050202F" w:rsidP="00502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EC3919A" w14:textId="77777777" w:rsidR="0050202F" w:rsidRPr="00A00D00" w:rsidRDefault="0050202F" w:rsidP="00502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FB5692E" w14:textId="77777777" w:rsidR="0050202F" w:rsidRPr="00A00D00" w:rsidRDefault="0050202F" w:rsidP="00502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D90F84D" w14:textId="77777777" w:rsidR="0050202F" w:rsidRPr="00A00D00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D92A612" w14:textId="77777777" w:rsidR="0050202F" w:rsidRPr="00A00D00" w:rsidRDefault="0050202F" w:rsidP="0050202F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DF9E35F" w14:textId="77777777" w:rsidR="0050202F" w:rsidRPr="00A00D00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6947D77" w14:textId="77777777" w:rsidR="0050202F" w:rsidRPr="00A00D00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83296" w:rsidRPr="00583296" w14:paraId="7A427365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72A949B7" w14:textId="77777777" w:rsidR="00583296" w:rsidRPr="00583296" w:rsidRDefault="00583296" w:rsidP="0050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8329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8329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83296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83296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260" w:type="dxa"/>
            <w:vAlign w:val="bottom"/>
          </w:tcPr>
          <w:p w14:paraId="637DE35F" w14:textId="77777777" w:rsidR="00583296" w:rsidRPr="00583296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8329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9,793</w:t>
            </w:r>
          </w:p>
        </w:tc>
        <w:tc>
          <w:tcPr>
            <w:tcW w:w="180" w:type="dxa"/>
            <w:vAlign w:val="bottom"/>
          </w:tcPr>
          <w:p w14:paraId="6F8890F2" w14:textId="77777777" w:rsidR="00583296" w:rsidRPr="00583296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52D8128" w14:textId="77777777" w:rsidR="00583296" w:rsidRPr="00583296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8329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281,468</w:t>
            </w:r>
          </w:p>
        </w:tc>
        <w:tc>
          <w:tcPr>
            <w:tcW w:w="270" w:type="dxa"/>
            <w:vAlign w:val="bottom"/>
          </w:tcPr>
          <w:p w14:paraId="1DC0D571" w14:textId="77777777" w:rsidR="00583296" w:rsidRPr="00583296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C917D6" w14:textId="77777777" w:rsidR="00583296" w:rsidRPr="00583296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8329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60,543</w:t>
            </w:r>
          </w:p>
        </w:tc>
        <w:tc>
          <w:tcPr>
            <w:tcW w:w="180" w:type="dxa"/>
            <w:vAlign w:val="bottom"/>
          </w:tcPr>
          <w:p w14:paraId="02A420AC" w14:textId="77777777" w:rsidR="00583296" w:rsidRPr="00A501E7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D86153D" w14:textId="77777777" w:rsidR="00583296" w:rsidRPr="00C71A38" w:rsidRDefault="00583296" w:rsidP="00C71A3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71A38">
              <w:rPr>
                <w:rFonts w:ascii="Angsana New" w:hAnsi="Angsana New" w:cs="Angsana New"/>
                <w:sz w:val="28"/>
                <w:szCs w:val="28"/>
                <w:lang w:bidi="th-TH"/>
              </w:rPr>
              <w:t>474,966</w:t>
            </w:r>
          </w:p>
        </w:tc>
        <w:tc>
          <w:tcPr>
            <w:tcW w:w="180" w:type="dxa"/>
            <w:vAlign w:val="bottom"/>
          </w:tcPr>
          <w:p w14:paraId="4BE9AC30" w14:textId="77777777" w:rsidR="00583296" w:rsidRPr="00583296" w:rsidRDefault="00583296" w:rsidP="00C71A3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E7F94E9" w14:textId="77777777" w:rsidR="00583296" w:rsidRPr="00A501E7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501E7">
              <w:rPr>
                <w:rFonts w:ascii="Angsana New" w:hAnsi="Angsana New" w:cs="Angsana New"/>
                <w:sz w:val="28"/>
                <w:szCs w:val="28"/>
                <w:lang w:bidi="th-TH"/>
              </w:rPr>
              <w:t>174,265</w:t>
            </w:r>
          </w:p>
        </w:tc>
        <w:tc>
          <w:tcPr>
            <w:tcW w:w="180" w:type="dxa"/>
            <w:vAlign w:val="bottom"/>
          </w:tcPr>
          <w:p w14:paraId="5F80A8ED" w14:textId="77777777" w:rsidR="00583296" w:rsidRPr="00A501E7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5DD76B8" w14:textId="77777777" w:rsidR="00583296" w:rsidRPr="00C71A38" w:rsidRDefault="00583296" w:rsidP="00C71A3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71A38">
              <w:rPr>
                <w:rFonts w:ascii="Angsana New" w:hAnsi="Angsana New" w:cs="Angsana New"/>
                <w:sz w:val="28"/>
                <w:szCs w:val="28"/>
                <w:lang w:bidi="th-TH"/>
              </w:rPr>
              <w:t>235,262</w:t>
            </w:r>
          </w:p>
        </w:tc>
        <w:tc>
          <w:tcPr>
            <w:tcW w:w="180" w:type="dxa"/>
            <w:vAlign w:val="bottom"/>
          </w:tcPr>
          <w:p w14:paraId="7C205CE3" w14:textId="77777777" w:rsidR="00583296" w:rsidRPr="00583296" w:rsidRDefault="00583296" w:rsidP="00C71A3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0986DD3" w14:textId="77777777" w:rsidR="00583296" w:rsidRPr="00A501E7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501E7">
              <w:rPr>
                <w:rFonts w:ascii="Angsana New" w:hAnsi="Angsana New" w:cs="Angsana New"/>
                <w:sz w:val="28"/>
                <w:szCs w:val="28"/>
                <w:lang w:bidi="th-TH"/>
              </w:rPr>
              <w:t>34,904</w:t>
            </w:r>
          </w:p>
        </w:tc>
        <w:tc>
          <w:tcPr>
            <w:tcW w:w="180" w:type="dxa"/>
            <w:vAlign w:val="bottom"/>
          </w:tcPr>
          <w:p w14:paraId="72B9E6C8" w14:textId="77777777" w:rsidR="00583296" w:rsidRPr="00583296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0D76A29" w14:textId="77777777" w:rsidR="00583296" w:rsidRPr="00583296" w:rsidRDefault="00583296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8329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31094AA" w14:textId="77777777" w:rsidR="00583296" w:rsidRPr="00583296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241B91" w14:textId="77777777" w:rsidR="00583296" w:rsidRPr="00583296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8329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1,271,201</w:t>
            </w:r>
          </w:p>
        </w:tc>
      </w:tr>
      <w:tr w:rsidR="00583296" w:rsidRPr="00A00D00" w14:paraId="21BBFF2A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6251F548" w14:textId="77777777" w:rsidR="00583296" w:rsidRPr="00A00D00" w:rsidRDefault="00583296" w:rsidP="0050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00D0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vAlign w:val="bottom"/>
          </w:tcPr>
          <w:p w14:paraId="7D3BB447" w14:textId="77777777" w:rsidR="00583296" w:rsidRPr="00A00D00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807</w:t>
            </w:r>
          </w:p>
        </w:tc>
        <w:tc>
          <w:tcPr>
            <w:tcW w:w="180" w:type="dxa"/>
            <w:vAlign w:val="bottom"/>
          </w:tcPr>
          <w:p w14:paraId="768001EC" w14:textId="77777777" w:rsidR="00583296" w:rsidRPr="00A00D00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7D6BDF0" w14:textId="77777777" w:rsidR="00583296" w:rsidRPr="00A00D00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32,727</w:t>
            </w:r>
          </w:p>
        </w:tc>
        <w:tc>
          <w:tcPr>
            <w:tcW w:w="270" w:type="dxa"/>
            <w:vAlign w:val="bottom"/>
          </w:tcPr>
          <w:p w14:paraId="744155C2" w14:textId="77777777" w:rsidR="00583296" w:rsidRPr="00A00D00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83EED0" w14:textId="77777777" w:rsidR="00583296" w:rsidRPr="00A501E7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501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23,241</w:t>
            </w:r>
          </w:p>
        </w:tc>
        <w:tc>
          <w:tcPr>
            <w:tcW w:w="180" w:type="dxa"/>
            <w:vAlign w:val="bottom"/>
          </w:tcPr>
          <w:p w14:paraId="256D5471" w14:textId="77777777" w:rsidR="00583296" w:rsidRPr="00A501E7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E4D3356" w14:textId="77777777" w:rsidR="00583296" w:rsidRPr="00A00D00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50,472</w:t>
            </w:r>
          </w:p>
        </w:tc>
        <w:tc>
          <w:tcPr>
            <w:tcW w:w="180" w:type="dxa"/>
            <w:vAlign w:val="bottom"/>
          </w:tcPr>
          <w:p w14:paraId="22B7649A" w14:textId="77777777" w:rsidR="00583296" w:rsidRPr="00A00D00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9B333F" w14:textId="77777777" w:rsidR="00583296" w:rsidRPr="00A00D00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54,769</w:t>
            </w:r>
          </w:p>
        </w:tc>
        <w:tc>
          <w:tcPr>
            <w:tcW w:w="180" w:type="dxa"/>
            <w:vAlign w:val="bottom"/>
          </w:tcPr>
          <w:p w14:paraId="0D09E6C9" w14:textId="77777777" w:rsidR="00583296" w:rsidRPr="00A00D00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FE759E7" w14:textId="77777777" w:rsidR="00583296" w:rsidRPr="00A00D00" w:rsidRDefault="00583296" w:rsidP="00C71A3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25,320</w:t>
            </w:r>
          </w:p>
        </w:tc>
        <w:tc>
          <w:tcPr>
            <w:tcW w:w="180" w:type="dxa"/>
            <w:vAlign w:val="bottom"/>
          </w:tcPr>
          <w:p w14:paraId="7970C530" w14:textId="77777777" w:rsidR="00583296" w:rsidRPr="00A00D00" w:rsidRDefault="00583296" w:rsidP="00C71A3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649AD35" w14:textId="77777777" w:rsidR="00583296" w:rsidRPr="00A00D00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14,748</w:t>
            </w:r>
          </w:p>
        </w:tc>
        <w:tc>
          <w:tcPr>
            <w:tcW w:w="180" w:type="dxa"/>
            <w:vAlign w:val="bottom"/>
          </w:tcPr>
          <w:p w14:paraId="0386C451" w14:textId="77777777" w:rsidR="00583296" w:rsidRPr="00A00D00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42606DA" w14:textId="77777777" w:rsidR="00583296" w:rsidRPr="00A00D00" w:rsidRDefault="00583296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1E1D893" w14:textId="77777777" w:rsidR="00583296" w:rsidRPr="00A00D00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03E5126" w14:textId="77777777" w:rsidR="00583296" w:rsidRPr="00A00D00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202,084</w:t>
            </w:r>
          </w:p>
        </w:tc>
      </w:tr>
      <w:tr w:rsidR="00FD14BF" w:rsidRPr="00A00D00" w14:paraId="2BACC407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4438B883" w14:textId="77777777" w:rsidR="00FD14BF" w:rsidRPr="00A00D00" w:rsidRDefault="00FD14BF" w:rsidP="00FD1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0D00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00D00">
              <w:rPr>
                <w:rFonts w:ascii="Angsana New" w:hAnsi="Angsana New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00D00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14:paraId="4F0B53A7" w14:textId="77777777" w:rsidR="00FD14BF" w:rsidRPr="00A00D00" w:rsidRDefault="00FD14BF" w:rsidP="00FD14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0951440" w14:textId="77777777" w:rsidR="00FD14BF" w:rsidRPr="00A00D00" w:rsidRDefault="00FD14BF" w:rsidP="00FD14B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23681E9" w14:textId="77777777" w:rsidR="00FD14BF" w:rsidRPr="00A00D00" w:rsidRDefault="00FD14BF" w:rsidP="00FD14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022BD5C" w14:textId="77777777" w:rsidR="00FD14BF" w:rsidRPr="00A00D00" w:rsidRDefault="00FD14BF" w:rsidP="00FD14B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C73F39" w14:textId="77777777" w:rsidR="00FD14BF" w:rsidRPr="00A501E7" w:rsidRDefault="00FD14BF" w:rsidP="00A501E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501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(7,349)</w:t>
            </w:r>
          </w:p>
        </w:tc>
        <w:tc>
          <w:tcPr>
            <w:tcW w:w="180" w:type="dxa"/>
            <w:vAlign w:val="bottom"/>
          </w:tcPr>
          <w:p w14:paraId="59D14E83" w14:textId="77777777" w:rsidR="00FD14BF" w:rsidRPr="00A501E7" w:rsidRDefault="00FD14BF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DBDEB81" w14:textId="77777777" w:rsidR="00FD14BF" w:rsidRPr="00A00D00" w:rsidRDefault="00FD14BF" w:rsidP="00FD14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A008DA2" w14:textId="77777777" w:rsidR="00FD14BF" w:rsidRPr="00A00D00" w:rsidRDefault="00FD14BF" w:rsidP="00FD14B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462431" w14:textId="77777777" w:rsidR="00FD14BF" w:rsidRPr="00A00D00" w:rsidRDefault="00FD14BF" w:rsidP="00A501E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(384)</w:t>
            </w:r>
          </w:p>
        </w:tc>
        <w:tc>
          <w:tcPr>
            <w:tcW w:w="180" w:type="dxa"/>
            <w:vAlign w:val="bottom"/>
          </w:tcPr>
          <w:p w14:paraId="67E7494F" w14:textId="77777777" w:rsidR="00FD14BF" w:rsidRPr="00A00D00" w:rsidRDefault="00FD14BF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EF44FEA" w14:textId="77777777" w:rsidR="00FD14BF" w:rsidRPr="00A00D00" w:rsidRDefault="00FD14BF" w:rsidP="00C71A38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(8,747)</w:t>
            </w:r>
          </w:p>
        </w:tc>
        <w:tc>
          <w:tcPr>
            <w:tcW w:w="180" w:type="dxa"/>
            <w:vAlign w:val="bottom"/>
          </w:tcPr>
          <w:p w14:paraId="6DAA9348" w14:textId="77777777" w:rsidR="00FD14BF" w:rsidRPr="00A00D00" w:rsidRDefault="00FD14BF" w:rsidP="00C71A3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3E111BD" w14:textId="77777777" w:rsidR="00FD14BF" w:rsidRPr="00A00D00" w:rsidRDefault="00FD14BF" w:rsidP="00A501E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(2,496)</w:t>
            </w:r>
          </w:p>
        </w:tc>
        <w:tc>
          <w:tcPr>
            <w:tcW w:w="180" w:type="dxa"/>
            <w:vAlign w:val="bottom"/>
          </w:tcPr>
          <w:p w14:paraId="2C725EBF" w14:textId="77777777" w:rsidR="00FD14BF" w:rsidRPr="00A00D00" w:rsidRDefault="00FD14BF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AA98C1F" w14:textId="77777777" w:rsidR="00FD14BF" w:rsidRPr="00A00D00" w:rsidRDefault="00FD14BF" w:rsidP="00FD14B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57146B9" w14:textId="77777777" w:rsidR="00FD14BF" w:rsidRPr="00A00D00" w:rsidRDefault="00FD14BF" w:rsidP="00FD14B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5B2E94B" w14:textId="77777777" w:rsidR="00FD14BF" w:rsidRPr="00A00D00" w:rsidRDefault="00FD14BF" w:rsidP="00FD14B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(18,976)</w:t>
            </w:r>
          </w:p>
        </w:tc>
      </w:tr>
      <w:tr w:rsidR="00583296" w:rsidRPr="00A00D00" w14:paraId="03EDB227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1DE91BF5" w14:textId="77777777" w:rsidR="00583296" w:rsidRPr="00A00D00" w:rsidRDefault="00583296" w:rsidP="0050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0D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00D0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A00D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2559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2E25090" w14:textId="77777777" w:rsidR="00583296" w:rsidRPr="00A00D00" w:rsidRDefault="00583296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F394D87" w14:textId="77777777" w:rsidR="00583296" w:rsidRPr="00A00D00" w:rsidRDefault="00583296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45FE3C6" w14:textId="77777777" w:rsidR="00583296" w:rsidRPr="00A00D00" w:rsidRDefault="00583296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DB1F175" w14:textId="77777777" w:rsidR="00583296" w:rsidRPr="00A00D00" w:rsidRDefault="00583296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E88D6C3" w14:textId="77777777" w:rsidR="00583296" w:rsidRPr="00A501E7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2A3FF0F" w14:textId="77777777" w:rsidR="00583296" w:rsidRPr="00A501E7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87CC4FB" w14:textId="77777777" w:rsidR="00583296" w:rsidRPr="00A00D00" w:rsidRDefault="00583296" w:rsidP="0050202F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59DA58D" w14:textId="77777777" w:rsidR="00583296" w:rsidRPr="00A00D00" w:rsidRDefault="00583296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BE5004B" w14:textId="77777777" w:rsidR="00583296" w:rsidRPr="00A00D00" w:rsidRDefault="00583296" w:rsidP="005020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B4910A4" w14:textId="77777777" w:rsidR="00583296" w:rsidRPr="00A00D00" w:rsidRDefault="00583296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D1043CA" w14:textId="77777777" w:rsidR="00583296" w:rsidRPr="00C71A38" w:rsidRDefault="00583296" w:rsidP="00C71A3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405588E" w14:textId="77777777" w:rsidR="00583296" w:rsidRPr="00C71A38" w:rsidRDefault="00583296" w:rsidP="00C71A3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C22ED98" w14:textId="77777777" w:rsidR="00583296" w:rsidRPr="00A501E7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301A7ED" w14:textId="77777777" w:rsidR="00583296" w:rsidRPr="00A501E7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194026C" w14:textId="77777777" w:rsidR="00583296" w:rsidRPr="00A00D00" w:rsidRDefault="00583296" w:rsidP="0050202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62D9C1D" w14:textId="77777777" w:rsidR="00583296" w:rsidRPr="00A00D00" w:rsidRDefault="00583296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ECAC4D3" w14:textId="77777777" w:rsidR="00583296" w:rsidRPr="00A00D00" w:rsidRDefault="00583296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583296" w:rsidRPr="00A00D00" w14:paraId="2739BB67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50D835B8" w14:textId="77777777" w:rsidR="00583296" w:rsidRPr="00A00D00" w:rsidRDefault="00583296" w:rsidP="0050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0D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และ </w:t>
            </w:r>
            <w:r w:rsidRPr="00A00D0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A00D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260" w:type="dxa"/>
            <w:vAlign w:val="bottom"/>
          </w:tcPr>
          <w:p w14:paraId="1191AC7D" w14:textId="77777777" w:rsidR="00583296" w:rsidRPr="00A00D00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10,600</w:t>
            </w:r>
          </w:p>
        </w:tc>
        <w:tc>
          <w:tcPr>
            <w:tcW w:w="180" w:type="dxa"/>
            <w:vAlign w:val="bottom"/>
          </w:tcPr>
          <w:p w14:paraId="1C92E651" w14:textId="77777777" w:rsidR="00583296" w:rsidRPr="00A00D00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A9A8006" w14:textId="77777777" w:rsidR="00583296" w:rsidRPr="00A00D00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314,195</w:t>
            </w:r>
          </w:p>
        </w:tc>
        <w:tc>
          <w:tcPr>
            <w:tcW w:w="270" w:type="dxa"/>
            <w:vAlign w:val="bottom"/>
          </w:tcPr>
          <w:p w14:paraId="242E54C7" w14:textId="77777777" w:rsidR="00583296" w:rsidRPr="00A00D00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770DAB" w14:textId="77777777" w:rsidR="00583296" w:rsidRPr="00A501E7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501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76,435</w:t>
            </w:r>
          </w:p>
        </w:tc>
        <w:tc>
          <w:tcPr>
            <w:tcW w:w="180" w:type="dxa"/>
            <w:vAlign w:val="bottom"/>
          </w:tcPr>
          <w:p w14:paraId="12541584" w14:textId="77777777" w:rsidR="00583296" w:rsidRPr="00A501E7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ECA2BDD" w14:textId="77777777" w:rsidR="00583296" w:rsidRPr="00C71A38" w:rsidRDefault="00583296" w:rsidP="00C71A3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71A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525,438</w:t>
            </w:r>
          </w:p>
        </w:tc>
        <w:tc>
          <w:tcPr>
            <w:tcW w:w="180" w:type="dxa"/>
            <w:vAlign w:val="bottom"/>
          </w:tcPr>
          <w:p w14:paraId="6D019EFD" w14:textId="77777777" w:rsidR="00583296" w:rsidRPr="00C71A38" w:rsidRDefault="00583296" w:rsidP="00C71A3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23D4AB7" w14:textId="77777777" w:rsidR="00583296" w:rsidRPr="00A501E7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501E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228,650</w:t>
            </w:r>
          </w:p>
        </w:tc>
        <w:tc>
          <w:tcPr>
            <w:tcW w:w="180" w:type="dxa"/>
            <w:vAlign w:val="bottom"/>
          </w:tcPr>
          <w:p w14:paraId="34684398" w14:textId="77777777" w:rsidR="00583296" w:rsidRPr="00A501E7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EF5F477" w14:textId="77777777" w:rsidR="00583296" w:rsidRPr="00C71A38" w:rsidRDefault="00583296" w:rsidP="00C71A3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71A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251,835</w:t>
            </w:r>
          </w:p>
        </w:tc>
        <w:tc>
          <w:tcPr>
            <w:tcW w:w="180" w:type="dxa"/>
            <w:vAlign w:val="bottom"/>
          </w:tcPr>
          <w:p w14:paraId="5CB02F54" w14:textId="77777777" w:rsidR="00583296" w:rsidRPr="00C71A38" w:rsidRDefault="00583296" w:rsidP="00C71A3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E1488E6" w14:textId="77777777" w:rsidR="00583296" w:rsidRPr="00A501E7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501E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47,156</w:t>
            </w:r>
          </w:p>
        </w:tc>
        <w:tc>
          <w:tcPr>
            <w:tcW w:w="180" w:type="dxa"/>
            <w:vAlign w:val="bottom"/>
          </w:tcPr>
          <w:p w14:paraId="24D4C22A" w14:textId="77777777" w:rsidR="00583296" w:rsidRPr="00A501E7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1297A3C" w14:textId="77777777" w:rsidR="00583296" w:rsidRPr="007865ED" w:rsidRDefault="00583296" w:rsidP="0001055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F431361" w14:textId="77777777" w:rsidR="00583296" w:rsidRPr="00A00D00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B4B6A4C" w14:textId="77777777" w:rsidR="00583296" w:rsidRPr="00A00D00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1,454,309</w:t>
            </w:r>
          </w:p>
        </w:tc>
      </w:tr>
      <w:tr w:rsidR="00324B05" w:rsidRPr="00A00D00" w14:paraId="34EE899E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6CD7376E" w14:textId="77777777" w:rsidR="00324B05" w:rsidRPr="00A00D00" w:rsidRDefault="00324B05" w:rsidP="0050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00D0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vAlign w:val="bottom"/>
          </w:tcPr>
          <w:p w14:paraId="17766F13" w14:textId="77777777" w:rsidR="00324B05" w:rsidRPr="00A00D00" w:rsidRDefault="00324B05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8</w:t>
            </w:r>
            <w:r w:rsidR="00240370">
              <w:rPr>
                <w:rFonts w:ascii="Angsana New" w:hAnsi="Angsana New" w:cs="Angsana New"/>
                <w:sz w:val="28"/>
                <w:szCs w:val="28"/>
                <w:lang w:bidi="th-TH"/>
              </w:rPr>
              <w:t>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358FE5F9" w14:textId="77777777" w:rsidR="00324B05" w:rsidRPr="00A00D00" w:rsidRDefault="00324B05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765287" w14:textId="77777777" w:rsidR="00324B05" w:rsidRPr="00A00D00" w:rsidRDefault="00324B05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30,850</w:t>
            </w:r>
          </w:p>
        </w:tc>
        <w:tc>
          <w:tcPr>
            <w:tcW w:w="270" w:type="dxa"/>
            <w:vAlign w:val="bottom"/>
          </w:tcPr>
          <w:p w14:paraId="1248F36A" w14:textId="77777777" w:rsidR="00324B05" w:rsidRPr="00A00D00" w:rsidRDefault="00324B05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3AEF26B" w14:textId="77777777" w:rsidR="00324B05" w:rsidRPr="00A501E7" w:rsidRDefault="00324B05" w:rsidP="007527E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501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20,</w:t>
            </w:r>
            <w:r w:rsidR="007527E9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351</w:t>
            </w:r>
          </w:p>
        </w:tc>
        <w:tc>
          <w:tcPr>
            <w:tcW w:w="180" w:type="dxa"/>
            <w:vAlign w:val="bottom"/>
          </w:tcPr>
          <w:p w14:paraId="39969C3B" w14:textId="77777777" w:rsidR="00324B05" w:rsidRPr="00A501E7" w:rsidRDefault="00324B05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1F46776" w14:textId="77777777" w:rsidR="00324B05" w:rsidRPr="00A00D00" w:rsidRDefault="00324B05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46,618</w:t>
            </w:r>
          </w:p>
        </w:tc>
        <w:tc>
          <w:tcPr>
            <w:tcW w:w="180" w:type="dxa"/>
            <w:vAlign w:val="bottom"/>
          </w:tcPr>
          <w:p w14:paraId="78320683" w14:textId="77777777" w:rsidR="00324B05" w:rsidRPr="00A00D00" w:rsidRDefault="00324B05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230B7F7" w14:textId="77777777" w:rsidR="00324B05" w:rsidRPr="00A00D00" w:rsidRDefault="00324B05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48,272</w:t>
            </w:r>
          </w:p>
        </w:tc>
        <w:tc>
          <w:tcPr>
            <w:tcW w:w="180" w:type="dxa"/>
            <w:vAlign w:val="bottom"/>
          </w:tcPr>
          <w:p w14:paraId="120E599F" w14:textId="77777777" w:rsidR="00324B05" w:rsidRPr="00A00D00" w:rsidRDefault="00324B05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B90E8E6" w14:textId="77777777" w:rsidR="00324B05" w:rsidRPr="00A00D00" w:rsidRDefault="00324B05" w:rsidP="00C71A3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13,</w:t>
            </w:r>
            <w:r w:rsidR="007527E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316</w:t>
            </w:r>
          </w:p>
        </w:tc>
        <w:tc>
          <w:tcPr>
            <w:tcW w:w="180" w:type="dxa"/>
            <w:vAlign w:val="bottom"/>
          </w:tcPr>
          <w:p w14:paraId="1143ABFB" w14:textId="77777777" w:rsidR="00324B05" w:rsidRPr="00A00D00" w:rsidRDefault="00324B05" w:rsidP="00C71A3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C29694A" w14:textId="77777777" w:rsidR="00324B05" w:rsidRPr="00A00D00" w:rsidRDefault="00A8672E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14,436</w:t>
            </w:r>
          </w:p>
        </w:tc>
        <w:tc>
          <w:tcPr>
            <w:tcW w:w="180" w:type="dxa"/>
            <w:vAlign w:val="bottom"/>
          </w:tcPr>
          <w:p w14:paraId="0BB92310" w14:textId="77777777" w:rsidR="00324B05" w:rsidRPr="00A00D00" w:rsidRDefault="00324B05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882D4EF" w14:textId="77777777" w:rsidR="00324B05" w:rsidRPr="00A00D00" w:rsidRDefault="00324B05" w:rsidP="00594AC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E2FB08A" w14:textId="77777777" w:rsidR="00324B05" w:rsidRPr="00A00D00" w:rsidRDefault="00324B05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945E32" w14:textId="77777777" w:rsidR="00324B05" w:rsidRPr="00A00D00" w:rsidRDefault="00A8672E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174,648</w:t>
            </w:r>
          </w:p>
        </w:tc>
      </w:tr>
      <w:tr w:rsidR="00C71A38" w:rsidRPr="00A00D00" w14:paraId="1EC0086C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3E224A24" w14:textId="77777777" w:rsidR="00C71A38" w:rsidRPr="00A00D00" w:rsidRDefault="00C71A38" w:rsidP="00C71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260" w:type="dxa"/>
            <w:vAlign w:val="bottom"/>
          </w:tcPr>
          <w:p w14:paraId="44831574" w14:textId="5BF4B035" w:rsidR="00C71A38" w:rsidRPr="004809D1" w:rsidRDefault="004809D1" w:rsidP="00C71A3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38,000</w:t>
            </w:r>
          </w:p>
        </w:tc>
        <w:tc>
          <w:tcPr>
            <w:tcW w:w="180" w:type="dxa"/>
            <w:vAlign w:val="bottom"/>
          </w:tcPr>
          <w:p w14:paraId="73DADCD4" w14:textId="77777777" w:rsidR="00C71A38" w:rsidRPr="00A00D00" w:rsidRDefault="00C71A38" w:rsidP="00C71A3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E569B1E" w14:textId="77777777" w:rsidR="00C71A38" w:rsidRPr="00A00D00" w:rsidRDefault="00C71A38" w:rsidP="00C71A3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5,000</w:t>
            </w:r>
          </w:p>
        </w:tc>
        <w:tc>
          <w:tcPr>
            <w:tcW w:w="270" w:type="dxa"/>
            <w:vAlign w:val="bottom"/>
          </w:tcPr>
          <w:p w14:paraId="4B89892B" w14:textId="77777777" w:rsidR="00C71A38" w:rsidRPr="00A00D00" w:rsidRDefault="00C71A38" w:rsidP="00C71A3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6600418" w14:textId="66D182DE" w:rsidR="00C71A38" w:rsidRPr="00A501E7" w:rsidRDefault="00C71A38" w:rsidP="00C71A3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501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</w:t>
            </w:r>
            <w:r w:rsidR="008F6E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C8A05E0" w14:textId="77777777" w:rsidR="00C71A38" w:rsidRPr="00A501E7" w:rsidRDefault="00C71A38" w:rsidP="00C71A3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61057A4" w14:textId="77777777" w:rsidR="00C71A38" w:rsidRPr="00A00D00" w:rsidRDefault="00C71A38" w:rsidP="00C71A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BFEEC52" w14:textId="77777777" w:rsidR="00C71A38" w:rsidRPr="00A00D00" w:rsidRDefault="00C71A38" w:rsidP="00C71A3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DBCD30A" w14:textId="7D69542D" w:rsidR="00C71A38" w:rsidRPr="00A00D00" w:rsidRDefault="008F6E13" w:rsidP="00C71A3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6,772</w:t>
            </w:r>
          </w:p>
        </w:tc>
        <w:tc>
          <w:tcPr>
            <w:tcW w:w="180" w:type="dxa"/>
            <w:vAlign w:val="bottom"/>
          </w:tcPr>
          <w:p w14:paraId="7FF90AE2" w14:textId="77777777" w:rsidR="00C71A38" w:rsidRPr="00A00D00" w:rsidRDefault="00C71A38" w:rsidP="00C71A3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02381CE" w14:textId="1A6F2D2C" w:rsidR="00C71A38" w:rsidRPr="00A00D00" w:rsidRDefault="008F6E13" w:rsidP="00C71A3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1,445</w:t>
            </w:r>
          </w:p>
        </w:tc>
        <w:tc>
          <w:tcPr>
            <w:tcW w:w="180" w:type="dxa"/>
            <w:vAlign w:val="bottom"/>
          </w:tcPr>
          <w:p w14:paraId="3D377F7F" w14:textId="77777777" w:rsidR="00C71A38" w:rsidRPr="00A00D00" w:rsidRDefault="00C71A38" w:rsidP="00C71A3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52305CE" w14:textId="77777777" w:rsidR="00C71A38" w:rsidRPr="00A00D00" w:rsidRDefault="00447B74" w:rsidP="00447B7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BA25B11" w14:textId="77777777" w:rsidR="00C71A38" w:rsidRPr="00A00D00" w:rsidRDefault="00C71A38" w:rsidP="00C71A3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E8C93F6" w14:textId="77777777" w:rsidR="00C71A38" w:rsidRPr="00A00D00" w:rsidRDefault="00C71A38" w:rsidP="00C71A3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21516B7" w14:textId="77777777" w:rsidR="00C71A38" w:rsidRPr="00A00D00" w:rsidRDefault="00C71A38" w:rsidP="00C71A3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E1535DC" w14:textId="14A93B28" w:rsidR="00C71A38" w:rsidRPr="00A00D00" w:rsidRDefault="008F6E13" w:rsidP="00C71A3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51,350</w:t>
            </w:r>
          </w:p>
        </w:tc>
      </w:tr>
      <w:tr w:rsidR="00F67DB5" w:rsidRPr="00A00D00" w14:paraId="546E4756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480FE65C" w14:textId="77777777" w:rsidR="00F67DB5" w:rsidRPr="00A00D00" w:rsidRDefault="00F67DB5" w:rsidP="0050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0D00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00D00">
              <w:rPr>
                <w:rFonts w:ascii="Angsana New" w:hAnsi="Angsana New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00D00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5052A12" w14:textId="77777777" w:rsidR="00F67DB5" w:rsidRPr="00A00D00" w:rsidRDefault="00F67DB5" w:rsidP="00594AC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22BB56D" w14:textId="77777777" w:rsidR="00F67DB5" w:rsidRPr="00A00D00" w:rsidRDefault="00F67DB5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1DBFBF9" w14:textId="77777777" w:rsidR="00F67DB5" w:rsidRPr="00A00D00" w:rsidRDefault="00F67DB5" w:rsidP="00324B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(1,098)</w:t>
            </w:r>
          </w:p>
        </w:tc>
        <w:tc>
          <w:tcPr>
            <w:tcW w:w="270" w:type="dxa"/>
            <w:vAlign w:val="bottom"/>
          </w:tcPr>
          <w:p w14:paraId="1F5E7672" w14:textId="77777777" w:rsidR="00F67DB5" w:rsidRPr="00A00D00" w:rsidRDefault="00F67DB5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5F2B7FA" w14:textId="77777777" w:rsidR="00F67DB5" w:rsidRPr="00A501E7" w:rsidRDefault="00F67DB5" w:rsidP="00A501E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501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(12,118)</w:t>
            </w:r>
          </w:p>
        </w:tc>
        <w:tc>
          <w:tcPr>
            <w:tcW w:w="180" w:type="dxa"/>
            <w:vAlign w:val="bottom"/>
          </w:tcPr>
          <w:p w14:paraId="4B88AD03" w14:textId="77777777" w:rsidR="00F67DB5" w:rsidRPr="00A501E7" w:rsidRDefault="00F67DB5" w:rsidP="00A501E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56238F6" w14:textId="77777777" w:rsidR="00F67DB5" w:rsidRPr="00A00D00" w:rsidRDefault="00F67DB5" w:rsidP="00C71A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(5)</w:t>
            </w:r>
          </w:p>
        </w:tc>
        <w:tc>
          <w:tcPr>
            <w:tcW w:w="180" w:type="dxa"/>
            <w:vAlign w:val="bottom"/>
          </w:tcPr>
          <w:p w14:paraId="34300C49" w14:textId="77777777" w:rsidR="00F67DB5" w:rsidRPr="00A00D00" w:rsidRDefault="00F67DB5" w:rsidP="00C71A3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2541AF8" w14:textId="77777777" w:rsidR="00F67DB5" w:rsidRPr="00A00D00" w:rsidRDefault="00F67DB5" w:rsidP="00A501E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(10,896)</w:t>
            </w:r>
          </w:p>
        </w:tc>
        <w:tc>
          <w:tcPr>
            <w:tcW w:w="180" w:type="dxa"/>
            <w:vAlign w:val="bottom"/>
          </w:tcPr>
          <w:p w14:paraId="5F9B7CC0" w14:textId="77777777" w:rsidR="00F67DB5" w:rsidRPr="00A00D00" w:rsidRDefault="00F67DB5" w:rsidP="00A501E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B0DB7BA" w14:textId="77777777" w:rsidR="00F67DB5" w:rsidRPr="00A00D00" w:rsidRDefault="00F67DB5" w:rsidP="00C71A38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(15,207)</w:t>
            </w:r>
          </w:p>
        </w:tc>
        <w:tc>
          <w:tcPr>
            <w:tcW w:w="180" w:type="dxa"/>
            <w:vAlign w:val="bottom"/>
          </w:tcPr>
          <w:p w14:paraId="084E3C95" w14:textId="77777777" w:rsidR="00F67DB5" w:rsidRPr="00A00D00" w:rsidRDefault="00F67DB5" w:rsidP="00C71A38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C76C3B8" w14:textId="77777777" w:rsidR="00F67DB5" w:rsidRPr="00A00D00" w:rsidRDefault="00A8672E" w:rsidP="00C71A38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(3,500</w:t>
            </w:r>
            <w:r w:rsidR="00F67DB5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33F4E66" w14:textId="77777777" w:rsidR="00F67DB5" w:rsidRPr="00A00D00" w:rsidRDefault="00F67DB5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EAF6FC1" w14:textId="77777777" w:rsidR="00F67DB5" w:rsidRPr="00A00D00" w:rsidRDefault="00F67DB5" w:rsidP="00594AC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B5F0AA4" w14:textId="77777777" w:rsidR="00F67DB5" w:rsidRPr="00A00D00" w:rsidRDefault="00F67DB5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8281304" w14:textId="77777777" w:rsidR="00F67DB5" w:rsidRPr="00A00D00" w:rsidRDefault="00A8672E" w:rsidP="005020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(42,824</w:t>
            </w:r>
            <w:r w:rsidR="00F67DB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F67DB5" w:rsidRPr="00A00D00" w14:paraId="1ABF4594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25B381A4" w14:textId="77777777" w:rsidR="00F67DB5" w:rsidRPr="00A00D00" w:rsidRDefault="00F67DB5" w:rsidP="0050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0D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00D0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A00D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812A6C" w14:textId="68C0CB33" w:rsidR="00F67DB5" w:rsidRPr="00A00D00" w:rsidRDefault="004809D1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49,405</w:t>
            </w:r>
          </w:p>
        </w:tc>
        <w:tc>
          <w:tcPr>
            <w:tcW w:w="180" w:type="dxa"/>
            <w:vAlign w:val="bottom"/>
          </w:tcPr>
          <w:p w14:paraId="604553C3" w14:textId="77777777" w:rsidR="00F67DB5" w:rsidRPr="00A00D00" w:rsidRDefault="00F67DB5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B5AA5" w14:textId="77777777" w:rsidR="00F67DB5" w:rsidRPr="00A00D00" w:rsidRDefault="00F67DB5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348,947</w:t>
            </w:r>
          </w:p>
        </w:tc>
        <w:tc>
          <w:tcPr>
            <w:tcW w:w="270" w:type="dxa"/>
            <w:vAlign w:val="bottom"/>
          </w:tcPr>
          <w:p w14:paraId="6EC160FA" w14:textId="77777777" w:rsidR="00F67DB5" w:rsidRPr="00A00D00" w:rsidRDefault="00F67DB5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24C63" w14:textId="7EAF2C82" w:rsidR="00F67DB5" w:rsidRPr="00A501E7" w:rsidRDefault="00F67DB5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501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</w:t>
            </w:r>
            <w:r w:rsidR="008F6E1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4,801</w:t>
            </w:r>
          </w:p>
        </w:tc>
        <w:tc>
          <w:tcPr>
            <w:tcW w:w="180" w:type="dxa"/>
            <w:vAlign w:val="bottom"/>
          </w:tcPr>
          <w:p w14:paraId="5229254A" w14:textId="77777777" w:rsidR="00F67DB5" w:rsidRPr="00A501E7" w:rsidRDefault="00F67DB5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871FC" w14:textId="77777777" w:rsidR="00F67DB5" w:rsidRPr="00C71A38" w:rsidRDefault="00F67DB5" w:rsidP="00C71A3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71A3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572,051</w:t>
            </w:r>
          </w:p>
        </w:tc>
        <w:tc>
          <w:tcPr>
            <w:tcW w:w="180" w:type="dxa"/>
            <w:vAlign w:val="bottom"/>
          </w:tcPr>
          <w:p w14:paraId="00898BD2" w14:textId="77777777" w:rsidR="00F67DB5" w:rsidRPr="00C71A38" w:rsidRDefault="00F67DB5" w:rsidP="00C71A3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C59E67" w14:textId="66FB4DF2" w:rsidR="00F67DB5" w:rsidRPr="00A501E7" w:rsidRDefault="00F67DB5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501E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</w:t>
            </w:r>
            <w:r w:rsidR="008F6E1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72,798</w:t>
            </w:r>
          </w:p>
        </w:tc>
        <w:tc>
          <w:tcPr>
            <w:tcW w:w="180" w:type="dxa"/>
            <w:vAlign w:val="bottom"/>
          </w:tcPr>
          <w:p w14:paraId="335AA837" w14:textId="77777777" w:rsidR="00F67DB5" w:rsidRPr="00A501E7" w:rsidRDefault="00F67DB5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42045" w14:textId="73D57B39" w:rsidR="00F67DB5" w:rsidRPr="00C71A38" w:rsidRDefault="008F6E13" w:rsidP="00C71A3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251,389</w:t>
            </w:r>
          </w:p>
        </w:tc>
        <w:tc>
          <w:tcPr>
            <w:tcW w:w="180" w:type="dxa"/>
            <w:vAlign w:val="bottom"/>
          </w:tcPr>
          <w:p w14:paraId="2B86CC30" w14:textId="77777777" w:rsidR="00F67DB5" w:rsidRPr="00C71A38" w:rsidRDefault="00F67DB5" w:rsidP="00C71A3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540E19" w14:textId="77777777" w:rsidR="00F67DB5" w:rsidRPr="00A501E7" w:rsidRDefault="00F67DB5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501E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58,092</w:t>
            </w:r>
          </w:p>
        </w:tc>
        <w:tc>
          <w:tcPr>
            <w:tcW w:w="180" w:type="dxa"/>
            <w:vAlign w:val="bottom"/>
          </w:tcPr>
          <w:p w14:paraId="4CADCBEB" w14:textId="77777777" w:rsidR="00F67DB5" w:rsidRPr="00A501E7" w:rsidRDefault="00F67DB5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74D382" w14:textId="77777777" w:rsidR="00F67DB5" w:rsidRPr="00324B05" w:rsidRDefault="00F67DB5" w:rsidP="00594AC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24B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6E2F39A" w14:textId="77777777" w:rsidR="00F67DB5" w:rsidRPr="00A00D00" w:rsidRDefault="00F67DB5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81877" w14:textId="48A8BB2F" w:rsidR="00F67DB5" w:rsidRPr="00A00D00" w:rsidRDefault="008F6E13" w:rsidP="004809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1,637,483</w:t>
            </w:r>
          </w:p>
        </w:tc>
      </w:tr>
      <w:tr w:rsidR="00F67DB5" w:rsidRPr="00A00D00" w14:paraId="4B079E40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36DD0905" w14:textId="77777777" w:rsidR="00F67DB5" w:rsidRPr="00A00D00" w:rsidRDefault="00F67DB5" w:rsidP="0050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8AFDEE1" w14:textId="77777777" w:rsidR="00F67DB5" w:rsidRPr="00A00D00" w:rsidRDefault="00F67DB5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E064450" w14:textId="77777777" w:rsidR="00F67DB5" w:rsidRPr="00A00D00" w:rsidRDefault="00F67DB5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177A475" w14:textId="77777777" w:rsidR="00F67DB5" w:rsidRPr="00A00D00" w:rsidRDefault="00F67DB5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5ECC57D" w14:textId="77777777" w:rsidR="00F67DB5" w:rsidRPr="00A00D00" w:rsidRDefault="00F67DB5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6133F6" w14:textId="77777777" w:rsidR="00F67DB5" w:rsidRPr="00A00D00" w:rsidRDefault="00F67DB5" w:rsidP="0050202F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7134AB7" w14:textId="77777777" w:rsidR="00F67DB5" w:rsidRPr="00A00D00" w:rsidRDefault="00F67DB5" w:rsidP="0050202F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A265354" w14:textId="77777777" w:rsidR="00F67DB5" w:rsidRPr="00A00D00" w:rsidRDefault="00F67DB5" w:rsidP="0050202F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B57994D" w14:textId="77777777" w:rsidR="00F67DB5" w:rsidRPr="00A00D00" w:rsidRDefault="00F67DB5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AA10C5F" w14:textId="77777777" w:rsidR="00F67DB5" w:rsidRPr="00A00D00" w:rsidRDefault="00F67DB5" w:rsidP="005020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F64537B" w14:textId="77777777" w:rsidR="00F67DB5" w:rsidRPr="00A00D00" w:rsidRDefault="00F67DB5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6E36DA6" w14:textId="77777777" w:rsidR="00F67DB5" w:rsidRPr="00A00D00" w:rsidRDefault="00F67DB5" w:rsidP="00502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DF25C96" w14:textId="77777777" w:rsidR="00F67DB5" w:rsidRPr="00A00D00" w:rsidRDefault="00F67DB5" w:rsidP="00502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5D6B3D1" w14:textId="77777777" w:rsidR="00F67DB5" w:rsidRPr="00A501E7" w:rsidRDefault="00F67DB5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8BD4425" w14:textId="77777777" w:rsidR="00F67DB5" w:rsidRPr="00A501E7" w:rsidRDefault="00F67DB5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FEC3CE0" w14:textId="77777777" w:rsidR="00F67DB5" w:rsidRPr="00A00D00" w:rsidRDefault="00F67DB5" w:rsidP="0050202F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4E8138C" w14:textId="77777777" w:rsidR="00F67DB5" w:rsidRPr="00A00D00" w:rsidRDefault="00F67DB5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642C837" w14:textId="77777777" w:rsidR="00F67DB5" w:rsidRPr="00A00D00" w:rsidRDefault="00F67DB5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</w:tbl>
    <w:p w14:paraId="7E4EE6E5" w14:textId="77777777" w:rsidR="00663DDE" w:rsidRDefault="00663DDE" w:rsidP="009A7804">
      <w:pPr>
        <w:pStyle w:val="acctfourfigures"/>
        <w:tabs>
          <w:tab w:val="clear" w:pos="765"/>
        </w:tabs>
        <w:spacing w:line="240" w:lineRule="auto"/>
        <w:rPr>
          <w:rFonts w:ascii="Angsana New" w:hAnsi="Angsana New" w:cs="Angsana New"/>
          <w:sz w:val="18"/>
          <w:szCs w:val="18"/>
          <w:lang w:val="en-US"/>
        </w:rPr>
        <w:sectPr w:rsidR="00663DDE" w:rsidSect="004443B2">
          <w:pgSz w:w="16834" w:h="11909" w:orient="landscape" w:code="9"/>
          <w:pgMar w:top="692" w:right="1151" w:bottom="578" w:left="1151" w:header="720" w:footer="720" w:gutter="0"/>
          <w:cols w:space="720"/>
        </w:sectPr>
      </w:pPr>
    </w:p>
    <w:tbl>
      <w:tblPr>
        <w:tblW w:w="14569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9"/>
        <w:gridCol w:w="1260"/>
        <w:gridCol w:w="180"/>
        <w:gridCol w:w="1170"/>
        <w:gridCol w:w="270"/>
        <w:gridCol w:w="1080"/>
        <w:gridCol w:w="180"/>
        <w:gridCol w:w="1170"/>
        <w:gridCol w:w="180"/>
        <w:gridCol w:w="1080"/>
        <w:gridCol w:w="180"/>
        <w:gridCol w:w="1080"/>
        <w:gridCol w:w="180"/>
        <w:gridCol w:w="990"/>
        <w:gridCol w:w="180"/>
        <w:gridCol w:w="1350"/>
        <w:gridCol w:w="180"/>
        <w:gridCol w:w="990"/>
      </w:tblGrid>
      <w:tr w:rsidR="009A7804" w:rsidRPr="00A00D00" w14:paraId="799F61B3" w14:textId="77777777" w:rsidTr="00A0170B">
        <w:trPr>
          <w:cantSplit/>
          <w:trHeight w:val="397"/>
          <w:tblHeader/>
        </w:trPr>
        <w:tc>
          <w:tcPr>
            <w:tcW w:w="2869" w:type="dxa"/>
            <w:vAlign w:val="bottom"/>
          </w:tcPr>
          <w:p w14:paraId="33FCE3BE" w14:textId="77777777" w:rsidR="009A7804" w:rsidRPr="00A00D00" w:rsidRDefault="009A7804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0" w:type="dxa"/>
            <w:gridSpan w:val="17"/>
            <w:vAlign w:val="bottom"/>
          </w:tcPr>
          <w:p w14:paraId="07B9AFF1" w14:textId="77777777" w:rsidR="009A7804" w:rsidRPr="00A00D00" w:rsidRDefault="009A7804" w:rsidP="00222FD1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A00D0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50202F" w:rsidRPr="00A00D00" w14:paraId="25DC25F1" w14:textId="77777777" w:rsidTr="00A0170B">
        <w:trPr>
          <w:cantSplit/>
          <w:trHeight w:val="397"/>
          <w:tblHeader/>
        </w:trPr>
        <w:tc>
          <w:tcPr>
            <w:tcW w:w="2869" w:type="dxa"/>
            <w:vAlign w:val="bottom"/>
          </w:tcPr>
          <w:p w14:paraId="72741639" w14:textId="77777777" w:rsidR="0050202F" w:rsidRPr="00A00D00" w:rsidRDefault="0050202F" w:rsidP="0050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A856ED5" w14:textId="77777777" w:rsidR="0050202F" w:rsidRPr="00A00D00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BF9D166" w14:textId="77777777" w:rsidR="0050202F" w:rsidRPr="00A00D00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E2FEBC" w14:textId="77777777" w:rsidR="0050202F" w:rsidRPr="00A00D00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453537A" w14:textId="77777777" w:rsidR="0050202F" w:rsidRPr="00A00D00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BB65FB7" w14:textId="77777777" w:rsidR="0050202F" w:rsidRPr="00A00D00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E82B4A3" w14:textId="77777777" w:rsidR="0050202F" w:rsidRPr="00A00D00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758C427" w14:textId="77777777" w:rsidR="0050202F" w:rsidRPr="00A00D00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369FE70" w14:textId="77777777" w:rsidR="0050202F" w:rsidRPr="00A00D00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52C23E" w14:textId="77777777" w:rsidR="0050202F" w:rsidRPr="00A00D00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5F276CD" w14:textId="77777777" w:rsidR="0050202F" w:rsidRPr="00A00D00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1C46BBF" w14:textId="77777777" w:rsidR="0050202F" w:rsidRPr="00A00D00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0D0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  <w:vAlign w:val="bottom"/>
          </w:tcPr>
          <w:p w14:paraId="6766269F" w14:textId="77777777" w:rsidR="0050202F" w:rsidRPr="00A00D00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4E4905B" w14:textId="77777777" w:rsidR="0050202F" w:rsidRPr="00A00D00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F82E7CC" w14:textId="77777777" w:rsidR="0050202F" w:rsidRPr="00A00D00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C0356CD" w14:textId="77777777" w:rsidR="0050202F" w:rsidRPr="00A00D00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725BA35" w14:textId="77777777" w:rsidR="0050202F" w:rsidRPr="00A00D00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D6564E3" w14:textId="77777777" w:rsidR="0050202F" w:rsidRPr="00A00D00" w:rsidRDefault="0050202F" w:rsidP="005020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A501E7" w:rsidRPr="00A00D00" w14:paraId="7E5F36FE" w14:textId="77777777" w:rsidTr="00A0170B">
        <w:trPr>
          <w:cantSplit/>
          <w:trHeight w:val="397"/>
          <w:tblHeader/>
        </w:trPr>
        <w:tc>
          <w:tcPr>
            <w:tcW w:w="2869" w:type="dxa"/>
            <w:vAlign w:val="bottom"/>
          </w:tcPr>
          <w:p w14:paraId="09A8615A" w14:textId="77777777" w:rsidR="00A501E7" w:rsidRPr="00A00D00" w:rsidRDefault="00A501E7" w:rsidP="00A5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BAB6229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8E175AB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6BF27F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442AFA6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D597861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C6BEB7E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3361AD6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DB06A53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EB98D1" w14:textId="77777777" w:rsidR="00A501E7" w:rsidRPr="00A81779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817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อุปกรณ์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180" w:type="dxa"/>
            <w:vAlign w:val="bottom"/>
          </w:tcPr>
          <w:p w14:paraId="40525946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237B9FB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0D0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ติดตั้ง และ</w:t>
            </w:r>
          </w:p>
        </w:tc>
        <w:tc>
          <w:tcPr>
            <w:tcW w:w="180" w:type="dxa"/>
            <w:vAlign w:val="bottom"/>
          </w:tcPr>
          <w:p w14:paraId="1EE6AD13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28A720B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445D60D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631AA8E" w14:textId="77777777" w:rsidR="00A501E7" w:rsidRPr="00A81779" w:rsidRDefault="00A501E7" w:rsidP="00A501E7">
            <w:pPr>
              <w:pStyle w:val="acctcolumnheading"/>
              <w:spacing w:after="0" w:line="240" w:lineRule="auto"/>
              <w:ind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817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1A68F0C4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6E94740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A501E7" w:rsidRPr="00A00D00" w14:paraId="26C2EA83" w14:textId="77777777" w:rsidTr="00A0170B">
        <w:trPr>
          <w:cantSplit/>
          <w:trHeight w:val="397"/>
          <w:tblHeader/>
        </w:trPr>
        <w:tc>
          <w:tcPr>
            <w:tcW w:w="2869" w:type="dxa"/>
            <w:vAlign w:val="bottom"/>
          </w:tcPr>
          <w:p w14:paraId="25CD98D3" w14:textId="77777777" w:rsidR="00A501E7" w:rsidRPr="00A00D00" w:rsidRDefault="00A501E7" w:rsidP="00A5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B6C9584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0D0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ที่ดินและ</w:t>
            </w:r>
          </w:p>
        </w:tc>
        <w:tc>
          <w:tcPr>
            <w:tcW w:w="180" w:type="dxa"/>
            <w:vAlign w:val="bottom"/>
          </w:tcPr>
          <w:p w14:paraId="6FB0D200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753D2A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0D0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อาคารและ</w:t>
            </w:r>
          </w:p>
        </w:tc>
        <w:tc>
          <w:tcPr>
            <w:tcW w:w="270" w:type="dxa"/>
            <w:vAlign w:val="bottom"/>
          </w:tcPr>
          <w:p w14:paraId="45B85524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BA71AAC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0D0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180" w:type="dxa"/>
            <w:vAlign w:val="bottom"/>
          </w:tcPr>
          <w:p w14:paraId="64B71518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EB1270A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0D0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เครื่องจักรและ</w:t>
            </w:r>
          </w:p>
        </w:tc>
        <w:tc>
          <w:tcPr>
            <w:tcW w:w="180" w:type="dxa"/>
            <w:vAlign w:val="bottom"/>
          </w:tcPr>
          <w:p w14:paraId="4D3384FF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C8206B9" w14:textId="77777777" w:rsidR="00A501E7" w:rsidRPr="00A81779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817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ใช้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ในการ</w:t>
            </w:r>
          </w:p>
        </w:tc>
        <w:tc>
          <w:tcPr>
            <w:tcW w:w="180" w:type="dxa"/>
            <w:vAlign w:val="bottom"/>
          </w:tcPr>
          <w:p w14:paraId="3348CA1D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A7E8B63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0D0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เครื่องใช้</w:t>
            </w:r>
          </w:p>
        </w:tc>
        <w:tc>
          <w:tcPr>
            <w:tcW w:w="180" w:type="dxa"/>
            <w:vAlign w:val="bottom"/>
          </w:tcPr>
          <w:p w14:paraId="33B60811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960495E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DEB8925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FF91CCB" w14:textId="77777777" w:rsidR="00A501E7" w:rsidRPr="00A81779" w:rsidRDefault="00A501E7" w:rsidP="00A501E7">
            <w:pPr>
              <w:pStyle w:val="acctcolumnheading"/>
              <w:spacing w:after="0" w:line="240" w:lineRule="auto"/>
              <w:ind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ระหว่างก่อสร้าง</w:t>
            </w:r>
          </w:p>
        </w:tc>
        <w:tc>
          <w:tcPr>
            <w:tcW w:w="180" w:type="dxa"/>
            <w:vAlign w:val="bottom"/>
          </w:tcPr>
          <w:p w14:paraId="52D2751B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E37315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A501E7" w:rsidRPr="00A00D00" w14:paraId="57FF837B" w14:textId="77777777" w:rsidTr="00A0170B">
        <w:trPr>
          <w:cantSplit/>
          <w:trHeight w:val="397"/>
          <w:tblHeader/>
        </w:trPr>
        <w:tc>
          <w:tcPr>
            <w:tcW w:w="2869" w:type="dxa"/>
            <w:vAlign w:val="bottom"/>
          </w:tcPr>
          <w:p w14:paraId="1EAB5D10" w14:textId="77777777" w:rsidR="00A501E7" w:rsidRPr="00A00D00" w:rsidRDefault="00A501E7" w:rsidP="00A5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F1DEE81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0D0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180" w:type="dxa"/>
            <w:vAlign w:val="bottom"/>
          </w:tcPr>
          <w:p w14:paraId="2A538D7A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2674727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0D0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270" w:type="dxa"/>
            <w:vAlign w:val="bottom"/>
          </w:tcPr>
          <w:p w14:paraId="2F218819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46EF442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0D0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สินทรัพย์เช่า</w:t>
            </w:r>
          </w:p>
        </w:tc>
        <w:tc>
          <w:tcPr>
            <w:tcW w:w="180" w:type="dxa"/>
            <w:vAlign w:val="bottom"/>
          </w:tcPr>
          <w:p w14:paraId="1F9D6544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4429AA5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0D0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อุปกรณ์</w:t>
            </w:r>
          </w:p>
        </w:tc>
        <w:tc>
          <w:tcPr>
            <w:tcW w:w="180" w:type="dxa"/>
            <w:vAlign w:val="bottom"/>
          </w:tcPr>
          <w:p w14:paraId="3A33ADF1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BA4D615" w14:textId="77777777" w:rsidR="00A501E7" w:rsidRPr="00A81779" w:rsidRDefault="00A501E7" w:rsidP="00A501E7">
            <w:pPr>
              <w:pStyle w:val="acctcolumnheading"/>
              <w:spacing w:after="0" w:line="240" w:lineRule="auto"/>
              <w:ind w:left="-113" w:right="-113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817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ดำเนินงาน</w:t>
            </w:r>
          </w:p>
        </w:tc>
        <w:tc>
          <w:tcPr>
            <w:tcW w:w="180" w:type="dxa"/>
            <w:vAlign w:val="bottom"/>
          </w:tcPr>
          <w:p w14:paraId="2DB5D42C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3996F3B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0D0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  <w:vAlign w:val="bottom"/>
          </w:tcPr>
          <w:p w14:paraId="204CFCB5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87702A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0D0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  <w:vAlign w:val="bottom"/>
          </w:tcPr>
          <w:p w14:paraId="1AE6CEE1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39B5C7D" w14:textId="77777777" w:rsidR="00A501E7" w:rsidRPr="00A81779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</w:t>
            </w:r>
            <w:r w:rsidRPr="00A817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ติดตั้ง</w:t>
            </w:r>
          </w:p>
        </w:tc>
        <w:tc>
          <w:tcPr>
            <w:tcW w:w="180" w:type="dxa"/>
            <w:vAlign w:val="bottom"/>
          </w:tcPr>
          <w:p w14:paraId="1A37FD95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107EC42" w14:textId="77777777" w:rsidR="00A501E7" w:rsidRPr="00A00D00" w:rsidRDefault="00A501E7" w:rsidP="00A501E7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00D0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50202F" w:rsidRPr="00A00D00" w14:paraId="020D4ED8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0063E7EB" w14:textId="77777777" w:rsidR="0050202F" w:rsidRPr="00A00D00" w:rsidRDefault="0050202F" w:rsidP="0050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0" w:type="dxa"/>
            <w:gridSpan w:val="17"/>
            <w:vAlign w:val="bottom"/>
          </w:tcPr>
          <w:p w14:paraId="13C4DADF" w14:textId="77777777" w:rsidR="0050202F" w:rsidRPr="00A00D00" w:rsidRDefault="0050202F" w:rsidP="005020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D0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0202F" w:rsidRPr="00660676" w14:paraId="377333D0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53966E4B" w14:textId="77777777" w:rsidR="0050202F" w:rsidRPr="00660676" w:rsidRDefault="0050202F" w:rsidP="0050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6067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vAlign w:val="bottom"/>
          </w:tcPr>
          <w:p w14:paraId="4D121DA1" w14:textId="77777777" w:rsidR="0050202F" w:rsidRPr="004443B2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B077923" w14:textId="77777777" w:rsidR="0050202F" w:rsidRPr="00660676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BF10C6" w14:textId="77777777" w:rsidR="0050202F" w:rsidRPr="00660676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4F36CB2" w14:textId="77777777" w:rsidR="0050202F" w:rsidRPr="00660676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99DD0BE" w14:textId="77777777" w:rsidR="0050202F" w:rsidRPr="00660676" w:rsidRDefault="0050202F" w:rsidP="0050202F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65DC7F6" w14:textId="77777777" w:rsidR="0050202F" w:rsidRPr="00660676" w:rsidRDefault="0050202F" w:rsidP="0050202F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6CD1862" w14:textId="77777777" w:rsidR="0050202F" w:rsidRPr="00660676" w:rsidRDefault="0050202F" w:rsidP="0050202F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52D56A5" w14:textId="77777777" w:rsidR="0050202F" w:rsidRPr="00660676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61D920" w14:textId="77777777" w:rsidR="0050202F" w:rsidRPr="00660676" w:rsidRDefault="0050202F" w:rsidP="005020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FD36AA8" w14:textId="77777777" w:rsidR="0050202F" w:rsidRPr="00660676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CAF7432" w14:textId="77777777" w:rsidR="0050202F" w:rsidRPr="00660676" w:rsidRDefault="0050202F" w:rsidP="00502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2094861" w14:textId="77777777" w:rsidR="0050202F" w:rsidRPr="00660676" w:rsidRDefault="0050202F" w:rsidP="00502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92A7D23" w14:textId="77777777" w:rsidR="0050202F" w:rsidRPr="00660676" w:rsidRDefault="0050202F" w:rsidP="00502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E0FA7FD" w14:textId="77777777" w:rsidR="0050202F" w:rsidRPr="00660676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AC93E9" w14:textId="77777777" w:rsidR="0050202F" w:rsidRPr="00660676" w:rsidRDefault="0050202F" w:rsidP="0050202F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CB34D5B" w14:textId="77777777" w:rsidR="0050202F" w:rsidRPr="00660676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5AB4B44" w14:textId="77777777" w:rsidR="0050202F" w:rsidRPr="00660676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50202F" w:rsidRPr="00660676" w14:paraId="6500CDEE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599790AC" w14:textId="77777777" w:rsidR="0050202F" w:rsidRPr="00660676" w:rsidRDefault="0050202F" w:rsidP="0050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81" w:hanging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06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1 มกราคม 255</w:t>
            </w:r>
            <w:r w:rsidR="00583296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260" w:type="dxa"/>
            <w:vAlign w:val="bottom"/>
          </w:tcPr>
          <w:p w14:paraId="2695F5B8" w14:textId="77777777" w:rsidR="0050202F" w:rsidRPr="00660676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2006883" w14:textId="77777777" w:rsidR="0050202F" w:rsidRPr="00660676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4B64D2B" w14:textId="77777777" w:rsidR="0050202F" w:rsidRPr="00660676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0BB53D3" w14:textId="77777777" w:rsidR="0050202F" w:rsidRPr="00660676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D8B7A07" w14:textId="77777777" w:rsidR="0050202F" w:rsidRPr="00660676" w:rsidRDefault="0050202F" w:rsidP="0050202F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AD5371B" w14:textId="77777777" w:rsidR="0050202F" w:rsidRPr="00660676" w:rsidRDefault="0050202F" w:rsidP="0050202F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0AFFB78" w14:textId="77777777" w:rsidR="0050202F" w:rsidRPr="00660676" w:rsidRDefault="0050202F" w:rsidP="0050202F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A4F23C0" w14:textId="77777777" w:rsidR="0050202F" w:rsidRPr="00660676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91B71F1" w14:textId="77777777" w:rsidR="0050202F" w:rsidRPr="00660676" w:rsidRDefault="0050202F" w:rsidP="005020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CEEE153" w14:textId="77777777" w:rsidR="0050202F" w:rsidRPr="00660676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346FE87" w14:textId="77777777" w:rsidR="0050202F" w:rsidRPr="00660676" w:rsidRDefault="0050202F" w:rsidP="00502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59F3E90" w14:textId="77777777" w:rsidR="0050202F" w:rsidRPr="00660676" w:rsidRDefault="0050202F" w:rsidP="00502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92FD2A8" w14:textId="77777777" w:rsidR="0050202F" w:rsidRPr="00660676" w:rsidRDefault="0050202F" w:rsidP="00502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AB167A5" w14:textId="77777777" w:rsidR="0050202F" w:rsidRPr="00660676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2E2255F" w14:textId="77777777" w:rsidR="0050202F" w:rsidRPr="00660676" w:rsidRDefault="0050202F" w:rsidP="0050202F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8C06DBA" w14:textId="77777777" w:rsidR="0050202F" w:rsidRPr="00660676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93E4598" w14:textId="77777777" w:rsidR="0050202F" w:rsidRPr="00660676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583296" w:rsidRPr="00660676" w14:paraId="40937A2C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6AE90B16" w14:textId="77777777" w:rsidR="00583296" w:rsidRPr="00660676" w:rsidRDefault="00583296" w:rsidP="0050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81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660676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260" w:type="dxa"/>
            <w:vAlign w:val="bottom"/>
          </w:tcPr>
          <w:p w14:paraId="095B2CDA" w14:textId="77777777" w:rsidR="00583296" w:rsidRPr="00660676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579,558</w:t>
            </w:r>
          </w:p>
        </w:tc>
        <w:tc>
          <w:tcPr>
            <w:tcW w:w="180" w:type="dxa"/>
            <w:vAlign w:val="bottom"/>
          </w:tcPr>
          <w:p w14:paraId="09D4635E" w14:textId="77777777" w:rsidR="00583296" w:rsidRPr="00660676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F4BB28" w14:textId="77777777" w:rsidR="00583296" w:rsidRPr="00660676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280,405</w:t>
            </w:r>
          </w:p>
        </w:tc>
        <w:tc>
          <w:tcPr>
            <w:tcW w:w="270" w:type="dxa"/>
            <w:vAlign w:val="bottom"/>
          </w:tcPr>
          <w:p w14:paraId="4EBCB53D" w14:textId="77777777" w:rsidR="00583296" w:rsidRPr="00660676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881B87B" w14:textId="77777777" w:rsidR="00583296" w:rsidRPr="00660676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106,762</w:t>
            </w:r>
          </w:p>
        </w:tc>
        <w:tc>
          <w:tcPr>
            <w:tcW w:w="180" w:type="dxa"/>
            <w:vAlign w:val="bottom"/>
          </w:tcPr>
          <w:p w14:paraId="638F1FEC" w14:textId="77777777" w:rsidR="00583296" w:rsidRPr="00660676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4C88764" w14:textId="77777777" w:rsidR="00583296" w:rsidRPr="00660676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372,477</w:t>
            </w:r>
          </w:p>
        </w:tc>
        <w:tc>
          <w:tcPr>
            <w:tcW w:w="180" w:type="dxa"/>
            <w:vAlign w:val="bottom"/>
          </w:tcPr>
          <w:p w14:paraId="1BFEB4F6" w14:textId="77777777" w:rsidR="00583296" w:rsidRPr="00660676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5710C99" w14:textId="77777777" w:rsidR="00583296" w:rsidRPr="00660676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211,930</w:t>
            </w:r>
          </w:p>
        </w:tc>
        <w:tc>
          <w:tcPr>
            <w:tcW w:w="180" w:type="dxa"/>
            <w:vAlign w:val="bottom"/>
          </w:tcPr>
          <w:p w14:paraId="2CFD0B25" w14:textId="77777777" w:rsidR="00583296" w:rsidRPr="00660676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2A161D0" w14:textId="77777777" w:rsidR="00583296" w:rsidRPr="00660676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47,921</w:t>
            </w:r>
          </w:p>
        </w:tc>
        <w:tc>
          <w:tcPr>
            <w:tcW w:w="180" w:type="dxa"/>
            <w:vAlign w:val="bottom"/>
          </w:tcPr>
          <w:p w14:paraId="0432141A" w14:textId="77777777" w:rsidR="00583296" w:rsidRPr="00660676" w:rsidRDefault="00583296" w:rsidP="00010552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39CB05" w14:textId="77777777" w:rsidR="00583296" w:rsidRPr="00660676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45,852</w:t>
            </w:r>
          </w:p>
        </w:tc>
        <w:tc>
          <w:tcPr>
            <w:tcW w:w="180" w:type="dxa"/>
            <w:vAlign w:val="bottom"/>
          </w:tcPr>
          <w:p w14:paraId="142E3150" w14:textId="77777777" w:rsidR="00583296" w:rsidRPr="00660676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B267EA0" w14:textId="77777777" w:rsidR="00583296" w:rsidRPr="00660676" w:rsidRDefault="00583296" w:rsidP="00010552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130</w:t>
            </w:r>
          </w:p>
        </w:tc>
        <w:tc>
          <w:tcPr>
            <w:tcW w:w="180" w:type="dxa"/>
            <w:vAlign w:val="bottom"/>
          </w:tcPr>
          <w:p w14:paraId="1ED496EF" w14:textId="77777777" w:rsidR="00583296" w:rsidRPr="00660676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CAEFFAD" w14:textId="77777777" w:rsidR="00583296" w:rsidRPr="00660676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1,645,035</w:t>
            </w:r>
          </w:p>
        </w:tc>
      </w:tr>
      <w:tr w:rsidR="00A501E7" w:rsidRPr="00660676" w14:paraId="15654B6B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74C2BA28" w14:textId="77777777" w:rsidR="00A501E7" w:rsidRPr="00660676" w:rsidRDefault="00A501E7" w:rsidP="00A5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81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660676">
              <w:rPr>
                <w:rFonts w:ascii="Angsana New" w:hAnsi="Angsana New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D6C7801" w14:textId="77777777" w:rsidR="00A501E7" w:rsidRPr="00A00D00" w:rsidRDefault="00A501E7" w:rsidP="00A501E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00D0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544B8B8" w14:textId="77777777" w:rsidR="00A501E7" w:rsidRPr="00660676" w:rsidRDefault="00A501E7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86F5C82" w14:textId="77777777" w:rsidR="00A501E7" w:rsidRPr="00A00D00" w:rsidRDefault="00A501E7" w:rsidP="00A501E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00D0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33CD633" w14:textId="77777777" w:rsidR="00A501E7" w:rsidRPr="00660676" w:rsidRDefault="00A501E7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FF21661" w14:textId="77777777" w:rsidR="00A501E7" w:rsidRPr="00A00D00" w:rsidRDefault="00A501E7" w:rsidP="00A501E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5515564" w14:textId="77777777" w:rsidR="00A501E7" w:rsidRPr="00660676" w:rsidRDefault="00A501E7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C45A21D" w14:textId="77777777" w:rsidR="00A501E7" w:rsidRPr="00A00D00" w:rsidRDefault="00A501E7" w:rsidP="00A501E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66902A2" w14:textId="77777777" w:rsidR="00A501E7" w:rsidRPr="00660676" w:rsidRDefault="00A501E7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596E15D" w14:textId="77777777" w:rsidR="00A501E7" w:rsidRPr="00A00D00" w:rsidRDefault="00A501E7" w:rsidP="00A501E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8505E76" w14:textId="77777777" w:rsidR="00A501E7" w:rsidRPr="00660676" w:rsidRDefault="00A501E7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E44BF1E" w14:textId="77777777" w:rsidR="00A501E7" w:rsidRPr="00A00D00" w:rsidRDefault="00A501E7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1,384</w:t>
            </w:r>
          </w:p>
        </w:tc>
        <w:tc>
          <w:tcPr>
            <w:tcW w:w="180" w:type="dxa"/>
            <w:vAlign w:val="bottom"/>
          </w:tcPr>
          <w:p w14:paraId="4E64AB1A" w14:textId="77777777" w:rsidR="00A501E7" w:rsidRPr="00660676" w:rsidRDefault="00A501E7" w:rsidP="00A501E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704F00C" w14:textId="77777777" w:rsidR="00A501E7" w:rsidRPr="00A00D00" w:rsidRDefault="00A501E7" w:rsidP="00A501E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379A98A" w14:textId="77777777" w:rsidR="00A501E7" w:rsidRPr="00660676" w:rsidRDefault="00A501E7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D6A0147" w14:textId="77777777" w:rsidR="00A501E7" w:rsidRPr="00A00D00" w:rsidRDefault="00A501E7" w:rsidP="00A501E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00D0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6BFDB14" w14:textId="77777777" w:rsidR="00A501E7" w:rsidRPr="00660676" w:rsidRDefault="00A501E7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94489C0" w14:textId="77777777" w:rsidR="00A501E7" w:rsidRPr="00660676" w:rsidRDefault="00A501E7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1,384</w:t>
            </w:r>
          </w:p>
        </w:tc>
      </w:tr>
      <w:tr w:rsidR="00583296" w:rsidRPr="00660676" w14:paraId="646DCB97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6A0AF1FB" w14:textId="77777777" w:rsidR="00583296" w:rsidRPr="00660676" w:rsidRDefault="00583296" w:rsidP="0050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81" w:hanging="1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F2072B" w14:textId="77777777" w:rsidR="00583296" w:rsidRPr="008529A6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579,558</w:t>
            </w:r>
          </w:p>
        </w:tc>
        <w:tc>
          <w:tcPr>
            <w:tcW w:w="180" w:type="dxa"/>
            <w:vAlign w:val="bottom"/>
          </w:tcPr>
          <w:p w14:paraId="2009E66C" w14:textId="77777777" w:rsidR="00583296" w:rsidRPr="008529A6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D982FE" w14:textId="77777777" w:rsidR="00583296" w:rsidRPr="008529A6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280,405</w:t>
            </w:r>
          </w:p>
        </w:tc>
        <w:tc>
          <w:tcPr>
            <w:tcW w:w="270" w:type="dxa"/>
            <w:vAlign w:val="bottom"/>
          </w:tcPr>
          <w:p w14:paraId="5183283C" w14:textId="77777777" w:rsidR="00583296" w:rsidRPr="008529A6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AB5718" w14:textId="77777777" w:rsidR="00583296" w:rsidRPr="00A501E7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501E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106,762</w:t>
            </w:r>
          </w:p>
        </w:tc>
        <w:tc>
          <w:tcPr>
            <w:tcW w:w="180" w:type="dxa"/>
            <w:vAlign w:val="bottom"/>
          </w:tcPr>
          <w:p w14:paraId="5B3910A1" w14:textId="77777777" w:rsidR="00583296" w:rsidRPr="00A501E7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3FD352" w14:textId="77777777" w:rsidR="00583296" w:rsidRPr="00A501E7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501E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372,477</w:t>
            </w:r>
          </w:p>
        </w:tc>
        <w:tc>
          <w:tcPr>
            <w:tcW w:w="180" w:type="dxa"/>
            <w:vAlign w:val="bottom"/>
          </w:tcPr>
          <w:p w14:paraId="269ABAAC" w14:textId="77777777" w:rsidR="00583296" w:rsidRPr="00A501E7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F80FB6" w14:textId="77777777" w:rsidR="00583296" w:rsidRPr="00A501E7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501E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211,930</w:t>
            </w:r>
          </w:p>
        </w:tc>
        <w:tc>
          <w:tcPr>
            <w:tcW w:w="180" w:type="dxa"/>
            <w:vAlign w:val="bottom"/>
          </w:tcPr>
          <w:p w14:paraId="7F7F6792" w14:textId="77777777" w:rsidR="00583296" w:rsidRPr="00A501E7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B53D8E" w14:textId="77777777" w:rsidR="00583296" w:rsidRPr="00A501E7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501E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49,305</w:t>
            </w:r>
          </w:p>
        </w:tc>
        <w:tc>
          <w:tcPr>
            <w:tcW w:w="180" w:type="dxa"/>
            <w:vAlign w:val="bottom"/>
          </w:tcPr>
          <w:p w14:paraId="2507519F" w14:textId="77777777" w:rsidR="00583296" w:rsidRPr="00A501E7" w:rsidRDefault="00583296" w:rsidP="00010552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D2FCDB" w14:textId="77777777" w:rsidR="00583296" w:rsidRPr="00A501E7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501E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45,852</w:t>
            </w:r>
          </w:p>
        </w:tc>
        <w:tc>
          <w:tcPr>
            <w:tcW w:w="180" w:type="dxa"/>
            <w:vAlign w:val="bottom"/>
          </w:tcPr>
          <w:p w14:paraId="4D3B2AF6" w14:textId="77777777" w:rsidR="00583296" w:rsidRPr="008529A6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EBEB31" w14:textId="77777777" w:rsidR="00583296" w:rsidRPr="008529A6" w:rsidRDefault="00583296" w:rsidP="00010552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130</w:t>
            </w:r>
          </w:p>
        </w:tc>
        <w:tc>
          <w:tcPr>
            <w:tcW w:w="180" w:type="dxa"/>
            <w:vAlign w:val="bottom"/>
          </w:tcPr>
          <w:p w14:paraId="02AAB01D" w14:textId="77777777" w:rsidR="00583296" w:rsidRPr="008529A6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32FF01" w14:textId="77777777" w:rsidR="00583296" w:rsidRPr="008529A6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1,646,419</w:t>
            </w:r>
          </w:p>
        </w:tc>
      </w:tr>
      <w:tr w:rsidR="00583296" w:rsidRPr="00660676" w14:paraId="09D8BA3C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632844DB" w14:textId="77777777" w:rsidR="00583296" w:rsidRPr="00660676" w:rsidRDefault="00583296" w:rsidP="0058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81" w:hanging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06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6067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6606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60676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Pr="006606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6606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    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AE68012" w14:textId="77777777" w:rsidR="00583296" w:rsidRPr="00660676" w:rsidRDefault="00583296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7CBE558" w14:textId="77777777" w:rsidR="00583296" w:rsidRPr="00660676" w:rsidRDefault="00583296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42A1A4B" w14:textId="77777777" w:rsidR="00583296" w:rsidRPr="00660676" w:rsidRDefault="00583296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E3F60FF" w14:textId="77777777" w:rsidR="00583296" w:rsidRPr="00660676" w:rsidRDefault="00583296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07907DB" w14:textId="77777777" w:rsidR="00583296" w:rsidRPr="00A501E7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E2F21A4" w14:textId="77777777" w:rsidR="00583296" w:rsidRPr="00A501E7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12A7C8C" w14:textId="77777777" w:rsidR="00583296" w:rsidRPr="00A501E7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5F8FD53" w14:textId="77777777" w:rsidR="00583296" w:rsidRPr="00660676" w:rsidRDefault="00583296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C1B135F" w14:textId="77777777" w:rsidR="00583296" w:rsidRPr="00A501E7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5C30285" w14:textId="77777777" w:rsidR="00583296" w:rsidRPr="00660676" w:rsidRDefault="00583296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5448E71" w14:textId="77777777" w:rsidR="00583296" w:rsidRPr="00A501E7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2197512" w14:textId="77777777" w:rsidR="00583296" w:rsidRPr="00660676" w:rsidRDefault="00583296" w:rsidP="00502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5ACFC38" w14:textId="77777777" w:rsidR="00583296" w:rsidRPr="00A501E7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854D187" w14:textId="77777777" w:rsidR="00583296" w:rsidRPr="00660676" w:rsidRDefault="00583296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8F6F213" w14:textId="77777777" w:rsidR="00583296" w:rsidRPr="00660676" w:rsidRDefault="00583296" w:rsidP="0050202F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4B18810" w14:textId="77777777" w:rsidR="00583296" w:rsidRPr="00660676" w:rsidRDefault="00583296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9BD9A64" w14:textId="77777777" w:rsidR="00583296" w:rsidRPr="00660676" w:rsidRDefault="00583296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583296" w:rsidRPr="00660676" w14:paraId="2C65CA1A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5A6D4359" w14:textId="77777777" w:rsidR="00583296" w:rsidRPr="00660676" w:rsidRDefault="00583296" w:rsidP="0050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81" w:hanging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067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6606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1 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2560</w:t>
            </w:r>
          </w:p>
        </w:tc>
        <w:tc>
          <w:tcPr>
            <w:tcW w:w="1260" w:type="dxa"/>
            <w:vAlign w:val="bottom"/>
          </w:tcPr>
          <w:p w14:paraId="2CBD85F9" w14:textId="77777777" w:rsidR="00583296" w:rsidRPr="00660676" w:rsidRDefault="00583296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DC976B9" w14:textId="77777777" w:rsidR="00583296" w:rsidRPr="00660676" w:rsidRDefault="00583296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DC8C2C" w14:textId="77777777" w:rsidR="00583296" w:rsidRPr="00660676" w:rsidRDefault="00583296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BFA3C4B" w14:textId="77777777" w:rsidR="00583296" w:rsidRPr="00660676" w:rsidRDefault="00583296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9E7C797" w14:textId="77777777" w:rsidR="00583296" w:rsidRPr="00A501E7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BE0A420" w14:textId="77777777" w:rsidR="00583296" w:rsidRPr="00A501E7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4054947" w14:textId="77777777" w:rsidR="00583296" w:rsidRPr="00A501E7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9D8E0C3" w14:textId="77777777" w:rsidR="00583296" w:rsidRPr="00660676" w:rsidRDefault="00583296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0338CFB" w14:textId="77777777" w:rsidR="00583296" w:rsidRPr="00A501E7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4B441A4" w14:textId="77777777" w:rsidR="00583296" w:rsidRPr="00660676" w:rsidRDefault="00583296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246FCDB" w14:textId="77777777" w:rsidR="00583296" w:rsidRPr="00A501E7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85F33F3" w14:textId="77777777" w:rsidR="00583296" w:rsidRPr="00660676" w:rsidRDefault="00583296" w:rsidP="00502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758DBAD" w14:textId="77777777" w:rsidR="00583296" w:rsidRPr="00A501E7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6F052FE" w14:textId="77777777" w:rsidR="00583296" w:rsidRPr="00660676" w:rsidRDefault="00583296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CAC9744" w14:textId="77777777" w:rsidR="00583296" w:rsidRPr="00660676" w:rsidRDefault="00583296" w:rsidP="0050202F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433E000" w14:textId="77777777" w:rsidR="00583296" w:rsidRPr="00660676" w:rsidRDefault="00583296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52520BC" w14:textId="77777777" w:rsidR="00583296" w:rsidRPr="00660676" w:rsidRDefault="00583296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583296" w:rsidRPr="00660676" w14:paraId="3AB3084D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58072062" w14:textId="77777777" w:rsidR="00583296" w:rsidRPr="00660676" w:rsidRDefault="00583296" w:rsidP="0050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81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660676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260" w:type="dxa"/>
            <w:vAlign w:val="bottom"/>
          </w:tcPr>
          <w:p w14:paraId="247240BF" w14:textId="77777777" w:rsidR="00583296" w:rsidRPr="00660676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579,754</w:t>
            </w:r>
          </w:p>
        </w:tc>
        <w:tc>
          <w:tcPr>
            <w:tcW w:w="180" w:type="dxa"/>
            <w:vAlign w:val="bottom"/>
          </w:tcPr>
          <w:p w14:paraId="4E2A9D80" w14:textId="77777777" w:rsidR="00583296" w:rsidRPr="00660676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3E92798" w14:textId="77777777" w:rsidR="00583296" w:rsidRPr="00660676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269,948</w:t>
            </w:r>
          </w:p>
        </w:tc>
        <w:tc>
          <w:tcPr>
            <w:tcW w:w="270" w:type="dxa"/>
            <w:vAlign w:val="bottom"/>
          </w:tcPr>
          <w:p w14:paraId="32A0C1DE" w14:textId="77777777" w:rsidR="00583296" w:rsidRPr="00660676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C3A3EB5" w14:textId="77777777" w:rsidR="00583296" w:rsidRPr="00660676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79,375</w:t>
            </w:r>
          </w:p>
        </w:tc>
        <w:tc>
          <w:tcPr>
            <w:tcW w:w="180" w:type="dxa"/>
            <w:vAlign w:val="bottom"/>
          </w:tcPr>
          <w:p w14:paraId="41849685" w14:textId="77777777" w:rsidR="00583296" w:rsidRPr="00660676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68F5452" w14:textId="77777777" w:rsidR="00583296" w:rsidRPr="00A501E7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322,47</w:t>
            </w:r>
            <w:r w:rsidRPr="00A501E7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13A285C3" w14:textId="77777777" w:rsidR="00583296" w:rsidRPr="00660676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CF2579D" w14:textId="77777777" w:rsidR="00583296" w:rsidRPr="00660676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164,809</w:t>
            </w:r>
          </w:p>
        </w:tc>
        <w:tc>
          <w:tcPr>
            <w:tcW w:w="180" w:type="dxa"/>
            <w:vAlign w:val="bottom"/>
          </w:tcPr>
          <w:p w14:paraId="581810B4" w14:textId="77777777" w:rsidR="00583296" w:rsidRPr="00660676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E45AE18" w14:textId="77777777" w:rsidR="00583296" w:rsidRPr="00660676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27,653</w:t>
            </w:r>
          </w:p>
        </w:tc>
        <w:tc>
          <w:tcPr>
            <w:tcW w:w="180" w:type="dxa"/>
            <w:vAlign w:val="bottom"/>
          </w:tcPr>
          <w:p w14:paraId="4234AD5A" w14:textId="77777777" w:rsidR="00583296" w:rsidRPr="00660676" w:rsidRDefault="00583296" w:rsidP="00010552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9EB3F57" w14:textId="77777777" w:rsidR="00583296" w:rsidRPr="00660676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40,366</w:t>
            </w:r>
          </w:p>
        </w:tc>
        <w:tc>
          <w:tcPr>
            <w:tcW w:w="180" w:type="dxa"/>
            <w:vAlign w:val="bottom"/>
          </w:tcPr>
          <w:p w14:paraId="50E9F127" w14:textId="77777777" w:rsidR="00583296" w:rsidRPr="00660676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9D54B72" w14:textId="77777777" w:rsidR="00583296" w:rsidRPr="00660676" w:rsidRDefault="008917FB" w:rsidP="00010552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3,594</w:t>
            </w:r>
          </w:p>
        </w:tc>
        <w:tc>
          <w:tcPr>
            <w:tcW w:w="180" w:type="dxa"/>
            <w:vAlign w:val="bottom"/>
          </w:tcPr>
          <w:p w14:paraId="46BC2BEE" w14:textId="77777777" w:rsidR="00583296" w:rsidRPr="00660676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BEE294B" w14:textId="77777777" w:rsidR="00583296" w:rsidRPr="004B7A5C" w:rsidRDefault="00960B79" w:rsidP="00960B7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1,487</w:t>
            </w:r>
            <w:r w:rsidR="0058329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97</w:t>
            </w:r>
            <w:r w:rsidR="0058329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</w:tr>
      <w:tr w:rsidR="00A501E7" w:rsidRPr="00660676" w14:paraId="7FD01B53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01523497" w14:textId="77777777" w:rsidR="00A501E7" w:rsidRPr="00660676" w:rsidRDefault="00A501E7" w:rsidP="00A5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81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660676">
              <w:rPr>
                <w:rFonts w:ascii="Angsana New" w:hAnsi="Angsana New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9B82453" w14:textId="77777777" w:rsidR="00A501E7" w:rsidRPr="00A00D00" w:rsidRDefault="00A501E7" w:rsidP="00A501E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8566915" w14:textId="77777777" w:rsidR="00A501E7" w:rsidRPr="00660676" w:rsidRDefault="00A501E7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60A2344" w14:textId="77777777" w:rsidR="00A501E7" w:rsidRPr="00A00D00" w:rsidRDefault="00A501E7" w:rsidP="00A501E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DF7E356" w14:textId="77777777" w:rsidR="00A501E7" w:rsidRPr="00660676" w:rsidRDefault="00A501E7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9D928D8" w14:textId="77777777" w:rsidR="00A501E7" w:rsidRPr="00A00D00" w:rsidRDefault="00A501E7" w:rsidP="00A501E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B00AEB3" w14:textId="77777777" w:rsidR="00A501E7" w:rsidRPr="00660676" w:rsidRDefault="00A501E7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43AE6C4" w14:textId="77777777" w:rsidR="00A501E7" w:rsidRPr="00A00D00" w:rsidRDefault="00A501E7" w:rsidP="00A501E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2B3A999" w14:textId="77777777" w:rsidR="00A501E7" w:rsidRPr="00660676" w:rsidRDefault="00A501E7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17E157E" w14:textId="77777777" w:rsidR="00A501E7" w:rsidRPr="00A00D00" w:rsidRDefault="00A501E7" w:rsidP="00A501E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D0B647C" w14:textId="77777777" w:rsidR="00A501E7" w:rsidRPr="00660676" w:rsidRDefault="00A501E7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91AAE21" w14:textId="77777777" w:rsidR="00A501E7" w:rsidRPr="00A00D00" w:rsidRDefault="00A501E7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507</w:t>
            </w:r>
          </w:p>
        </w:tc>
        <w:tc>
          <w:tcPr>
            <w:tcW w:w="180" w:type="dxa"/>
            <w:vAlign w:val="bottom"/>
          </w:tcPr>
          <w:p w14:paraId="6F9713F5" w14:textId="77777777" w:rsidR="00A501E7" w:rsidRPr="00660676" w:rsidRDefault="00A501E7" w:rsidP="00A501E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1E59465" w14:textId="77777777" w:rsidR="00A501E7" w:rsidRPr="00A00D00" w:rsidRDefault="00A501E7" w:rsidP="00A501E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F7A99DE" w14:textId="77777777" w:rsidR="00A501E7" w:rsidRPr="00660676" w:rsidRDefault="00A501E7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D6DB5D0" w14:textId="77777777" w:rsidR="00A501E7" w:rsidRPr="00A00D00" w:rsidRDefault="00A501E7" w:rsidP="00A501E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4E4B013" w14:textId="77777777" w:rsidR="00A501E7" w:rsidRPr="00660676" w:rsidRDefault="00A501E7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44395A2" w14:textId="77777777" w:rsidR="00A501E7" w:rsidRPr="00660676" w:rsidRDefault="00A501E7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507</w:t>
            </w:r>
          </w:p>
        </w:tc>
      </w:tr>
      <w:tr w:rsidR="00583296" w:rsidRPr="00660676" w14:paraId="6CC6D34C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6DB5372F" w14:textId="77777777" w:rsidR="00583296" w:rsidRPr="00660676" w:rsidRDefault="00583296" w:rsidP="0050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81" w:hanging="1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1305FA" w14:textId="77777777" w:rsidR="00583296" w:rsidRPr="008529A6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579,754</w:t>
            </w:r>
          </w:p>
        </w:tc>
        <w:tc>
          <w:tcPr>
            <w:tcW w:w="180" w:type="dxa"/>
            <w:vAlign w:val="bottom"/>
          </w:tcPr>
          <w:p w14:paraId="60D9240E" w14:textId="77777777" w:rsidR="00583296" w:rsidRPr="008529A6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491DEF" w14:textId="77777777" w:rsidR="00583296" w:rsidRPr="008529A6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269,948</w:t>
            </w:r>
          </w:p>
        </w:tc>
        <w:tc>
          <w:tcPr>
            <w:tcW w:w="270" w:type="dxa"/>
            <w:vAlign w:val="bottom"/>
          </w:tcPr>
          <w:p w14:paraId="610DFC11" w14:textId="77777777" w:rsidR="00583296" w:rsidRPr="008529A6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8BF263" w14:textId="77777777" w:rsidR="00583296" w:rsidRPr="00A501E7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501E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79,375</w:t>
            </w:r>
          </w:p>
        </w:tc>
        <w:tc>
          <w:tcPr>
            <w:tcW w:w="180" w:type="dxa"/>
            <w:vAlign w:val="bottom"/>
          </w:tcPr>
          <w:p w14:paraId="43DEB47A" w14:textId="77777777" w:rsidR="00583296" w:rsidRPr="00A501E7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BE978B" w14:textId="77777777" w:rsidR="00583296" w:rsidRPr="00A501E7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501E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322</w:t>
            </w:r>
            <w:r w:rsidRPr="00A501E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,475</w:t>
            </w:r>
          </w:p>
        </w:tc>
        <w:tc>
          <w:tcPr>
            <w:tcW w:w="180" w:type="dxa"/>
            <w:vAlign w:val="bottom"/>
          </w:tcPr>
          <w:p w14:paraId="17C88691" w14:textId="77777777" w:rsidR="00583296" w:rsidRPr="00A501E7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F1EB4" w14:textId="77777777" w:rsidR="00583296" w:rsidRPr="00A501E7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501E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164,809</w:t>
            </w:r>
          </w:p>
        </w:tc>
        <w:tc>
          <w:tcPr>
            <w:tcW w:w="180" w:type="dxa"/>
            <w:vAlign w:val="bottom"/>
          </w:tcPr>
          <w:p w14:paraId="44A99171" w14:textId="77777777" w:rsidR="00583296" w:rsidRPr="00A501E7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3D82C8" w14:textId="77777777" w:rsidR="00583296" w:rsidRPr="00A501E7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501E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28,160</w:t>
            </w:r>
          </w:p>
        </w:tc>
        <w:tc>
          <w:tcPr>
            <w:tcW w:w="180" w:type="dxa"/>
            <w:vAlign w:val="bottom"/>
          </w:tcPr>
          <w:p w14:paraId="2ACEFE43" w14:textId="77777777" w:rsidR="00583296" w:rsidRPr="00A501E7" w:rsidRDefault="00583296" w:rsidP="00010552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FD0E61" w14:textId="77777777" w:rsidR="00583296" w:rsidRPr="00A501E7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501E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40,366</w:t>
            </w:r>
          </w:p>
        </w:tc>
        <w:tc>
          <w:tcPr>
            <w:tcW w:w="180" w:type="dxa"/>
            <w:vAlign w:val="bottom"/>
          </w:tcPr>
          <w:p w14:paraId="441D885D" w14:textId="77777777" w:rsidR="00583296" w:rsidRPr="00A501E7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052B8E" w14:textId="77777777" w:rsidR="00583296" w:rsidRPr="008529A6" w:rsidRDefault="002D1FF1" w:rsidP="00010552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3,594</w:t>
            </w:r>
          </w:p>
        </w:tc>
        <w:tc>
          <w:tcPr>
            <w:tcW w:w="180" w:type="dxa"/>
            <w:vAlign w:val="bottom"/>
          </w:tcPr>
          <w:p w14:paraId="2D64C346" w14:textId="77777777" w:rsidR="00583296" w:rsidRPr="008529A6" w:rsidRDefault="00583296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A4225C" w14:textId="77777777" w:rsidR="00583296" w:rsidRPr="008529A6" w:rsidRDefault="00960B79" w:rsidP="00960B7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1,488</w:t>
            </w:r>
            <w:r w:rsidR="0058329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48</w:t>
            </w:r>
            <w:r w:rsidR="0058329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</w:p>
        </w:tc>
      </w:tr>
      <w:tr w:rsidR="00583296" w:rsidRPr="00660676" w14:paraId="2995EAA0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22A50D70" w14:textId="77777777" w:rsidR="00583296" w:rsidRPr="00660676" w:rsidRDefault="00583296" w:rsidP="0050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06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6067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6606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1013ADC" w14:textId="77777777" w:rsidR="00583296" w:rsidRPr="00660676" w:rsidRDefault="00583296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73BD41B" w14:textId="77777777" w:rsidR="00583296" w:rsidRPr="00660676" w:rsidRDefault="00583296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D44BC8A" w14:textId="77777777" w:rsidR="00583296" w:rsidRPr="00660676" w:rsidRDefault="00583296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101E4D6" w14:textId="77777777" w:rsidR="00583296" w:rsidRPr="00660676" w:rsidRDefault="00583296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0B48C08" w14:textId="77777777" w:rsidR="00583296" w:rsidRPr="00A501E7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96CE1C7" w14:textId="77777777" w:rsidR="00583296" w:rsidRPr="00A501E7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11E708E" w14:textId="77777777" w:rsidR="00583296" w:rsidRPr="00A501E7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7D0A238" w14:textId="77777777" w:rsidR="00583296" w:rsidRPr="00660676" w:rsidRDefault="00583296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9EC25BE" w14:textId="77777777" w:rsidR="00583296" w:rsidRPr="00A501E7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370DD56" w14:textId="77777777" w:rsidR="00583296" w:rsidRPr="00660676" w:rsidRDefault="00583296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BE81B10" w14:textId="77777777" w:rsidR="00583296" w:rsidRPr="00A501E7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263012B" w14:textId="77777777" w:rsidR="00583296" w:rsidRPr="00660676" w:rsidRDefault="00583296" w:rsidP="00502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B30859E" w14:textId="77777777" w:rsidR="00583296" w:rsidRPr="00A501E7" w:rsidRDefault="00583296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F82E4AE" w14:textId="77777777" w:rsidR="00583296" w:rsidRPr="00660676" w:rsidRDefault="00583296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B8B985C" w14:textId="77777777" w:rsidR="00583296" w:rsidRPr="00660676" w:rsidRDefault="00583296" w:rsidP="0050202F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561079F" w14:textId="77777777" w:rsidR="00583296" w:rsidRPr="00660676" w:rsidRDefault="00583296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66E1E86" w14:textId="77777777" w:rsidR="00583296" w:rsidRPr="00660676" w:rsidRDefault="00583296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1F7960" w:rsidRPr="001F7960" w14:paraId="2A4F1113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7756BDD6" w14:textId="77777777" w:rsidR="001F7960" w:rsidRPr="001F7960" w:rsidRDefault="007E4035" w:rsidP="0050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81" w:hanging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0676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5BDA00B" w14:textId="51EC4579" w:rsidR="001F7960" w:rsidRPr="001F7960" w:rsidRDefault="002F710C" w:rsidP="00594AC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745,876</w:t>
            </w:r>
          </w:p>
        </w:tc>
        <w:tc>
          <w:tcPr>
            <w:tcW w:w="180" w:type="dxa"/>
            <w:vAlign w:val="bottom"/>
          </w:tcPr>
          <w:p w14:paraId="66B1B603" w14:textId="77777777" w:rsidR="001F7960" w:rsidRPr="001F7960" w:rsidRDefault="001F7960" w:rsidP="00594AC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AA08022" w14:textId="77777777" w:rsidR="001F7960" w:rsidRPr="001F7960" w:rsidRDefault="001F7960" w:rsidP="00594AC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F796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233,670</w:t>
            </w:r>
          </w:p>
        </w:tc>
        <w:tc>
          <w:tcPr>
            <w:tcW w:w="270" w:type="dxa"/>
            <w:vAlign w:val="bottom"/>
          </w:tcPr>
          <w:p w14:paraId="0A60798A" w14:textId="77777777" w:rsidR="001F7960" w:rsidRPr="001F7960" w:rsidRDefault="001F7960" w:rsidP="00594AC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22346CD" w14:textId="4C63B14C" w:rsidR="001F7960" w:rsidRPr="00A501E7" w:rsidRDefault="00947247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501E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48,03</w:t>
            </w:r>
            <w:r w:rsidR="002F710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0E5FEBA3" w14:textId="77777777" w:rsidR="001F7960" w:rsidRPr="00A501E7" w:rsidRDefault="001F7960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0DF726E" w14:textId="77777777" w:rsidR="001F7960" w:rsidRPr="00A501E7" w:rsidRDefault="001F7960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501E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277,987</w:t>
            </w:r>
          </w:p>
        </w:tc>
        <w:tc>
          <w:tcPr>
            <w:tcW w:w="180" w:type="dxa"/>
            <w:vAlign w:val="bottom"/>
          </w:tcPr>
          <w:p w14:paraId="6735B1DC" w14:textId="77777777" w:rsidR="001F7960" w:rsidRPr="00A501E7" w:rsidRDefault="001F7960" w:rsidP="00594AC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1F54534" w14:textId="676DC834" w:rsidR="001F7960" w:rsidRPr="00A501E7" w:rsidRDefault="002F710C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114,679</w:t>
            </w:r>
          </w:p>
        </w:tc>
        <w:tc>
          <w:tcPr>
            <w:tcW w:w="180" w:type="dxa"/>
            <w:vAlign w:val="bottom"/>
          </w:tcPr>
          <w:p w14:paraId="096C8E2C" w14:textId="77777777" w:rsidR="001F7960" w:rsidRPr="00A501E7" w:rsidRDefault="001F7960" w:rsidP="00594AC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496DCE4" w14:textId="27A3CABD" w:rsidR="001F7960" w:rsidRPr="00A501E7" w:rsidRDefault="00947247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501E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14,</w:t>
            </w:r>
            <w:r w:rsidR="002F710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982</w:t>
            </w:r>
          </w:p>
        </w:tc>
        <w:tc>
          <w:tcPr>
            <w:tcW w:w="180" w:type="dxa"/>
            <w:vAlign w:val="bottom"/>
          </w:tcPr>
          <w:p w14:paraId="4AA4E56D" w14:textId="77777777" w:rsidR="001F7960" w:rsidRPr="00A501E7" w:rsidRDefault="001F7960" w:rsidP="00594ACC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3027531" w14:textId="77777777" w:rsidR="001F7960" w:rsidRPr="00A501E7" w:rsidRDefault="001F7960" w:rsidP="00A501E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501E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25,833</w:t>
            </w:r>
          </w:p>
        </w:tc>
        <w:tc>
          <w:tcPr>
            <w:tcW w:w="180" w:type="dxa"/>
            <w:vAlign w:val="bottom"/>
          </w:tcPr>
          <w:p w14:paraId="0056B68A" w14:textId="77777777" w:rsidR="001F7960" w:rsidRPr="001F7960" w:rsidRDefault="001F7960" w:rsidP="00594AC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9A58887" w14:textId="77777777" w:rsidR="001F7960" w:rsidRPr="001F7960" w:rsidRDefault="001F7960" w:rsidP="00594AC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F796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1,522</w:t>
            </w:r>
          </w:p>
        </w:tc>
        <w:tc>
          <w:tcPr>
            <w:tcW w:w="180" w:type="dxa"/>
            <w:vAlign w:val="bottom"/>
          </w:tcPr>
          <w:p w14:paraId="7E7365F4" w14:textId="77777777" w:rsidR="001F7960" w:rsidRPr="001F7960" w:rsidRDefault="001F7960" w:rsidP="00594AC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C1B31B7" w14:textId="574AFC32" w:rsidR="001F7960" w:rsidRPr="001F7960" w:rsidRDefault="001F7960" w:rsidP="0094550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1F796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</w:t>
            </w:r>
            <w:r w:rsidR="002F710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462,585</w:t>
            </w:r>
          </w:p>
        </w:tc>
      </w:tr>
    </w:tbl>
    <w:p w14:paraId="364EC657" w14:textId="77777777" w:rsidR="00663DDE" w:rsidRDefault="00663DDE" w:rsidP="00663DDE">
      <w:pPr>
        <w:sectPr w:rsidR="00663DDE" w:rsidSect="004443B2">
          <w:pgSz w:w="16834" w:h="11909" w:orient="landscape" w:code="9"/>
          <w:pgMar w:top="692" w:right="1151" w:bottom="578" w:left="1151" w:header="720" w:footer="720" w:gutter="0"/>
          <w:cols w:space="720"/>
        </w:sectPr>
      </w:pPr>
    </w:p>
    <w:tbl>
      <w:tblPr>
        <w:tblW w:w="14749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9"/>
        <w:gridCol w:w="1260"/>
        <w:gridCol w:w="180"/>
        <w:gridCol w:w="1170"/>
        <w:gridCol w:w="270"/>
        <w:gridCol w:w="1080"/>
        <w:gridCol w:w="180"/>
        <w:gridCol w:w="1170"/>
        <w:gridCol w:w="180"/>
        <w:gridCol w:w="1080"/>
        <w:gridCol w:w="180"/>
        <w:gridCol w:w="1080"/>
        <w:gridCol w:w="180"/>
        <w:gridCol w:w="990"/>
        <w:gridCol w:w="180"/>
        <w:gridCol w:w="1350"/>
        <w:gridCol w:w="180"/>
        <w:gridCol w:w="1170"/>
      </w:tblGrid>
      <w:tr w:rsidR="009A7804" w:rsidRPr="009201F6" w14:paraId="780FD592" w14:textId="77777777" w:rsidTr="00A0170B">
        <w:trPr>
          <w:cantSplit/>
          <w:trHeight w:val="397"/>
          <w:tblHeader/>
        </w:trPr>
        <w:tc>
          <w:tcPr>
            <w:tcW w:w="2869" w:type="dxa"/>
            <w:vAlign w:val="bottom"/>
          </w:tcPr>
          <w:p w14:paraId="071BD98A" w14:textId="77777777" w:rsidR="009A7804" w:rsidRPr="006E0142" w:rsidRDefault="009A7804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0" w:type="dxa"/>
            <w:gridSpan w:val="17"/>
            <w:vAlign w:val="bottom"/>
          </w:tcPr>
          <w:p w14:paraId="5275461E" w14:textId="77777777" w:rsidR="009A7804" w:rsidRPr="006E0142" w:rsidRDefault="009A7804" w:rsidP="00222FD1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E014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11D65" w:rsidRPr="009201F6" w14:paraId="11B5C71E" w14:textId="77777777" w:rsidTr="00A0170B">
        <w:trPr>
          <w:cantSplit/>
          <w:trHeight w:val="397"/>
          <w:tblHeader/>
        </w:trPr>
        <w:tc>
          <w:tcPr>
            <w:tcW w:w="2869" w:type="dxa"/>
            <w:vAlign w:val="bottom"/>
          </w:tcPr>
          <w:p w14:paraId="128138BB" w14:textId="77777777" w:rsidR="00A11D65" w:rsidRPr="006E0142" w:rsidRDefault="00A11D65" w:rsidP="00A11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26A06A0" w14:textId="77777777" w:rsidR="00A11D65" w:rsidRPr="006E0142" w:rsidRDefault="00A11D65" w:rsidP="00A11D65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88CCD71" w14:textId="77777777" w:rsidR="00A11D65" w:rsidRPr="006E0142" w:rsidRDefault="00A11D65" w:rsidP="00A11D65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B22D11" w14:textId="77777777" w:rsidR="00A11D65" w:rsidRPr="006E0142" w:rsidRDefault="00A11D65" w:rsidP="00A11D65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A779475" w14:textId="77777777" w:rsidR="00A11D65" w:rsidRPr="006E0142" w:rsidRDefault="00A11D65" w:rsidP="00A11D65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871795" w14:textId="77777777" w:rsidR="00A11D65" w:rsidRPr="006E0142" w:rsidRDefault="00A11D65" w:rsidP="00A11D65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1A0891F" w14:textId="77777777" w:rsidR="00A11D65" w:rsidRPr="006E0142" w:rsidRDefault="00A11D65" w:rsidP="00A11D65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6B92383" w14:textId="77777777" w:rsidR="00A11D65" w:rsidRPr="006E0142" w:rsidRDefault="00A11D65" w:rsidP="00A11D65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7940361" w14:textId="77777777" w:rsidR="00A11D65" w:rsidRPr="006E0142" w:rsidRDefault="00A11D65" w:rsidP="00A11D65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52545A" w14:textId="77777777" w:rsidR="00A11D65" w:rsidRPr="00660676" w:rsidRDefault="00A11D65" w:rsidP="00A11D65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57AD40D" w14:textId="77777777" w:rsidR="00A11D65" w:rsidRPr="006E0142" w:rsidRDefault="00A11D65" w:rsidP="00A11D65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425E6AB" w14:textId="77777777" w:rsidR="00A11D65" w:rsidRPr="006E0142" w:rsidRDefault="00A11D65" w:rsidP="00A11D65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  <w:vAlign w:val="bottom"/>
          </w:tcPr>
          <w:p w14:paraId="3D0EEFFC" w14:textId="77777777" w:rsidR="00A11D65" w:rsidRPr="006E0142" w:rsidRDefault="00A11D65" w:rsidP="00A11D65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119636D" w14:textId="77777777" w:rsidR="00A11D65" w:rsidRPr="006E0142" w:rsidRDefault="00A11D65" w:rsidP="00A11D65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6080E03" w14:textId="77777777" w:rsidR="00A11D65" w:rsidRPr="006E0142" w:rsidRDefault="00A11D65" w:rsidP="00A11D65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E0E5285" w14:textId="77777777" w:rsidR="00A11D65" w:rsidRPr="006E0142" w:rsidRDefault="00A11D65" w:rsidP="00A11D65">
            <w:pPr>
              <w:pStyle w:val="acctcolumnheading"/>
              <w:spacing w:after="0" w:line="240" w:lineRule="auto"/>
              <w:ind w:left="-178" w:right="-142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6809DEB" w14:textId="77777777" w:rsidR="00A11D65" w:rsidRPr="006E0142" w:rsidRDefault="00A11D65" w:rsidP="00A11D65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3725E6" w14:textId="77777777" w:rsidR="00A11D65" w:rsidRPr="006E0142" w:rsidRDefault="00A11D65" w:rsidP="00A11D65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</w:p>
        </w:tc>
      </w:tr>
      <w:tr w:rsidR="006A21BB" w:rsidRPr="009201F6" w14:paraId="346A516F" w14:textId="77777777" w:rsidTr="00A0170B">
        <w:trPr>
          <w:cantSplit/>
          <w:trHeight w:val="397"/>
          <w:tblHeader/>
        </w:trPr>
        <w:tc>
          <w:tcPr>
            <w:tcW w:w="2869" w:type="dxa"/>
            <w:vAlign w:val="bottom"/>
          </w:tcPr>
          <w:p w14:paraId="05A48638" w14:textId="77777777" w:rsidR="006A21BB" w:rsidRPr="006E0142" w:rsidRDefault="006A21BB" w:rsidP="006A2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3BDCE4A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39FAC58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A3A667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4338FC3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91F1D94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9BEACA1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2F16B9D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2BA38AE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D1D5275" w14:textId="77777777" w:rsidR="006A21BB" w:rsidRPr="00660676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อุปกรณ์ที่ใช้</w:t>
            </w:r>
          </w:p>
        </w:tc>
        <w:tc>
          <w:tcPr>
            <w:tcW w:w="180" w:type="dxa"/>
            <w:vAlign w:val="bottom"/>
          </w:tcPr>
          <w:p w14:paraId="68F15E3E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EB96796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ติดตั้ง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และ</w:t>
            </w:r>
          </w:p>
        </w:tc>
        <w:tc>
          <w:tcPr>
            <w:tcW w:w="180" w:type="dxa"/>
            <w:vAlign w:val="bottom"/>
          </w:tcPr>
          <w:p w14:paraId="79C7B104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DEEA40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ECD8693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DB06979" w14:textId="77777777" w:rsidR="006A21BB" w:rsidRPr="00A81779" w:rsidRDefault="006A21BB" w:rsidP="006A21BB">
            <w:pPr>
              <w:pStyle w:val="acctcolumnheading"/>
              <w:spacing w:after="0" w:line="240" w:lineRule="auto"/>
              <w:ind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817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73CB505F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D751CF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6A21BB" w:rsidRPr="009201F6" w14:paraId="2E2BF20A" w14:textId="77777777" w:rsidTr="00A0170B">
        <w:trPr>
          <w:cantSplit/>
          <w:trHeight w:val="397"/>
          <w:tblHeader/>
        </w:trPr>
        <w:tc>
          <w:tcPr>
            <w:tcW w:w="2869" w:type="dxa"/>
            <w:vAlign w:val="bottom"/>
          </w:tcPr>
          <w:p w14:paraId="6DC2E3FE" w14:textId="77777777" w:rsidR="006A21BB" w:rsidRPr="006E0142" w:rsidRDefault="006A21BB" w:rsidP="006A2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8B16ADA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ที่ดินและ</w:t>
            </w:r>
          </w:p>
        </w:tc>
        <w:tc>
          <w:tcPr>
            <w:tcW w:w="180" w:type="dxa"/>
            <w:vAlign w:val="bottom"/>
          </w:tcPr>
          <w:p w14:paraId="795D1677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33DB4E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อาคารและ</w:t>
            </w:r>
          </w:p>
        </w:tc>
        <w:tc>
          <w:tcPr>
            <w:tcW w:w="270" w:type="dxa"/>
            <w:vAlign w:val="bottom"/>
          </w:tcPr>
          <w:p w14:paraId="7770ED6A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250F08C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180" w:type="dxa"/>
            <w:vAlign w:val="bottom"/>
          </w:tcPr>
          <w:p w14:paraId="36291123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083433B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เครื่องจักรและ</w:t>
            </w:r>
          </w:p>
        </w:tc>
        <w:tc>
          <w:tcPr>
            <w:tcW w:w="180" w:type="dxa"/>
            <w:vAlign w:val="bottom"/>
          </w:tcPr>
          <w:p w14:paraId="26B70E45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AB2CC1" w14:textId="77777777" w:rsidR="006A21BB" w:rsidRPr="00660676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ในการ</w:t>
            </w:r>
          </w:p>
        </w:tc>
        <w:tc>
          <w:tcPr>
            <w:tcW w:w="180" w:type="dxa"/>
            <w:vAlign w:val="bottom"/>
          </w:tcPr>
          <w:p w14:paraId="5CE0D116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7C22531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เครื่องใช้</w:t>
            </w:r>
          </w:p>
        </w:tc>
        <w:tc>
          <w:tcPr>
            <w:tcW w:w="180" w:type="dxa"/>
            <w:vAlign w:val="bottom"/>
          </w:tcPr>
          <w:p w14:paraId="2E19875E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46AEE54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545C370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677EFF" w14:textId="77777777" w:rsidR="006A21BB" w:rsidRPr="00A81779" w:rsidRDefault="006A21BB" w:rsidP="006A21BB">
            <w:pPr>
              <w:pStyle w:val="acctcolumnheading"/>
              <w:spacing w:after="0" w:line="240" w:lineRule="auto"/>
              <w:ind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ระหว่างก่อสร้าง</w:t>
            </w:r>
          </w:p>
        </w:tc>
        <w:tc>
          <w:tcPr>
            <w:tcW w:w="180" w:type="dxa"/>
            <w:vAlign w:val="bottom"/>
          </w:tcPr>
          <w:p w14:paraId="2D7FD847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98D4E4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6A21BB" w:rsidRPr="009201F6" w14:paraId="09807587" w14:textId="77777777" w:rsidTr="00A0170B">
        <w:trPr>
          <w:cantSplit/>
          <w:trHeight w:val="397"/>
          <w:tblHeader/>
        </w:trPr>
        <w:tc>
          <w:tcPr>
            <w:tcW w:w="2869" w:type="dxa"/>
            <w:vAlign w:val="bottom"/>
          </w:tcPr>
          <w:p w14:paraId="66F140D9" w14:textId="77777777" w:rsidR="006A21BB" w:rsidRPr="006E0142" w:rsidRDefault="006A21BB" w:rsidP="006A2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051AF28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180" w:type="dxa"/>
            <w:vAlign w:val="bottom"/>
          </w:tcPr>
          <w:p w14:paraId="68B961B4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E61DDE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270" w:type="dxa"/>
            <w:vAlign w:val="bottom"/>
          </w:tcPr>
          <w:p w14:paraId="5914A191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787224D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สินทรัพย์เช่า</w:t>
            </w:r>
          </w:p>
        </w:tc>
        <w:tc>
          <w:tcPr>
            <w:tcW w:w="180" w:type="dxa"/>
            <w:vAlign w:val="bottom"/>
          </w:tcPr>
          <w:p w14:paraId="663BA9A7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9E86907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อุปกรณ์</w:t>
            </w:r>
          </w:p>
        </w:tc>
        <w:tc>
          <w:tcPr>
            <w:tcW w:w="180" w:type="dxa"/>
            <w:vAlign w:val="bottom"/>
          </w:tcPr>
          <w:p w14:paraId="0411E09A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CE22A1E" w14:textId="77777777" w:rsidR="006A21BB" w:rsidRPr="00660676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ดำเนินงาน</w:t>
            </w:r>
          </w:p>
        </w:tc>
        <w:tc>
          <w:tcPr>
            <w:tcW w:w="180" w:type="dxa"/>
            <w:vAlign w:val="bottom"/>
          </w:tcPr>
          <w:p w14:paraId="4B76A740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1FB20BD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  <w:vAlign w:val="bottom"/>
          </w:tcPr>
          <w:p w14:paraId="3A23A803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4F13B28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  <w:vAlign w:val="bottom"/>
          </w:tcPr>
          <w:p w14:paraId="35772C9F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7F7A75B" w14:textId="77777777" w:rsidR="006A21BB" w:rsidRPr="00A81779" w:rsidRDefault="006A21BB" w:rsidP="006A21B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</w:t>
            </w:r>
            <w:r w:rsidRPr="00A817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ติดตั้ง</w:t>
            </w:r>
          </w:p>
        </w:tc>
        <w:tc>
          <w:tcPr>
            <w:tcW w:w="180" w:type="dxa"/>
            <w:vAlign w:val="bottom"/>
          </w:tcPr>
          <w:p w14:paraId="32DC0E80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F250012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9A7804" w:rsidRPr="00CC4AAA" w14:paraId="456333A7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20297E5B" w14:textId="77777777" w:rsidR="009A7804" w:rsidRPr="006E0142" w:rsidRDefault="009A7804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0" w:type="dxa"/>
            <w:gridSpan w:val="17"/>
            <w:vAlign w:val="bottom"/>
          </w:tcPr>
          <w:p w14:paraId="72E13961" w14:textId="77777777" w:rsidR="009A7804" w:rsidRPr="00EC36F2" w:rsidRDefault="009A7804" w:rsidP="00222FD1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EC36F2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A7804" w:rsidRPr="00CC4AAA" w14:paraId="15C899E6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09C1596D" w14:textId="77777777" w:rsidR="009A7804" w:rsidRPr="006E0142" w:rsidRDefault="009A7804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E014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  <w:r w:rsidR="00C6450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/ ราคาประเมินใหม่</w:t>
            </w:r>
          </w:p>
        </w:tc>
        <w:tc>
          <w:tcPr>
            <w:tcW w:w="1260" w:type="dxa"/>
            <w:vAlign w:val="bottom"/>
          </w:tcPr>
          <w:p w14:paraId="59905036" w14:textId="77777777" w:rsidR="009A7804" w:rsidRPr="00CC4AAA" w:rsidRDefault="009A7804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0620881" w14:textId="77777777" w:rsidR="009A7804" w:rsidRPr="00CC4AAA" w:rsidRDefault="009A7804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BECEB06" w14:textId="77777777" w:rsidR="009A7804" w:rsidRPr="00CC4AAA" w:rsidRDefault="009A7804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B00F475" w14:textId="77777777" w:rsidR="009A7804" w:rsidRPr="00CC4AAA" w:rsidRDefault="009A7804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AF1DF3" w14:textId="77777777" w:rsidR="009A7804" w:rsidRPr="00CC4AAA" w:rsidRDefault="009A7804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F1CA70E" w14:textId="77777777" w:rsidR="009A7804" w:rsidRPr="00CC4AAA" w:rsidRDefault="009A7804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9418B44" w14:textId="77777777" w:rsidR="009A7804" w:rsidRPr="00CC4AAA" w:rsidRDefault="009A7804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2889EF8" w14:textId="77777777" w:rsidR="009A7804" w:rsidRPr="00CC4AAA" w:rsidRDefault="009A7804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E47862D" w14:textId="77777777" w:rsidR="009A7804" w:rsidRPr="00CC4AAA" w:rsidRDefault="009A7804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8F376BE" w14:textId="77777777" w:rsidR="009A7804" w:rsidRPr="00CC4AAA" w:rsidRDefault="009A7804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1F1D61" w14:textId="77777777" w:rsidR="009A7804" w:rsidRPr="00CC4AAA" w:rsidRDefault="009A7804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7B70194" w14:textId="77777777" w:rsidR="009A7804" w:rsidRPr="00CC4AAA" w:rsidRDefault="009A7804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2C487D2" w14:textId="77777777" w:rsidR="009A7804" w:rsidRPr="00CC4AAA" w:rsidRDefault="009A7804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89B6347" w14:textId="77777777" w:rsidR="009A7804" w:rsidRPr="00CC4AAA" w:rsidRDefault="009A7804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4C3C420E" w14:textId="77777777" w:rsidR="009A7804" w:rsidRPr="00CC4AAA" w:rsidRDefault="009A7804" w:rsidP="00222FD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EBEF3D2" w14:textId="77777777" w:rsidR="009A7804" w:rsidRPr="00CC4AAA" w:rsidRDefault="009A7804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E9C85DF" w14:textId="77777777" w:rsidR="009A7804" w:rsidRPr="00CC4AAA" w:rsidRDefault="009A7804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164DD" w:rsidRPr="009164DD" w14:paraId="7152BED0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4BC4D6E2" w14:textId="77777777" w:rsidR="009164DD" w:rsidRPr="009164DD" w:rsidRDefault="009164DD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164D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164DD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164DD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9164DD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260" w:type="dxa"/>
            <w:vAlign w:val="bottom"/>
          </w:tcPr>
          <w:p w14:paraId="59747D22" w14:textId="77777777" w:rsidR="009164DD" w:rsidRPr="009164D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164DD">
              <w:rPr>
                <w:rFonts w:ascii="Angsana New" w:hAnsi="Angsana New" w:cs="Angsana New"/>
                <w:sz w:val="28"/>
                <w:szCs w:val="28"/>
              </w:rPr>
              <w:t>342,532</w:t>
            </w:r>
          </w:p>
        </w:tc>
        <w:tc>
          <w:tcPr>
            <w:tcW w:w="180" w:type="dxa"/>
            <w:vAlign w:val="bottom"/>
          </w:tcPr>
          <w:p w14:paraId="64F163CE" w14:textId="77777777" w:rsidR="009164DD" w:rsidRPr="009164D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B8EC99A" w14:textId="77777777" w:rsidR="009164DD" w:rsidRPr="009164D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164DD">
              <w:rPr>
                <w:rFonts w:ascii="Angsana New" w:hAnsi="Angsana New" w:cs="Angsana New"/>
                <w:sz w:val="28"/>
                <w:szCs w:val="28"/>
              </w:rPr>
              <w:t>28,361</w:t>
            </w:r>
          </w:p>
        </w:tc>
        <w:tc>
          <w:tcPr>
            <w:tcW w:w="270" w:type="dxa"/>
            <w:vAlign w:val="bottom"/>
          </w:tcPr>
          <w:p w14:paraId="4FD8E4C6" w14:textId="77777777" w:rsidR="009164DD" w:rsidRPr="009164D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ECD52E0" w14:textId="77777777" w:rsidR="009164DD" w:rsidRPr="009164D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164DD">
              <w:rPr>
                <w:rFonts w:ascii="Angsana New" w:hAnsi="Angsana New" w:cs="Angsana New"/>
                <w:sz w:val="28"/>
                <w:szCs w:val="28"/>
              </w:rPr>
              <w:t>83,980</w:t>
            </w:r>
          </w:p>
        </w:tc>
        <w:tc>
          <w:tcPr>
            <w:tcW w:w="180" w:type="dxa"/>
            <w:vAlign w:val="bottom"/>
          </w:tcPr>
          <w:p w14:paraId="35F13823" w14:textId="77777777" w:rsidR="009164DD" w:rsidRPr="009164D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2036B9D" w14:textId="77777777" w:rsidR="009164DD" w:rsidRPr="009164D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164DD">
              <w:rPr>
                <w:rFonts w:ascii="Angsana New" w:hAnsi="Angsana New" w:cs="Angsana New"/>
                <w:sz w:val="28"/>
                <w:szCs w:val="28"/>
              </w:rPr>
              <w:t>1,635</w:t>
            </w:r>
          </w:p>
        </w:tc>
        <w:tc>
          <w:tcPr>
            <w:tcW w:w="180" w:type="dxa"/>
            <w:vAlign w:val="bottom"/>
          </w:tcPr>
          <w:p w14:paraId="584411CB" w14:textId="77777777" w:rsidR="009164DD" w:rsidRPr="009164D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66B7596" w14:textId="77777777" w:rsidR="009164DD" w:rsidRPr="009164D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164DD">
              <w:rPr>
                <w:rFonts w:ascii="Angsana New" w:hAnsi="Angsana New" w:cs="Angsana New"/>
                <w:sz w:val="28"/>
                <w:szCs w:val="28"/>
              </w:rPr>
              <w:t>73,800</w:t>
            </w:r>
          </w:p>
        </w:tc>
        <w:tc>
          <w:tcPr>
            <w:tcW w:w="180" w:type="dxa"/>
            <w:vAlign w:val="bottom"/>
          </w:tcPr>
          <w:p w14:paraId="238AC7FF" w14:textId="77777777" w:rsidR="009164DD" w:rsidRPr="009164D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274693" w14:textId="77777777" w:rsidR="009164DD" w:rsidRPr="009164D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164DD">
              <w:rPr>
                <w:rFonts w:ascii="Angsana New" w:hAnsi="Angsana New" w:cs="Angsana New"/>
                <w:sz w:val="28"/>
                <w:szCs w:val="28"/>
              </w:rPr>
              <w:t>190,390</w:t>
            </w:r>
          </w:p>
        </w:tc>
        <w:tc>
          <w:tcPr>
            <w:tcW w:w="180" w:type="dxa"/>
            <w:vAlign w:val="bottom"/>
          </w:tcPr>
          <w:p w14:paraId="63CB2D12" w14:textId="77777777" w:rsidR="009164DD" w:rsidRPr="009164D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48D0A2C" w14:textId="77777777" w:rsidR="009164DD" w:rsidRPr="009164D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164DD">
              <w:rPr>
                <w:rFonts w:ascii="Angsana New" w:hAnsi="Angsana New" w:cs="Angsana New"/>
                <w:sz w:val="28"/>
                <w:szCs w:val="28"/>
              </w:rPr>
              <w:t>52,715</w:t>
            </w:r>
          </w:p>
        </w:tc>
        <w:tc>
          <w:tcPr>
            <w:tcW w:w="180" w:type="dxa"/>
            <w:vAlign w:val="bottom"/>
          </w:tcPr>
          <w:p w14:paraId="31CBEC6A" w14:textId="77777777" w:rsidR="009164DD" w:rsidRPr="009164D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7395B59" w14:textId="77777777" w:rsidR="009164DD" w:rsidRPr="009164DD" w:rsidRDefault="009164DD" w:rsidP="0001055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9164D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E72520D" w14:textId="77777777" w:rsidR="009164DD" w:rsidRPr="009164D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C2AC24" w14:textId="77777777" w:rsidR="009164DD" w:rsidRPr="009164D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64DD">
              <w:rPr>
                <w:rFonts w:ascii="Angsana New" w:hAnsi="Angsana New" w:cs="Angsana New"/>
                <w:sz w:val="28"/>
                <w:szCs w:val="28"/>
                <w:lang w:bidi="th-TH"/>
              </w:rPr>
              <w:t>773,413</w:t>
            </w:r>
          </w:p>
        </w:tc>
      </w:tr>
      <w:tr w:rsidR="009164DD" w:rsidRPr="009201F6" w14:paraId="24DBD8AA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0E6F1452" w14:textId="77777777" w:rsidR="009164DD" w:rsidRPr="006E0142" w:rsidRDefault="009164DD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="Angsana New" w:hAnsi="Angsana New"/>
                <w:sz w:val="28"/>
                <w:szCs w:val="28"/>
                <w:cs/>
              </w:rPr>
            </w:pPr>
            <w:r w:rsidRPr="006E0142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566B50D9" w14:textId="77777777" w:rsidR="009164DD" w:rsidRPr="006E0142" w:rsidRDefault="009164DD" w:rsidP="00010552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E098479" w14:textId="77777777" w:rsidR="009164DD" w:rsidRPr="000D097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2C0885" w14:textId="77777777" w:rsidR="009164DD" w:rsidRPr="000D097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10,731</w:t>
            </w:r>
          </w:p>
        </w:tc>
        <w:tc>
          <w:tcPr>
            <w:tcW w:w="270" w:type="dxa"/>
            <w:vAlign w:val="bottom"/>
          </w:tcPr>
          <w:p w14:paraId="7A4FCC2D" w14:textId="77777777" w:rsidR="009164DD" w:rsidRPr="000D097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258CFE9" w14:textId="77777777" w:rsidR="009164DD" w:rsidRPr="000D097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598</w:t>
            </w:r>
          </w:p>
        </w:tc>
        <w:tc>
          <w:tcPr>
            <w:tcW w:w="180" w:type="dxa"/>
            <w:vAlign w:val="bottom"/>
          </w:tcPr>
          <w:p w14:paraId="042CF756" w14:textId="77777777" w:rsidR="009164DD" w:rsidRPr="000D097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1961FA" w14:textId="77777777" w:rsidR="009164DD" w:rsidRPr="006E0142" w:rsidRDefault="009164DD" w:rsidP="0001055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4D09575" w14:textId="77777777" w:rsidR="009164DD" w:rsidRPr="000D097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02509E" w14:textId="77777777" w:rsidR="009164DD" w:rsidRPr="000D097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2,915</w:t>
            </w:r>
          </w:p>
        </w:tc>
        <w:tc>
          <w:tcPr>
            <w:tcW w:w="180" w:type="dxa"/>
            <w:vAlign w:val="bottom"/>
          </w:tcPr>
          <w:p w14:paraId="60DB9031" w14:textId="77777777" w:rsidR="009164DD" w:rsidRPr="000D097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2379CFD" w14:textId="77777777" w:rsidR="009164DD" w:rsidRPr="000D097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1,408</w:t>
            </w:r>
          </w:p>
        </w:tc>
        <w:tc>
          <w:tcPr>
            <w:tcW w:w="180" w:type="dxa"/>
            <w:vAlign w:val="bottom"/>
          </w:tcPr>
          <w:p w14:paraId="0A8E730D" w14:textId="77777777" w:rsidR="009164DD" w:rsidRPr="000D097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5E064BC" w14:textId="77777777" w:rsidR="009164DD" w:rsidRPr="000D097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500</w:t>
            </w:r>
          </w:p>
        </w:tc>
        <w:tc>
          <w:tcPr>
            <w:tcW w:w="180" w:type="dxa"/>
            <w:vAlign w:val="bottom"/>
          </w:tcPr>
          <w:p w14:paraId="5C853DD0" w14:textId="77777777" w:rsidR="009164DD" w:rsidRPr="000D097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EA13345" w14:textId="77777777" w:rsidR="009164DD" w:rsidRPr="0003532E" w:rsidRDefault="009164DD" w:rsidP="0001055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03532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938CEB0" w14:textId="77777777" w:rsidR="009164DD" w:rsidRPr="000D097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35DE9B6" w14:textId="77777777" w:rsidR="009164DD" w:rsidRPr="000D097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16,152</w:t>
            </w:r>
          </w:p>
        </w:tc>
      </w:tr>
      <w:tr w:rsidR="009164DD" w:rsidRPr="009201F6" w14:paraId="7E16209E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79D8F2F4" w14:textId="77777777" w:rsidR="009164DD" w:rsidRPr="006E0142" w:rsidRDefault="00EA1FDA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="Angsana New" w:hAnsi="Angsana New"/>
                <w:sz w:val="28"/>
                <w:szCs w:val="28"/>
              </w:rPr>
            </w:pPr>
            <w:r w:rsidRPr="000D097D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/>
                <w:sz w:val="28"/>
                <w:szCs w:val="28"/>
              </w:rPr>
              <w:t xml:space="preserve"> /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14:paraId="12ED6904" w14:textId="77777777" w:rsidR="009164DD" w:rsidRPr="006E0142" w:rsidRDefault="009164DD" w:rsidP="00010552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8E26F62" w14:textId="77777777" w:rsidR="009164DD" w:rsidRPr="000D097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D7CD87" w14:textId="77777777" w:rsidR="009164DD" w:rsidRPr="006E0142" w:rsidRDefault="009164DD" w:rsidP="00010552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EF4A676" w14:textId="77777777" w:rsidR="009164DD" w:rsidRPr="000D097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AA2BE5A" w14:textId="77777777" w:rsidR="009164DD" w:rsidRPr="000D097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(11,812</w:t>
            </w:r>
            <w:r w:rsidRPr="000D097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506D7975" w14:textId="77777777" w:rsidR="009164DD" w:rsidRPr="000D097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D95399" w14:textId="77777777" w:rsidR="009164DD" w:rsidRPr="006E0142" w:rsidRDefault="009164DD" w:rsidP="0001055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668E31C" w14:textId="77777777" w:rsidR="009164DD" w:rsidRPr="000D097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0DD6A6F" w14:textId="77777777" w:rsidR="009164DD" w:rsidRPr="000D097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(131</w:t>
            </w:r>
            <w:r w:rsidRPr="000D097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7949062D" w14:textId="77777777" w:rsidR="009164DD" w:rsidRPr="000D097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17EF53F" w14:textId="77777777" w:rsidR="009164DD" w:rsidRPr="000D097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(5,347</w:t>
            </w:r>
            <w:r w:rsidRPr="000D097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7E931FF7" w14:textId="77777777" w:rsidR="009164DD" w:rsidRPr="000D097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D3E3BC4" w14:textId="77777777" w:rsidR="009164DD" w:rsidRPr="000D097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D097D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2,015</w:t>
            </w:r>
            <w:r w:rsidRPr="000D097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0787CF4F" w14:textId="77777777" w:rsidR="009164DD" w:rsidRPr="000D097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28BBFB" w14:textId="77777777" w:rsidR="009164DD" w:rsidRPr="0003532E" w:rsidRDefault="009164DD" w:rsidP="0001055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03532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5C03B17" w14:textId="77777777" w:rsidR="009164DD" w:rsidRPr="000D097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A7AFF5" w14:textId="77777777" w:rsidR="009164DD" w:rsidRPr="000D097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(19,305</w:t>
            </w:r>
            <w:r w:rsidRPr="000D097D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9164DD" w:rsidRPr="009201F6" w14:paraId="6CBBC98E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31EE4CB4" w14:textId="77777777" w:rsidR="009164DD" w:rsidRPr="006E0142" w:rsidRDefault="009164DD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E01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E014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6E01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E0142">
              <w:rPr>
                <w:rFonts w:ascii="Angsana New" w:hAnsi="Angsana New"/>
                <w:b/>
                <w:bCs/>
                <w:sz w:val="28"/>
                <w:szCs w:val="28"/>
              </w:rPr>
              <w:t>255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E01603F" w14:textId="77777777" w:rsidR="009164DD" w:rsidRPr="00515FB7" w:rsidRDefault="009164DD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5D615F9" w14:textId="77777777" w:rsidR="009164DD" w:rsidRPr="00515FB7" w:rsidRDefault="009164DD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115B710" w14:textId="77777777" w:rsidR="009164DD" w:rsidRPr="00515FB7" w:rsidRDefault="009164DD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91CD732" w14:textId="77777777" w:rsidR="009164DD" w:rsidRPr="00515FB7" w:rsidRDefault="009164DD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2789912" w14:textId="77777777" w:rsidR="009164DD" w:rsidRPr="00515FB7" w:rsidRDefault="009164DD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794FD57" w14:textId="77777777" w:rsidR="009164DD" w:rsidRPr="00515FB7" w:rsidRDefault="009164DD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9C7B61D" w14:textId="77777777" w:rsidR="009164DD" w:rsidRPr="00515FB7" w:rsidRDefault="009164DD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DA269A0" w14:textId="77777777" w:rsidR="009164DD" w:rsidRPr="00515FB7" w:rsidRDefault="009164DD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ABAF8F7" w14:textId="77777777" w:rsidR="009164DD" w:rsidRPr="00515FB7" w:rsidRDefault="009164DD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1EDED68" w14:textId="77777777" w:rsidR="009164DD" w:rsidRPr="00515FB7" w:rsidRDefault="009164DD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FB961CF" w14:textId="77777777" w:rsidR="009164DD" w:rsidRPr="00515FB7" w:rsidRDefault="009164DD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5EA106E" w14:textId="77777777" w:rsidR="009164DD" w:rsidRPr="00515FB7" w:rsidRDefault="009164DD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F85085B" w14:textId="77777777" w:rsidR="009164DD" w:rsidRPr="00515FB7" w:rsidRDefault="009164DD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D9E4DF8" w14:textId="77777777" w:rsidR="009164DD" w:rsidRPr="00515FB7" w:rsidRDefault="009164DD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D2204CD" w14:textId="77777777" w:rsidR="009164DD" w:rsidRPr="00501913" w:rsidRDefault="009164DD" w:rsidP="003A436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D1F00EB" w14:textId="77777777" w:rsidR="009164DD" w:rsidRPr="00515FB7" w:rsidRDefault="009164DD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973060C" w14:textId="77777777" w:rsidR="009164DD" w:rsidRPr="00515FB7" w:rsidRDefault="009164DD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9164DD" w:rsidRPr="009201F6" w14:paraId="52665D3D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7B304C8F" w14:textId="77777777" w:rsidR="009164DD" w:rsidRPr="006E0142" w:rsidRDefault="009164DD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E014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และ </w:t>
            </w:r>
            <w:r w:rsidRPr="006E014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6E014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260" w:type="dxa"/>
            <w:vAlign w:val="bottom"/>
          </w:tcPr>
          <w:p w14:paraId="06F61372" w14:textId="77777777" w:rsidR="009164DD" w:rsidRPr="00515FB7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15FB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342,532</w:t>
            </w:r>
          </w:p>
        </w:tc>
        <w:tc>
          <w:tcPr>
            <w:tcW w:w="180" w:type="dxa"/>
            <w:vAlign w:val="bottom"/>
          </w:tcPr>
          <w:p w14:paraId="2954BBE1" w14:textId="77777777" w:rsidR="009164DD" w:rsidRPr="00515FB7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B87ACF" w14:textId="77777777" w:rsidR="009164DD" w:rsidRPr="00515FB7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39,092</w:t>
            </w:r>
          </w:p>
        </w:tc>
        <w:tc>
          <w:tcPr>
            <w:tcW w:w="270" w:type="dxa"/>
            <w:vAlign w:val="bottom"/>
          </w:tcPr>
          <w:p w14:paraId="6A4C2965" w14:textId="77777777" w:rsidR="009164DD" w:rsidRPr="00515FB7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6DCEB80" w14:textId="77777777" w:rsidR="009164DD" w:rsidRPr="00515FB7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72,766</w:t>
            </w:r>
          </w:p>
        </w:tc>
        <w:tc>
          <w:tcPr>
            <w:tcW w:w="180" w:type="dxa"/>
            <w:vAlign w:val="bottom"/>
          </w:tcPr>
          <w:p w14:paraId="64433EE0" w14:textId="77777777" w:rsidR="009164DD" w:rsidRPr="00515FB7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2D00C1E" w14:textId="77777777" w:rsidR="009164DD" w:rsidRPr="00515FB7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15FB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1,635</w:t>
            </w:r>
          </w:p>
        </w:tc>
        <w:tc>
          <w:tcPr>
            <w:tcW w:w="180" w:type="dxa"/>
            <w:vAlign w:val="bottom"/>
          </w:tcPr>
          <w:p w14:paraId="026D8E3A" w14:textId="77777777" w:rsidR="009164DD" w:rsidRPr="00515FB7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F60ACF" w14:textId="77777777" w:rsidR="009164DD" w:rsidRPr="00515FB7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76,584</w:t>
            </w:r>
          </w:p>
        </w:tc>
        <w:tc>
          <w:tcPr>
            <w:tcW w:w="180" w:type="dxa"/>
            <w:vAlign w:val="bottom"/>
          </w:tcPr>
          <w:p w14:paraId="5D097977" w14:textId="77777777" w:rsidR="009164DD" w:rsidRPr="00515FB7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85AD5C" w14:textId="77777777" w:rsidR="009164DD" w:rsidRPr="00515FB7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186,451</w:t>
            </w:r>
          </w:p>
        </w:tc>
        <w:tc>
          <w:tcPr>
            <w:tcW w:w="180" w:type="dxa"/>
            <w:vAlign w:val="bottom"/>
          </w:tcPr>
          <w:p w14:paraId="5658882C" w14:textId="77777777" w:rsidR="009164DD" w:rsidRPr="00515FB7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D6CF374" w14:textId="77777777" w:rsidR="009164DD" w:rsidRPr="00515FB7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51,200</w:t>
            </w:r>
          </w:p>
        </w:tc>
        <w:tc>
          <w:tcPr>
            <w:tcW w:w="180" w:type="dxa"/>
            <w:vAlign w:val="bottom"/>
          </w:tcPr>
          <w:p w14:paraId="77C45917" w14:textId="77777777" w:rsidR="009164DD" w:rsidRPr="00515FB7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29AD126" w14:textId="77777777" w:rsidR="009164DD" w:rsidRPr="00501913" w:rsidRDefault="009164DD" w:rsidP="0001055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01913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8567A24" w14:textId="77777777" w:rsidR="009164DD" w:rsidRPr="00515FB7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898A107" w14:textId="77777777" w:rsidR="009164DD" w:rsidRPr="00515FB7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770,260</w:t>
            </w:r>
          </w:p>
        </w:tc>
      </w:tr>
      <w:tr w:rsidR="001F7960" w:rsidRPr="000D097D" w14:paraId="6026DA95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3C13C2E1" w14:textId="77777777" w:rsidR="001F7960" w:rsidRPr="000D097D" w:rsidRDefault="001F7960" w:rsidP="000D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D097D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5D2803C9" w14:textId="77777777" w:rsidR="001F7960" w:rsidRPr="006E0142" w:rsidRDefault="001F7960" w:rsidP="005972A5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3260BE3" w14:textId="77777777" w:rsidR="001F7960" w:rsidRPr="000D097D" w:rsidRDefault="001F7960" w:rsidP="000D097D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5A2E373" w14:textId="77777777" w:rsidR="001F7960" w:rsidRPr="006E0142" w:rsidRDefault="001F7960" w:rsidP="005972A5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4FC8068" w14:textId="77777777" w:rsidR="001F7960" w:rsidRPr="000D097D" w:rsidRDefault="001F7960" w:rsidP="00C62D4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5D6D027" w14:textId="77777777" w:rsidR="001F7960" w:rsidRPr="006E0142" w:rsidRDefault="001F7960" w:rsidP="005972A5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CFC2EC1" w14:textId="77777777" w:rsidR="001F7960" w:rsidRPr="000D097D" w:rsidRDefault="001F7960" w:rsidP="000D097D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9A59A3" w14:textId="77777777" w:rsidR="001F7960" w:rsidRPr="006E0142" w:rsidRDefault="001F7960" w:rsidP="005972A5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96D8C8B" w14:textId="77777777" w:rsidR="001F7960" w:rsidRPr="000D097D" w:rsidRDefault="001F7960" w:rsidP="000D097D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AB59187" w14:textId="77777777" w:rsidR="001F7960" w:rsidRPr="000D097D" w:rsidRDefault="001F7960" w:rsidP="00C62D4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1,500</w:t>
            </w:r>
          </w:p>
        </w:tc>
        <w:tc>
          <w:tcPr>
            <w:tcW w:w="180" w:type="dxa"/>
            <w:vAlign w:val="bottom"/>
          </w:tcPr>
          <w:p w14:paraId="029CCA81" w14:textId="77777777" w:rsidR="001F7960" w:rsidRPr="000D097D" w:rsidRDefault="001F7960" w:rsidP="000D097D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115DE6" w14:textId="77777777" w:rsidR="001F7960" w:rsidRPr="000D097D" w:rsidRDefault="001F7960" w:rsidP="00C62D4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1,093</w:t>
            </w:r>
          </w:p>
        </w:tc>
        <w:tc>
          <w:tcPr>
            <w:tcW w:w="180" w:type="dxa"/>
            <w:vAlign w:val="bottom"/>
          </w:tcPr>
          <w:p w14:paraId="394C32C0" w14:textId="77777777" w:rsidR="001F7960" w:rsidRPr="000D097D" w:rsidRDefault="001F7960" w:rsidP="000D097D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B43B356" w14:textId="77777777" w:rsidR="001F7960" w:rsidRPr="000D097D" w:rsidRDefault="001F7960" w:rsidP="00C62D4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1,419</w:t>
            </w:r>
          </w:p>
        </w:tc>
        <w:tc>
          <w:tcPr>
            <w:tcW w:w="180" w:type="dxa"/>
            <w:vAlign w:val="bottom"/>
          </w:tcPr>
          <w:p w14:paraId="2F43BDF0" w14:textId="77777777" w:rsidR="001F7960" w:rsidRPr="000D097D" w:rsidRDefault="001F7960" w:rsidP="000D097D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4DA75E8" w14:textId="77777777" w:rsidR="001F7960" w:rsidRPr="001F7960" w:rsidRDefault="001F7960" w:rsidP="00594AC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1F796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BEA1754" w14:textId="77777777" w:rsidR="001F7960" w:rsidRPr="000D097D" w:rsidRDefault="001F7960" w:rsidP="000D097D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E8DC762" w14:textId="77777777" w:rsidR="001F7960" w:rsidRPr="000D097D" w:rsidRDefault="001F7960" w:rsidP="00C62D4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4,012</w:t>
            </w:r>
          </w:p>
        </w:tc>
      </w:tr>
      <w:tr w:rsidR="006670D9" w:rsidRPr="006670D9" w14:paraId="49FC43B4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4D9C7A1E" w14:textId="77777777" w:rsidR="006670D9" w:rsidRPr="006670D9" w:rsidRDefault="006670D9" w:rsidP="00667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B56919">
              <w:rPr>
                <w:rFonts w:ascii="Angsana New" w:hAnsi="Angsana New" w:hint="cs"/>
                <w:sz w:val="28"/>
                <w:szCs w:val="28"/>
                <w:cs/>
              </w:rPr>
              <w:t>ส่วนเกินทุนจากการตีราคา</w:t>
            </w:r>
          </w:p>
        </w:tc>
        <w:tc>
          <w:tcPr>
            <w:tcW w:w="1260" w:type="dxa"/>
            <w:vAlign w:val="bottom"/>
          </w:tcPr>
          <w:p w14:paraId="0705B1A2" w14:textId="77777777" w:rsidR="006670D9" w:rsidRPr="00B56919" w:rsidRDefault="00B5691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69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40,256</w:t>
            </w:r>
          </w:p>
        </w:tc>
        <w:tc>
          <w:tcPr>
            <w:tcW w:w="180" w:type="dxa"/>
            <w:vAlign w:val="bottom"/>
          </w:tcPr>
          <w:p w14:paraId="007C5A70" w14:textId="77777777" w:rsidR="006670D9" w:rsidRPr="00B56919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A63236" w14:textId="77777777" w:rsidR="006670D9" w:rsidRPr="00B56919" w:rsidRDefault="006670D9" w:rsidP="006670D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B5691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BE10BF3" w14:textId="77777777" w:rsidR="006670D9" w:rsidRPr="00B56919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942F68" w14:textId="77777777" w:rsidR="006670D9" w:rsidRPr="00B56919" w:rsidRDefault="006670D9" w:rsidP="006670D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B5691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6EBA996" w14:textId="77777777" w:rsidR="006670D9" w:rsidRPr="00B56919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D59C42" w14:textId="77777777" w:rsidR="006670D9" w:rsidRPr="00B56919" w:rsidRDefault="006670D9" w:rsidP="006670D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B5691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2D875BB" w14:textId="77777777" w:rsidR="006670D9" w:rsidRPr="00B56919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529540A" w14:textId="77777777" w:rsidR="006670D9" w:rsidRPr="00B56919" w:rsidRDefault="006670D9" w:rsidP="006670D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B5691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D89B397" w14:textId="77777777" w:rsidR="006670D9" w:rsidRPr="00B56919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6BB64EC" w14:textId="77777777" w:rsidR="006670D9" w:rsidRPr="00B56919" w:rsidRDefault="006670D9" w:rsidP="006670D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B5691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E1B8D00" w14:textId="77777777" w:rsidR="006670D9" w:rsidRPr="00B56919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1FCF59F" w14:textId="77777777" w:rsidR="006670D9" w:rsidRPr="00B56919" w:rsidRDefault="006670D9" w:rsidP="006670D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B5691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0678638" w14:textId="77777777" w:rsidR="006670D9" w:rsidRPr="00B56919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E94C153" w14:textId="77777777" w:rsidR="006670D9" w:rsidRPr="00B56919" w:rsidRDefault="006670D9" w:rsidP="006670D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B5691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BC962B9" w14:textId="77777777" w:rsidR="006670D9" w:rsidRPr="006670D9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07DD25B5" w14:textId="77777777" w:rsidR="006670D9" w:rsidRPr="00B56919" w:rsidRDefault="00B56919" w:rsidP="00B5691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56919">
              <w:rPr>
                <w:rFonts w:ascii="Angsana New" w:hAnsi="Angsana New" w:cs="Angsana New"/>
                <w:sz w:val="28"/>
                <w:szCs w:val="28"/>
                <w:lang w:bidi="th-TH"/>
              </w:rPr>
              <w:t>40,256</w:t>
            </w:r>
          </w:p>
        </w:tc>
      </w:tr>
      <w:tr w:rsidR="006670D9" w:rsidRPr="000D097D" w14:paraId="4CDA1863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6DBE3E02" w14:textId="77777777" w:rsidR="006670D9" w:rsidRPr="000D097D" w:rsidRDefault="006670D9" w:rsidP="00667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D097D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/>
                <w:sz w:val="28"/>
                <w:szCs w:val="28"/>
              </w:rPr>
              <w:t xml:space="preserve"> /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65DC8F7" w14:textId="77777777" w:rsidR="006670D9" w:rsidRPr="006E0142" w:rsidRDefault="006670D9" w:rsidP="006670D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6F3777C" w14:textId="77777777" w:rsidR="006670D9" w:rsidRPr="000D097D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53B9C07" w14:textId="77777777" w:rsidR="006670D9" w:rsidRPr="006E0142" w:rsidRDefault="006670D9" w:rsidP="006670D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ADD7310" w14:textId="77777777" w:rsidR="006670D9" w:rsidRPr="000D097D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C940154" w14:textId="77777777" w:rsidR="006670D9" w:rsidRPr="000D097D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(4,906)</w:t>
            </w:r>
          </w:p>
        </w:tc>
        <w:tc>
          <w:tcPr>
            <w:tcW w:w="180" w:type="dxa"/>
            <w:vAlign w:val="bottom"/>
          </w:tcPr>
          <w:p w14:paraId="5503EF85" w14:textId="77777777" w:rsidR="006670D9" w:rsidRPr="000D097D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308B2D6" w14:textId="77777777" w:rsidR="006670D9" w:rsidRPr="006E0142" w:rsidRDefault="006670D9" w:rsidP="006670D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FC17656" w14:textId="77777777" w:rsidR="006670D9" w:rsidRPr="000D097D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E59CBB" w14:textId="77777777" w:rsidR="006670D9" w:rsidRPr="000D097D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(602)</w:t>
            </w:r>
          </w:p>
        </w:tc>
        <w:tc>
          <w:tcPr>
            <w:tcW w:w="180" w:type="dxa"/>
            <w:vAlign w:val="bottom"/>
          </w:tcPr>
          <w:p w14:paraId="42BA8375" w14:textId="77777777" w:rsidR="006670D9" w:rsidRPr="000D097D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851EAF6" w14:textId="77777777" w:rsidR="006670D9" w:rsidRPr="000D097D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(6,238)</w:t>
            </w:r>
          </w:p>
        </w:tc>
        <w:tc>
          <w:tcPr>
            <w:tcW w:w="180" w:type="dxa"/>
            <w:vAlign w:val="bottom"/>
          </w:tcPr>
          <w:p w14:paraId="49AF8F79" w14:textId="77777777" w:rsidR="006670D9" w:rsidRPr="000D097D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F1FDFF5" w14:textId="77777777" w:rsidR="006670D9" w:rsidRPr="006E0142" w:rsidRDefault="006670D9" w:rsidP="006670D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4DFB364" w14:textId="77777777" w:rsidR="006670D9" w:rsidRPr="000D097D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4F1C0B3" w14:textId="77777777" w:rsidR="006670D9" w:rsidRPr="001F7960" w:rsidRDefault="006670D9" w:rsidP="006670D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1F796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97A3D70" w14:textId="77777777" w:rsidR="006670D9" w:rsidRPr="000D097D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193C42E" w14:textId="77777777" w:rsidR="006670D9" w:rsidRPr="000D097D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(11,746)</w:t>
            </w:r>
          </w:p>
        </w:tc>
      </w:tr>
      <w:tr w:rsidR="006670D9" w:rsidRPr="009201F6" w14:paraId="07BABB8E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65E67B95" w14:textId="77777777" w:rsidR="006670D9" w:rsidRPr="006E0142" w:rsidRDefault="006670D9" w:rsidP="00667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E01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E014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6E01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FF95D" w14:textId="77777777" w:rsidR="006670D9" w:rsidRPr="00515FB7" w:rsidRDefault="00B5691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382,788</w:t>
            </w:r>
          </w:p>
        </w:tc>
        <w:tc>
          <w:tcPr>
            <w:tcW w:w="180" w:type="dxa"/>
            <w:vAlign w:val="bottom"/>
          </w:tcPr>
          <w:p w14:paraId="23AE56C1" w14:textId="77777777" w:rsidR="006670D9" w:rsidRPr="00515FB7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42E827" w14:textId="77777777" w:rsidR="006670D9" w:rsidRPr="00515FB7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39,092</w:t>
            </w:r>
          </w:p>
        </w:tc>
        <w:tc>
          <w:tcPr>
            <w:tcW w:w="270" w:type="dxa"/>
            <w:vAlign w:val="bottom"/>
          </w:tcPr>
          <w:p w14:paraId="0BD1094C" w14:textId="77777777" w:rsidR="006670D9" w:rsidRPr="00515FB7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5E5617" w14:textId="77777777" w:rsidR="006670D9" w:rsidRPr="00515FB7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67,860</w:t>
            </w:r>
          </w:p>
        </w:tc>
        <w:tc>
          <w:tcPr>
            <w:tcW w:w="180" w:type="dxa"/>
            <w:vAlign w:val="bottom"/>
          </w:tcPr>
          <w:p w14:paraId="57199402" w14:textId="77777777" w:rsidR="006670D9" w:rsidRPr="00515FB7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50010C" w14:textId="77777777" w:rsidR="006670D9" w:rsidRPr="00515FB7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15FB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1,635</w:t>
            </w:r>
          </w:p>
        </w:tc>
        <w:tc>
          <w:tcPr>
            <w:tcW w:w="180" w:type="dxa"/>
            <w:vAlign w:val="bottom"/>
          </w:tcPr>
          <w:p w14:paraId="1744E78D" w14:textId="77777777" w:rsidR="006670D9" w:rsidRPr="00515FB7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73DCEC" w14:textId="77777777" w:rsidR="006670D9" w:rsidRPr="00515FB7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77,482</w:t>
            </w:r>
          </w:p>
        </w:tc>
        <w:tc>
          <w:tcPr>
            <w:tcW w:w="180" w:type="dxa"/>
            <w:vAlign w:val="bottom"/>
          </w:tcPr>
          <w:p w14:paraId="7CEF1542" w14:textId="77777777" w:rsidR="006670D9" w:rsidRPr="00515FB7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F88C6" w14:textId="77777777" w:rsidR="006670D9" w:rsidRPr="00515FB7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181,306</w:t>
            </w:r>
          </w:p>
        </w:tc>
        <w:tc>
          <w:tcPr>
            <w:tcW w:w="180" w:type="dxa"/>
            <w:vAlign w:val="bottom"/>
          </w:tcPr>
          <w:p w14:paraId="1DFF0141" w14:textId="77777777" w:rsidR="006670D9" w:rsidRPr="00515FB7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DFCEB0" w14:textId="77777777" w:rsidR="006670D9" w:rsidRPr="00515FB7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52,619</w:t>
            </w:r>
          </w:p>
        </w:tc>
        <w:tc>
          <w:tcPr>
            <w:tcW w:w="180" w:type="dxa"/>
            <w:vAlign w:val="bottom"/>
          </w:tcPr>
          <w:p w14:paraId="570918FE" w14:textId="77777777" w:rsidR="006670D9" w:rsidRPr="00515FB7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0A710" w14:textId="77777777" w:rsidR="006670D9" w:rsidRPr="00501913" w:rsidRDefault="006670D9" w:rsidP="006670D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01913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0E5BBAD" w14:textId="77777777" w:rsidR="006670D9" w:rsidRPr="00515FB7" w:rsidRDefault="006670D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D8B6E" w14:textId="77777777" w:rsidR="006670D9" w:rsidRPr="00515FB7" w:rsidRDefault="00B56919" w:rsidP="006670D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802,782</w:t>
            </w:r>
          </w:p>
        </w:tc>
      </w:tr>
    </w:tbl>
    <w:p w14:paraId="21B9E53B" w14:textId="77777777" w:rsidR="007E17BE" w:rsidRDefault="007E17BE" w:rsidP="007E1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450"/>
        <w:jc w:val="thaiDistribute"/>
        <w:rPr>
          <w:rFonts w:ascii="Angsana New" w:hAnsi="Angsana New"/>
          <w:sz w:val="16"/>
          <w:szCs w:val="16"/>
          <w:cs/>
        </w:rPr>
        <w:sectPr w:rsidR="007E17BE" w:rsidSect="00A020C2">
          <w:footerReference w:type="default" r:id="rId18"/>
          <w:pgSz w:w="16840" w:h="11907" w:orient="landscape" w:code="9"/>
          <w:pgMar w:top="1440" w:right="1152" w:bottom="1152" w:left="1152" w:header="720" w:footer="720" w:gutter="0"/>
          <w:cols w:space="708"/>
          <w:docGrid w:linePitch="360"/>
        </w:sectPr>
      </w:pPr>
    </w:p>
    <w:p w14:paraId="739BD1D3" w14:textId="77777777" w:rsidR="009A7804" w:rsidRPr="00420468" w:rsidRDefault="009A7804" w:rsidP="009A7804">
      <w:pPr>
        <w:spacing w:line="240" w:lineRule="auto"/>
        <w:ind w:left="518"/>
        <w:rPr>
          <w:sz w:val="2"/>
          <w:szCs w:val="2"/>
          <w:cs/>
        </w:rPr>
      </w:pPr>
    </w:p>
    <w:tbl>
      <w:tblPr>
        <w:tblW w:w="14749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9"/>
        <w:gridCol w:w="1260"/>
        <w:gridCol w:w="180"/>
        <w:gridCol w:w="1170"/>
        <w:gridCol w:w="270"/>
        <w:gridCol w:w="1080"/>
        <w:gridCol w:w="180"/>
        <w:gridCol w:w="1170"/>
        <w:gridCol w:w="180"/>
        <w:gridCol w:w="1080"/>
        <w:gridCol w:w="180"/>
        <w:gridCol w:w="1080"/>
        <w:gridCol w:w="180"/>
        <w:gridCol w:w="990"/>
        <w:gridCol w:w="180"/>
        <w:gridCol w:w="1350"/>
        <w:gridCol w:w="180"/>
        <w:gridCol w:w="1170"/>
      </w:tblGrid>
      <w:tr w:rsidR="009A7804" w:rsidRPr="009201F6" w14:paraId="14C6E245" w14:textId="77777777" w:rsidTr="00A0170B">
        <w:trPr>
          <w:cantSplit/>
          <w:trHeight w:val="397"/>
          <w:tblHeader/>
        </w:trPr>
        <w:tc>
          <w:tcPr>
            <w:tcW w:w="2869" w:type="dxa"/>
            <w:vAlign w:val="bottom"/>
          </w:tcPr>
          <w:p w14:paraId="3BCD757D" w14:textId="77777777" w:rsidR="009A7804" w:rsidRPr="006E0142" w:rsidRDefault="009A7804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0" w:type="dxa"/>
            <w:gridSpan w:val="17"/>
          </w:tcPr>
          <w:p w14:paraId="542118F2" w14:textId="77777777" w:rsidR="009A7804" w:rsidRPr="006E0142" w:rsidRDefault="009A7804" w:rsidP="00222FD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0202F" w:rsidRPr="009201F6" w14:paraId="53988722" w14:textId="77777777" w:rsidTr="00A0170B">
        <w:trPr>
          <w:cantSplit/>
          <w:trHeight w:val="397"/>
          <w:tblHeader/>
        </w:trPr>
        <w:tc>
          <w:tcPr>
            <w:tcW w:w="2869" w:type="dxa"/>
            <w:vAlign w:val="bottom"/>
          </w:tcPr>
          <w:p w14:paraId="2CE32930" w14:textId="77777777" w:rsidR="0050202F" w:rsidRPr="006E0142" w:rsidRDefault="0050202F" w:rsidP="0050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1AFF227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5E9823B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35F6E4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34D3A35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4BED1A1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77CE72E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DBD9372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CCE5E0C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FABFD6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59E4789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42B47F6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เครื่องตกแต่ง </w:t>
            </w:r>
          </w:p>
        </w:tc>
        <w:tc>
          <w:tcPr>
            <w:tcW w:w="180" w:type="dxa"/>
            <w:vAlign w:val="bottom"/>
          </w:tcPr>
          <w:p w14:paraId="0B745F25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A72B974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E4154A7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B598FBD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178" w:right="-142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5EC3648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1EB1BDC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6A21BB" w:rsidRPr="009201F6" w14:paraId="50027623" w14:textId="77777777" w:rsidTr="00A0170B">
        <w:trPr>
          <w:cantSplit/>
          <w:trHeight w:val="397"/>
          <w:tblHeader/>
        </w:trPr>
        <w:tc>
          <w:tcPr>
            <w:tcW w:w="2869" w:type="dxa"/>
            <w:vAlign w:val="bottom"/>
          </w:tcPr>
          <w:p w14:paraId="1D8516BE" w14:textId="77777777" w:rsidR="006A21BB" w:rsidRPr="006E0142" w:rsidRDefault="006A21BB" w:rsidP="006A2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5C64660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286920F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F9E4AB4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6A49B9A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3F25656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2E6F098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0A8B868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3B748AC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6BAE9F" w14:textId="77777777" w:rsidR="006A21BB" w:rsidRPr="00AD1F64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D1F6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อุปกรณ์ที่ใช้</w:t>
            </w:r>
          </w:p>
        </w:tc>
        <w:tc>
          <w:tcPr>
            <w:tcW w:w="180" w:type="dxa"/>
          </w:tcPr>
          <w:p w14:paraId="4316F62F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2EF3C8B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ติดตั้ง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และ</w:t>
            </w:r>
          </w:p>
        </w:tc>
        <w:tc>
          <w:tcPr>
            <w:tcW w:w="180" w:type="dxa"/>
            <w:vAlign w:val="bottom"/>
          </w:tcPr>
          <w:p w14:paraId="0EF287AD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94BAFE6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7A7B8F0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86E935F" w14:textId="77777777" w:rsidR="006A21BB" w:rsidRPr="00A81779" w:rsidRDefault="006A21BB" w:rsidP="006A21BB">
            <w:pPr>
              <w:pStyle w:val="acctcolumnheading"/>
              <w:spacing w:after="0" w:line="240" w:lineRule="auto"/>
              <w:ind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817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05188898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3CE3F9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6A21BB" w:rsidRPr="009201F6" w14:paraId="0F03048C" w14:textId="77777777" w:rsidTr="00A0170B">
        <w:trPr>
          <w:cantSplit/>
          <w:trHeight w:val="397"/>
          <w:tblHeader/>
        </w:trPr>
        <w:tc>
          <w:tcPr>
            <w:tcW w:w="2869" w:type="dxa"/>
            <w:vAlign w:val="bottom"/>
          </w:tcPr>
          <w:p w14:paraId="097AFCC7" w14:textId="77777777" w:rsidR="006A21BB" w:rsidRPr="006E0142" w:rsidRDefault="006A21BB" w:rsidP="006A2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E400C86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ที่ดินและ</w:t>
            </w:r>
          </w:p>
        </w:tc>
        <w:tc>
          <w:tcPr>
            <w:tcW w:w="180" w:type="dxa"/>
            <w:vAlign w:val="bottom"/>
          </w:tcPr>
          <w:p w14:paraId="0A2D4D4B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FAFD35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อาคารและ</w:t>
            </w:r>
          </w:p>
        </w:tc>
        <w:tc>
          <w:tcPr>
            <w:tcW w:w="270" w:type="dxa"/>
            <w:vAlign w:val="bottom"/>
          </w:tcPr>
          <w:p w14:paraId="65D08E41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CEE2FB4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180" w:type="dxa"/>
            <w:vAlign w:val="bottom"/>
          </w:tcPr>
          <w:p w14:paraId="28A8C8EF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E3149AB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เครื่องจักรและ</w:t>
            </w:r>
          </w:p>
        </w:tc>
        <w:tc>
          <w:tcPr>
            <w:tcW w:w="180" w:type="dxa"/>
            <w:vAlign w:val="bottom"/>
          </w:tcPr>
          <w:p w14:paraId="73E424F2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6A53A0" w14:textId="77777777" w:rsidR="006A21BB" w:rsidRPr="00AD1F64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D1F6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ในการ</w:t>
            </w:r>
          </w:p>
        </w:tc>
        <w:tc>
          <w:tcPr>
            <w:tcW w:w="180" w:type="dxa"/>
          </w:tcPr>
          <w:p w14:paraId="1416D068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A45F0DC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เครื่องใช้</w:t>
            </w:r>
          </w:p>
        </w:tc>
        <w:tc>
          <w:tcPr>
            <w:tcW w:w="180" w:type="dxa"/>
            <w:vAlign w:val="bottom"/>
          </w:tcPr>
          <w:p w14:paraId="783601E8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AF42741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392B9C3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EED3CD0" w14:textId="77777777" w:rsidR="006A21BB" w:rsidRPr="00A81779" w:rsidRDefault="006A21BB" w:rsidP="006A21BB">
            <w:pPr>
              <w:pStyle w:val="acctcolumnheading"/>
              <w:spacing w:after="0" w:line="240" w:lineRule="auto"/>
              <w:ind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ระหว่างก่อสร้าง</w:t>
            </w:r>
          </w:p>
        </w:tc>
        <w:tc>
          <w:tcPr>
            <w:tcW w:w="180" w:type="dxa"/>
            <w:vAlign w:val="bottom"/>
          </w:tcPr>
          <w:p w14:paraId="6E42E2A2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6FD506C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6A21BB" w:rsidRPr="009201F6" w14:paraId="3FC6722A" w14:textId="77777777" w:rsidTr="00A0170B">
        <w:trPr>
          <w:cantSplit/>
          <w:trHeight w:val="397"/>
          <w:tblHeader/>
        </w:trPr>
        <w:tc>
          <w:tcPr>
            <w:tcW w:w="2869" w:type="dxa"/>
            <w:vAlign w:val="bottom"/>
          </w:tcPr>
          <w:p w14:paraId="01D22303" w14:textId="77777777" w:rsidR="006A21BB" w:rsidRPr="006E0142" w:rsidRDefault="006A21BB" w:rsidP="006A2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595EDBF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180" w:type="dxa"/>
            <w:vAlign w:val="bottom"/>
          </w:tcPr>
          <w:p w14:paraId="13CEB96B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AC002E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270" w:type="dxa"/>
            <w:vAlign w:val="bottom"/>
          </w:tcPr>
          <w:p w14:paraId="6D8FDB65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2E0A71B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สินทรัพย์เช่า</w:t>
            </w:r>
          </w:p>
        </w:tc>
        <w:tc>
          <w:tcPr>
            <w:tcW w:w="180" w:type="dxa"/>
            <w:vAlign w:val="bottom"/>
          </w:tcPr>
          <w:p w14:paraId="3F778290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6D89A4A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อุปกรณ์</w:t>
            </w:r>
          </w:p>
        </w:tc>
        <w:tc>
          <w:tcPr>
            <w:tcW w:w="180" w:type="dxa"/>
            <w:vAlign w:val="bottom"/>
          </w:tcPr>
          <w:p w14:paraId="1EA3E9C4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4BD8BA" w14:textId="77777777" w:rsidR="006A21BB" w:rsidRPr="00AD1F64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D1F6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ดำเนินงาน</w:t>
            </w:r>
          </w:p>
        </w:tc>
        <w:tc>
          <w:tcPr>
            <w:tcW w:w="180" w:type="dxa"/>
          </w:tcPr>
          <w:p w14:paraId="25C606DA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901A446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  <w:vAlign w:val="bottom"/>
          </w:tcPr>
          <w:p w14:paraId="0F07EB6C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DDF477B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  <w:vAlign w:val="bottom"/>
          </w:tcPr>
          <w:p w14:paraId="39C60AD5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D9A5C5A" w14:textId="77777777" w:rsidR="006A21BB" w:rsidRPr="00A81779" w:rsidRDefault="006A21BB" w:rsidP="006A21B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</w:t>
            </w:r>
            <w:r w:rsidRPr="00A817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ติดตั้ง</w:t>
            </w:r>
          </w:p>
        </w:tc>
        <w:tc>
          <w:tcPr>
            <w:tcW w:w="180" w:type="dxa"/>
            <w:vAlign w:val="bottom"/>
          </w:tcPr>
          <w:p w14:paraId="25D5D3C5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729F5C6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9A7804" w:rsidRPr="009201F6" w14:paraId="73BC9DAF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3B1688CE" w14:textId="77777777" w:rsidR="009A7804" w:rsidRPr="006E0142" w:rsidRDefault="009A7804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0" w:type="dxa"/>
            <w:gridSpan w:val="17"/>
          </w:tcPr>
          <w:p w14:paraId="6A8B0E9D" w14:textId="77777777" w:rsidR="009A7804" w:rsidRPr="00EC36F2" w:rsidRDefault="009A7804" w:rsidP="00222FD1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EC36F2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A7804" w:rsidRPr="009201F6" w14:paraId="1E91D1B5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25FA3E0F" w14:textId="77777777" w:rsidR="009A7804" w:rsidRPr="006E0142" w:rsidRDefault="009A7804" w:rsidP="0045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E014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  <w:r w:rsidR="0065680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และขาดทุนจากการ</w:t>
            </w:r>
            <w:r w:rsidR="00450CC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</w:p>
        </w:tc>
        <w:tc>
          <w:tcPr>
            <w:tcW w:w="1260" w:type="dxa"/>
            <w:vAlign w:val="bottom"/>
          </w:tcPr>
          <w:p w14:paraId="0C2B861E" w14:textId="77777777" w:rsidR="009A7804" w:rsidRPr="00BE316A" w:rsidRDefault="009A7804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CC4D701" w14:textId="77777777" w:rsidR="009A7804" w:rsidRPr="00BE316A" w:rsidRDefault="009A7804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7944B7" w14:textId="77777777" w:rsidR="009A7804" w:rsidRPr="00BE316A" w:rsidRDefault="009A7804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54DE3FE" w14:textId="77777777" w:rsidR="009A7804" w:rsidRPr="00BE316A" w:rsidRDefault="009A7804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83053FF" w14:textId="77777777" w:rsidR="009A7804" w:rsidRPr="00BE316A" w:rsidRDefault="009A7804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1135DD7" w14:textId="77777777" w:rsidR="009A7804" w:rsidRPr="00BE316A" w:rsidRDefault="009A7804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03D2C6" w14:textId="77777777" w:rsidR="009A7804" w:rsidRPr="00BE316A" w:rsidRDefault="009A7804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0B9F5AF" w14:textId="77777777" w:rsidR="009A7804" w:rsidRPr="00BE316A" w:rsidRDefault="009A7804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1308E1" w14:textId="77777777" w:rsidR="009A7804" w:rsidRPr="00BE316A" w:rsidRDefault="009A7804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A484C19" w14:textId="77777777" w:rsidR="009A7804" w:rsidRPr="00BE316A" w:rsidRDefault="009A7804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29C22F1" w14:textId="77777777" w:rsidR="009A7804" w:rsidRPr="00BE316A" w:rsidRDefault="009A7804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AF53272" w14:textId="77777777" w:rsidR="009A7804" w:rsidRPr="00BE316A" w:rsidRDefault="009A7804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B9D1069" w14:textId="77777777" w:rsidR="009A7804" w:rsidRPr="00BE316A" w:rsidRDefault="009A7804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38B8A8D" w14:textId="77777777" w:rsidR="009A7804" w:rsidRPr="00BE316A" w:rsidRDefault="009A7804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B4F072F" w14:textId="77777777" w:rsidR="009A7804" w:rsidRPr="00BE316A" w:rsidRDefault="009A7804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1D3663F" w14:textId="77777777" w:rsidR="009A7804" w:rsidRPr="00BE316A" w:rsidRDefault="009A7804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606665C" w14:textId="77777777" w:rsidR="009A7804" w:rsidRPr="00BE316A" w:rsidRDefault="009A7804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50CCF" w:rsidRPr="009201F6" w14:paraId="366674E7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5B26D103" w14:textId="77777777" w:rsidR="00450CCF" w:rsidRPr="006E0142" w:rsidRDefault="00450CCF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ด้อยค่า</w:t>
            </w:r>
          </w:p>
        </w:tc>
        <w:tc>
          <w:tcPr>
            <w:tcW w:w="1260" w:type="dxa"/>
            <w:vAlign w:val="bottom"/>
          </w:tcPr>
          <w:p w14:paraId="7B2D4C22" w14:textId="77777777" w:rsidR="00450CCF" w:rsidRPr="00BE316A" w:rsidRDefault="00450CCF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3CEB1B6" w14:textId="77777777" w:rsidR="00450CCF" w:rsidRPr="00BE316A" w:rsidRDefault="00450CCF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B84423E" w14:textId="77777777" w:rsidR="00450CCF" w:rsidRPr="00BE316A" w:rsidRDefault="00450CCF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BEE4E65" w14:textId="77777777" w:rsidR="00450CCF" w:rsidRPr="00BE316A" w:rsidRDefault="00450CCF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423490" w14:textId="77777777" w:rsidR="00450CCF" w:rsidRPr="00BE316A" w:rsidRDefault="00450CCF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6E730CF" w14:textId="77777777" w:rsidR="00450CCF" w:rsidRPr="00BE316A" w:rsidRDefault="00450CCF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484D65" w14:textId="77777777" w:rsidR="00450CCF" w:rsidRPr="00BE316A" w:rsidRDefault="00450CCF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6CDC727" w14:textId="77777777" w:rsidR="00450CCF" w:rsidRPr="00BE316A" w:rsidRDefault="00450CCF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F5DE422" w14:textId="77777777" w:rsidR="00450CCF" w:rsidRPr="00BE316A" w:rsidRDefault="00450CCF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005B255" w14:textId="77777777" w:rsidR="00450CCF" w:rsidRPr="00BE316A" w:rsidRDefault="00450CCF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59759BF" w14:textId="77777777" w:rsidR="00450CCF" w:rsidRPr="00BE316A" w:rsidRDefault="00450CCF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A5AB965" w14:textId="77777777" w:rsidR="00450CCF" w:rsidRPr="00BE316A" w:rsidRDefault="00450CCF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5873CB2" w14:textId="77777777" w:rsidR="00450CCF" w:rsidRPr="00BE316A" w:rsidRDefault="00450CCF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0304CCE" w14:textId="77777777" w:rsidR="00450CCF" w:rsidRPr="00BE316A" w:rsidRDefault="00450CCF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7FF7A5E" w14:textId="77777777" w:rsidR="00450CCF" w:rsidRPr="00BE316A" w:rsidRDefault="00450CCF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F06219E" w14:textId="77777777" w:rsidR="00450CCF" w:rsidRPr="00BE316A" w:rsidRDefault="00450CCF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449073" w14:textId="77777777" w:rsidR="00450CCF" w:rsidRPr="00BE316A" w:rsidRDefault="00450CCF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164DD" w:rsidRPr="009164DD" w14:paraId="5D019E63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139F95B1" w14:textId="77777777" w:rsidR="009164DD" w:rsidRPr="009164DD" w:rsidRDefault="009164DD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164D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164DD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164DD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9164DD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260" w:type="dxa"/>
            <w:vAlign w:val="bottom"/>
          </w:tcPr>
          <w:p w14:paraId="6C3E5D9F" w14:textId="77777777" w:rsidR="009164DD" w:rsidRPr="009164D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164DD">
              <w:rPr>
                <w:rFonts w:ascii="Angsana New" w:hAnsi="Angsana New" w:cs="Angsana New"/>
                <w:sz w:val="28"/>
                <w:szCs w:val="28"/>
              </w:rPr>
              <w:t>227</w:t>
            </w:r>
          </w:p>
        </w:tc>
        <w:tc>
          <w:tcPr>
            <w:tcW w:w="180" w:type="dxa"/>
            <w:vAlign w:val="bottom"/>
          </w:tcPr>
          <w:p w14:paraId="2F9A910D" w14:textId="77777777" w:rsidR="009164DD" w:rsidRPr="009164D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BB75F7" w14:textId="77777777" w:rsidR="009164DD" w:rsidRPr="009164D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164DD">
              <w:rPr>
                <w:rFonts w:ascii="Angsana New" w:hAnsi="Angsana New" w:cs="Angsana New"/>
                <w:sz w:val="28"/>
                <w:szCs w:val="28"/>
              </w:rPr>
              <w:t>6,120</w:t>
            </w:r>
          </w:p>
        </w:tc>
        <w:tc>
          <w:tcPr>
            <w:tcW w:w="270" w:type="dxa"/>
            <w:vAlign w:val="bottom"/>
          </w:tcPr>
          <w:p w14:paraId="4DA96131" w14:textId="77777777" w:rsidR="009164DD" w:rsidRPr="009164D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602742E" w14:textId="77777777" w:rsidR="009164DD" w:rsidRPr="009164D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164DD">
              <w:rPr>
                <w:rFonts w:ascii="Angsana New" w:hAnsi="Angsana New" w:cs="Angsana New"/>
                <w:sz w:val="28"/>
                <w:szCs w:val="28"/>
              </w:rPr>
              <w:t>28,698</w:t>
            </w:r>
          </w:p>
        </w:tc>
        <w:tc>
          <w:tcPr>
            <w:tcW w:w="180" w:type="dxa"/>
            <w:vAlign w:val="bottom"/>
          </w:tcPr>
          <w:p w14:paraId="573011AE" w14:textId="77777777" w:rsidR="009164DD" w:rsidRPr="009164D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231B8C" w14:textId="77777777" w:rsidR="009164DD" w:rsidRPr="009164D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164DD">
              <w:rPr>
                <w:rFonts w:ascii="Angsana New" w:hAnsi="Angsana New" w:cs="Angsana New"/>
                <w:sz w:val="28"/>
                <w:szCs w:val="28"/>
              </w:rPr>
              <w:t>873</w:t>
            </w:r>
          </w:p>
        </w:tc>
        <w:tc>
          <w:tcPr>
            <w:tcW w:w="180" w:type="dxa"/>
            <w:vAlign w:val="bottom"/>
          </w:tcPr>
          <w:p w14:paraId="5FE4B3CE" w14:textId="77777777" w:rsidR="009164DD" w:rsidRPr="009164D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D2DFE4" w14:textId="77777777" w:rsidR="009164DD" w:rsidRPr="009164D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164DD">
              <w:rPr>
                <w:rFonts w:ascii="Angsana New" w:hAnsi="Angsana New" w:cs="Angsana New"/>
                <w:sz w:val="28"/>
                <w:szCs w:val="28"/>
              </w:rPr>
              <w:t>13,591</w:t>
            </w:r>
          </w:p>
        </w:tc>
        <w:tc>
          <w:tcPr>
            <w:tcW w:w="180" w:type="dxa"/>
            <w:vAlign w:val="bottom"/>
          </w:tcPr>
          <w:p w14:paraId="2BE429E9" w14:textId="77777777" w:rsidR="009164DD" w:rsidRPr="009164D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B28A1B0" w14:textId="77777777" w:rsidR="009164DD" w:rsidRPr="009164D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164DD">
              <w:rPr>
                <w:rFonts w:ascii="Angsana New" w:hAnsi="Angsana New" w:cs="Angsana New"/>
                <w:sz w:val="28"/>
                <w:szCs w:val="28"/>
              </w:rPr>
              <w:t>169,136</w:t>
            </w:r>
          </w:p>
        </w:tc>
        <w:tc>
          <w:tcPr>
            <w:tcW w:w="180" w:type="dxa"/>
            <w:vAlign w:val="bottom"/>
          </w:tcPr>
          <w:p w14:paraId="10CFD92C" w14:textId="77777777" w:rsidR="009164DD" w:rsidRPr="009164D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CB26C2" w14:textId="77777777" w:rsidR="009164DD" w:rsidRPr="009164D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164DD">
              <w:rPr>
                <w:rFonts w:ascii="Angsana New" w:hAnsi="Angsana New" w:cs="Angsana New"/>
                <w:sz w:val="28"/>
                <w:szCs w:val="28"/>
              </w:rPr>
              <w:t>26,544</w:t>
            </w:r>
          </w:p>
        </w:tc>
        <w:tc>
          <w:tcPr>
            <w:tcW w:w="180" w:type="dxa"/>
            <w:vAlign w:val="bottom"/>
          </w:tcPr>
          <w:p w14:paraId="5C9A95AD" w14:textId="77777777" w:rsidR="009164DD" w:rsidRPr="009164D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16CE657" w14:textId="77777777" w:rsidR="009164DD" w:rsidRPr="009164DD" w:rsidRDefault="009164DD" w:rsidP="0001055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9164D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9CD5EF0" w14:textId="77777777" w:rsidR="009164DD" w:rsidRPr="009164D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6BFF408" w14:textId="77777777" w:rsidR="009164DD" w:rsidRPr="009164D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64DD">
              <w:rPr>
                <w:rFonts w:ascii="Angsana New" w:hAnsi="Angsana New" w:cs="Angsana New"/>
                <w:sz w:val="28"/>
                <w:szCs w:val="28"/>
                <w:lang w:bidi="th-TH"/>
              </w:rPr>
              <w:t>245,189</w:t>
            </w:r>
          </w:p>
        </w:tc>
      </w:tr>
      <w:tr w:rsidR="009164DD" w:rsidRPr="009201F6" w14:paraId="70816121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222620BF" w14:textId="77777777" w:rsidR="009164DD" w:rsidRPr="006E0142" w:rsidRDefault="009164DD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="Angsana New" w:hAnsi="Angsana New"/>
                <w:sz w:val="28"/>
                <w:szCs w:val="28"/>
              </w:rPr>
            </w:pPr>
            <w:r w:rsidRPr="006E0142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vAlign w:val="bottom"/>
          </w:tcPr>
          <w:p w14:paraId="2BC2FEA1" w14:textId="77777777" w:rsidR="009164DD" w:rsidRPr="00D05FAB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05FAB">
              <w:rPr>
                <w:rFonts w:ascii="Angsana New" w:hAnsi="Angsana New" w:cs="Angsana New"/>
                <w:sz w:val="28"/>
                <w:szCs w:val="28"/>
              </w:rPr>
              <w:t>11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80" w:type="dxa"/>
            <w:vAlign w:val="bottom"/>
          </w:tcPr>
          <w:p w14:paraId="72AF25A6" w14:textId="77777777" w:rsidR="009164DD" w:rsidRPr="00D05FAB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444563A" w14:textId="77777777" w:rsidR="009164DD" w:rsidRPr="00D05FAB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1,618</w:t>
            </w:r>
          </w:p>
        </w:tc>
        <w:tc>
          <w:tcPr>
            <w:tcW w:w="270" w:type="dxa"/>
            <w:vAlign w:val="bottom"/>
          </w:tcPr>
          <w:p w14:paraId="0CACD1E7" w14:textId="77777777" w:rsidR="009164DD" w:rsidRPr="00D05FAB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CFD54CC" w14:textId="77777777" w:rsidR="009164DD" w:rsidRPr="00D05FAB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12,725</w:t>
            </w:r>
          </w:p>
        </w:tc>
        <w:tc>
          <w:tcPr>
            <w:tcW w:w="180" w:type="dxa"/>
            <w:vAlign w:val="bottom"/>
          </w:tcPr>
          <w:p w14:paraId="7DAAF3B1" w14:textId="77777777" w:rsidR="009164DD" w:rsidRPr="00D05FAB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53C87C" w14:textId="77777777" w:rsidR="009164DD" w:rsidRPr="00D05FAB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05FAB">
              <w:rPr>
                <w:rFonts w:ascii="Angsana New" w:hAnsi="Angsana New" w:cs="Angsana New"/>
                <w:sz w:val="28"/>
                <w:szCs w:val="28"/>
              </w:rPr>
              <w:t>164</w:t>
            </w:r>
          </w:p>
        </w:tc>
        <w:tc>
          <w:tcPr>
            <w:tcW w:w="180" w:type="dxa"/>
            <w:vAlign w:val="bottom"/>
          </w:tcPr>
          <w:p w14:paraId="033F0834" w14:textId="77777777" w:rsidR="009164DD" w:rsidRPr="00D05FAB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42A6D7D" w14:textId="77777777" w:rsidR="009164DD" w:rsidRPr="00826FA4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14,807</w:t>
            </w:r>
          </w:p>
        </w:tc>
        <w:tc>
          <w:tcPr>
            <w:tcW w:w="180" w:type="dxa"/>
            <w:vAlign w:val="bottom"/>
          </w:tcPr>
          <w:p w14:paraId="0AB7098A" w14:textId="77777777" w:rsidR="009164DD" w:rsidRPr="00D05FAB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AF5B54C" w14:textId="77777777" w:rsidR="009164DD" w:rsidRPr="00D05FAB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11,624</w:t>
            </w:r>
          </w:p>
        </w:tc>
        <w:tc>
          <w:tcPr>
            <w:tcW w:w="180" w:type="dxa"/>
            <w:vAlign w:val="bottom"/>
          </w:tcPr>
          <w:p w14:paraId="2F38E6FF" w14:textId="77777777" w:rsidR="009164DD" w:rsidRPr="00D05FAB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5029BEE" w14:textId="77777777" w:rsidR="009164DD" w:rsidRPr="00D05FAB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8,741</w:t>
            </w:r>
          </w:p>
        </w:tc>
        <w:tc>
          <w:tcPr>
            <w:tcW w:w="180" w:type="dxa"/>
            <w:vAlign w:val="bottom"/>
          </w:tcPr>
          <w:p w14:paraId="4024C464" w14:textId="77777777" w:rsidR="009164DD" w:rsidRPr="00D05FAB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D8EFC61" w14:textId="77777777" w:rsidR="009164DD" w:rsidRPr="00D05FAB" w:rsidRDefault="009164DD" w:rsidP="0001055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05FA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174FD17" w14:textId="77777777" w:rsidR="009164DD" w:rsidRPr="00D05FAB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1E2BC2" w14:textId="77777777" w:rsidR="009164DD" w:rsidRPr="00D05FAB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49,793</w:t>
            </w:r>
          </w:p>
        </w:tc>
      </w:tr>
      <w:tr w:rsidR="009164DD" w:rsidRPr="009201F6" w14:paraId="37CE20FC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2E781CE9" w14:textId="77777777" w:rsidR="009164DD" w:rsidRPr="006E0142" w:rsidRDefault="00210D05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="Angsana New" w:hAnsi="Angsana New"/>
                <w:sz w:val="28"/>
                <w:szCs w:val="28"/>
              </w:rPr>
            </w:pPr>
            <w:r w:rsidRPr="00D05FAB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/>
                <w:sz w:val="28"/>
                <w:szCs w:val="28"/>
              </w:rPr>
              <w:t xml:space="preserve"> /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0F9DC1A" w14:textId="77777777" w:rsidR="009164DD" w:rsidRPr="008936B6" w:rsidRDefault="009164DD" w:rsidP="00010552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8936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C7DB9E6" w14:textId="77777777" w:rsidR="009164DD" w:rsidRPr="00D05FAB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E5167FA" w14:textId="77777777" w:rsidR="009164DD" w:rsidRPr="008936B6" w:rsidRDefault="009164DD" w:rsidP="00010552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8936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40E96DF" w14:textId="77777777" w:rsidR="009164DD" w:rsidRPr="00D05FAB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EBEB391" w14:textId="77777777" w:rsidR="009164DD" w:rsidRPr="006E0142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(6,914)</w:t>
            </w:r>
          </w:p>
        </w:tc>
        <w:tc>
          <w:tcPr>
            <w:tcW w:w="180" w:type="dxa"/>
            <w:vAlign w:val="bottom"/>
          </w:tcPr>
          <w:p w14:paraId="64FB913F" w14:textId="77777777" w:rsidR="009164DD" w:rsidRPr="00D05FAB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2001A58" w14:textId="77777777" w:rsidR="009164DD" w:rsidRPr="008936B6" w:rsidRDefault="009164DD" w:rsidP="00010552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8936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8FF707E" w14:textId="77777777" w:rsidR="009164DD" w:rsidRPr="00D05FAB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8B7965" w14:textId="77777777" w:rsidR="009164DD" w:rsidRPr="00D05FAB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(51</w:t>
            </w:r>
            <w:r w:rsidRPr="00D05FA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53BD1FFC" w14:textId="77777777" w:rsidR="009164DD" w:rsidRPr="00D05FAB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980EFF9" w14:textId="77777777" w:rsidR="009164DD" w:rsidRPr="00D05FAB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(5,087</w:t>
            </w:r>
            <w:r w:rsidRPr="00D05FA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0282ECBE" w14:textId="77777777" w:rsidR="009164DD" w:rsidRPr="00D05FAB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3C0DADC" w14:textId="77777777" w:rsidR="009164DD" w:rsidRPr="00D05FAB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05FAB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2,015</w:t>
            </w:r>
            <w:r w:rsidRPr="00D05FA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48991FB6" w14:textId="77777777" w:rsidR="009164DD" w:rsidRPr="00D05FAB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562685A" w14:textId="77777777" w:rsidR="009164DD" w:rsidRPr="00D05FAB" w:rsidRDefault="009164DD" w:rsidP="0001055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05FA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B4A195E" w14:textId="77777777" w:rsidR="009164DD" w:rsidRPr="00D05FAB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4BBE85E" w14:textId="77777777" w:rsidR="009164DD" w:rsidRPr="00D05FAB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05FAB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14,067</w:t>
            </w:r>
            <w:r w:rsidRPr="00D05FAB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9164DD" w:rsidRPr="009201F6" w14:paraId="7973C9B7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79D43E48" w14:textId="77777777" w:rsidR="009164DD" w:rsidRPr="006E0142" w:rsidRDefault="009164DD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E01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E014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6E01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E0142">
              <w:rPr>
                <w:rFonts w:ascii="Angsana New" w:hAnsi="Angsana New"/>
                <w:b/>
                <w:bCs/>
                <w:sz w:val="28"/>
                <w:szCs w:val="28"/>
              </w:rPr>
              <w:t>255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E664F15" w14:textId="77777777" w:rsidR="009164DD" w:rsidRPr="00515FB7" w:rsidRDefault="009164DD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5F4CD72" w14:textId="77777777" w:rsidR="009164DD" w:rsidRPr="00515FB7" w:rsidRDefault="009164DD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B7A48B5" w14:textId="77777777" w:rsidR="009164DD" w:rsidRPr="00515FB7" w:rsidRDefault="009164DD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D442DBB" w14:textId="77777777" w:rsidR="009164DD" w:rsidRPr="00515FB7" w:rsidRDefault="009164DD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B9B4104" w14:textId="77777777" w:rsidR="009164DD" w:rsidRPr="00515FB7" w:rsidRDefault="009164DD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E1A0761" w14:textId="77777777" w:rsidR="009164DD" w:rsidRPr="00515FB7" w:rsidRDefault="009164DD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799CE4E" w14:textId="77777777" w:rsidR="009164DD" w:rsidRPr="00515FB7" w:rsidRDefault="009164DD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28C7DC6" w14:textId="77777777" w:rsidR="009164DD" w:rsidRPr="00515FB7" w:rsidRDefault="009164DD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2C1DCF0" w14:textId="77777777" w:rsidR="009164DD" w:rsidRPr="00515FB7" w:rsidRDefault="009164DD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245AC04" w14:textId="77777777" w:rsidR="009164DD" w:rsidRPr="00515FB7" w:rsidRDefault="009164DD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5E50492" w14:textId="77777777" w:rsidR="009164DD" w:rsidRPr="00515FB7" w:rsidRDefault="009164DD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DED3D30" w14:textId="77777777" w:rsidR="009164DD" w:rsidRPr="00515FB7" w:rsidRDefault="009164DD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15146B6" w14:textId="77777777" w:rsidR="009164DD" w:rsidRPr="00515FB7" w:rsidRDefault="009164DD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61279A7" w14:textId="77777777" w:rsidR="009164DD" w:rsidRPr="00515FB7" w:rsidRDefault="009164DD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DD1C4B9" w14:textId="77777777" w:rsidR="009164DD" w:rsidRPr="00CC5F55" w:rsidRDefault="009164DD" w:rsidP="0050191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374CADF" w14:textId="77777777" w:rsidR="009164DD" w:rsidRPr="00515FB7" w:rsidRDefault="009164DD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2978270" w14:textId="77777777" w:rsidR="009164DD" w:rsidRPr="00515FB7" w:rsidRDefault="009164DD" w:rsidP="00222F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9164DD" w:rsidRPr="00CC4AAA" w14:paraId="4B49D909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6A0E792C" w14:textId="77777777" w:rsidR="009164DD" w:rsidRPr="00D05FAB" w:rsidRDefault="009164DD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E014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และ </w:t>
            </w:r>
            <w:r w:rsidRPr="006E014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6E014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260" w:type="dxa"/>
            <w:vAlign w:val="bottom"/>
          </w:tcPr>
          <w:p w14:paraId="484B8B63" w14:textId="77777777" w:rsidR="009164DD" w:rsidRPr="00515FB7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341</w:t>
            </w:r>
          </w:p>
        </w:tc>
        <w:tc>
          <w:tcPr>
            <w:tcW w:w="180" w:type="dxa"/>
            <w:vAlign w:val="bottom"/>
          </w:tcPr>
          <w:p w14:paraId="152F3F37" w14:textId="77777777" w:rsidR="009164DD" w:rsidRPr="00515FB7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98EA2F" w14:textId="77777777" w:rsidR="009164DD" w:rsidRPr="00515FB7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7,738</w:t>
            </w:r>
          </w:p>
        </w:tc>
        <w:tc>
          <w:tcPr>
            <w:tcW w:w="270" w:type="dxa"/>
            <w:vAlign w:val="bottom"/>
          </w:tcPr>
          <w:p w14:paraId="155CF8AD" w14:textId="77777777" w:rsidR="009164DD" w:rsidRPr="00515FB7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ABCB208" w14:textId="77777777" w:rsidR="009164DD" w:rsidRPr="00515FB7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34,509</w:t>
            </w:r>
          </w:p>
        </w:tc>
        <w:tc>
          <w:tcPr>
            <w:tcW w:w="180" w:type="dxa"/>
            <w:vAlign w:val="bottom"/>
          </w:tcPr>
          <w:p w14:paraId="2406A4B1" w14:textId="77777777" w:rsidR="009164DD" w:rsidRPr="00515FB7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DE8CE3A" w14:textId="77777777" w:rsidR="009164DD" w:rsidRPr="00515FB7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1,037</w:t>
            </w:r>
          </w:p>
        </w:tc>
        <w:tc>
          <w:tcPr>
            <w:tcW w:w="180" w:type="dxa"/>
            <w:vAlign w:val="bottom"/>
          </w:tcPr>
          <w:p w14:paraId="573C5C30" w14:textId="77777777" w:rsidR="009164DD" w:rsidRPr="00515FB7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1A98477" w14:textId="77777777" w:rsidR="009164DD" w:rsidRPr="00515FB7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28,347</w:t>
            </w:r>
          </w:p>
        </w:tc>
        <w:tc>
          <w:tcPr>
            <w:tcW w:w="180" w:type="dxa"/>
            <w:vAlign w:val="bottom"/>
          </w:tcPr>
          <w:p w14:paraId="1F4B99B5" w14:textId="77777777" w:rsidR="009164DD" w:rsidRPr="00515FB7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2546B61" w14:textId="77777777" w:rsidR="009164DD" w:rsidRPr="00515FB7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175,673</w:t>
            </w:r>
          </w:p>
        </w:tc>
        <w:tc>
          <w:tcPr>
            <w:tcW w:w="180" w:type="dxa"/>
            <w:vAlign w:val="bottom"/>
          </w:tcPr>
          <w:p w14:paraId="6BA82BAC" w14:textId="77777777" w:rsidR="009164DD" w:rsidRPr="00515FB7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DA0519B" w14:textId="77777777" w:rsidR="009164DD" w:rsidRPr="00515FB7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33,270</w:t>
            </w:r>
          </w:p>
        </w:tc>
        <w:tc>
          <w:tcPr>
            <w:tcW w:w="180" w:type="dxa"/>
            <w:vAlign w:val="bottom"/>
          </w:tcPr>
          <w:p w14:paraId="7A678557" w14:textId="77777777" w:rsidR="009164DD" w:rsidRPr="00515FB7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073593B" w14:textId="77777777" w:rsidR="009164DD" w:rsidRPr="008936B6" w:rsidRDefault="009164DD" w:rsidP="0001055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936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4332BBD" w14:textId="77777777" w:rsidR="009164DD" w:rsidRPr="00515FB7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21BC84" w14:textId="77777777" w:rsidR="009164DD" w:rsidRPr="00515FB7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280,915</w:t>
            </w:r>
          </w:p>
        </w:tc>
      </w:tr>
      <w:tr w:rsidR="001B23B4" w:rsidRPr="00D05FAB" w14:paraId="06710D3B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6B181A3D" w14:textId="77777777" w:rsidR="001B23B4" w:rsidRPr="00D05FAB" w:rsidRDefault="001B23B4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05FAB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vAlign w:val="bottom"/>
          </w:tcPr>
          <w:p w14:paraId="16B38C8D" w14:textId="77777777" w:rsidR="001B23B4" w:rsidRPr="00D05FAB" w:rsidRDefault="001B23B4" w:rsidP="004E500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113</w:t>
            </w:r>
          </w:p>
        </w:tc>
        <w:tc>
          <w:tcPr>
            <w:tcW w:w="180" w:type="dxa"/>
            <w:vAlign w:val="bottom"/>
          </w:tcPr>
          <w:p w14:paraId="0123B067" w14:textId="77777777" w:rsidR="001B23B4" w:rsidRPr="00D05FAB" w:rsidRDefault="001B23B4" w:rsidP="004E500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1331537" w14:textId="77777777" w:rsidR="001B23B4" w:rsidRPr="00D05FAB" w:rsidRDefault="001B23B4" w:rsidP="004E500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1,786</w:t>
            </w:r>
          </w:p>
        </w:tc>
        <w:tc>
          <w:tcPr>
            <w:tcW w:w="270" w:type="dxa"/>
            <w:vAlign w:val="bottom"/>
          </w:tcPr>
          <w:p w14:paraId="2FC1C8DB" w14:textId="77777777" w:rsidR="001B23B4" w:rsidRPr="00D05FAB" w:rsidRDefault="001B23B4" w:rsidP="004E500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84351C0" w14:textId="77777777" w:rsidR="001B23B4" w:rsidRPr="00D05FAB" w:rsidRDefault="001B23B4" w:rsidP="004E500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12,032</w:t>
            </w:r>
          </w:p>
        </w:tc>
        <w:tc>
          <w:tcPr>
            <w:tcW w:w="180" w:type="dxa"/>
            <w:vAlign w:val="bottom"/>
          </w:tcPr>
          <w:p w14:paraId="09A40493" w14:textId="77777777" w:rsidR="001B23B4" w:rsidRPr="00D05FAB" w:rsidRDefault="001B23B4" w:rsidP="004E500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4503C5D" w14:textId="77777777" w:rsidR="001B23B4" w:rsidRPr="00D05FAB" w:rsidRDefault="001B23B4" w:rsidP="004E500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164</w:t>
            </w:r>
          </w:p>
        </w:tc>
        <w:tc>
          <w:tcPr>
            <w:tcW w:w="180" w:type="dxa"/>
            <w:vAlign w:val="bottom"/>
          </w:tcPr>
          <w:p w14:paraId="4528A822" w14:textId="77777777" w:rsidR="001B23B4" w:rsidRPr="00D05FAB" w:rsidRDefault="001B23B4" w:rsidP="004E500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C6ED01" w14:textId="77777777" w:rsidR="001B23B4" w:rsidRPr="00826FA4" w:rsidRDefault="001B23B4" w:rsidP="004E500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15,211</w:t>
            </w:r>
          </w:p>
        </w:tc>
        <w:tc>
          <w:tcPr>
            <w:tcW w:w="180" w:type="dxa"/>
            <w:vAlign w:val="bottom"/>
          </w:tcPr>
          <w:p w14:paraId="417F123C" w14:textId="77777777" w:rsidR="001B23B4" w:rsidRPr="00D05FAB" w:rsidRDefault="001B23B4" w:rsidP="004E500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2EB5D97" w14:textId="77777777" w:rsidR="001B23B4" w:rsidRPr="00D05FAB" w:rsidRDefault="001B23B4" w:rsidP="004E500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5,974</w:t>
            </w:r>
          </w:p>
        </w:tc>
        <w:tc>
          <w:tcPr>
            <w:tcW w:w="180" w:type="dxa"/>
            <w:vAlign w:val="bottom"/>
          </w:tcPr>
          <w:p w14:paraId="5A7242DE" w14:textId="77777777" w:rsidR="001B23B4" w:rsidRPr="00D05FAB" w:rsidRDefault="001B23B4" w:rsidP="004E500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C7C36C2" w14:textId="77777777" w:rsidR="001B23B4" w:rsidRPr="00D05FAB" w:rsidRDefault="001B23B4" w:rsidP="004E500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7,806</w:t>
            </w:r>
          </w:p>
        </w:tc>
        <w:tc>
          <w:tcPr>
            <w:tcW w:w="180" w:type="dxa"/>
            <w:vAlign w:val="bottom"/>
          </w:tcPr>
          <w:p w14:paraId="744D90D5" w14:textId="77777777" w:rsidR="001B23B4" w:rsidRPr="00D05FAB" w:rsidRDefault="001B23B4" w:rsidP="004E500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EBA2BFF" w14:textId="77777777" w:rsidR="001B23B4" w:rsidRPr="001B23B4" w:rsidRDefault="001B23B4" w:rsidP="005972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1B23B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736AFC7" w14:textId="77777777" w:rsidR="001B23B4" w:rsidRPr="00D05FAB" w:rsidRDefault="001B23B4" w:rsidP="004E500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022C79" w14:textId="77777777" w:rsidR="001B23B4" w:rsidRPr="00D05FAB" w:rsidRDefault="001B23B4" w:rsidP="004E500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43,086</w:t>
            </w:r>
          </w:p>
        </w:tc>
      </w:tr>
      <w:tr w:rsidR="0065680A" w:rsidRPr="00D05FAB" w14:paraId="65C06BBE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3A1539DF" w14:textId="77777777" w:rsidR="0065680A" w:rsidRPr="00D05FAB" w:rsidRDefault="0065680A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260" w:type="dxa"/>
            <w:vAlign w:val="bottom"/>
          </w:tcPr>
          <w:p w14:paraId="5B59E4A5" w14:textId="74AD6C42" w:rsidR="0065680A" w:rsidRPr="00DA0EC9" w:rsidRDefault="004809D1" w:rsidP="005972A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38,000</w:t>
            </w:r>
          </w:p>
        </w:tc>
        <w:tc>
          <w:tcPr>
            <w:tcW w:w="180" w:type="dxa"/>
            <w:vAlign w:val="bottom"/>
          </w:tcPr>
          <w:p w14:paraId="22A57678" w14:textId="77777777" w:rsidR="0065680A" w:rsidRPr="00D05FAB" w:rsidRDefault="0065680A" w:rsidP="004E500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0BE9BFB" w14:textId="77777777" w:rsidR="0065680A" w:rsidRPr="00D05FAB" w:rsidRDefault="0065680A" w:rsidP="0065680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5,000</w:t>
            </w:r>
          </w:p>
        </w:tc>
        <w:tc>
          <w:tcPr>
            <w:tcW w:w="270" w:type="dxa"/>
            <w:vAlign w:val="bottom"/>
          </w:tcPr>
          <w:p w14:paraId="6B72C379" w14:textId="77777777" w:rsidR="0065680A" w:rsidRPr="00D05FAB" w:rsidRDefault="0065680A" w:rsidP="004E500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CC1EA40" w14:textId="77777777" w:rsidR="0065680A" w:rsidRPr="008936B6" w:rsidRDefault="0065680A" w:rsidP="005972A5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8936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644654E" w14:textId="77777777" w:rsidR="0065680A" w:rsidRPr="00D05FAB" w:rsidRDefault="0065680A" w:rsidP="004E500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EF22D3" w14:textId="77777777" w:rsidR="0065680A" w:rsidRPr="008936B6" w:rsidRDefault="0065680A" w:rsidP="005972A5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8936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917C90C" w14:textId="77777777" w:rsidR="0065680A" w:rsidRPr="00D05FAB" w:rsidRDefault="0065680A" w:rsidP="004E500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88CDBE" w14:textId="77777777" w:rsidR="0065680A" w:rsidRPr="008936B6" w:rsidRDefault="0065680A" w:rsidP="005972A5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8936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B49B995" w14:textId="77777777" w:rsidR="0065680A" w:rsidRPr="00D05FAB" w:rsidRDefault="0065680A" w:rsidP="004E500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6614E84" w14:textId="77777777" w:rsidR="0065680A" w:rsidRPr="008936B6" w:rsidRDefault="0065680A" w:rsidP="005972A5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8936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E0DD913" w14:textId="77777777" w:rsidR="0065680A" w:rsidRPr="00D05FAB" w:rsidRDefault="0065680A" w:rsidP="004E500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44D6D71" w14:textId="77777777" w:rsidR="0065680A" w:rsidRPr="008936B6" w:rsidRDefault="0065680A" w:rsidP="008B75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8936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96C6318" w14:textId="77777777" w:rsidR="0065680A" w:rsidRPr="00D05FAB" w:rsidRDefault="0065680A" w:rsidP="004E500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E22376F" w14:textId="77777777" w:rsidR="0065680A" w:rsidRPr="001B23B4" w:rsidRDefault="0065680A" w:rsidP="005972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1B23B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1B55B24" w14:textId="77777777" w:rsidR="0065680A" w:rsidRPr="00D05FAB" w:rsidRDefault="0065680A" w:rsidP="004E500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576484C" w14:textId="02DF914E" w:rsidR="0065680A" w:rsidRPr="00D05FAB" w:rsidRDefault="004809D1" w:rsidP="0065680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43,000</w:t>
            </w:r>
          </w:p>
        </w:tc>
      </w:tr>
      <w:tr w:rsidR="0065680A" w:rsidRPr="00D05FAB" w14:paraId="5DBDD4CC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21F23397" w14:textId="77777777" w:rsidR="0065680A" w:rsidRPr="00D05FAB" w:rsidRDefault="0065680A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05FAB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/>
                <w:sz w:val="28"/>
                <w:szCs w:val="28"/>
              </w:rPr>
              <w:t xml:space="preserve"> /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14:paraId="63B1D9FB" w14:textId="77777777" w:rsidR="0065680A" w:rsidRPr="008936B6" w:rsidRDefault="0065680A" w:rsidP="005972A5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8936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9045FE1" w14:textId="77777777" w:rsidR="0065680A" w:rsidRPr="00D05FAB" w:rsidRDefault="0065680A" w:rsidP="004E500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7DF1194" w14:textId="77777777" w:rsidR="0065680A" w:rsidRPr="008936B6" w:rsidRDefault="0065680A" w:rsidP="005972A5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8936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3B2489C" w14:textId="77777777" w:rsidR="0065680A" w:rsidRPr="00D05FAB" w:rsidRDefault="0065680A" w:rsidP="004E500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9986D9A" w14:textId="77777777" w:rsidR="0065680A" w:rsidRPr="006E0142" w:rsidRDefault="0065680A" w:rsidP="004E500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(2,782)</w:t>
            </w:r>
          </w:p>
        </w:tc>
        <w:tc>
          <w:tcPr>
            <w:tcW w:w="180" w:type="dxa"/>
            <w:vAlign w:val="bottom"/>
          </w:tcPr>
          <w:p w14:paraId="57B17A1F" w14:textId="77777777" w:rsidR="0065680A" w:rsidRPr="00D05FAB" w:rsidRDefault="0065680A" w:rsidP="004E500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EA6D48C" w14:textId="77777777" w:rsidR="0065680A" w:rsidRPr="008936B6" w:rsidRDefault="0065680A" w:rsidP="005972A5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8936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134DE2A" w14:textId="77777777" w:rsidR="0065680A" w:rsidRPr="00D05FAB" w:rsidRDefault="0065680A" w:rsidP="004E500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3BF343" w14:textId="77777777" w:rsidR="0065680A" w:rsidRPr="00D05FAB" w:rsidRDefault="0065680A" w:rsidP="004E500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(377)</w:t>
            </w:r>
          </w:p>
        </w:tc>
        <w:tc>
          <w:tcPr>
            <w:tcW w:w="180" w:type="dxa"/>
            <w:vAlign w:val="bottom"/>
          </w:tcPr>
          <w:p w14:paraId="5AF00A82" w14:textId="77777777" w:rsidR="0065680A" w:rsidRPr="00D05FAB" w:rsidRDefault="0065680A" w:rsidP="004E500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D00DC5" w14:textId="77777777" w:rsidR="0065680A" w:rsidRPr="00D05FAB" w:rsidRDefault="0065680A" w:rsidP="00997B6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(6,213)</w:t>
            </w:r>
          </w:p>
        </w:tc>
        <w:tc>
          <w:tcPr>
            <w:tcW w:w="180" w:type="dxa"/>
            <w:vAlign w:val="bottom"/>
          </w:tcPr>
          <w:p w14:paraId="59AD11A9" w14:textId="77777777" w:rsidR="0065680A" w:rsidRPr="00D05FAB" w:rsidRDefault="0065680A" w:rsidP="004E500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F8B6B17" w14:textId="77777777" w:rsidR="0065680A" w:rsidRPr="008936B6" w:rsidRDefault="0065680A" w:rsidP="008B75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8936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2984460" w14:textId="77777777" w:rsidR="0065680A" w:rsidRPr="00D05FAB" w:rsidRDefault="0065680A" w:rsidP="004E500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683C362" w14:textId="77777777" w:rsidR="0065680A" w:rsidRPr="001B23B4" w:rsidRDefault="0065680A" w:rsidP="005972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1B23B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7EB5C66" w14:textId="77777777" w:rsidR="0065680A" w:rsidRPr="00D05FAB" w:rsidRDefault="0065680A" w:rsidP="004E500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447EB6" w14:textId="77777777" w:rsidR="0065680A" w:rsidRPr="00D05FAB" w:rsidRDefault="0065680A" w:rsidP="004E500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(9,372)</w:t>
            </w:r>
          </w:p>
        </w:tc>
      </w:tr>
      <w:tr w:rsidR="0065680A" w:rsidRPr="009201F6" w14:paraId="68F78329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5699774A" w14:textId="77777777" w:rsidR="0065680A" w:rsidRPr="006E0142" w:rsidRDefault="0065680A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E01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E014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6E01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24246" w14:textId="1D4D518F" w:rsidR="0065680A" w:rsidRPr="00515FB7" w:rsidRDefault="004809D1" w:rsidP="004E500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38,454</w:t>
            </w:r>
          </w:p>
        </w:tc>
        <w:tc>
          <w:tcPr>
            <w:tcW w:w="180" w:type="dxa"/>
            <w:vAlign w:val="bottom"/>
          </w:tcPr>
          <w:p w14:paraId="183562F4" w14:textId="77777777" w:rsidR="0065680A" w:rsidRPr="00515FB7" w:rsidRDefault="0065680A" w:rsidP="004E500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1F737" w14:textId="77777777" w:rsidR="0065680A" w:rsidRPr="00515FB7" w:rsidRDefault="0065680A" w:rsidP="004E500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14,524</w:t>
            </w:r>
          </w:p>
        </w:tc>
        <w:tc>
          <w:tcPr>
            <w:tcW w:w="270" w:type="dxa"/>
            <w:vAlign w:val="bottom"/>
          </w:tcPr>
          <w:p w14:paraId="5915EB3F" w14:textId="77777777" w:rsidR="0065680A" w:rsidRPr="00515FB7" w:rsidRDefault="0065680A" w:rsidP="004E500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EA9CD" w14:textId="77777777" w:rsidR="0065680A" w:rsidRPr="00515FB7" w:rsidRDefault="00240370" w:rsidP="004E500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43,7</w:t>
            </w:r>
            <w:r w:rsidR="0065680A">
              <w:rPr>
                <w:rFonts w:ascii="Angsana New" w:hAnsi="Angsana New" w:cs="Angsana New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180" w:type="dxa"/>
            <w:vAlign w:val="bottom"/>
          </w:tcPr>
          <w:p w14:paraId="36F4F61D" w14:textId="77777777" w:rsidR="0065680A" w:rsidRPr="00515FB7" w:rsidRDefault="0065680A" w:rsidP="004E500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928BCD" w14:textId="77777777" w:rsidR="0065680A" w:rsidRPr="00515FB7" w:rsidRDefault="0065680A" w:rsidP="004E500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1,201</w:t>
            </w:r>
          </w:p>
        </w:tc>
        <w:tc>
          <w:tcPr>
            <w:tcW w:w="180" w:type="dxa"/>
            <w:vAlign w:val="bottom"/>
          </w:tcPr>
          <w:p w14:paraId="070A2C71" w14:textId="77777777" w:rsidR="0065680A" w:rsidRPr="00515FB7" w:rsidRDefault="0065680A" w:rsidP="004E500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78CFF" w14:textId="77777777" w:rsidR="0065680A" w:rsidRPr="00515FB7" w:rsidRDefault="0065680A" w:rsidP="004E500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43,181</w:t>
            </w:r>
          </w:p>
        </w:tc>
        <w:tc>
          <w:tcPr>
            <w:tcW w:w="180" w:type="dxa"/>
            <w:vAlign w:val="bottom"/>
          </w:tcPr>
          <w:p w14:paraId="35C8D0FA" w14:textId="77777777" w:rsidR="0065680A" w:rsidRPr="00515FB7" w:rsidRDefault="0065680A" w:rsidP="004E500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5E574" w14:textId="77777777" w:rsidR="0065680A" w:rsidRPr="00515FB7" w:rsidRDefault="0065680A" w:rsidP="004E500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175,434</w:t>
            </w:r>
          </w:p>
        </w:tc>
        <w:tc>
          <w:tcPr>
            <w:tcW w:w="180" w:type="dxa"/>
            <w:vAlign w:val="bottom"/>
          </w:tcPr>
          <w:p w14:paraId="21407CCB" w14:textId="77777777" w:rsidR="0065680A" w:rsidRPr="00515FB7" w:rsidRDefault="0065680A" w:rsidP="004E500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02FB8" w14:textId="77777777" w:rsidR="0065680A" w:rsidRPr="00515FB7" w:rsidRDefault="00240370" w:rsidP="004E500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41,0</w:t>
            </w:r>
            <w:r w:rsidR="0065680A">
              <w:rPr>
                <w:rFonts w:ascii="Angsana New" w:hAnsi="Angsana New" w:cs="Angsana New"/>
                <w:b/>
                <w:bCs/>
                <w:sz w:val="28"/>
                <w:szCs w:val="28"/>
              </w:rPr>
              <w:t>76</w:t>
            </w:r>
          </w:p>
        </w:tc>
        <w:tc>
          <w:tcPr>
            <w:tcW w:w="180" w:type="dxa"/>
            <w:vAlign w:val="bottom"/>
          </w:tcPr>
          <w:p w14:paraId="1C33739F" w14:textId="77777777" w:rsidR="0065680A" w:rsidRPr="00515FB7" w:rsidRDefault="0065680A" w:rsidP="004E500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E76310" w14:textId="77777777" w:rsidR="0065680A" w:rsidRPr="008936B6" w:rsidRDefault="0065680A" w:rsidP="004E500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3D067E1" w14:textId="77777777" w:rsidR="0065680A" w:rsidRPr="00515FB7" w:rsidRDefault="0065680A" w:rsidP="004E500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2E015F" w14:textId="52CF7F0E" w:rsidR="0065680A" w:rsidRPr="00515FB7" w:rsidRDefault="004809D1" w:rsidP="00DA0EC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357,629</w:t>
            </w:r>
          </w:p>
        </w:tc>
      </w:tr>
    </w:tbl>
    <w:p w14:paraId="7A6F9A3A" w14:textId="77777777" w:rsidR="00663DDE" w:rsidRDefault="00663DDE" w:rsidP="009A7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sectPr w:rsidR="00663DDE" w:rsidSect="004443B2">
          <w:pgSz w:w="16834" w:h="11909" w:orient="landscape" w:code="9"/>
          <w:pgMar w:top="692" w:right="1151" w:bottom="578" w:left="1151" w:header="720" w:footer="720" w:gutter="0"/>
          <w:cols w:space="720"/>
        </w:sectPr>
      </w:pPr>
    </w:p>
    <w:tbl>
      <w:tblPr>
        <w:tblW w:w="14749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9"/>
        <w:gridCol w:w="1260"/>
        <w:gridCol w:w="180"/>
        <w:gridCol w:w="1170"/>
        <w:gridCol w:w="270"/>
        <w:gridCol w:w="1080"/>
        <w:gridCol w:w="180"/>
        <w:gridCol w:w="1170"/>
        <w:gridCol w:w="180"/>
        <w:gridCol w:w="1080"/>
        <w:gridCol w:w="180"/>
        <w:gridCol w:w="1080"/>
        <w:gridCol w:w="180"/>
        <w:gridCol w:w="990"/>
        <w:gridCol w:w="180"/>
        <w:gridCol w:w="1350"/>
        <w:gridCol w:w="180"/>
        <w:gridCol w:w="1170"/>
      </w:tblGrid>
      <w:tr w:rsidR="009A7804" w:rsidRPr="009201F6" w14:paraId="6732942D" w14:textId="77777777" w:rsidTr="00A0170B">
        <w:trPr>
          <w:cantSplit/>
          <w:trHeight w:val="284"/>
          <w:tblHeader/>
        </w:trPr>
        <w:tc>
          <w:tcPr>
            <w:tcW w:w="2869" w:type="dxa"/>
            <w:vAlign w:val="bottom"/>
          </w:tcPr>
          <w:p w14:paraId="267C9736" w14:textId="77777777" w:rsidR="009A7804" w:rsidRPr="006E0142" w:rsidRDefault="009A7804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0" w:type="dxa"/>
            <w:gridSpan w:val="17"/>
          </w:tcPr>
          <w:p w14:paraId="14C1BB13" w14:textId="77777777" w:rsidR="009A7804" w:rsidRPr="006E0142" w:rsidRDefault="009A7804" w:rsidP="00222FD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0202F" w:rsidRPr="009201F6" w14:paraId="50096C15" w14:textId="77777777" w:rsidTr="00A0170B">
        <w:trPr>
          <w:cantSplit/>
          <w:trHeight w:val="397"/>
          <w:tblHeader/>
        </w:trPr>
        <w:tc>
          <w:tcPr>
            <w:tcW w:w="2869" w:type="dxa"/>
            <w:vAlign w:val="bottom"/>
          </w:tcPr>
          <w:p w14:paraId="1A6B7F1B" w14:textId="77777777" w:rsidR="0050202F" w:rsidRPr="006E0142" w:rsidRDefault="0050202F" w:rsidP="0050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8F7F2D8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B2C1F9C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6C58706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2D9EBD7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D3957EB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BEEB0C8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F00BD66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A6EDC9A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11E52C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B91B209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F67D013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เครื่องตกแต่ง </w:t>
            </w:r>
          </w:p>
        </w:tc>
        <w:tc>
          <w:tcPr>
            <w:tcW w:w="180" w:type="dxa"/>
            <w:vAlign w:val="bottom"/>
          </w:tcPr>
          <w:p w14:paraId="3CA62359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CA6DAE2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827E9DE" w14:textId="77777777" w:rsidR="0050202F" w:rsidRPr="00C71A38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E43B459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178" w:right="-142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66ABE35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80FC51B" w14:textId="77777777" w:rsidR="0050202F" w:rsidRPr="006E0142" w:rsidRDefault="0050202F" w:rsidP="005020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</w:p>
        </w:tc>
      </w:tr>
      <w:tr w:rsidR="006A21BB" w:rsidRPr="009201F6" w14:paraId="0977D110" w14:textId="77777777" w:rsidTr="00A0170B">
        <w:trPr>
          <w:cantSplit/>
          <w:trHeight w:val="397"/>
          <w:tblHeader/>
        </w:trPr>
        <w:tc>
          <w:tcPr>
            <w:tcW w:w="2869" w:type="dxa"/>
            <w:vAlign w:val="bottom"/>
          </w:tcPr>
          <w:p w14:paraId="14844237" w14:textId="77777777" w:rsidR="006A21BB" w:rsidRPr="006E0142" w:rsidRDefault="006A21BB" w:rsidP="006A2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0ECF0A1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CD81041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F45731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3C1DAE0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EF6A8AD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7B1E4DD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EA5E155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CC234B3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6C810F" w14:textId="77777777" w:rsidR="006A21BB" w:rsidRPr="00AD1F64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D1F6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อุปกรณ์ที่ใช้</w:t>
            </w:r>
          </w:p>
        </w:tc>
        <w:tc>
          <w:tcPr>
            <w:tcW w:w="180" w:type="dxa"/>
          </w:tcPr>
          <w:p w14:paraId="2A9FE19C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29EEA3F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ติดตั้ง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และ</w:t>
            </w:r>
          </w:p>
        </w:tc>
        <w:tc>
          <w:tcPr>
            <w:tcW w:w="180" w:type="dxa"/>
            <w:vAlign w:val="bottom"/>
          </w:tcPr>
          <w:p w14:paraId="358D6527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C6E6316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1DBF546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E5D2D55" w14:textId="77777777" w:rsidR="006A21BB" w:rsidRPr="00A81779" w:rsidRDefault="006A21BB" w:rsidP="006A21BB">
            <w:pPr>
              <w:pStyle w:val="acctcolumnheading"/>
              <w:spacing w:after="0" w:line="240" w:lineRule="auto"/>
              <w:ind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817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07A10AD9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829DFB4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6A21BB" w:rsidRPr="009201F6" w14:paraId="5CBA75AF" w14:textId="77777777" w:rsidTr="00A0170B">
        <w:trPr>
          <w:cantSplit/>
          <w:trHeight w:val="397"/>
          <w:tblHeader/>
        </w:trPr>
        <w:tc>
          <w:tcPr>
            <w:tcW w:w="2869" w:type="dxa"/>
            <w:vAlign w:val="bottom"/>
          </w:tcPr>
          <w:p w14:paraId="549C1007" w14:textId="77777777" w:rsidR="006A21BB" w:rsidRPr="006E0142" w:rsidRDefault="006A21BB" w:rsidP="006A2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21FC5BF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ที่ดินและ</w:t>
            </w:r>
          </w:p>
        </w:tc>
        <w:tc>
          <w:tcPr>
            <w:tcW w:w="180" w:type="dxa"/>
            <w:vAlign w:val="bottom"/>
          </w:tcPr>
          <w:p w14:paraId="17F1E4C4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5E1E569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อาคารและ</w:t>
            </w:r>
          </w:p>
        </w:tc>
        <w:tc>
          <w:tcPr>
            <w:tcW w:w="270" w:type="dxa"/>
            <w:vAlign w:val="bottom"/>
          </w:tcPr>
          <w:p w14:paraId="362AAC16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1891A6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180" w:type="dxa"/>
            <w:vAlign w:val="bottom"/>
          </w:tcPr>
          <w:p w14:paraId="2F9855FD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22785BC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เครื่องจักรและ</w:t>
            </w:r>
          </w:p>
        </w:tc>
        <w:tc>
          <w:tcPr>
            <w:tcW w:w="180" w:type="dxa"/>
            <w:vAlign w:val="bottom"/>
          </w:tcPr>
          <w:p w14:paraId="414220F7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F768E5" w14:textId="77777777" w:rsidR="006A21BB" w:rsidRPr="00AD1F64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D1F6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ในการ</w:t>
            </w:r>
          </w:p>
        </w:tc>
        <w:tc>
          <w:tcPr>
            <w:tcW w:w="180" w:type="dxa"/>
          </w:tcPr>
          <w:p w14:paraId="4E7FD668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9513CFC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เครื่องใช้</w:t>
            </w:r>
          </w:p>
        </w:tc>
        <w:tc>
          <w:tcPr>
            <w:tcW w:w="180" w:type="dxa"/>
            <w:vAlign w:val="bottom"/>
          </w:tcPr>
          <w:p w14:paraId="5C9D43EC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8438D4D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2909145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F21FD27" w14:textId="77777777" w:rsidR="006A21BB" w:rsidRPr="00A81779" w:rsidRDefault="006A21BB" w:rsidP="006A21BB">
            <w:pPr>
              <w:pStyle w:val="acctcolumnheading"/>
              <w:spacing w:after="0" w:line="240" w:lineRule="auto"/>
              <w:ind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ระหว่างก่อสร้าง</w:t>
            </w:r>
          </w:p>
        </w:tc>
        <w:tc>
          <w:tcPr>
            <w:tcW w:w="180" w:type="dxa"/>
            <w:vAlign w:val="bottom"/>
          </w:tcPr>
          <w:p w14:paraId="45F98906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0A8C71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6A21BB" w:rsidRPr="009201F6" w14:paraId="274486E3" w14:textId="77777777" w:rsidTr="00A0170B">
        <w:trPr>
          <w:cantSplit/>
          <w:trHeight w:val="397"/>
          <w:tblHeader/>
        </w:trPr>
        <w:tc>
          <w:tcPr>
            <w:tcW w:w="2869" w:type="dxa"/>
            <w:vAlign w:val="bottom"/>
          </w:tcPr>
          <w:p w14:paraId="7841A1F9" w14:textId="77777777" w:rsidR="006A21BB" w:rsidRPr="006E0142" w:rsidRDefault="006A21BB" w:rsidP="006A2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8EFC0C6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180" w:type="dxa"/>
            <w:vAlign w:val="bottom"/>
          </w:tcPr>
          <w:p w14:paraId="70C33462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BD863F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270" w:type="dxa"/>
            <w:vAlign w:val="bottom"/>
          </w:tcPr>
          <w:p w14:paraId="00D3CF12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8BB9125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สินทรัพย์เช่า</w:t>
            </w:r>
          </w:p>
        </w:tc>
        <w:tc>
          <w:tcPr>
            <w:tcW w:w="180" w:type="dxa"/>
            <w:vAlign w:val="bottom"/>
          </w:tcPr>
          <w:p w14:paraId="2EBC2DB5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43241F6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อุปกรณ์</w:t>
            </w:r>
          </w:p>
        </w:tc>
        <w:tc>
          <w:tcPr>
            <w:tcW w:w="180" w:type="dxa"/>
            <w:vAlign w:val="bottom"/>
          </w:tcPr>
          <w:p w14:paraId="17193F9B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A9CA7E" w14:textId="77777777" w:rsidR="006A21BB" w:rsidRPr="00AD1F64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D1F6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ดำเนินงาน</w:t>
            </w:r>
          </w:p>
        </w:tc>
        <w:tc>
          <w:tcPr>
            <w:tcW w:w="180" w:type="dxa"/>
          </w:tcPr>
          <w:p w14:paraId="12CA0B8F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C2A20DF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  <w:vAlign w:val="bottom"/>
          </w:tcPr>
          <w:p w14:paraId="273C067F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D1F6CD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  <w:vAlign w:val="bottom"/>
          </w:tcPr>
          <w:p w14:paraId="45F5E6F2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5A9AEE7" w14:textId="77777777" w:rsidR="006A21BB" w:rsidRPr="00A81779" w:rsidRDefault="006A21BB" w:rsidP="006A21BB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</w:t>
            </w:r>
            <w:r w:rsidRPr="00A817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ติดตั้ง</w:t>
            </w:r>
          </w:p>
        </w:tc>
        <w:tc>
          <w:tcPr>
            <w:tcW w:w="180" w:type="dxa"/>
            <w:vAlign w:val="bottom"/>
          </w:tcPr>
          <w:p w14:paraId="59A7975A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6643D2" w14:textId="77777777" w:rsidR="006A21BB" w:rsidRPr="006E0142" w:rsidRDefault="006A21BB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E014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50202F" w:rsidRPr="009201F6" w14:paraId="4D9E2494" w14:textId="77777777" w:rsidTr="00A0170B">
        <w:trPr>
          <w:cantSplit/>
          <w:trHeight w:val="284"/>
        </w:trPr>
        <w:tc>
          <w:tcPr>
            <w:tcW w:w="2869" w:type="dxa"/>
            <w:vAlign w:val="bottom"/>
          </w:tcPr>
          <w:p w14:paraId="0AF783C4" w14:textId="77777777" w:rsidR="0050202F" w:rsidRPr="006E0142" w:rsidRDefault="0050202F" w:rsidP="0050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0" w:type="dxa"/>
            <w:gridSpan w:val="17"/>
          </w:tcPr>
          <w:p w14:paraId="5486ACC0" w14:textId="77777777" w:rsidR="0050202F" w:rsidRPr="00EC36F2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EC36F2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0202F" w:rsidRPr="009201F6" w14:paraId="62AFD333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46EE3202" w14:textId="77777777" w:rsidR="0050202F" w:rsidRPr="00C76DEA" w:rsidRDefault="0050202F" w:rsidP="0050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76DE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vAlign w:val="bottom"/>
          </w:tcPr>
          <w:p w14:paraId="3B015450" w14:textId="77777777" w:rsidR="0050202F" w:rsidRPr="00C76DEA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D0C55E2" w14:textId="77777777" w:rsidR="0050202F" w:rsidRPr="00C76DEA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478A42" w14:textId="77777777" w:rsidR="0050202F" w:rsidRPr="00AE5D00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C8FC092" w14:textId="77777777" w:rsidR="0050202F" w:rsidRPr="00C76DEA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1DB7C88" w14:textId="77777777" w:rsidR="0050202F" w:rsidRPr="00C76DEA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C451891" w14:textId="77777777" w:rsidR="0050202F" w:rsidRPr="00C76DEA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1CC3E20" w14:textId="77777777" w:rsidR="0050202F" w:rsidRPr="00C76DEA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3784E75" w14:textId="77777777" w:rsidR="0050202F" w:rsidRPr="00C76DEA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66A9A7" w14:textId="77777777" w:rsidR="0050202F" w:rsidRPr="00C76DEA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28772FC" w14:textId="77777777" w:rsidR="0050202F" w:rsidRPr="00C76DEA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532F8C" w14:textId="77777777" w:rsidR="0050202F" w:rsidRPr="00C76DEA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F53ED64" w14:textId="77777777" w:rsidR="0050202F" w:rsidRPr="00C76DEA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1C705DF" w14:textId="77777777" w:rsidR="0050202F" w:rsidRPr="00C76DEA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B390F41" w14:textId="77777777" w:rsidR="0050202F" w:rsidRPr="00C76DEA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70B2940" w14:textId="77777777" w:rsidR="0050202F" w:rsidRPr="00C76DEA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23A40A9" w14:textId="77777777" w:rsidR="0050202F" w:rsidRPr="00C76DEA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CF6704" w14:textId="77777777" w:rsidR="0050202F" w:rsidRPr="00C76DEA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50202F" w:rsidRPr="009201F6" w14:paraId="0CF899A0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0E464810" w14:textId="77777777" w:rsidR="0050202F" w:rsidRPr="00FE65CC" w:rsidRDefault="0050202F" w:rsidP="0050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8" w:hanging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255</w:t>
            </w:r>
            <w:r w:rsidR="009164DD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260" w:type="dxa"/>
            <w:vAlign w:val="bottom"/>
          </w:tcPr>
          <w:p w14:paraId="39473CF1" w14:textId="77777777" w:rsidR="0050202F" w:rsidRPr="00E478C8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CF9CD0D" w14:textId="77777777" w:rsidR="0050202F" w:rsidRPr="00E478C8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63C7452" w14:textId="77777777" w:rsidR="0050202F" w:rsidRPr="00E478C8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847265D" w14:textId="77777777" w:rsidR="0050202F" w:rsidRPr="00E478C8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C977695" w14:textId="77777777" w:rsidR="0050202F" w:rsidRPr="00E478C8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9ACFFD4" w14:textId="77777777" w:rsidR="0050202F" w:rsidRPr="00E478C8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CDF4FB8" w14:textId="77777777" w:rsidR="0050202F" w:rsidRPr="00E478C8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E02084F" w14:textId="77777777" w:rsidR="0050202F" w:rsidRPr="00E478C8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F057698" w14:textId="77777777" w:rsidR="0050202F" w:rsidRPr="00E478C8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FA39264" w14:textId="77777777" w:rsidR="0050202F" w:rsidRPr="00E478C8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133D2D5" w14:textId="77777777" w:rsidR="0050202F" w:rsidRPr="00E478C8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C2BFA51" w14:textId="77777777" w:rsidR="0050202F" w:rsidRPr="00E478C8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E2EAD1A" w14:textId="77777777" w:rsidR="0050202F" w:rsidRPr="00E478C8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FB37059" w14:textId="77777777" w:rsidR="0050202F" w:rsidRPr="00E478C8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1E9DF20" w14:textId="77777777" w:rsidR="0050202F" w:rsidRPr="00E478C8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4218B77" w14:textId="77777777" w:rsidR="0050202F" w:rsidRPr="00E478C8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5F040F4" w14:textId="77777777" w:rsidR="0050202F" w:rsidRPr="00E478C8" w:rsidRDefault="0050202F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9164DD" w:rsidRPr="009201F6" w14:paraId="6A7C95FF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382A3F74" w14:textId="77777777" w:rsidR="009164DD" w:rsidRPr="0041506F" w:rsidRDefault="009164DD" w:rsidP="0050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8" w:hanging="14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260" w:type="dxa"/>
            <w:vAlign w:val="bottom"/>
          </w:tcPr>
          <w:p w14:paraId="47D1250C" w14:textId="77777777" w:rsidR="009164DD" w:rsidRPr="00E478C8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342,305</w:t>
            </w:r>
          </w:p>
        </w:tc>
        <w:tc>
          <w:tcPr>
            <w:tcW w:w="180" w:type="dxa"/>
            <w:vAlign w:val="bottom"/>
          </w:tcPr>
          <w:p w14:paraId="3D872A61" w14:textId="77777777" w:rsidR="009164DD" w:rsidRPr="00E478C8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571B018" w14:textId="77777777" w:rsidR="009164DD" w:rsidRPr="00E478C8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22,241</w:t>
            </w:r>
          </w:p>
        </w:tc>
        <w:tc>
          <w:tcPr>
            <w:tcW w:w="270" w:type="dxa"/>
            <w:vAlign w:val="bottom"/>
          </w:tcPr>
          <w:p w14:paraId="757D4EEC" w14:textId="77777777" w:rsidR="009164DD" w:rsidRPr="00E478C8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349BB81" w14:textId="77777777" w:rsidR="009164DD" w:rsidRPr="00E478C8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55,282</w:t>
            </w:r>
          </w:p>
        </w:tc>
        <w:tc>
          <w:tcPr>
            <w:tcW w:w="180" w:type="dxa"/>
            <w:vAlign w:val="bottom"/>
          </w:tcPr>
          <w:p w14:paraId="1EAB22CD" w14:textId="77777777" w:rsidR="009164DD" w:rsidRPr="00E478C8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662CB45" w14:textId="77777777" w:rsidR="009164DD" w:rsidRPr="00E478C8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762</w:t>
            </w:r>
          </w:p>
        </w:tc>
        <w:tc>
          <w:tcPr>
            <w:tcW w:w="180" w:type="dxa"/>
            <w:vAlign w:val="bottom"/>
          </w:tcPr>
          <w:p w14:paraId="371CE3C5" w14:textId="77777777" w:rsidR="009164DD" w:rsidRPr="00E478C8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A5ABDE7" w14:textId="77777777" w:rsidR="009164DD" w:rsidRPr="00E478C8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60,209</w:t>
            </w:r>
          </w:p>
        </w:tc>
        <w:tc>
          <w:tcPr>
            <w:tcW w:w="180" w:type="dxa"/>
            <w:vAlign w:val="bottom"/>
          </w:tcPr>
          <w:p w14:paraId="36342FBE" w14:textId="77777777" w:rsidR="009164DD" w:rsidRPr="00E478C8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B186A49" w14:textId="77777777" w:rsidR="009164DD" w:rsidRPr="00E478C8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19,870</w:t>
            </w:r>
          </w:p>
        </w:tc>
        <w:tc>
          <w:tcPr>
            <w:tcW w:w="180" w:type="dxa"/>
            <w:vAlign w:val="bottom"/>
          </w:tcPr>
          <w:p w14:paraId="42B23954" w14:textId="77777777" w:rsidR="009164DD" w:rsidRPr="00E478C8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A4E17F1" w14:textId="77777777" w:rsidR="009164DD" w:rsidRPr="00E478C8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26,171</w:t>
            </w:r>
          </w:p>
        </w:tc>
        <w:tc>
          <w:tcPr>
            <w:tcW w:w="180" w:type="dxa"/>
            <w:vAlign w:val="bottom"/>
          </w:tcPr>
          <w:p w14:paraId="30F95CE2" w14:textId="77777777" w:rsidR="009164DD" w:rsidRPr="00E478C8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96D05E4" w14:textId="77777777" w:rsidR="009164DD" w:rsidRPr="00E478C8" w:rsidRDefault="009164DD" w:rsidP="0001055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687FA16" w14:textId="77777777" w:rsidR="009164DD" w:rsidRPr="00E478C8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991D3F0" w14:textId="77777777" w:rsidR="009164DD" w:rsidRPr="00E478C8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526,840</w:t>
            </w:r>
          </w:p>
        </w:tc>
      </w:tr>
      <w:tr w:rsidR="009164DD" w:rsidRPr="009201F6" w14:paraId="5457A441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4893428F" w14:textId="77777777" w:rsidR="009164DD" w:rsidRPr="0041506F" w:rsidRDefault="009164DD" w:rsidP="0050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8" w:hanging="14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46D4981" w14:textId="77777777" w:rsidR="009164DD" w:rsidRPr="00E478C8" w:rsidRDefault="009164DD" w:rsidP="00010552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FA9C6BB" w14:textId="77777777" w:rsidR="009164DD" w:rsidRPr="00E478C8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F39F137" w14:textId="77777777" w:rsidR="009164DD" w:rsidRPr="00E478C8" w:rsidRDefault="009164DD" w:rsidP="00010552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CE7996E" w14:textId="77777777" w:rsidR="009164DD" w:rsidRPr="00E478C8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BF5F19E" w14:textId="77777777" w:rsidR="009164DD" w:rsidRPr="00E478C8" w:rsidRDefault="009164DD" w:rsidP="008B754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5432060" w14:textId="77777777" w:rsidR="009164DD" w:rsidRPr="00E478C8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B3DE4E1" w14:textId="77777777" w:rsidR="009164DD" w:rsidRPr="00E478C8" w:rsidRDefault="009164DD" w:rsidP="0001055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0827C0E" w14:textId="77777777" w:rsidR="009164DD" w:rsidRPr="00E478C8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8DE09A3" w14:textId="77777777" w:rsidR="009164DD" w:rsidRPr="00E478C8" w:rsidRDefault="009164DD" w:rsidP="008B754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924A96D" w14:textId="77777777" w:rsidR="009164DD" w:rsidRPr="00E478C8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E84940F" w14:textId="77777777" w:rsidR="009164DD" w:rsidRPr="00E478C8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1,384</w:t>
            </w:r>
          </w:p>
        </w:tc>
        <w:tc>
          <w:tcPr>
            <w:tcW w:w="180" w:type="dxa"/>
            <w:vAlign w:val="bottom"/>
          </w:tcPr>
          <w:p w14:paraId="6F30FF01" w14:textId="77777777" w:rsidR="009164DD" w:rsidRPr="00E478C8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B3B76F" w14:textId="77777777" w:rsidR="009164DD" w:rsidRPr="00E478C8" w:rsidRDefault="009164DD" w:rsidP="008B75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A90F0B9" w14:textId="77777777" w:rsidR="009164DD" w:rsidRPr="00E478C8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56FA30D" w14:textId="77777777" w:rsidR="009164DD" w:rsidRPr="00E478C8" w:rsidRDefault="009164DD" w:rsidP="0001055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6CF0C40" w14:textId="77777777" w:rsidR="009164DD" w:rsidRPr="00E478C8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015EDFC" w14:textId="77777777" w:rsidR="009164DD" w:rsidRPr="00E478C8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1,384</w:t>
            </w:r>
          </w:p>
        </w:tc>
      </w:tr>
      <w:tr w:rsidR="009164DD" w:rsidRPr="009201F6" w14:paraId="637BFDD5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414524EF" w14:textId="77777777" w:rsidR="009164DD" w:rsidRPr="00080900" w:rsidRDefault="009164DD" w:rsidP="0050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8" w:hanging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A6BE11" w14:textId="77777777" w:rsidR="009164DD" w:rsidRPr="00DC2F73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342,305</w:t>
            </w:r>
          </w:p>
        </w:tc>
        <w:tc>
          <w:tcPr>
            <w:tcW w:w="180" w:type="dxa"/>
            <w:vAlign w:val="bottom"/>
          </w:tcPr>
          <w:p w14:paraId="5BD65276" w14:textId="77777777" w:rsidR="009164DD" w:rsidRPr="00DC2F73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26733A" w14:textId="77777777" w:rsidR="009164DD" w:rsidRPr="00DC2F73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22,241</w:t>
            </w:r>
          </w:p>
        </w:tc>
        <w:tc>
          <w:tcPr>
            <w:tcW w:w="270" w:type="dxa"/>
            <w:vAlign w:val="bottom"/>
          </w:tcPr>
          <w:p w14:paraId="061F434D" w14:textId="77777777" w:rsidR="009164DD" w:rsidRPr="00DC2F73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65A288" w14:textId="77777777" w:rsidR="009164DD" w:rsidRPr="00DC2F73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55,282</w:t>
            </w:r>
          </w:p>
        </w:tc>
        <w:tc>
          <w:tcPr>
            <w:tcW w:w="180" w:type="dxa"/>
            <w:vAlign w:val="bottom"/>
          </w:tcPr>
          <w:p w14:paraId="6E193922" w14:textId="77777777" w:rsidR="009164DD" w:rsidRPr="00DC2F73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B1C5C3" w14:textId="77777777" w:rsidR="009164DD" w:rsidRPr="00DC2F73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762</w:t>
            </w:r>
          </w:p>
        </w:tc>
        <w:tc>
          <w:tcPr>
            <w:tcW w:w="180" w:type="dxa"/>
            <w:vAlign w:val="bottom"/>
          </w:tcPr>
          <w:p w14:paraId="36FC9FC9" w14:textId="77777777" w:rsidR="009164DD" w:rsidRPr="00DC2F73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8AA29C" w14:textId="77777777" w:rsidR="009164DD" w:rsidRPr="00DC2F73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60,209</w:t>
            </w:r>
          </w:p>
        </w:tc>
        <w:tc>
          <w:tcPr>
            <w:tcW w:w="180" w:type="dxa"/>
            <w:vAlign w:val="bottom"/>
          </w:tcPr>
          <w:p w14:paraId="258D042E" w14:textId="77777777" w:rsidR="009164DD" w:rsidRPr="00DC2F73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E61375" w14:textId="77777777" w:rsidR="009164DD" w:rsidRPr="00DC2F73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21,254</w:t>
            </w:r>
          </w:p>
        </w:tc>
        <w:tc>
          <w:tcPr>
            <w:tcW w:w="180" w:type="dxa"/>
            <w:vAlign w:val="bottom"/>
          </w:tcPr>
          <w:p w14:paraId="6E853290" w14:textId="77777777" w:rsidR="009164DD" w:rsidRPr="00DC2F73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F1ADF6" w14:textId="77777777" w:rsidR="009164DD" w:rsidRPr="00DC2F73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26,171</w:t>
            </w:r>
          </w:p>
        </w:tc>
        <w:tc>
          <w:tcPr>
            <w:tcW w:w="180" w:type="dxa"/>
            <w:vAlign w:val="bottom"/>
          </w:tcPr>
          <w:p w14:paraId="00AB5C5C" w14:textId="77777777" w:rsidR="009164DD" w:rsidRPr="00DC2F73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02EC6B" w14:textId="77777777" w:rsidR="009164DD" w:rsidRPr="00FD14BF" w:rsidRDefault="009164DD" w:rsidP="0001055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FD14B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034AB27" w14:textId="77777777" w:rsidR="009164DD" w:rsidRPr="00DC2F73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96B3C9" w14:textId="77777777" w:rsidR="009164DD" w:rsidRPr="00DC2F73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528,224</w:t>
            </w:r>
          </w:p>
        </w:tc>
      </w:tr>
      <w:tr w:rsidR="009164DD" w:rsidRPr="009201F6" w14:paraId="311B1DBC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26C5D016" w14:textId="77777777" w:rsidR="009164DD" w:rsidRPr="00D54479" w:rsidRDefault="009164DD" w:rsidP="0050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8" w:hanging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65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E65C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E65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E65CC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Pr="00FE65C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DCCB190" w14:textId="77777777" w:rsidR="009164DD" w:rsidRPr="00E478C8" w:rsidRDefault="009164DD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0C4A56D" w14:textId="77777777" w:rsidR="009164DD" w:rsidRPr="00E478C8" w:rsidRDefault="009164DD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30AFE59" w14:textId="77777777" w:rsidR="009164DD" w:rsidRPr="00E478C8" w:rsidRDefault="009164DD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7CC5535" w14:textId="77777777" w:rsidR="009164DD" w:rsidRPr="00E478C8" w:rsidRDefault="009164DD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4ED8C0F" w14:textId="77777777" w:rsidR="009164DD" w:rsidRPr="00E478C8" w:rsidRDefault="009164DD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8230DAE" w14:textId="77777777" w:rsidR="009164DD" w:rsidRPr="00E478C8" w:rsidRDefault="009164DD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3D08F7F" w14:textId="77777777" w:rsidR="009164DD" w:rsidRPr="00E478C8" w:rsidRDefault="009164DD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31DD953" w14:textId="77777777" w:rsidR="009164DD" w:rsidRPr="00E478C8" w:rsidRDefault="009164DD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B2704FE" w14:textId="77777777" w:rsidR="009164DD" w:rsidRPr="00E478C8" w:rsidRDefault="009164DD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2F754D2" w14:textId="77777777" w:rsidR="009164DD" w:rsidRPr="00E478C8" w:rsidRDefault="009164DD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57DE03F" w14:textId="77777777" w:rsidR="009164DD" w:rsidRPr="00E478C8" w:rsidRDefault="009164DD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9109033" w14:textId="77777777" w:rsidR="009164DD" w:rsidRPr="00E478C8" w:rsidRDefault="009164DD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B78E106" w14:textId="77777777" w:rsidR="009164DD" w:rsidRPr="00E478C8" w:rsidRDefault="009164DD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75D7D9F" w14:textId="77777777" w:rsidR="009164DD" w:rsidRPr="00E478C8" w:rsidRDefault="009164DD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8A8F974" w14:textId="77777777" w:rsidR="009164DD" w:rsidRPr="00E478C8" w:rsidRDefault="009164DD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576B5EE" w14:textId="77777777" w:rsidR="009164DD" w:rsidRPr="00E478C8" w:rsidRDefault="009164DD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62E1653" w14:textId="77777777" w:rsidR="009164DD" w:rsidRPr="00E478C8" w:rsidRDefault="009164DD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9164DD" w:rsidRPr="009201F6" w14:paraId="5529AEDB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785075E2" w14:textId="77777777" w:rsidR="009164DD" w:rsidRPr="00FE65CC" w:rsidRDefault="009164DD" w:rsidP="0050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8" w:hanging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</w:t>
            </w:r>
            <w:r w:rsidRPr="00FE65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 มกราคม 2560</w:t>
            </w:r>
          </w:p>
        </w:tc>
        <w:tc>
          <w:tcPr>
            <w:tcW w:w="1260" w:type="dxa"/>
            <w:vAlign w:val="bottom"/>
          </w:tcPr>
          <w:p w14:paraId="41C74EF8" w14:textId="77777777" w:rsidR="009164DD" w:rsidRPr="00E478C8" w:rsidRDefault="009164DD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62D6147" w14:textId="77777777" w:rsidR="009164DD" w:rsidRPr="00E478C8" w:rsidRDefault="009164DD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5F9AAD2" w14:textId="77777777" w:rsidR="009164DD" w:rsidRPr="00E478C8" w:rsidRDefault="009164DD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61B25D0" w14:textId="77777777" w:rsidR="009164DD" w:rsidRPr="00E478C8" w:rsidRDefault="009164DD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A866924" w14:textId="77777777" w:rsidR="009164DD" w:rsidRPr="00E478C8" w:rsidRDefault="009164DD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17C55FC" w14:textId="77777777" w:rsidR="009164DD" w:rsidRPr="00E478C8" w:rsidRDefault="009164DD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9FB5819" w14:textId="77777777" w:rsidR="009164DD" w:rsidRPr="00E478C8" w:rsidRDefault="009164DD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A6F8FB8" w14:textId="77777777" w:rsidR="009164DD" w:rsidRPr="00E478C8" w:rsidRDefault="009164DD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4E9817A" w14:textId="77777777" w:rsidR="009164DD" w:rsidRPr="00E478C8" w:rsidRDefault="009164DD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D18F412" w14:textId="77777777" w:rsidR="009164DD" w:rsidRPr="00E478C8" w:rsidRDefault="009164DD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1582CB5" w14:textId="77777777" w:rsidR="009164DD" w:rsidRPr="00E478C8" w:rsidRDefault="009164DD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EB7F140" w14:textId="77777777" w:rsidR="009164DD" w:rsidRPr="00E478C8" w:rsidRDefault="009164DD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1AEE165" w14:textId="77777777" w:rsidR="009164DD" w:rsidRPr="00E478C8" w:rsidRDefault="009164DD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D099B8E" w14:textId="77777777" w:rsidR="009164DD" w:rsidRPr="00E478C8" w:rsidRDefault="009164DD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4A19BCE" w14:textId="77777777" w:rsidR="009164DD" w:rsidRPr="00E478C8" w:rsidRDefault="009164DD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E32C89" w14:textId="77777777" w:rsidR="009164DD" w:rsidRPr="00E478C8" w:rsidRDefault="009164DD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43089F8" w14:textId="77777777" w:rsidR="009164DD" w:rsidRPr="00E478C8" w:rsidRDefault="009164DD" w:rsidP="005020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9164DD" w:rsidRPr="009201F6" w14:paraId="68135A1A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3B25F781" w14:textId="77777777" w:rsidR="009164DD" w:rsidRPr="0041506F" w:rsidRDefault="009164DD" w:rsidP="0050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8" w:hanging="14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260" w:type="dxa"/>
            <w:vAlign w:val="bottom"/>
          </w:tcPr>
          <w:p w14:paraId="3A94D193" w14:textId="77777777" w:rsidR="009164DD" w:rsidRPr="00E478C8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342,191</w:t>
            </w:r>
          </w:p>
        </w:tc>
        <w:tc>
          <w:tcPr>
            <w:tcW w:w="180" w:type="dxa"/>
            <w:vAlign w:val="bottom"/>
          </w:tcPr>
          <w:p w14:paraId="7A38D9B4" w14:textId="77777777" w:rsidR="009164DD" w:rsidRPr="00E478C8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204BE68" w14:textId="77777777" w:rsidR="009164DD" w:rsidRPr="00E478C8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31,354</w:t>
            </w:r>
          </w:p>
        </w:tc>
        <w:tc>
          <w:tcPr>
            <w:tcW w:w="270" w:type="dxa"/>
            <w:vAlign w:val="bottom"/>
          </w:tcPr>
          <w:p w14:paraId="3B098AE7" w14:textId="77777777" w:rsidR="009164DD" w:rsidRPr="00E478C8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82281C7" w14:textId="77777777" w:rsidR="009164DD" w:rsidRPr="00E478C8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38,257</w:t>
            </w:r>
          </w:p>
        </w:tc>
        <w:tc>
          <w:tcPr>
            <w:tcW w:w="180" w:type="dxa"/>
            <w:vAlign w:val="bottom"/>
          </w:tcPr>
          <w:p w14:paraId="5ED9A288" w14:textId="77777777" w:rsidR="009164DD" w:rsidRPr="00E478C8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E3D2355" w14:textId="77777777" w:rsidR="009164DD" w:rsidRPr="00E478C8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598</w:t>
            </w:r>
          </w:p>
        </w:tc>
        <w:tc>
          <w:tcPr>
            <w:tcW w:w="180" w:type="dxa"/>
            <w:vAlign w:val="bottom"/>
          </w:tcPr>
          <w:p w14:paraId="6A814B3E" w14:textId="77777777" w:rsidR="009164DD" w:rsidRPr="00E478C8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D3081C8" w14:textId="77777777" w:rsidR="009164DD" w:rsidRPr="00E478C8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48,237</w:t>
            </w:r>
          </w:p>
        </w:tc>
        <w:tc>
          <w:tcPr>
            <w:tcW w:w="180" w:type="dxa"/>
            <w:vAlign w:val="bottom"/>
          </w:tcPr>
          <w:p w14:paraId="48EFC3F3" w14:textId="77777777" w:rsidR="009164D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13D2981" w14:textId="77777777" w:rsidR="009164DD" w:rsidRPr="00E478C8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10,271</w:t>
            </w:r>
          </w:p>
        </w:tc>
        <w:tc>
          <w:tcPr>
            <w:tcW w:w="180" w:type="dxa"/>
            <w:vAlign w:val="bottom"/>
          </w:tcPr>
          <w:p w14:paraId="126E06BE" w14:textId="77777777" w:rsidR="009164DD" w:rsidRPr="00E478C8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2056870" w14:textId="77777777" w:rsidR="009164DD" w:rsidRPr="00E478C8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17,930</w:t>
            </w:r>
          </w:p>
        </w:tc>
        <w:tc>
          <w:tcPr>
            <w:tcW w:w="180" w:type="dxa"/>
            <w:vAlign w:val="bottom"/>
          </w:tcPr>
          <w:p w14:paraId="44845A1E" w14:textId="77777777" w:rsidR="009164DD" w:rsidRPr="00E478C8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4820B0A" w14:textId="77777777" w:rsidR="009164DD" w:rsidRPr="00E478C8" w:rsidRDefault="009164DD" w:rsidP="0001055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EE45D1" w14:textId="77777777" w:rsidR="009164DD" w:rsidRPr="00E478C8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EF92BD4" w14:textId="77777777" w:rsidR="009164DD" w:rsidRPr="00E478C8" w:rsidRDefault="009164DD" w:rsidP="008A581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488,838</w:t>
            </w:r>
          </w:p>
        </w:tc>
      </w:tr>
      <w:tr w:rsidR="009164DD" w:rsidRPr="009201F6" w14:paraId="1D609C9D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49747B79" w14:textId="77777777" w:rsidR="009164DD" w:rsidRPr="0041506F" w:rsidRDefault="009164DD" w:rsidP="0050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8" w:hanging="14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4B1BD9B" w14:textId="77777777" w:rsidR="009164DD" w:rsidRPr="00E478C8" w:rsidRDefault="009164DD" w:rsidP="00010552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C3A553" w14:textId="77777777" w:rsidR="009164DD" w:rsidRPr="00E478C8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9AA159A" w14:textId="77777777" w:rsidR="009164DD" w:rsidRPr="00E478C8" w:rsidRDefault="009164DD" w:rsidP="00010552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D0B947C" w14:textId="77777777" w:rsidR="009164DD" w:rsidRPr="00E478C8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04C13DD" w14:textId="77777777" w:rsidR="009164DD" w:rsidRPr="00E478C8" w:rsidRDefault="009164DD" w:rsidP="008B754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1A2F5AD" w14:textId="77777777" w:rsidR="009164DD" w:rsidRPr="00E478C8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3B7D95F" w14:textId="77777777" w:rsidR="009164DD" w:rsidRPr="00E478C8" w:rsidRDefault="009164DD" w:rsidP="0001055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F1ADE16" w14:textId="77777777" w:rsidR="009164DD" w:rsidRPr="00E478C8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4C6E442" w14:textId="77777777" w:rsidR="009164DD" w:rsidRPr="00E478C8" w:rsidRDefault="009164DD" w:rsidP="008B754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D2F91F8" w14:textId="77777777" w:rsidR="009164DD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4FF9057" w14:textId="77777777" w:rsidR="009164DD" w:rsidRPr="00E478C8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507</w:t>
            </w:r>
          </w:p>
        </w:tc>
        <w:tc>
          <w:tcPr>
            <w:tcW w:w="180" w:type="dxa"/>
            <w:vAlign w:val="bottom"/>
          </w:tcPr>
          <w:p w14:paraId="1B512AC1" w14:textId="77777777" w:rsidR="009164DD" w:rsidRPr="00E478C8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3E1FD17" w14:textId="77777777" w:rsidR="009164DD" w:rsidRPr="00E478C8" w:rsidRDefault="009164DD" w:rsidP="008A581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B72010" w14:textId="77777777" w:rsidR="009164DD" w:rsidRPr="00E478C8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F55F54F" w14:textId="77777777" w:rsidR="009164DD" w:rsidRPr="00E478C8" w:rsidRDefault="009164DD" w:rsidP="0001055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FB095F6" w14:textId="77777777" w:rsidR="009164DD" w:rsidRPr="00E478C8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475FC65" w14:textId="77777777" w:rsidR="009164DD" w:rsidRPr="00E478C8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507</w:t>
            </w:r>
          </w:p>
        </w:tc>
      </w:tr>
      <w:tr w:rsidR="009164DD" w:rsidRPr="009201F6" w14:paraId="0EAAA503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1E64F86C" w14:textId="77777777" w:rsidR="009164DD" w:rsidRPr="0041506F" w:rsidRDefault="009164DD" w:rsidP="0050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8" w:hanging="1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9B025B" w14:textId="77777777" w:rsidR="009164DD" w:rsidRPr="001248D0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248D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342,191</w:t>
            </w:r>
          </w:p>
        </w:tc>
        <w:tc>
          <w:tcPr>
            <w:tcW w:w="180" w:type="dxa"/>
            <w:vAlign w:val="bottom"/>
          </w:tcPr>
          <w:p w14:paraId="2FB61C99" w14:textId="77777777" w:rsidR="009164DD" w:rsidRPr="001248D0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73F49E" w14:textId="77777777" w:rsidR="009164DD" w:rsidRPr="001248D0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248D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31,354</w:t>
            </w:r>
          </w:p>
        </w:tc>
        <w:tc>
          <w:tcPr>
            <w:tcW w:w="270" w:type="dxa"/>
            <w:vAlign w:val="bottom"/>
          </w:tcPr>
          <w:p w14:paraId="137C45D7" w14:textId="77777777" w:rsidR="009164DD" w:rsidRPr="001248D0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900713" w14:textId="77777777" w:rsidR="009164DD" w:rsidRPr="001248D0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248D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38,25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2D6C1FB2" w14:textId="77777777" w:rsidR="009164DD" w:rsidRPr="001248D0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08C78F" w14:textId="77777777" w:rsidR="009164DD" w:rsidRPr="001248D0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248D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598</w:t>
            </w:r>
          </w:p>
        </w:tc>
        <w:tc>
          <w:tcPr>
            <w:tcW w:w="180" w:type="dxa"/>
            <w:vAlign w:val="bottom"/>
          </w:tcPr>
          <w:p w14:paraId="73DC6EE5" w14:textId="77777777" w:rsidR="009164DD" w:rsidRPr="001248D0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973F00" w14:textId="77777777" w:rsidR="009164DD" w:rsidRPr="001248D0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248D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48,237</w:t>
            </w:r>
          </w:p>
        </w:tc>
        <w:tc>
          <w:tcPr>
            <w:tcW w:w="180" w:type="dxa"/>
            <w:vAlign w:val="bottom"/>
          </w:tcPr>
          <w:p w14:paraId="4758CDEC" w14:textId="77777777" w:rsidR="009164DD" w:rsidRPr="001248D0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E0B84B" w14:textId="77777777" w:rsidR="009164DD" w:rsidRPr="001248D0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248D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10,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778</w:t>
            </w:r>
          </w:p>
        </w:tc>
        <w:tc>
          <w:tcPr>
            <w:tcW w:w="180" w:type="dxa"/>
            <w:vAlign w:val="bottom"/>
          </w:tcPr>
          <w:p w14:paraId="2C0ADBC1" w14:textId="77777777" w:rsidR="009164DD" w:rsidRPr="001248D0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9D5208" w14:textId="77777777" w:rsidR="009164DD" w:rsidRPr="001248D0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248D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17,930</w:t>
            </w:r>
          </w:p>
        </w:tc>
        <w:tc>
          <w:tcPr>
            <w:tcW w:w="180" w:type="dxa"/>
            <w:vAlign w:val="bottom"/>
          </w:tcPr>
          <w:p w14:paraId="2960CB5C" w14:textId="77777777" w:rsidR="009164DD" w:rsidRPr="00080900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642B8" w14:textId="77777777" w:rsidR="009164DD" w:rsidRPr="003A7577" w:rsidRDefault="009164DD" w:rsidP="0001055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A757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B1A4C75" w14:textId="77777777" w:rsidR="009164DD" w:rsidRPr="00080900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F40683" w14:textId="77777777" w:rsidR="009164DD" w:rsidRPr="00080900" w:rsidRDefault="009164DD" w:rsidP="0001055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489,345</w:t>
            </w:r>
          </w:p>
        </w:tc>
      </w:tr>
      <w:tr w:rsidR="009164DD" w:rsidRPr="00CC4AAA" w14:paraId="6CEF557A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43891A43" w14:textId="77777777" w:rsidR="009164DD" w:rsidRPr="00FE65CC" w:rsidRDefault="009164DD" w:rsidP="0050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8" w:hanging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65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E65C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E65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DC162B0" w14:textId="77777777" w:rsidR="009164DD" w:rsidRPr="00C76DEA" w:rsidRDefault="009164DD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EF3FEC8" w14:textId="77777777" w:rsidR="009164DD" w:rsidRPr="00C76DEA" w:rsidRDefault="009164DD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18240CE" w14:textId="77777777" w:rsidR="009164DD" w:rsidRPr="00A05BC9" w:rsidRDefault="009164DD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CFD0C4F" w14:textId="77777777" w:rsidR="009164DD" w:rsidRPr="00C76DEA" w:rsidRDefault="009164DD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2CDF4B7" w14:textId="77777777" w:rsidR="009164DD" w:rsidRPr="00C76DEA" w:rsidRDefault="009164DD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231C4EE" w14:textId="77777777" w:rsidR="009164DD" w:rsidRPr="00C76DEA" w:rsidRDefault="009164DD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A5CBDFF" w14:textId="77777777" w:rsidR="009164DD" w:rsidRPr="00C76DEA" w:rsidRDefault="009164DD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2F1C0D2" w14:textId="77777777" w:rsidR="009164DD" w:rsidRPr="00C76DEA" w:rsidRDefault="009164DD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F7F0251" w14:textId="77777777" w:rsidR="009164DD" w:rsidRPr="00C76DEA" w:rsidRDefault="009164DD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688C8F3" w14:textId="77777777" w:rsidR="009164DD" w:rsidRPr="00C76DEA" w:rsidRDefault="009164DD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891DEDA" w14:textId="77777777" w:rsidR="009164DD" w:rsidRPr="00C76DEA" w:rsidRDefault="009164DD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F1F4376" w14:textId="77777777" w:rsidR="009164DD" w:rsidRPr="00C76DEA" w:rsidRDefault="009164DD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D6BDFC8" w14:textId="77777777" w:rsidR="009164DD" w:rsidRPr="00C76DEA" w:rsidRDefault="009164DD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E74D44C" w14:textId="77777777" w:rsidR="009164DD" w:rsidRPr="00C76DEA" w:rsidRDefault="009164DD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3013CE2" w14:textId="77777777" w:rsidR="009164DD" w:rsidRPr="00C76DEA" w:rsidRDefault="009164DD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1895256" w14:textId="77777777" w:rsidR="009164DD" w:rsidRPr="00C76DEA" w:rsidRDefault="009164DD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C289BD6" w14:textId="77777777" w:rsidR="009164DD" w:rsidRPr="00C76DEA" w:rsidRDefault="009164DD" w:rsidP="0050202F">
            <w:pPr>
              <w:pStyle w:val="acctfourfigures"/>
              <w:tabs>
                <w:tab w:val="clear" w:pos="765"/>
              </w:tabs>
              <w:spacing w:line="240" w:lineRule="auto"/>
              <w:ind w:left="-60" w:right="-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3A7577" w:rsidRPr="003A7577" w14:paraId="42C0C401" w14:textId="77777777" w:rsidTr="00A0170B">
        <w:trPr>
          <w:cantSplit/>
          <w:trHeight w:val="397"/>
        </w:trPr>
        <w:tc>
          <w:tcPr>
            <w:tcW w:w="2869" w:type="dxa"/>
            <w:vAlign w:val="bottom"/>
          </w:tcPr>
          <w:p w14:paraId="34AF2986" w14:textId="77777777" w:rsidR="003A7577" w:rsidRPr="003A7577" w:rsidRDefault="007E4035" w:rsidP="0050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8" w:hanging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ED8CB6D" w14:textId="02D7FCE0" w:rsidR="003A7577" w:rsidRPr="003A7577" w:rsidRDefault="004B7C33" w:rsidP="00594AC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344,334</w:t>
            </w:r>
          </w:p>
        </w:tc>
        <w:tc>
          <w:tcPr>
            <w:tcW w:w="180" w:type="dxa"/>
            <w:vAlign w:val="bottom"/>
          </w:tcPr>
          <w:p w14:paraId="1E00F4F5" w14:textId="77777777" w:rsidR="003A7577" w:rsidRPr="003A7577" w:rsidRDefault="003A7577" w:rsidP="00594AC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5C2251C" w14:textId="77777777" w:rsidR="003A7577" w:rsidRPr="003A7577" w:rsidRDefault="003A7577" w:rsidP="00594AC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A757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24,568</w:t>
            </w:r>
          </w:p>
        </w:tc>
        <w:tc>
          <w:tcPr>
            <w:tcW w:w="270" w:type="dxa"/>
            <w:vAlign w:val="bottom"/>
          </w:tcPr>
          <w:p w14:paraId="24166F4D" w14:textId="77777777" w:rsidR="003A7577" w:rsidRPr="003A7577" w:rsidRDefault="003A7577" w:rsidP="00594AC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BB8A56F" w14:textId="77777777" w:rsidR="003A7577" w:rsidRPr="003A7577" w:rsidRDefault="003A7577" w:rsidP="00594AC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A757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24,101</w:t>
            </w:r>
          </w:p>
        </w:tc>
        <w:tc>
          <w:tcPr>
            <w:tcW w:w="180" w:type="dxa"/>
            <w:vAlign w:val="bottom"/>
          </w:tcPr>
          <w:p w14:paraId="45AF393D" w14:textId="77777777" w:rsidR="003A7577" w:rsidRPr="003A7577" w:rsidRDefault="003A7577" w:rsidP="00594AC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E33AF8D" w14:textId="77777777" w:rsidR="003A7577" w:rsidRPr="003A7577" w:rsidRDefault="003A7577" w:rsidP="00594AC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A757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434</w:t>
            </w:r>
          </w:p>
        </w:tc>
        <w:tc>
          <w:tcPr>
            <w:tcW w:w="180" w:type="dxa"/>
            <w:vAlign w:val="bottom"/>
          </w:tcPr>
          <w:p w14:paraId="4FE29E9F" w14:textId="77777777" w:rsidR="003A7577" w:rsidRPr="003A7577" w:rsidRDefault="003A7577" w:rsidP="00594AC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3EC10E7" w14:textId="77777777" w:rsidR="003A7577" w:rsidRPr="003A7577" w:rsidRDefault="003A7577" w:rsidP="00594AC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A757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34,301</w:t>
            </w:r>
          </w:p>
        </w:tc>
        <w:tc>
          <w:tcPr>
            <w:tcW w:w="180" w:type="dxa"/>
            <w:vAlign w:val="bottom"/>
          </w:tcPr>
          <w:p w14:paraId="52515146" w14:textId="77777777" w:rsidR="003A7577" w:rsidRPr="003A7577" w:rsidRDefault="003A7577" w:rsidP="00594AC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4A7BEBA" w14:textId="77777777" w:rsidR="003A7577" w:rsidRPr="003A7577" w:rsidRDefault="003A7577" w:rsidP="00594AC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A757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5,872</w:t>
            </w:r>
          </w:p>
        </w:tc>
        <w:tc>
          <w:tcPr>
            <w:tcW w:w="180" w:type="dxa"/>
            <w:vAlign w:val="bottom"/>
          </w:tcPr>
          <w:p w14:paraId="024CA650" w14:textId="77777777" w:rsidR="003A7577" w:rsidRPr="003A7577" w:rsidRDefault="003A7577" w:rsidP="00594AC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194FC24" w14:textId="77777777" w:rsidR="003A7577" w:rsidRPr="003A7577" w:rsidRDefault="003A7577" w:rsidP="00594AC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A757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11,543</w:t>
            </w:r>
          </w:p>
        </w:tc>
        <w:tc>
          <w:tcPr>
            <w:tcW w:w="180" w:type="dxa"/>
            <w:vAlign w:val="bottom"/>
          </w:tcPr>
          <w:p w14:paraId="5B99C9F2" w14:textId="77777777" w:rsidR="003A7577" w:rsidRPr="003A7577" w:rsidRDefault="003A7577" w:rsidP="00594AC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35E523BA" w14:textId="77777777" w:rsidR="003A7577" w:rsidRPr="003A7577" w:rsidRDefault="003A7577" w:rsidP="00594AC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A757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298761B" w14:textId="77777777" w:rsidR="003A7577" w:rsidRPr="003A7577" w:rsidRDefault="003A7577" w:rsidP="00594AC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DF7B3FD" w14:textId="668C34FB" w:rsidR="003A7577" w:rsidRPr="003A7577" w:rsidRDefault="004B7C33" w:rsidP="00D02820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445,153</w:t>
            </w:r>
          </w:p>
        </w:tc>
      </w:tr>
    </w:tbl>
    <w:p w14:paraId="782C450F" w14:textId="1D80CF33" w:rsidR="009A7804" w:rsidRPr="00C218AD" w:rsidRDefault="009A7804" w:rsidP="009A7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11"/>
          <w:tab w:val="decimal" w:pos="985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  <w:sectPr w:rsidR="009A7804" w:rsidRPr="00C218AD" w:rsidSect="004443B2">
          <w:pgSz w:w="16834" w:h="11909" w:orient="landscape" w:code="9"/>
          <w:pgMar w:top="692" w:right="1151" w:bottom="578" w:left="1151" w:header="720" w:footer="720" w:gutter="0"/>
          <w:cols w:space="720"/>
        </w:sectPr>
      </w:pPr>
    </w:p>
    <w:p w14:paraId="55624377" w14:textId="77777777" w:rsidR="009A7804" w:rsidRPr="002C7B24" w:rsidRDefault="009A7804" w:rsidP="009A7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C7B24">
        <w:rPr>
          <w:rFonts w:ascii="Angsana New" w:hAnsi="Angsana New"/>
          <w:sz w:val="30"/>
          <w:szCs w:val="30"/>
          <w:cs/>
        </w:rPr>
        <w:lastRenderedPageBreak/>
        <w:t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</w:t>
      </w:r>
      <w:r w:rsidRPr="002C7B24">
        <w:rPr>
          <w:rFonts w:ascii="Angsana New" w:hAnsi="Angsana New" w:hint="cs"/>
          <w:sz w:val="30"/>
          <w:szCs w:val="30"/>
          <w:cs/>
        </w:rPr>
        <w:t xml:space="preserve"> แต่</w:t>
      </w:r>
      <w:r w:rsidRPr="002C7B24">
        <w:rPr>
          <w:rFonts w:ascii="Angsana New" w:hAnsi="Angsana New"/>
          <w:sz w:val="30"/>
          <w:szCs w:val="30"/>
          <w:cs/>
        </w:rPr>
        <w:t>ยังคงใช้</w:t>
      </w:r>
      <w:r w:rsidRPr="00C30727">
        <w:rPr>
          <w:rFonts w:ascii="Angsana New" w:hAnsi="Angsana New"/>
          <w:sz w:val="30"/>
          <w:szCs w:val="30"/>
          <w:cs/>
        </w:rPr>
        <w:t xml:space="preserve">งานจนถึง ณ วันที่ 31 ธันวาคม </w:t>
      </w:r>
      <w:r w:rsidR="008645A4" w:rsidRPr="00C30727">
        <w:rPr>
          <w:rFonts w:ascii="Angsana New" w:hAnsi="Angsana New"/>
          <w:sz w:val="30"/>
          <w:szCs w:val="30"/>
          <w:cs/>
        </w:rPr>
        <w:t>2560</w:t>
      </w:r>
      <w:r w:rsidRPr="00C30727">
        <w:rPr>
          <w:rFonts w:ascii="Angsana New" w:hAnsi="Angsana New"/>
          <w:sz w:val="30"/>
          <w:szCs w:val="30"/>
          <w:cs/>
        </w:rPr>
        <w:t xml:space="preserve"> มีจำนวน</w:t>
      </w:r>
      <w:r w:rsidRPr="00C30727">
        <w:rPr>
          <w:rFonts w:ascii="Angsana New" w:hAnsi="Angsana New"/>
          <w:sz w:val="30"/>
          <w:szCs w:val="30"/>
        </w:rPr>
        <w:t xml:space="preserve"> </w:t>
      </w:r>
      <w:r w:rsidR="00C30727" w:rsidRPr="00C30727">
        <w:rPr>
          <w:rFonts w:ascii="Angsana New" w:hAnsi="Angsana New"/>
          <w:sz w:val="30"/>
          <w:szCs w:val="30"/>
        </w:rPr>
        <w:t>466.04</w:t>
      </w:r>
      <w:r w:rsidRPr="00C30727">
        <w:rPr>
          <w:rFonts w:ascii="Angsana New" w:hAnsi="Angsana New"/>
          <w:sz w:val="30"/>
          <w:szCs w:val="30"/>
        </w:rPr>
        <w:t xml:space="preserve"> </w:t>
      </w:r>
      <w:r w:rsidRPr="00C30727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C30727">
        <w:rPr>
          <w:rFonts w:ascii="Angsana New" w:hAnsi="Angsana New" w:hint="cs"/>
          <w:sz w:val="30"/>
          <w:szCs w:val="30"/>
          <w:cs/>
        </w:rPr>
        <w:t>และ</w:t>
      </w:r>
      <w:r w:rsidRPr="00C30727">
        <w:rPr>
          <w:rFonts w:ascii="Angsana New" w:hAnsi="Angsana New"/>
          <w:sz w:val="30"/>
          <w:szCs w:val="30"/>
        </w:rPr>
        <w:t xml:space="preserve"> </w:t>
      </w:r>
      <w:r w:rsidR="00C30727" w:rsidRPr="00C30727">
        <w:rPr>
          <w:rFonts w:ascii="Angsana New" w:hAnsi="Angsana New"/>
          <w:sz w:val="30"/>
          <w:szCs w:val="30"/>
        </w:rPr>
        <w:t>189.28</w:t>
      </w:r>
      <w:r w:rsidR="007E0EDA" w:rsidRPr="00C30727">
        <w:rPr>
          <w:rFonts w:ascii="Angsana New" w:hAnsi="Angsana New"/>
          <w:sz w:val="30"/>
          <w:szCs w:val="30"/>
        </w:rPr>
        <w:t xml:space="preserve"> </w:t>
      </w:r>
      <w:r w:rsidRPr="00C30727">
        <w:rPr>
          <w:rFonts w:ascii="Angsana New" w:hAnsi="Angsana New" w:hint="cs"/>
          <w:sz w:val="30"/>
          <w:szCs w:val="30"/>
          <w:cs/>
        </w:rPr>
        <w:t>ล้านบาท</w:t>
      </w:r>
      <w:r w:rsidRPr="002C7B24">
        <w:rPr>
          <w:rFonts w:ascii="Angsana New" w:hAnsi="Angsana New" w:hint="cs"/>
          <w:sz w:val="30"/>
          <w:szCs w:val="30"/>
          <w:cs/>
        </w:rPr>
        <w:t xml:space="preserve"> ตามลำดับ </w:t>
      </w:r>
      <w:r w:rsidRPr="002C7B24">
        <w:rPr>
          <w:rFonts w:ascii="Angsana New" w:hAnsi="Angsana New"/>
          <w:i/>
          <w:iCs/>
          <w:sz w:val="30"/>
          <w:szCs w:val="30"/>
        </w:rPr>
        <w:t>(255</w:t>
      </w:r>
      <w:r w:rsidR="00627B5D">
        <w:rPr>
          <w:rFonts w:ascii="Angsana New" w:hAnsi="Angsana New"/>
          <w:i/>
          <w:iCs/>
          <w:sz w:val="30"/>
          <w:szCs w:val="30"/>
        </w:rPr>
        <w:t>9</w:t>
      </w:r>
      <w:r>
        <w:rPr>
          <w:rFonts w:ascii="Angsana New" w:hAnsi="Angsana New"/>
          <w:i/>
          <w:iCs/>
          <w:sz w:val="30"/>
          <w:szCs w:val="30"/>
        </w:rPr>
        <w:t xml:space="preserve">: </w:t>
      </w:r>
      <w:r w:rsidR="00627B5D">
        <w:rPr>
          <w:rFonts w:ascii="Angsana New" w:hAnsi="Angsana New"/>
          <w:i/>
          <w:iCs/>
          <w:sz w:val="30"/>
          <w:szCs w:val="30"/>
        </w:rPr>
        <w:t>421.35</w:t>
      </w:r>
      <w:r w:rsidR="007E0EDA"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Pr="002C7B24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2C7B24">
        <w:rPr>
          <w:rFonts w:ascii="Angsana New" w:hAnsi="Angsana New"/>
          <w:i/>
          <w:iCs/>
          <w:sz w:val="30"/>
          <w:szCs w:val="30"/>
        </w:rPr>
        <w:t xml:space="preserve"> </w:t>
      </w:r>
      <w:r w:rsidRPr="002C7B24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>
        <w:rPr>
          <w:rFonts w:ascii="Angsana New" w:hAnsi="Angsana New"/>
          <w:i/>
          <w:iCs/>
          <w:sz w:val="30"/>
          <w:szCs w:val="30"/>
        </w:rPr>
        <w:t>1</w:t>
      </w:r>
      <w:r w:rsidR="00627B5D">
        <w:rPr>
          <w:rFonts w:ascii="Angsana New" w:hAnsi="Angsana New"/>
          <w:i/>
          <w:iCs/>
          <w:sz w:val="30"/>
          <w:szCs w:val="30"/>
        </w:rPr>
        <w:t xml:space="preserve">51.94 </w:t>
      </w:r>
      <w:r w:rsidRPr="002C7B24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Pr="002C7B24">
        <w:rPr>
          <w:rFonts w:ascii="Angsana New" w:hAnsi="Angsana New"/>
          <w:i/>
          <w:iCs/>
          <w:sz w:val="30"/>
          <w:szCs w:val="30"/>
        </w:rPr>
        <w:t xml:space="preserve">) </w:t>
      </w:r>
    </w:p>
    <w:p w14:paraId="35C2FF2D" w14:textId="77777777" w:rsidR="009A7804" w:rsidRPr="00755FD2" w:rsidRDefault="009A7804" w:rsidP="0029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both"/>
        <w:rPr>
          <w:rFonts w:ascii="Angsana New" w:hAnsi="Angsana New"/>
          <w:sz w:val="24"/>
          <w:szCs w:val="24"/>
        </w:rPr>
      </w:pPr>
    </w:p>
    <w:p w14:paraId="14C43E1D" w14:textId="77777777" w:rsidR="009A7804" w:rsidRPr="00C14BAD" w:rsidRDefault="009A7804" w:rsidP="009A7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C14BAD">
        <w:rPr>
          <w:rFonts w:ascii="Angsana New" w:hAnsi="Angsana New" w:hint="cs"/>
          <w:i/>
          <w:iCs/>
          <w:sz w:val="30"/>
          <w:szCs w:val="30"/>
          <w:cs/>
        </w:rPr>
        <w:t>ก</w:t>
      </w:r>
      <w:r w:rsidRPr="00C64504">
        <w:rPr>
          <w:rFonts w:ascii="Angsana New" w:hAnsi="Angsana New" w:hint="cs"/>
          <w:i/>
          <w:iCs/>
          <w:sz w:val="30"/>
          <w:szCs w:val="30"/>
          <w:cs/>
        </w:rPr>
        <w:t>า</w:t>
      </w:r>
      <w:r w:rsidRPr="00C14BAD">
        <w:rPr>
          <w:rFonts w:ascii="Angsana New" w:hAnsi="Angsana New" w:hint="cs"/>
          <w:i/>
          <w:iCs/>
          <w:sz w:val="30"/>
          <w:szCs w:val="30"/>
          <w:cs/>
        </w:rPr>
        <w:t>รค้ำประกัน</w:t>
      </w:r>
    </w:p>
    <w:p w14:paraId="478F8D11" w14:textId="77777777" w:rsidR="009A7804" w:rsidRPr="00755FD2" w:rsidRDefault="009A7804" w:rsidP="0029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both"/>
        <w:rPr>
          <w:rFonts w:ascii="Angsana New" w:hAnsi="Angsana New"/>
          <w:sz w:val="24"/>
          <w:szCs w:val="24"/>
        </w:rPr>
      </w:pPr>
    </w:p>
    <w:p w14:paraId="6923974C" w14:textId="351A35CF" w:rsidR="009A7804" w:rsidRPr="00295260" w:rsidRDefault="009A7804" w:rsidP="009A7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B56F0C">
        <w:rPr>
          <w:rFonts w:ascii="Angsana New" w:hAnsi="Angsana New" w:hint="cs"/>
          <w:sz w:val="30"/>
          <w:szCs w:val="30"/>
          <w:cs/>
        </w:rPr>
        <w:t xml:space="preserve">ณ วันที่ 31 ธันวาคม </w:t>
      </w:r>
      <w:r w:rsidR="008645A4">
        <w:rPr>
          <w:rFonts w:ascii="Angsana New" w:hAnsi="Angsana New" w:hint="cs"/>
          <w:sz w:val="30"/>
          <w:szCs w:val="30"/>
          <w:cs/>
        </w:rPr>
        <w:t>2560</w:t>
      </w:r>
      <w:r w:rsidRPr="00B56F0C">
        <w:rPr>
          <w:rFonts w:ascii="Angsana New" w:hAnsi="Angsana New" w:hint="cs"/>
          <w:sz w:val="30"/>
          <w:szCs w:val="30"/>
          <w:cs/>
        </w:rPr>
        <w:t xml:space="preserve"> ทรัพย์สินของกลุ่มบริษัทและบริษัทมูลค่า</w:t>
      </w:r>
      <w:r w:rsidRPr="00A978BF">
        <w:rPr>
          <w:rFonts w:ascii="Angsana New" w:hAnsi="Angsana New" w:hint="cs"/>
          <w:sz w:val="30"/>
          <w:szCs w:val="30"/>
          <w:cs/>
        </w:rPr>
        <w:t xml:space="preserve">ตามบัญชีจำนวน </w:t>
      </w:r>
      <w:r w:rsidR="00A978BF" w:rsidRPr="00A978BF">
        <w:rPr>
          <w:rFonts w:ascii="Angsana New" w:hAnsi="Angsana New"/>
          <w:sz w:val="30"/>
          <w:szCs w:val="30"/>
        </w:rPr>
        <w:t>750.82</w:t>
      </w:r>
      <w:r w:rsidRPr="00A978BF">
        <w:rPr>
          <w:rFonts w:ascii="Angsana New" w:hAnsi="Angsana New"/>
          <w:sz w:val="30"/>
          <w:szCs w:val="30"/>
        </w:rPr>
        <w:t xml:space="preserve"> </w:t>
      </w:r>
      <w:r w:rsidRPr="00A978BF">
        <w:rPr>
          <w:rFonts w:ascii="Angsana New" w:hAnsi="Angsana New" w:hint="cs"/>
          <w:sz w:val="30"/>
          <w:szCs w:val="30"/>
          <w:cs/>
        </w:rPr>
        <w:t>ล้านบาท และ</w:t>
      </w:r>
      <w:r w:rsidRPr="00A978BF">
        <w:rPr>
          <w:rFonts w:ascii="Angsana New" w:hAnsi="Angsana New"/>
          <w:sz w:val="30"/>
          <w:szCs w:val="30"/>
        </w:rPr>
        <w:t xml:space="preserve"> </w:t>
      </w:r>
      <w:r w:rsidR="002E0FE6" w:rsidRPr="00A978BF">
        <w:rPr>
          <w:rFonts w:ascii="Angsana New" w:hAnsi="Angsana New" w:hint="cs"/>
          <w:sz w:val="30"/>
          <w:szCs w:val="30"/>
          <w:cs/>
        </w:rPr>
        <w:t>354.05</w:t>
      </w:r>
      <w:r w:rsidR="007A6F8D">
        <w:rPr>
          <w:rFonts w:ascii="Angsana New" w:hAnsi="Angsana New" w:hint="cs"/>
          <w:sz w:val="30"/>
          <w:szCs w:val="30"/>
          <w:cs/>
        </w:rPr>
        <w:t xml:space="preserve">   </w:t>
      </w:r>
      <w:r w:rsidRPr="00B56F0C">
        <w:rPr>
          <w:rFonts w:ascii="Angsana New" w:hAnsi="Angsana New"/>
          <w:sz w:val="30"/>
          <w:szCs w:val="30"/>
        </w:rPr>
        <w:t xml:space="preserve"> </w:t>
      </w:r>
      <w:r w:rsidRPr="00B56F0C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Pr="00B56F0C">
        <w:rPr>
          <w:rFonts w:ascii="Angsana New" w:hAnsi="Angsana New" w:hint="cs"/>
          <w:i/>
          <w:iCs/>
          <w:sz w:val="30"/>
          <w:szCs w:val="30"/>
          <w:cs/>
        </w:rPr>
        <w:t>(255</w:t>
      </w:r>
      <w:r w:rsidR="00627B5D">
        <w:rPr>
          <w:rFonts w:ascii="Angsana New" w:hAnsi="Angsana New"/>
          <w:i/>
          <w:iCs/>
          <w:sz w:val="30"/>
          <w:szCs w:val="30"/>
        </w:rPr>
        <w:t>9</w:t>
      </w:r>
      <w:r w:rsidRPr="00B56F0C">
        <w:rPr>
          <w:rFonts w:ascii="Angsana New" w:hAnsi="Angsana New"/>
          <w:i/>
          <w:iCs/>
          <w:sz w:val="30"/>
          <w:szCs w:val="30"/>
        </w:rPr>
        <w:t xml:space="preserve">: </w:t>
      </w:r>
      <w:r w:rsidR="00F8214A">
        <w:rPr>
          <w:rFonts w:ascii="Angsana New" w:hAnsi="Angsana New"/>
          <w:i/>
          <w:iCs/>
          <w:sz w:val="30"/>
          <w:szCs w:val="30"/>
        </w:rPr>
        <w:t>785.63</w:t>
      </w:r>
      <w:r w:rsidRPr="00B56F0C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 และ</w:t>
      </w:r>
      <w:r w:rsidRPr="00B56F0C">
        <w:rPr>
          <w:rFonts w:ascii="Angsana New" w:hAnsi="Angsana New"/>
          <w:i/>
          <w:iCs/>
          <w:sz w:val="30"/>
          <w:szCs w:val="30"/>
        </w:rPr>
        <w:t xml:space="preserve"> </w:t>
      </w:r>
      <w:r w:rsidR="007E0EDA">
        <w:rPr>
          <w:rFonts w:ascii="Angsana New" w:hAnsi="Angsana New"/>
          <w:i/>
          <w:iCs/>
          <w:sz w:val="30"/>
          <w:szCs w:val="30"/>
        </w:rPr>
        <w:t>354.05</w:t>
      </w:r>
      <w:r w:rsidRPr="00B56F0C">
        <w:rPr>
          <w:rFonts w:ascii="Angsana New" w:hAnsi="Angsana New"/>
          <w:i/>
          <w:iCs/>
          <w:sz w:val="30"/>
          <w:szCs w:val="30"/>
        </w:rPr>
        <w:t xml:space="preserve"> </w:t>
      </w:r>
      <w:r w:rsidRPr="00B56F0C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ตามลำดับ)</w:t>
      </w:r>
      <w:r w:rsidRPr="00B56F0C">
        <w:rPr>
          <w:rFonts w:ascii="Angsana New" w:hAnsi="Angsana New" w:hint="cs"/>
          <w:sz w:val="30"/>
          <w:szCs w:val="30"/>
          <w:cs/>
        </w:rPr>
        <w:t xml:space="preserve"> ใช้เป็นหลักประกัน</w:t>
      </w:r>
      <w:r>
        <w:rPr>
          <w:rFonts w:ascii="Angsana New" w:hAnsi="Angsana New" w:hint="cs"/>
          <w:sz w:val="30"/>
          <w:szCs w:val="30"/>
          <w:cs/>
        </w:rPr>
        <w:t>วงเงินสินเชื</w:t>
      </w:r>
      <w:r w:rsidR="00316B57">
        <w:rPr>
          <w:rFonts w:ascii="Angsana New" w:hAnsi="Angsana New" w:hint="cs"/>
          <w:sz w:val="30"/>
          <w:szCs w:val="30"/>
          <w:cs/>
        </w:rPr>
        <w:t>่</w:t>
      </w:r>
      <w:r>
        <w:rPr>
          <w:rFonts w:ascii="Angsana New" w:hAnsi="Angsana New" w:hint="cs"/>
          <w:sz w:val="30"/>
          <w:szCs w:val="30"/>
          <w:cs/>
        </w:rPr>
        <w:t>อ</w:t>
      </w:r>
      <w:r w:rsidR="007700A6">
        <w:rPr>
          <w:rFonts w:ascii="Angsana New" w:hAnsi="Angsana New" w:hint="cs"/>
          <w:sz w:val="30"/>
          <w:szCs w:val="30"/>
          <w:cs/>
        </w:rPr>
        <w:t>บางส่วน</w:t>
      </w:r>
      <w:r w:rsidRPr="00B56F0C">
        <w:rPr>
          <w:rFonts w:ascii="Angsana New" w:hAnsi="Angsana New" w:hint="cs"/>
          <w:sz w:val="30"/>
          <w:szCs w:val="30"/>
          <w:cs/>
        </w:rPr>
        <w:t>จากสถาบัน</w:t>
      </w:r>
      <w:r w:rsidR="00C03852">
        <w:rPr>
          <w:rFonts w:ascii="Angsana New" w:hAnsi="Angsana New" w:hint="cs"/>
          <w:sz w:val="30"/>
          <w:szCs w:val="30"/>
          <w:cs/>
        </w:rPr>
        <w:t>การเงิน</w:t>
      </w:r>
      <w:r w:rsidR="006A21BB">
        <w:rPr>
          <w:rFonts w:ascii="Angsana New" w:hAnsi="Angsana New" w:hint="cs"/>
          <w:sz w:val="30"/>
          <w:szCs w:val="30"/>
          <w:cs/>
        </w:rPr>
        <w:t>แห่งหนึ่ง</w:t>
      </w:r>
      <w:r w:rsidR="00C03852">
        <w:rPr>
          <w:rFonts w:ascii="Angsana New" w:hAnsi="Angsana New" w:hint="cs"/>
          <w:sz w:val="30"/>
          <w:szCs w:val="30"/>
          <w:cs/>
        </w:rPr>
        <w:t xml:space="preserve"> (</w:t>
      </w:r>
      <w:r w:rsidR="00447B74">
        <w:rPr>
          <w:rFonts w:ascii="Angsana New" w:hAnsi="Angsana New" w:hint="cs"/>
          <w:sz w:val="30"/>
          <w:szCs w:val="30"/>
          <w:cs/>
        </w:rPr>
        <w:t>ดู</w:t>
      </w:r>
      <w:r w:rsidR="00C03852">
        <w:rPr>
          <w:rFonts w:ascii="Angsana New" w:hAnsi="Angsana New" w:hint="cs"/>
          <w:sz w:val="30"/>
          <w:szCs w:val="30"/>
          <w:cs/>
        </w:rPr>
        <w:t>หมายเหตุ</w:t>
      </w:r>
      <w:r w:rsidRPr="00B56F0C">
        <w:rPr>
          <w:rFonts w:ascii="Angsana New" w:hAnsi="Angsana New" w:hint="cs"/>
          <w:sz w:val="30"/>
          <w:szCs w:val="30"/>
          <w:cs/>
        </w:rPr>
        <w:t xml:space="preserve">ข้อ </w:t>
      </w:r>
      <w:r w:rsidR="00183345">
        <w:rPr>
          <w:rFonts w:ascii="Angsana New" w:hAnsi="Angsana New"/>
          <w:sz w:val="30"/>
          <w:szCs w:val="30"/>
        </w:rPr>
        <w:t>2</w:t>
      </w:r>
      <w:r w:rsidR="00B07344">
        <w:rPr>
          <w:rFonts w:ascii="Angsana New" w:hAnsi="Angsana New"/>
          <w:sz w:val="30"/>
          <w:szCs w:val="30"/>
        </w:rPr>
        <w:t>4</w:t>
      </w:r>
      <w:r w:rsidRPr="00B56F0C">
        <w:rPr>
          <w:rFonts w:ascii="Angsana New" w:hAnsi="Angsana New" w:hint="cs"/>
          <w:sz w:val="30"/>
          <w:szCs w:val="30"/>
          <w:cs/>
        </w:rPr>
        <w:t>)</w:t>
      </w:r>
      <w:r w:rsidR="00175A00">
        <w:rPr>
          <w:rFonts w:ascii="Angsana New" w:hAnsi="Angsana New"/>
          <w:sz w:val="30"/>
          <w:szCs w:val="30"/>
        </w:rPr>
        <w:t xml:space="preserve"> </w:t>
      </w:r>
      <w:r w:rsidR="006A21BB">
        <w:rPr>
          <w:rFonts w:ascii="Angsana New" w:hAnsi="Angsana New" w:hint="cs"/>
          <w:sz w:val="30"/>
          <w:szCs w:val="30"/>
          <w:cs/>
        </w:rPr>
        <w:t>และ</w:t>
      </w:r>
      <w:r w:rsidR="00175A00">
        <w:rPr>
          <w:rFonts w:ascii="Angsana New" w:hAnsi="Angsana New" w:hint="cs"/>
          <w:sz w:val="30"/>
          <w:szCs w:val="30"/>
          <w:cs/>
        </w:rPr>
        <w:t xml:space="preserve">หนังสือค้ำประกันจากสถาบันการเงินแห่งหนึ่ง </w:t>
      </w:r>
      <w:r w:rsidR="006A21BB">
        <w:rPr>
          <w:rFonts w:ascii="Angsana New" w:hAnsi="Angsana New" w:hint="cs"/>
          <w:sz w:val="30"/>
          <w:szCs w:val="30"/>
          <w:cs/>
        </w:rPr>
        <w:t xml:space="preserve"> </w:t>
      </w:r>
      <w:r w:rsidR="00447B74">
        <w:rPr>
          <w:rFonts w:ascii="Angsana New" w:hAnsi="Angsana New" w:hint="cs"/>
          <w:sz w:val="30"/>
          <w:szCs w:val="30"/>
          <w:cs/>
        </w:rPr>
        <w:t xml:space="preserve">      </w:t>
      </w:r>
      <w:r w:rsidR="006A21BB">
        <w:rPr>
          <w:rFonts w:ascii="Angsana New" w:hAnsi="Angsana New" w:hint="cs"/>
          <w:sz w:val="30"/>
          <w:szCs w:val="30"/>
          <w:cs/>
        </w:rPr>
        <w:t xml:space="preserve">  </w:t>
      </w:r>
      <w:r w:rsidR="00C176A3">
        <w:rPr>
          <w:rFonts w:ascii="Angsana New" w:hAnsi="Angsana New" w:hint="cs"/>
          <w:sz w:val="30"/>
          <w:szCs w:val="30"/>
          <w:cs/>
        </w:rPr>
        <w:t>(</w:t>
      </w:r>
      <w:r w:rsidR="00447B74">
        <w:rPr>
          <w:rFonts w:ascii="Angsana New" w:hAnsi="Angsana New" w:hint="cs"/>
          <w:sz w:val="30"/>
          <w:szCs w:val="30"/>
          <w:cs/>
        </w:rPr>
        <w:t>ดู</w:t>
      </w:r>
      <w:r w:rsidR="00C176A3">
        <w:rPr>
          <w:rFonts w:ascii="Angsana New" w:hAnsi="Angsana New" w:hint="cs"/>
          <w:sz w:val="30"/>
          <w:szCs w:val="30"/>
          <w:cs/>
        </w:rPr>
        <w:t>หมายเหตุข้อ 4</w:t>
      </w:r>
      <w:r w:rsidR="00B07344">
        <w:rPr>
          <w:rFonts w:ascii="Angsana New" w:hAnsi="Angsana New"/>
          <w:sz w:val="30"/>
          <w:szCs w:val="30"/>
        </w:rPr>
        <w:t>5</w:t>
      </w:r>
      <w:r w:rsidR="00175A00">
        <w:rPr>
          <w:rFonts w:ascii="Angsana New" w:hAnsi="Angsana New" w:hint="cs"/>
          <w:sz w:val="30"/>
          <w:szCs w:val="30"/>
          <w:cs/>
        </w:rPr>
        <w:t>)</w:t>
      </w:r>
    </w:p>
    <w:p w14:paraId="6AAEC527" w14:textId="77777777" w:rsidR="00BD5D49" w:rsidRDefault="00BD5D49" w:rsidP="00BD5D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Angsana New" w:hAnsi="Angsana New"/>
          <w:i/>
          <w:iCs/>
          <w:sz w:val="30"/>
          <w:szCs w:val="30"/>
        </w:rPr>
      </w:pPr>
    </w:p>
    <w:p w14:paraId="5E0E6E6A" w14:textId="4E19E23B" w:rsidR="00BD5D49" w:rsidRPr="00C14BAD" w:rsidRDefault="00BD5D49" w:rsidP="00BD5D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C14BAD">
        <w:rPr>
          <w:rFonts w:ascii="Angsana New" w:hAnsi="Angsana New" w:hint="cs"/>
          <w:i/>
          <w:iCs/>
          <w:sz w:val="30"/>
          <w:szCs w:val="30"/>
          <w:cs/>
        </w:rPr>
        <w:t>ก</w:t>
      </w:r>
      <w:r w:rsidRPr="00C64504">
        <w:rPr>
          <w:rFonts w:ascii="Angsana New" w:hAnsi="Angsana New" w:hint="cs"/>
          <w:i/>
          <w:iCs/>
          <w:sz w:val="30"/>
          <w:szCs w:val="30"/>
          <w:cs/>
        </w:rPr>
        <w:t>า</w:t>
      </w:r>
      <w:r w:rsidRPr="00C14BAD">
        <w:rPr>
          <w:rFonts w:ascii="Angsana New" w:hAnsi="Angsana New" w:hint="cs"/>
          <w:i/>
          <w:iCs/>
          <w:sz w:val="30"/>
          <w:szCs w:val="30"/>
          <w:cs/>
        </w:rPr>
        <w:t>ร</w:t>
      </w:r>
      <w:r>
        <w:rPr>
          <w:rFonts w:ascii="Angsana New" w:hAnsi="Angsana New" w:hint="cs"/>
          <w:i/>
          <w:iCs/>
          <w:sz w:val="30"/>
          <w:szCs w:val="30"/>
          <w:cs/>
        </w:rPr>
        <w:t>ตีราคาใหม่</w:t>
      </w:r>
    </w:p>
    <w:p w14:paraId="26A826FC" w14:textId="77777777" w:rsidR="008D7C63" w:rsidRPr="008D7C63" w:rsidRDefault="008D7C63" w:rsidP="0029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both"/>
        <w:rPr>
          <w:rFonts w:ascii="Angsana New" w:hAnsi="Angsana New"/>
          <w:sz w:val="24"/>
          <w:szCs w:val="24"/>
        </w:rPr>
      </w:pPr>
    </w:p>
    <w:p w14:paraId="15701B73" w14:textId="5137B709" w:rsidR="00296AFD" w:rsidRDefault="008D7C63" w:rsidP="008D7C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D7C6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8D7C63">
        <w:rPr>
          <w:rFonts w:ascii="Angsana New" w:hAnsi="Angsana New"/>
          <w:sz w:val="30"/>
          <w:szCs w:val="30"/>
        </w:rPr>
        <w:t xml:space="preserve">30 </w:t>
      </w:r>
      <w:r w:rsidRPr="008D7C6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8D7C63">
        <w:rPr>
          <w:rFonts w:ascii="Angsana New" w:hAnsi="Angsana New"/>
          <w:sz w:val="30"/>
          <w:szCs w:val="30"/>
        </w:rPr>
        <w:t xml:space="preserve">2560 </w:t>
      </w:r>
      <w:r w:rsidRPr="008D7C63">
        <w:rPr>
          <w:rFonts w:ascii="Angsana New" w:hAnsi="Angsana New" w:hint="cs"/>
          <w:sz w:val="30"/>
          <w:szCs w:val="30"/>
          <w:cs/>
        </w:rPr>
        <w:t xml:space="preserve">กลุ่มบริษัทและบริษัทได้เปลี่ยนแปลงนโยบายการบัญชีเกี่ยวกับการวัดมูลค่าภายหลังการรับรู้รายการของที่ดินจากวิธีราคาทุนเป็นวิธีการตีราคาใหม่ มูลค่ายุติธรรมของที่ดินที่ได้รับการประเมินของกลุ่มบริษัทและบริษัทมีจำนวน </w:t>
      </w:r>
      <w:r w:rsidRPr="008D7C63">
        <w:rPr>
          <w:rFonts w:ascii="Angsana New" w:hAnsi="Angsana New"/>
          <w:sz w:val="30"/>
          <w:szCs w:val="30"/>
        </w:rPr>
        <w:t xml:space="preserve">741.97 </w:t>
      </w:r>
      <w:r w:rsidRPr="008D7C63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Pr="008D7C63">
        <w:rPr>
          <w:rFonts w:ascii="Angsana New" w:hAnsi="Angsana New"/>
          <w:sz w:val="30"/>
          <w:szCs w:val="30"/>
        </w:rPr>
        <w:t xml:space="preserve">344.27 </w:t>
      </w:r>
      <w:r w:rsidRPr="008D7C63">
        <w:rPr>
          <w:rFonts w:ascii="Angsana New" w:hAnsi="Angsana New" w:hint="cs"/>
          <w:sz w:val="30"/>
          <w:szCs w:val="30"/>
          <w:cs/>
        </w:rPr>
        <w:t xml:space="preserve">ล้านบาท ตามลำดับ มูลค่าตามบัญชีของที่ดินดังกล่าวมีจำนวน </w:t>
      </w:r>
      <w:r w:rsidRPr="008D7C63">
        <w:rPr>
          <w:rFonts w:ascii="Angsana New" w:hAnsi="Angsana New"/>
          <w:sz w:val="30"/>
          <w:szCs w:val="30"/>
        </w:rPr>
        <w:t xml:space="preserve">537.04 </w:t>
      </w:r>
      <w:r w:rsidRPr="008D7C63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Pr="008D7C63">
        <w:rPr>
          <w:rFonts w:ascii="Angsana New" w:hAnsi="Angsana New"/>
          <w:sz w:val="30"/>
          <w:szCs w:val="30"/>
        </w:rPr>
        <w:t xml:space="preserve">304.01 </w:t>
      </w:r>
      <w:r w:rsidRPr="008D7C63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BD5D49">
        <w:rPr>
          <w:rFonts w:ascii="Angsana New" w:hAnsi="Angsana New" w:hint="cs"/>
          <w:sz w:val="30"/>
          <w:szCs w:val="30"/>
          <w:cs/>
        </w:rPr>
        <w:t xml:space="preserve"> มูลค่ายุติธรรมของที่ดินดังกล่าวประเมินโดยผู้ประเมินอิสระโดยใช้วิธีเปรียบเทียบตลาด</w:t>
      </w:r>
      <w:r w:rsidR="006F08FB">
        <w:rPr>
          <w:rFonts w:ascii="Angsana New" w:hAnsi="Angsana New" w:hint="cs"/>
          <w:sz w:val="30"/>
          <w:szCs w:val="30"/>
          <w:cs/>
        </w:rPr>
        <w:t xml:space="preserve"> </w:t>
      </w:r>
      <w:r w:rsidR="006F08FB">
        <w:rPr>
          <w:rFonts w:ascii="Angsana New" w:hAnsi="Angsana New"/>
          <w:sz w:val="30"/>
          <w:szCs w:val="30"/>
        </w:rPr>
        <w:t>(</w:t>
      </w:r>
      <w:r w:rsidR="006F08FB">
        <w:rPr>
          <w:rFonts w:ascii="Angsana New" w:hAnsi="Angsana New" w:hint="cs"/>
          <w:sz w:val="30"/>
          <w:szCs w:val="30"/>
          <w:cs/>
        </w:rPr>
        <w:t>ดูหมายเหตุข้อ 4</w:t>
      </w:r>
      <w:r w:rsidR="006F08FB">
        <w:rPr>
          <w:rFonts w:ascii="Angsana New" w:hAnsi="Angsana New"/>
          <w:sz w:val="30"/>
          <w:szCs w:val="30"/>
        </w:rPr>
        <w:t>)</w:t>
      </w:r>
    </w:p>
    <w:p w14:paraId="05EABEA2" w14:textId="77777777" w:rsidR="00682DF3" w:rsidRPr="00BD5D49" w:rsidRDefault="00682DF3" w:rsidP="00682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1CB00649" w14:textId="77777777" w:rsidR="00F8214A" w:rsidRPr="00755FD2" w:rsidRDefault="00F8214A" w:rsidP="00F82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szCs w:val="22"/>
        </w:rPr>
      </w:pPr>
      <w:r w:rsidRPr="00755FD2">
        <w:rPr>
          <w:b/>
          <w:bCs/>
          <w:sz w:val="30"/>
          <w:szCs w:val="30"/>
          <w:cs/>
        </w:rPr>
        <w:t>การวัดมูลค่ายุติธรรม</w:t>
      </w:r>
    </w:p>
    <w:p w14:paraId="27EDEC4C" w14:textId="77777777" w:rsidR="00F8214A" w:rsidRPr="00755FD2" w:rsidRDefault="00F8214A" w:rsidP="00F82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6D8EE7EA" w14:textId="77777777" w:rsidR="00F8214A" w:rsidRPr="00755FD2" w:rsidRDefault="00F8214A" w:rsidP="00F82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55FD2">
        <w:rPr>
          <w:rFonts w:ascii="Angsana New" w:hAnsi="Angsana New"/>
          <w:i/>
          <w:iCs/>
          <w:sz w:val="30"/>
          <w:szCs w:val="30"/>
          <w:cs/>
        </w:rPr>
        <w:t>ลำดับชั้นมูลค่ายุติธรรม</w:t>
      </w:r>
      <w:r w:rsidRPr="00755FD2">
        <w:rPr>
          <w:rFonts w:ascii="Angsana New" w:hAnsi="Angsana New"/>
          <w:sz w:val="30"/>
          <w:szCs w:val="30"/>
          <w:cs/>
        </w:rPr>
        <w:t xml:space="preserve"> </w:t>
      </w:r>
    </w:p>
    <w:p w14:paraId="1E63E0B7" w14:textId="77777777" w:rsidR="00F8214A" w:rsidRPr="00755FD2" w:rsidRDefault="00F8214A" w:rsidP="00F82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78B084C0" w14:textId="000A9F4D" w:rsidR="00F8214A" w:rsidRPr="00755FD2" w:rsidRDefault="00F8214A" w:rsidP="00F82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55FD2">
        <w:rPr>
          <w:rFonts w:ascii="Angsana New" w:hAnsi="Angsana New" w:hint="cs"/>
          <w:sz w:val="30"/>
          <w:szCs w:val="30"/>
          <w:cs/>
        </w:rPr>
        <w:t>มูลค่ายุติธรรมของ</w:t>
      </w:r>
      <w:r w:rsidR="00BD5D49">
        <w:rPr>
          <w:rFonts w:ascii="Angsana New" w:hAnsi="Angsana New" w:hint="cs"/>
          <w:sz w:val="30"/>
          <w:szCs w:val="30"/>
          <w:cs/>
        </w:rPr>
        <w:t>ที่ดินถู</w:t>
      </w:r>
      <w:r w:rsidRPr="00755FD2">
        <w:rPr>
          <w:rFonts w:ascii="Angsana New" w:hAnsi="Angsana New" w:hint="cs"/>
          <w:sz w:val="30"/>
          <w:szCs w:val="30"/>
          <w:cs/>
        </w:rPr>
        <w:t xml:space="preserve">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</w:t>
      </w:r>
    </w:p>
    <w:p w14:paraId="26E1A367" w14:textId="77777777" w:rsidR="00F8214A" w:rsidRPr="00F8214A" w:rsidRDefault="00F8214A" w:rsidP="00F82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39465E64" w14:textId="34983217" w:rsidR="00F8214A" w:rsidRPr="00755FD2" w:rsidRDefault="00F8214A" w:rsidP="00F82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55FD2">
        <w:rPr>
          <w:rFonts w:ascii="Angsana New" w:hAnsi="Angsana New" w:hint="cs"/>
          <w:sz w:val="30"/>
          <w:szCs w:val="30"/>
          <w:cs/>
        </w:rPr>
        <w:t>การวัดมูลค่ายุติธรรมของ</w:t>
      </w:r>
      <w:r w:rsidR="00BD5D49">
        <w:rPr>
          <w:rFonts w:ascii="Angsana New" w:hAnsi="Angsana New" w:hint="cs"/>
          <w:sz w:val="30"/>
          <w:szCs w:val="30"/>
          <w:cs/>
        </w:rPr>
        <w:t>ที่ดิน</w:t>
      </w:r>
      <w:r w:rsidRPr="00755FD2">
        <w:rPr>
          <w:rFonts w:ascii="Angsana New" w:hAnsi="Angsana New"/>
          <w:spacing w:val="-6"/>
          <w:sz w:val="30"/>
          <w:szCs w:val="30"/>
          <w:cs/>
        </w:rPr>
        <w:t>ถูกจัดลำดับ</w:t>
      </w:r>
      <w:r w:rsidRPr="00755FD2">
        <w:rPr>
          <w:rFonts w:ascii="Angsana New" w:hAnsi="Angsana New"/>
          <w:sz w:val="30"/>
          <w:szCs w:val="30"/>
          <w:cs/>
        </w:rPr>
        <w:t xml:space="preserve">ชั้นการวัดมูลค่ายุติธรรมอยู่ในระดับที่ </w:t>
      </w:r>
      <w:r w:rsidRPr="00755FD2">
        <w:rPr>
          <w:rFonts w:ascii="Angsana New" w:hAnsi="Angsana New"/>
          <w:sz w:val="30"/>
          <w:szCs w:val="30"/>
        </w:rPr>
        <w:t>3</w:t>
      </w:r>
      <w:r w:rsidRPr="00755FD2">
        <w:rPr>
          <w:rFonts w:ascii="Angsana New" w:hAnsi="Angsana New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</w:t>
      </w:r>
      <w:r w:rsidRPr="00755FD2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B9FF01A" w14:textId="77777777" w:rsidR="00F8214A" w:rsidRPr="00F8214A" w:rsidRDefault="00F8214A" w:rsidP="00F82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24"/>
          <w:szCs w:val="24"/>
        </w:rPr>
      </w:pPr>
    </w:p>
    <w:p w14:paraId="21CB041E" w14:textId="77777777" w:rsidR="00F8214A" w:rsidRPr="00755FD2" w:rsidRDefault="00F8214A" w:rsidP="00F82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sz w:val="30"/>
          <w:szCs w:val="30"/>
        </w:rPr>
      </w:pPr>
      <w:r w:rsidRPr="00755FD2">
        <w:rPr>
          <w:rFonts w:ascii="Angsana New" w:hAnsi="Angsana New"/>
          <w:i/>
          <w:iCs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</w:t>
      </w:r>
      <w:r w:rsidRPr="00755FD2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0469B13E" w14:textId="77777777" w:rsidR="00F8214A" w:rsidRPr="00F8214A" w:rsidRDefault="00F8214A" w:rsidP="00F82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24"/>
          <w:szCs w:val="24"/>
        </w:rPr>
      </w:pPr>
    </w:p>
    <w:p w14:paraId="65C14FCB" w14:textId="0C16A389" w:rsidR="00F8214A" w:rsidRPr="00755FD2" w:rsidRDefault="00F8214A" w:rsidP="00F82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</w:rPr>
      </w:pPr>
      <w:r w:rsidRPr="00755FD2">
        <w:rPr>
          <w:rFonts w:ascii="Angsana New" w:hAnsi="Angsana New" w:hint="cs"/>
          <w:spacing w:val="-6"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</w:t>
      </w:r>
      <w:r w:rsidR="006F08FB">
        <w:rPr>
          <w:rFonts w:ascii="Angsana New" w:hAnsi="Angsana New" w:hint="cs"/>
          <w:spacing w:val="-6"/>
          <w:sz w:val="30"/>
          <w:szCs w:val="30"/>
          <w:cs/>
        </w:rPr>
        <w:t>ที่ดิน</w:t>
      </w:r>
      <w:r w:rsidRPr="00755FD2">
        <w:rPr>
          <w:rFonts w:ascii="Angsana New" w:hAnsi="Angsana New" w:hint="cs"/>
          <w:sz w:val="30"/>
          <w:szCs w:val="30"/>
          <w:cs/>
        </w:rPr>
        <w:t>แสดงในตารางดังต่อไปนี้</w:t>
      </w:r>
    </w:p>
    <w:p w14:paraId="441F0865" w14:textId="77777777" w:rsidR="00F8214A" w:rsidRPr="00F8214A" w:rsidRDefault="00F8214A" w:rsidP="00F82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24"/>
          <w:szCs w:val="24"/>
        </w:rPr>
      </w:pPr>
    </w:p>
    <w:tbl>
      <w:tblPr>
        <w:tblpPr w:leftFromText="180" w:rightFromText="180" w:vertAnchor="text" w:horzAnchor="page" w:tblpX="1622" w:tblpY="1"/>
        <w:tblW w:w="9292" w:type="dxa"/>
        <w:tblLook w:val="04A0" w:firstRow="1" w:lastRow="0" w:firstColumn="1" w:lastColumn="0" w:noHBand="0" w:noVBand="1"/>
      </w:tblPr>
      <w:tblGrid>
        <w:gridCol w:w="2988"/>
        <w:gridCol w:w="3150"/>
        <w:gridCol w:w="3154"/>
      </w:tblGrid>
      <w:tr w:rsidR="00F8214A" w:rsidRPr="00755FD2" w14:paraId="17F31E18" w14:textId="77777777" w:rsidTr="00A0170B">
        <w:tc>
          <w:tcPr>
            <w:tcW w:w="2988" w:type="dxa"/>
            <w:shd w:val="clear" w:color="auto" w:fill="auto"/>
            <w:vAlign w:val="bottom"/>
          </w:tcPr>
          <w:p w14:paraId="7591E8E0" w14:textId="77777777" w:rsidR="00F8214A" w:rsidRPr="00755FD2" w:rsidRDefault="00F8214A" w:rsidP="00A0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5F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เทคนิคการประเมินมูลค่า</w:t>
            </w:r>
          </w:p>
        </w:tc>
        <w:tc>
          <w:tcPr>
            <w:tcW w:w="3150" w:type="dxa"/>
            <w:shd w:val="clear" w:color="auto" w:fill="auto"/>
            <w:vAlign w:val="bottom"/>
          </w:tcPr>
          <w:p w14:paraId="799FBF93" w14:textId="77777777" w:rsidR="00F8214A" w:rsidRPr="00755FD2" w:rsidRDefault="00F8214A" w:rsidP="00A0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firstLine="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5F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3154" w:type="dxa"/>
          </w:tcPr>
          <w:p w14:paraId="00856151" w14:textId="77777777" w:rsidR="00F8214A" w:rsidRPr="00755FD2" w:rsidRDefault="00F8214A" w:rsidP="00A0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1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5F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F8214A" w14:paraId="37D5D7A0" w14:textId="77777777" w:rsidTr="00A0170B">
        <w:tc>
          <w:tcPr>
            <w:tcW w:w="2988" w:type="dxa"/>
            <w:shd w:val="clear" w:color="auto" w:fill="auto"/>
          </w:tcPr>
          <w:p w14:paraId="64D64500" w14:textId="4A862B0E" w:rsidR="00F8214A" w:rsidRPr="00755FD2" w:rsidRDefault="00BD5D49" w:rsidP="00A0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วิธี</w:t>
            </w:r>
            <w:r w:rsidR="00F8214A" w:rsidRPr="00755FD2">
              <w:rPr>
                <w:rFonts w:ascii="Angsana New" w:hAnsi="Angsana New"/>
                <w:sz w:val="30"/>
                <w:szCs w:val="30"/>
                <w:cs/>
              </w:rPr>
              <w:t>เปรียบเทียบตลาด</w:t>
            </w:r>
          </w:p>
        </w:tc>
        <w:tc>
          <w:tcPr>
            <w:tcW w:w="3150" w:type="dxa"/>
            <w:shd w:val="clear" w:color="auto" w:fill="auto"/>
          </w:tcPr>
          <w:p w14:paraId="0B2204E1" w14:textId="15AACC2B" w:rsidR="00F8214A" w:rsidRPr="00755FD2" w:rsidRDefault="00F8214A" w:rsidP="00BD5D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755FD2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  <w:r w:rsidRPr="00755FD2">
              <w:rPr>
                <w:rFonts w:ascii="Angsana New" w:hAnsi="Angsana New" w:hint="cs"/>
                <w:sz w:val="30"/>
                <w:szCs w:val="30"/>
                <w:cs/>
              </w:rPr>
              <w:t>ตลาดที่</w:t>
            </w:r>
            <w:r w:rsidR="00BD5D49">
              <w:rPr>
                <w:rFonts w:ascii="Angsana New" w:hAnsi="Angsana New" w:hint="cs"/>
                <w:sz w:val="30"/>
                <w:szCs w:val="30"/>
                <w:cs/>
              </w:rPr>
              <w:t>มีการซื้อขายหรือเสนอขาย</w:t>
            </w:r>
            <w:r w:rsidRPr="00755FD2">
              <w:rPr>
                <w:rFonts w:ascii="Angsana New" w:hAnsi="Angsana New" w:hint="cs"/>
                <w:sz w:val="30"/>
                <w:szCs w:val="30"/>
                <w:cs/>
              </w:rPr>
              <w:t>ของทรัพย์</w:t>
            </w:r>
            <w:r w:rsidR="00BD5D49" w:rsidRPr="00755FD2">
              <w:rPr>
                <w:rFonts w:ascii="Angsana New" w:hAnsi="Angsana New" w:hint="cs"/>
                <w:sz w:val="30"/>
                <w:szCs w:val="30"/>
                <w:cs/>
              </w:rPr>
              <w:t>สิน</w:t>
            </w:r>
            <w:r w:rsidRPr="00755FD2">
              <w:rPr>
                <w:rFonts w:ascii="Angsana New" w:hAnsi="Angsana New" w:hint="cs"/>
                <w:sz w:val="30"/>
                <w:szCs w:val="30"/>
                <w:cs/>
              </w:rPr>
              <w:t>เปรียบเทียบที่คล้ายคลึงกันและอยู่ในบริเวณใกล้เคียงกัน</w:t>
            </w:r>
          </w:p>
        </w:tc>
        <w:tc>
          <w:tcPr>
            <w:tcW w:w="3154" w:type="dxa"/>
          </w:tcPr>
          <w:p w14:paraId="3321EEE0" w14:textId="77777777" w:rsidR="00F8214A" w:rsidRDefault="00F8214A" w:rsidP="00A0170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166"/>
              <w:rPr>
                <w:rFonts w:ascii="Angsana New" w:hAnsi="Angsana New"/>
                <w:sz w:val="30"/>
                <w:szCs w:val="30"/>
              </w:rPr>
            </w:pPr>
            <w:r w:rsidRPr="00755FD2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หากราคาต่อพื้นที่สูงขึ้น (ลดลง)</w:t>
            </w:r>
          </w:p>
        </w:tc>
      </w:tr>
    </w:tbl>
    <w:p w14:paraId="546754CD" w14:textId="77777777" w:rsidR="00BD5D49" w:rsidRPr="00F90777" w:rsidRDefault="00BD5D49" w:rsidP="0029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both"/>
        <w:rPr>
          <w:rFonts w:ascii="Angsana New" w:hAnsi="Angsana New"/>
          <w:sz w:val="24"/>
          <w:szCs w:val="24"/>
        </w:rPr>
      </w:pPr>
    </w:p>
    <w:p w14:paraId="08D9C048" w14:textId="77777777" w:rsidR="00296AFD" w:rsidRDefault="00296AFD" w:rsidP="0029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both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การพิจารณาการด้อยค่า</w:t>
      </w:r>
    </w:p>
    <w:p w14:paraId="24B231CC" w14:textId="77777777" w:rsidR="00296AFD" w:rsidRPr="00F90777" w:rsidRDefault="00296AFD" w:rsidP="0029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both"/>
        <w:rPr>
          <w:rFonts w:ascii="Angsana New" w:hAnsi="Angsana New"/>
          <w:sz w:val="24"/>
          <w:szCs w:val="24"/>
        </w:rPr>
      </w:pPr>
    </w:p>
    <w:p w14:paraId="632D15F4" w14:textId="77777777" w:rsidR="005B661E" w:rsidRPr="005B661E" w:rsidRDefault="00296AFD" w:rsidP="005B6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ตามที่ก</w:t>
      </w:r>
      <w:r w:rsidR="00447B74">
        <w:rPr>
          <w:rFonts w:ascii="Angsana New" w:hAnsi="Angsana New" w:hint="cs"/>
          <w:sz w:val="30"/>
          <w:szCs w:val="30"/>
          <w:cs/>
        </w:rPr>
        <w:t>ล่าวไว้ในหมายเหตุ</w:t>
      </w:r>
      <w:r w:rsidR="00B07344">
        <w:rPr>
          <w:rFonts w:ascii="Angsana New" w:hAnsi="Angsana New" w:hint="cs"/>
          <w:sz w:val="30"/>
          <w:szCs w:val="30"/>
          <w:cs/>
        </w:rPr>
        <w:t xml:space="preserve">ข้อ </w:t>
      </w:r>
      <w:r w:rsidR="00B07344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คณะกรรมการของบริษัทมีมติเห็นชอบให้นำเสนอต่อที่ประชุมผู้ถือหุ้นเพื่อพิจารณาอนุมัติการเข้าทำรายการจำหน่ายทรัพย์สินเพื่อปรับโครง</w:t>
      </w:r>
      <w:r w:rsidR="00447B74">
        <w:rPr>
          <w:rFonts w:ascii="Angsana New" w:hAnsi="Angsana New" w:hint="cs"/>
          <w:sz w:val="30"/>
          <w:szCs w:val="30"/>
          <w:cs/>
        </w:rPr>
        <w:t xml:space="preserve">สร้างธุรกิจของกลุ่มบริษัท </w:t>
      </w:r>
      <w:r>
        <w:rPr>
          <w:rFonts w:ascii="Angsana New" w:hAnsi="Angsana New" w:hint="cs"/>
          <w:sz w:val="30"/>
          <w:szCs w:val="30"/>
          <w:cs/>
        </w:rPr>
        <w:t>โดยกำหนดราคาพื้นฐานที่จ</w:t>
      </w:r>
      <w:r w:rsidR="00BC5032">
        <w:rPr>
          <w:rFonts w:ascii="Angsana New" w:hAnsi="Angsana New" w:hint="cs"/>
          <w:sz w:val="30"/>
          <w:szCs w:val="30"/>
          <w:cs/>
        </w:rPr>
        <w:t>ะใช้เป็นเงื่อนไขในการประกวดราคาสำหรับที่ดินและสิ่งปลูกสร้างของบริษัท</w:t>
      </w:r>
      <w:r>
        <w:rPr>
          <w:rFonts w:ascii="Angsana New" w:hAnsi="Angsana New" w:hint="cs"/>
          <w:sz w:val="30"/>
          <w:szCs w:val="30"/>
          <w:cs/>
        </w:rPr>
        <w:t>เป็นราคาเดียวกันกับราคาประเมินตามความเห็นของผู้ประเมินราคาทรัพย์สิน</w:t>
      </w:r>
      <w:r w:rsidR="00550CF8">
        <w:rPr>
          <w:rFonts w:ascii="Angsana New" w:hAnsi="Angsana New" w:hint="cs"/>
          <w:sz w:val="30"/>
          <w:szCs w:val="30"/>
          <w:cs/>
        </w:rPr>
        <w:t xml:space="preserve"> </w:t>
      </w:r>
      <w:r w:rsidR="00FE058A">
        <w:rPr>
          <w:rFonts w:ascii="Angsana New" w:hAnsi="Angsana New" w:hint="cs"/>
          <w:sz w:val="30"/>
          <w:szCs w:val="30"/>
          <w:cs/>
        </w:rPr>
        <w:t>ซึ่งพบว่าราคาประเมินมีมูลค่าต่ำ</w:t>
      </w:r>
      <w:r w:rsidR="00F64C1A">
        <w:rPr>
          <w:rFonts w:ascii="Angsana New" w:hAnsi="Angsana New" w:hint="cs"/>
          <w:sz w:val="30"/>
          <w:szCs w:val="30"/>
          <w:cs/>
        </w:rPr>
        <w:t>กว่ามูลค่าสุทธิทางบัญชีของที่ดินและสิ่งปลูกสร้างจำนวน</w:t>
      </w:r>
      <w:r w:rsidR="00F64C1A">
        <w:rPr>
          <w:rFonts w:ascii="Angsana New" w:hAnsi="Angsana New"/>
          <w:sz w:val="30"/>
          <w:szCs w:val="30"/>
          <w:cs/>
        </w:rPr>
        <w:t xml:space="preserve"> 43</w:t>
      </w:r>
      <w:r w:rsidR="00F64C1A">
        <w:rPr>
          <w:rFonts w:ascii="Angsana New" w:hAnsi="Angsana New" w:hint="cs"/>
          <w:sz w:val="30"/>
          <w:szCs w:val="30"/>
          <w:cs/>
        </w:rPr>
        <w:t xml:space="preserve"> ล้านบาท บริษัทจึง</w:t>
      </w:r>
      <w:r w:rsidR="00C64504">
        <w:rPr>
          <w:rFonts w:ascii="Angsana New" w:hAnsi="Angsana New" w:hint="cs"/>
          <w:sz w:val="30"/>
          <w:szCs w:val="30"/>
          <w:cs/>
        </w:rPr>
        <w:t>รับรู้</w:t>
      </w:r>
      <w:r w:rsidR="005B661E">
        <w:rPr>
          <w:rFonts w:ascii="Angsana New" w:hAnsi="Angsana New" w:hint="cs"/>
          <w:sz w:val="30"/>
          <w:szCs w:val="30"/>
          <w:cs/>
        </w:rPr>
        <w:t>ขาดทุนจากการด้อยค่า</w:t>
      </w:r>
      <w:r w:rsidR="00F64C1A">
        <w:rPr>
          <w:rFonts w:ascii="Angsana New" w:hAnsi="Angsana New" w:hint="cs"/>
          <w:sz w:val="30"/>
          <w:szCs w:val="30"/>
          <w:cs/>
        </w:rPr>
        <w:t>ของที่ดินและสิ่งปลูกสร้างดังกล่าว</w:t>
      </w:r>
      <w:r w:rsidR="005B661E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5B661E">
        <w:rPr>
          <w:rFonts w:ascii="Angsana New" w:hAnsi="Angsana New"/>
          <w:sz w:val="30"/>
          <w:szCs w:val="30"/>
          <w:cs/>
        </w:rPr>
        <w:t>43</w:t>
      </w:r>
      <w:r w:rsidR="005B661E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BD3E19">
        <w:rPr>
          <w:rFonts w:ascii="Angsana New" w:hAnsi="Angsana New" w:hint="cs"/>
          <w:sz w:val="30"/>
          <w:szCs w:val="30"/>
          <w:cs/>
        </w:rPr>
        <w:t>ในงบเฉพาะกิจการ</w:t>
      </w:r>
      <w:r w:rsidR="005B661E">
        <w:rPr>
          <w:rFonts w:ascii="Angsana New" w:hAnsi="Angsana New" w:hint="cs"/>
          <w:sz w:val="30"/>
          <w:szCs w:val="30"/>
          <w:cs/>
        </w:rPr>
        <w:t>สำหรับปีสิ้นสุดวันที</w:t>
      </w:r>
      <w:r w:rsidR="00995E43">
        <w:rPr>
          <w:rFonts w:ascii="Angsana New" w:hAnsi="Angsana New" w:hint="cs"/>
          <w:sz w:val="30"/>
          <w:szCs w:val="30"/>
          <w:cs/>
        </w:rPr>
        <w:t>่</w:t>
      </w:r>
      <w:r w:rsidR="005B661E">
        <w:rPr>
          <w:rFonts w:ascii="Angsana New" w:hAnsi="Angsana New" w:hint="cs"/>
          <w:sz w:val="30"/>
          <w:szCs w:val="30"/>
          <w:cs/>
        </w:rPr>
        <w:t xml:space="preserve"> </w:t>
      </w:r>
      <w:r w:rsidR="005B661E">
        <w:rPr>
          <w:rFonts w:ascii="Angsana New" w:hAnsi="Angsana New"/>
          <w:sz w:val="30"/>
          <w:szCs w:val="30"/>
          <w:cs/>
        </w:rPr>
        <w:t xml:space="preserve">31 </w:t>
      </w:r>
      <w:r w:rsidR="005B661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B661E">
        <w:rPr>
          <w:rFonts w:ascii="Angsana New" w:hAnsi="Angsana New"/>
          <w:sz w:val="30"/>
          <w:szCs w:val="30"/>
          <w:cs/>
        </w:rPr>
        <w:t xml:space="preserve">2560 </w:t>
      </w:r>
    </w:p>
    <w:p w14:paraId="53B03058" w14:textId="77777777" w:rsidR="00296AFD" w:rsidRPr="00F90777" w:rsidRDefault="00296AFD" w:rsidP="0029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both"/>
        <w:rPr>
          <w:rFonts w:ascii="Angsana New" w:hAnsi="Angsana New"/>
          <w:sz w:val="24"/>
          <w:szCs w:val="24"/>
        </w:rPr>
      </w:pPr>
    </w:p>
    <w:p w14:paraId="293B7FBB" w14:textId="77777777" w:rsidR="00296AFD" w:rsidRDefault="00296AFD" w:rsidP="0029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นอกจากนี้</w:t>
      </w:r>
      <w:r w:rsidR="005B661E">
        <w:rPr>
          <w:rFonts w:ascii="Angsana New" w:hAnsi="Angsana New" w:hint="cs"/>
          <w:sz w:val="30"/>
          <w:szCs w:val="30"/>
          <w:cs/>
        </w:rPr>
        <w:t xml:space="preserve"> </w:t>
      </w:r>
      <w:r w:rsidRPr="002960E0">
        <w:rPr>
          <w:rFonts w:ascii="Angsana New" w:hAnsi="Angsana New"/>
          <w:sz w:val="30"/>
          <w:szCs w:val="30"/>
          <w:cs/>
        </w:rPr>
        <w:t>ผู้บริหารของบริษัทย่อย</w:t>
      </w:r>
      <w:r>
        <w:rPr>
          <w:rFonts w:ascii="Angsana New" w:hAnsi="Angsana New" w:hint="cs"/>
          <w:sz w:val="30"/>
          <w:szCs w:val="30"/>
          <w:cs/>
        </w:rPr>
        <w:t>และบริษัทย่อยทางอ้อม</w:t>
      </w:r>
      <w:r w:rsidRPr="002960E0">
        <w:rPr>
          <w:rFonts w:ascii="Angsana New" w:hAnsi="Angsana New"/>
          <w:sz w:val="30"/>
          <w:szCs w:val="30"/>
          <w:cs/>
        </w:rPr>
        <w:t>ได้มีการทดสอบการด้อยค่าของมูลค่าตามบัญชีของสินทรัพย์ที่เกี่ยวข้องกับใบอนุญาต โดยมูลค่าที่คาดว่าจะได้รับคืนพิจารณาจากมูลค่าจากการใช้ ซึ่งวัดมูลค่าโดยการคิดลดกระแสเงินสดในอนาคตที่คาดว่าจะได้รับจากการใช้สินทรัพย์จนถึงวันที่ใบอนุญาตหมดอายุ โดยประมาณการตามแผนการดำเนินธุรกิจ และอัตราคิดลดซึ่งคำนวณจากวิธีต้นทุนถัวเฉลี่ยถ่วงน้ำหนักของเงินทุน (ข้อมูลเพิ่มเติมเกี่ยวกับการด้อยค่าแสดงในหมายเหตุ</w:t>
      </w:r>
      <w:r w:rsidR="00C9145D">
        <w:rPr>
          <w:rFonts w:ascii="Angsana New" w:hAnsi="Angsana New"/>
          <w:sz w:val="30"/>
          <w:szCs w:val="30"/>
          <w:cs/>
        </w:rPr>
        <w:t>ข้อ 2</w:t>
      </w:r>
      <w:r w:rsidR="00B07344">
        <w:rPr>
          <w:rFonts w:ascii="Angsana New" w:hAnsi="Angsana New"/>
          <w:sz w:val="30"/>
          <w:szCs w:val="30"/>
        </w:rPr>
        <w:t>2</w:t>
      </w:r>
      <w:r w:rsidRPr="002960E0">
        <w:rPr>
          <w:rFonts w:ascii="Angsana New" w:hAnsi="Angsana New"/>
          <w:sz w:val="30"/>
          <w:szCs w:val="30"/>
          <w:cs/>
        </w:rPr>
        <w:t>)</w:t>
      </w:r>
    </w:p>
    <w:p w14:paraId="6A9FE1A7" w14:textId="77777777" w:rsidR="006670D9" w:rsidRPr="00F8214A" w:rsidRDefault="006670D9" w:rsidP="0029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042A73C2" w14:textId="77777777" w:rsidR="009A7804" w:rsidRPr="00295260" w:rsidRDefault="00B07344" w:rsidP="009A7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21</w:t>
      </w:r>
      <w:r w:rsidR="009A7804" w:rsidRPr="00295260">
        <w:rPr>
          <w:rFonts w:ascii="Angsana New" w:hAnsi="Angsana New"/>
          <w:b/>
          <w:bCs/>
          <w:sz w:val="30"/>
          <w:szCs w:val="30"/>
        </w:rPr>
        <w:tab/>
      </w:r>
      <w:r w:rsidR="009A7804" w:rsidRPr="00295260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</w:p>
    <w:p w14:paraId="6BA78203" w14:textId="77777777" w:rsidR="009A7804" w:rsidRPr="00DD7605" w:rsidRDefault="009A7804" w:rsidP="0029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both"/>
        <w:rPr>
          <w:rFonts w:ascii="Angsana New" w:hAnsi="Angsana New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6"/>
        <w:gridCol w:w="867"/>
        <w:gridCol w:w="1032"/>
        <w:gridCol w:w="244"/>
        <w:gridCol w:w="1018"/>
        <w:gridCol w:w="238"/>
        <w:gridCol w:w="1018"/>
        <w:gridCol w:w="238"/>
        <w:gridCol w:w="1107"/>
      </w:tblGrid>
      <w:tr w:rsidR="009A7804" w:rsidRPr="002C3617" w14:paraId="4AA47586" w14:textId="77777777" w:rsidTr="00A0170B">
        <w:trPr>
          <w:trHeight w:val="413"/>
        </w:trPr>
        <w:tc>
          <w:tcPr>
            <w:tcW w:w="1928" w:type="pct"/>
          </w:tcPr>
          <w:p w14:paraId="14339132" w14:textId="77777777" w:rsidR="009A7804" w:rsidRPr="002C3617" w:rsidRDefault="009A7804" w:rsidP="00222F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62" w:type="pct"/>
          </w:tcPr>
          <w:p w14:paraId="1955F86B" w14:textId="77777777" w:rsidR="009A7804" w:rsidRPr="003C0EF6" w:rsidRDefault="009A7804" w:rsidP="00222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2" w:type="pct"/>
            <w:gridSpan w:val="3"/>
          </w:tcPr>
          <w:p w14:paraId="1227DEC4" w14:textId="77777777" w:rsidR="009A7804" w:rsidRPr="00C05F0E" w:rsidRDefault="009A7804" w:rsidP="00222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1E99BA08" w14:textId="77777777" w:rsidR="009A7804" w:rsidRPr="00C05F0E" w:rsidRDefault="009A7804" w:rsidP="00222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pct"/>
            <w:gridSpan w:val="3"/>
          </w:tcPr>
          <w:p w14:paraId="0A827A8F" w14:textId="77777777" w:rsidR="009A7804" w:rsidRPr="00C05F0E" w:rsidRDefault="009A7804" w:rsidP="00222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7804" w:rsidRPr="002C3617" w14:paraId="50FCD5B7" w14:textId="77777777" w:rsidTr="00A0170B">
        <w:trPr>
          <w:trHeight w:val="413"/>
        </w:trPr>
        <w:tc>
          <w:tcPr>
            <w:tcW w:w="1928" w:type="pct"/>
          </w:tcPr>
          <w:p w14:paraId="223D6AA7" w14:textId="77777777" w:rsidR="009A7804" w:rsidRPr="002C3617" w:rsidRDefault="009A7804" w:rsidP="00222F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62" w:type="pct"/>
          </w:tcPr>
          <w:p w14:paraId="29313B65" w14:textId="77777777" w:rsidR="009A7804" w:rsidRPr="003C0EF6" w:rsidRDefault="009A7804" w:rsidP="00222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0EF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50" w:type="pct"/>
          </w:tcPr>
          <w:p w14:paraId="60C06A68" w14:textId="77777777" w:rsidR="009A7804" w:rsidRPr="002C3617" w:rsidRDefault="008645A4" w:rsidP="00222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0" w:type="pct"/>
          </w:tcPr>
          <w:p w14:paraId="50BEF404" w14:textId="77777777" w:rsidR="009A7804" w:rsidRPr="002C3617" w:rsidRDefault="009A7804" w:rsidP="00222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48A42E4C" w14:textId="77777777" w:rsidR="009A7804" w:rsidRPr="002C3617" w:rsidRDefault="007E0EDA" w:rsidP="00222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6F683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7" w:type="pct"/>
          </w:tcPr>
          <w:p w14:paraId="5D90E237" w14:textId="77777777" w:rsidR="009A7804" w:rsidRPr="002C3617" w:rsidRDefault="009A7804" w:rsidP="00222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1A433232" w14:textId="77777777" w:rsidR="009A7804" w:rsidRPr="002C3617" w:rsidRDefault="008645A4" w:rsidP="00222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7" w:type="pct"/>
          </w:tcPr>
          <w:p w14:paraId="1EE97651" w14:textId="77777777" w:rsidR="009A7804" w:rsidRPr="002C3617" w:rsidRDefault="009A7804" w:rsidP="00222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D6CC635" w14:textId="77777777" w:rsidR="009A7804" w:rsidRPr="002C3617" w:rsidRDefault="007E0EDA" w:rsidP="00222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6F6835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9A7804" w:rsidRPr="002C3617" w14:paraId="436DC273" w14:textId="77777777" w:rsidTr="00A0170B">
        <w:trPr>
          <w:trHeight w:val="429"/>
        </w:trPr>
        <w:tc>
          <w:tcPr>
            <w:tcW w:w="1928" w:type="pct"/>
          </w:tcPr>
          <w:p w14:paraId="0E9FAE11" w14:textId="77777777" w:rsidR="009A7804" w:rsidRPr="002C3617" w:rsidRDefault="009A7804" w:rsidP="00222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</w:tcPr>
          <w:p w14:paraId="1EE57AD3" w14:textId="77777777" w:rsidR="009A7804" w:rsidRPr="003C0EF6" w:rsidRDefault="009A7804" w:rsidP="00222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pct"/>
            <w:gridSpan w:val="7"/>
          </w:tcPr>
          <w:p w14:paraId="64A5B06A" w14:textId="77777777" w:rsidR="009A7804" w:rsidRPr="002C3617" w:rsidRDefault="009A7804" w:rsidP="00222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36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7804" w:rsidRPr="003C0EF6" w14:paraId="38772E16" w14:textId="77777777" w:rsidTr="00A0170B">
        <w:trPr>
          <w:trHeight w:val="305"/>
        </w:trPr>
        <w:tc>
          <w:tcPr>
            <w:tcW w:w="1928" w:type="pct"/>
          </w:tcPr>
          <w:p w14:paraId="64C99DDA" w14:textId="77777777" w:rsidR="009A7804" w:rsidRPr="003C0EF6" w:rsidRDefault="009A7804" w:rsidP="00222FD1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ประเภทหมุนเวียนรวมอยู่ใน</w:t>
            </w:r>
          </w:p>
        </w:tc>
        <w:tc>
          <w:tcPr>
            <w:tcW w:w="462" w:type="pct"/>
          </w:tcPr>
          <w:p w14:paraId="25B99980" w14:textId="77777777" w:rsidR="009A7804" w:rsidRPr="003C0EF6" w:rsidRDefault="009A7804" w:rsidP="00222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6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0" w:type="pct"/>
          </w:tcPr>
          <w:p w14:paraId="5C428D27" w14:textId="77777777" w:rsidR="009A7804" w:rsidRPr="003C0EF6" w:rsidRDefault="009A7804" w:rsidP="00222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02E0037" w14:textId="77777777" w:rsidR="009A7804" w:rsidRPr="003C0EF6" w:rsidRDefault="009A7804" w:rsidP="00222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7FCAF8CC" w14:textId="77777777" w:rsidR="009A7804" w:rsidRPr="003C0EF6" w:rsidRDefault="009A7804" w:rsidP="00222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28B79A81" w14:textId="77777777" w:rsidR="009A7804" w:rsidRPr="003C0EF6" w:rsidRDefault="009A7804" w:rsidP="00222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26AF1A69" w14:textId="77777777" w:rsidR="009A7804" w:rsidRPr="003C0EF6" w:rsidRDefault="009A7804" w:rsidP="00222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2694F5ED" w14:textId="77777777" w:rsidR="009A7804" w:rsidRPr="003C0EF6" w:rsidRDefault="009A7804" w:rsidP="00222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  <w:tab w:val="decimal" w:pos="836"/>
                <w:tab w:val="decimal" w:pos="967"/>
              </w:tabs>
              <w:spacing w:after="0"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BAB5F63" w14:textId="77777777" w:rsidR="009A7804" w:rsidRPr="003C0EF6" w:rsidRDefault="009A7804" w:rsidP="00222FD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1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6F6835" w:rsidRPr="003C0EF6" w14:paraId="6C828418" w14:textId="77777777" w:rsidTr="00A0170B">
        <w:trPr>
          <w:trHeight w:val="305"/>
        </w:trPr>
        <w:tc>
          <w:tcPr>
            <w:tcW w:w="1928" w:type="pct"/>
          </w:tcPr>
          <w:p w14:paraId="4F2FC2A8" w14:textId="77777777" w:rsidR="006F6835" w:rsidRPr="003C0EF6" w:rsidRDefault="006F6835" w:rsidP="00222FD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“สินทรัพย์หมุนเวียนอื่น”</w:t>
            </w:r>
          </w:p>
        </w:tc>
        <w:tc>
          <w:tcPr>
            <w:tcW w:w="462" w:type="pct"/>
          </w:tcPr>
          <w:p w14:paraId="764B7780" w14:textId="77777777" w:rsidR="006F6835" w:rsidRPr="003C0EF6" w:rsidRDefault="006F6835" w:rsidP="00222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6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B07344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50" w:type="pct"/>
          </w:tcPr>
          <w:p w14:paraId="48346CD9" w14:textId="77777777" w:rsidR="006F6835" w:rsidRPr="008A2613" w:rsidRDefault="00A978BF" w:rsidP="00222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130" w:type="pct"/>
          </w:tcPr>
          <w:p w14:paraId="1E40AAB5" w14:textId="77777777" w:rsidR="006F6835" w:rsidRPr="00873594" w:rsidRDefault="006F6835" w:rsidP="00222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31E1AE7B" w14:textId="77777777" w:rsidR="006F6835" w:rsidRPr="008A2613" w:rsidRDefault="006F6835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  <w:r w:rsidRPr="008A2613">
              <w:rPr>
                <w:rFonts w:ascii="Angsana New" w:hAnsi="Angsana New"/>
                <w:sz w:val="30"/>
                <w:szCs w:val="30"/>
              </w:rPr>
              <w:t>1,837</w:t>
            </w:r>
          </w:p>
        </w:tc>
        <w:tc>
          <w:tcPr>
            <w:tcW w:w="127" w:type="pct"/>
          </w:tcPr>
          <w:p w14:paraId="39EF7E86" w14:textId="77777777" w:rsidR="006F6835" w:rsidRPr="00873594" w:rsidRDefault="006F6835" w:rsidP="00222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33D5AC5A" w14:textId="77777777" w:rsidR="006F6835" w:rsidRPr="00873594" w:rsidRDefault="006F6835" w:rsidP="000D610E">
            <w:pPr>
              <w:pStyle w:val="acctfourfigures"/>
              <w:tabs>
                <w:tab w:val="clear" w:pos="765"/>
                <w:tab w:val="decimal" w:pos="543"/>
              </w:tabs>
              <w:spacing w:line="380" w:lineRule="exact"/>
              <w:ind w:right="-11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7359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</w:tcPr>
          <w:p w14:paraId="2741D216" w14:textId="77777777" w:rsidR="006F6835" w:rsidRPr="003C0EF6" w:rsidRDefault="006F6835" w:rsidP="00222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  <w:tab w:val="decimal" w:pos="864"/>
              </w:tabs>
              <w:spacing w:after="0"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3256438" w14:textId="77777777" w:rsidR="006F6835" w:rsidRPr="00873594" w:rsidRDefault="006F6835" w:rsidP="00C62D45">
            <w:pPr>
              <w:pStyle w:val="acctfourfigures"/>
              <w:tabs>
                <w:tab w:val="clear" w:pos="765"/>
                <w:tab w:val="decimal" w:pos="543"/>
              </w:tabs>
              <w:spacing w:line="380" w:lineRule="exact"/>
              <w:ind w:right="-11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7359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6F6835" w:rsidRPr="003C0EF6" w14:paraId="1109CC04" w14:textId="77777777" w:rsidTr="00A0170B">
        <w:trPr>
          <w:trHeight w:val="305"/>
        </w:trPr>
        <w:tc>
          <w:tcPr>
            <w:tcW w:w="1928" w:type="pct"/>
          </w:tcPr>
          <w:p w14:paraId="66127F0F" w14:textId="77777777" w:rsidR="006F6835" w:rsidRPr="003C0EF6" w:rsidRDefault="006F6835" w:rsidP="00222FD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ประเภทไม่หมุนเวียน</w:t>
            </w:r>
          </w:p>
        </w:tc>
        <w:tc>
          <w:tcPr>
            <w:tcW w:w="462" w:type="pct"/>
          </w:tcPr>
          <w:p w14:paraId="6EA1437B" w14:textId="77777777" w:rsidR="006F6835" w:rsidRPr="003C0EF6" w:rsidRDefault="006F6835" w:rsidP="00222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6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3BA6A824" w14:textId="028D5ECD" w:rsidR="006F6835" w:rsidRPr="008A2613" w:rsidRDefault="0028170F" w:rsidP="00222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66,984</w:t>
            </w:r>
          </w:p>
        </w:tc>
        <w:tc>
          <w:tcPr>
            <w:tcW w:w="130" w:type="pct"/>
          </w:tcPr>
          <w:p w14:paraId="038D3AA2" w14:textId="77777777" w:rsidR="006F6835" w:rsidRPr="00873594" w:rsidRDefault="006F6835" w:rsidP="00222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5C0F0C40" w14:textId="77777777" w:rsidR="006F6835" w:rsidRPr="008A2613" w:rsidRDefault="00030F19" w:rsidP="00030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171,182</w:t>
            </w:r>
          </w:p>
        </w:tc>
        <w:tc>
          <w:tcPr>
            <w:tcW w:w="127" w:type="pct"/>
          </w:tcPr>
          <w:p w14:paraId="4855E451" w14:textId="77777777" w:rsidR="006F6835" w:rsidRPr="00873594" w:rsidRDefault="006F6835" w:rsidP="00222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2224D4F0" w14:textId="77777777" w:rsidR="006F6835" w:rsidRPr="001C6817" w:rsidRDefault="00A978BF" w:rsidP="00222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5,444</w:t>
            </w:r>
          </w:p>
        </w:tc>
        <w:tc>
          <w:tcPr>
            <w:tcW w:w="127" w:type="pct"/>
          </w:tcPr>
          <w:p w14:paraId="7A09C909" w14:textId="77777777" w:rsidR="006F6835" w:rsidRPr="003C0EF6" w:rsidRDefault="006F6835" w:rsidP="00222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  <w:tab w:val="decimal" w:pos="864"/>
              </w:tabs>
              <w:spacing w:after="0"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47253E8" w14:textId="77777777" w:rsidR="006F6835" w:rsidRPr="001C6817" w:rsidRDefault="006F6835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  <w:r w:rsidRPr="001C6817">
              <w:rPr>
                <w:rFonts w:ascii="Angsana New" w:hAnsi="Angsana New"/>
                <w:sz w:val="30"/>
                <w:szCs w:val="30"/>
              </w:rPr>
              <w:t>7,511</w:t>
            </w:r>
          </w:p>
        </w:tc>
      </w:tr>
      <w:tr w:rsidR="006F6835" w:rsidRPr="003C0EF6" w14:paraId="76DF3CDA" w14:textId="77777777" w:rsidTr="00A0170B">
        <w:trPr>
          <w:trHeight w:val="305"/>
        </w:trPr>
        <w:tc>
          <w:tcPr>
            <w:tcW w:w="1928" w:type="pct"/>
          </w:tcPr>
          <w:p w14:paraId="3FE47C09" w14:textId="77777777" w:rsidR="006F6835" w:rsidRPr="003C0EF6" w:rsidRDefault="006F6835" w:rsidP="00222FD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0E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62" w:type="pct"/>
          </w:tcPr>
          <w:p w14:paraId="3B774328" w14:textId="77777777" w:rsidR="006F6835" w:rsidRPr="003C0EF6" w:rsidRDefault="006F6835" w:rsidP="00222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6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</w:tcPr>
          <w:p w14:paraId="69581FDC" w14:textId="14A45B1F" w:rsidR="006F6835" w:rsidRPr="008A2613" w:rsidRDefault="0028170F" w:rsidP="00222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67,075</w:t>
            </w:r>
          </w:p>
        </w:tc>
        <w:tc>
          <w:tcPr>
            <w:tcW w:w="130" w:type="pct"/>
          </w:tcPr>
          <w:p w14:paraId="74CB1BF3" w14:textId="77777777" w:rsidR="006F6835" w:rsidRPr="00873594" w:rsidRDefault="006F6835" w:rsidP="00222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5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2EFC4219" w14:textId="77777777" w:rsidR="006F6835" w:rsidRPr="008A2613" w:rsidRDefault="00030F19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173,019</w:t>
            </w:r>
          </w:p>
        </w:tc>
        <w:tc>
          <w:tcPr>
            <w:tcW w:w="127" w:type="pct"/>
          </w:tcPr>
          <w:p w14:paraId="1E8086A3" w14:textId="77777777" w:rsidR="006F6835" w:rsidRPr="00873594" w:rsidRDefault="006F6835" w:rsidP="00222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5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43B9CE9E" w14:textId="77777777" w:rsidR="006F6835" w:rsidRPr="001C6817" w:rsidRDefault="00A978BF" w:rsidP="00222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5,444</w:t>
            </w:r>
          </w:p>
        </w:tc>
        <w:tc>
          <w:tcPr>
            <w:tcW w:w="127" w:type="pct"/>
          </w:tcPr>
          <w:p w14:paraId="4A384E1A" w14:textId="77777777" w:rsidR="006F6835" w:rsidRPr="003C0EF6" w:rsidRDefault="006F6835" w:rsidP="00222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  <w:tab w:val="decimal" w:pos="864"/>
              </w:tabs>
              <w:spacing w:after="0"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D1918F4" w14:textId="77777777" w:rsidR="006F6835" w:rsidRPr="001C6817" w:rsidRDefault="006F6835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6817">
              <w:rPr>
                <w:rFonts w:ascii="Angsana New" w:hAnsi="Angsana New"/>
                <w:b/>
                <w:bCs/>
                <w:sz w:val="30"/>
                <w:szCs w:val="30"/>
              </w:rPr>
              <w:t>7,511</w:t>
            </w:r>
          </w:p>
        </w:tc>
      </w:tr>
    </w:tbl>
    <w:p w14:paraId="6D2E6CE8" w14:textId="77777777" w:rsidR="00C95A8B" w:rsidRPr="004744FE" w:rsidRDefault="00C95A8B" w:rsidP="004744FE">
      <w:pPr>
        <w:rPr>
          <w:rFonts w:ascii="Angsana New" w:hAnsi="Angsana New"/>
          <w:sz w:val="30"/>
          <w:szCs w:val="30"/>
        </w:rPr>
        <w:sectPr w:rsidR="00C95A8B" w:rsidRPr="004744FE" w:rsidSect="00621170">
          <w:footerReference w:type="default" r:id="rId19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868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1800"/>
        <w:gridCol w:w="270"/>
        <w:gridCol w:w="1530"/>
        <w:gridCol w:w="270"/>
        <w:gridCol w:w="1530"/>
        <w:gridCol w:w="252"/>
        <w:gridCol w:w="1368"/>
        <w:gridCol w:w="270"/>
        <w:gridCol w:w="1350"/>
        <w:gridCol w:w="236"/>
        <w:gridCol w:w="1620"/>
        <w:gridCol w:w="270"/>
        <w:gridCol w:w="1474"/>
      </w:tblGrid>
      <w:tr w:rsidR="00C1609F" w:rsidRPr="004B16EC" w14:paraId="16FCADF8" w14:textId="77777777" w:rsidTr="00A0170B">
        <w:trPr>
          <w:cantSplit/>
          <w:trHeight w:val="227"/>
        </w:trPr>
        <w:tc>
          <w:tcPr>
            <w:tcW w:w="2628" w:type="dxa"/>
            <w:vAlign w:val="bottom"/>
          </w:tcPr>
          <w:p w14:paraId="2914E7E9" w14:textId="77777777" w:rsidR="00C1609F" w:rsidRPr="004B16EC" w:rsidRDefault="00C1609F" w:rsidP="000E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6EC">
              <w:rPr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2240" w:type="dxa"/>
            <w:gridSpan w:val="13"/>
            <w:vAlign w:val="bottom"/>
          </w:tcPr>
          <w:p w14:paraId="22119137" w14:textId="77777777" w:rsidR="00C1609F" w:rsidRPr="004B16EC" w:rsidRDefault="00C1609F" w:rsidP="000E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B16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E23DD" w:rsidRPr="004B16EC" w14:paraId="645E2C7A" w14:textId="77777777" w:rsidTr="00A0170B">
        <w:trPr>
          <w:cantSplit/>
          <w:trHeight w:val="227"/>
        </w:trPr>
        <w:tc>
          <w:tcPr>
            <w:tcW w:w="2628" w:type="dxa"/>
            <w:vAlign w:val="bottom"/>
          </w:tcPr>
          <w:p w14:paraId="76AAC567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1063F71C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6EC">
              <w:rPr>
                <w:rFonts w:ascii="Angsana New" w:hAnsi="Angsana New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270" w:type="dxa"/>
            <w:vAlign w:val="bottom"/>
          </w:tcPr>
          <w:p w14:paraId="660B95DB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580E499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CCEACF5" w14:textId="77777777" w:rsidR="009E23DD" w:rsidRPr="004B16EC" w:rsidRDefault="009E23DD" w:rsidP="009E23DD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3FCDF1A5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5ABC1B16" w14:textId="77777777" w:rsidR="009E23DD" w:rsidRPr="004B16EC" w:rsidRDefault="009E23DD" w:rsidP="009E23DD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D67F427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0E8238" w14:textId="77777777" w:rsidR="009E23DD" w:rsidRPr="004B16EC" w:rsidRDefault="009E23DD" w:rsidP="009E23DD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FA6502B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A5E79CF" w14:textId="77777777" w:rsidR="009E23DD" w:rsidRPr="004B16EC" w:rsidRDefault="009E23DD" w:rsidP="009E23DD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1620" w:type="dxa"/>
          </w:tcPr>
          <w:p w14:paraId="0573BB2A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E0003E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3761707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23DD" w:rsidRPr="004B16EC" w14:paraId="427C30DF" w14:textId="77777777" w:rsidTr="00A0170B">
        <w:trPr>
          <w:cantSplit/>
          <w:trHeight w:val="308"/>
        </w:trPr>
        <w:tc>
          <w:tcPr>
            <w:tcW w:w="2628" w:type="dxa"/>
            <w:vAlign w:val="bottom"/>
          </w:tcPr>
          <w:p w14:paraId="0BDD225C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3D7BD553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6EC">
              <w:rPr>
                <w:rFonts w:ascii="Angsana New" w:hAnsi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270" w:type="dxa"/>
            <w:vAlign w:val="bottom"/>
          </w:tcPr>
          <w:p w14:paraId="52B3A9F1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18B65C1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BCB89D5" w14:textId="77777777" w:rsidR="009E23DD" w:rsidRPr="004B16EC" w:rsidRDefault="009E23DD" w:rsidP="009E23DD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A739FB8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40C3530D" w14:textId="77777777" w:rsidR="009E23DD" w:rsidRPr="004B16EC" w:rsidRDefault="009E23DD" w:rsidP="009E23DD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055E148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9B04C8B" w14:textId="77777777" w:rsidR="009E23DD" w:rsidRPr="004B16EC" w:rsidRDefault="009E23DD" w:rsidP="009E23DD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1B752B9E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79170BEF" w14:textId="77777777" w:rsidR="009E23DD" w:rsidRPr="004B16EC" w:rsidRDefault="009E23DD" w:rsidP="009E23DD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0431D13B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6EC">
              <w:rPr>
                <w:rFonts w:ascii="Angsana New" w:hAnsi="Angsana New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270" w:type="dxa"/>
          </w:tcPr>
          <w:p w14:paraId="06346C39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24288B7E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E23DD" w:rsidRPr="004B16EC" w14:paraId="2A5C1F05" w14:textId="77777777" w:rsidTr="00A0170B">
        <w:trPr>
          <w:cantSplit/>
          <w:trHeight w:val="317"/>
        </w:trPr>
        <w:tc>
          <w:tcPr>
            <w:tcW w:w="2628" w:type="dxa"/>
            <w:vAlign w:val="bottom"/>
          </w:tcPr>
          <w:p w14:paraId="316BBB85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0D05B55C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6EC">
              <w:rPr>
                <w:rFonts w:ascii="Angsana New" w:hAnsi="Angsana New"/>
                <w:sz w:val="28"/>
                <w:szCs w:val="28"/>
                <w:cs/>
              </w:rPr>
              <w:t>และค่าลิขสิทธิ์</w:t>
            </w:r>
          </w:p>
        </w:tc>
        <w:tc>
          <w:tcPr>
            <w:tcW w:w="270" w:type="dxa"/>
            <w:vAlign w:val="bottom"/>
          </w:tcPr>
          <w:p w14:paraId="2F0B4E4F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FC7F5E7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6EC">
              <w:rPr>
                <w:rFonts w:ascii="Angsana New" w:hAnsi="Angsana New"/>
                <w:sz w:val="28"/>
                <w:szCs w:val="28"/>
                <w:cs/>
              </w:rPr>
              <w:t>ค่าลิขสิทธิ์</w:t>
            </w:r>
          </w:p>
        </w:tc>
        <w:tc>
          <w:tcPr>
            <w:tcW w:w="270" w:type="dxa"/>
            <w:vAlign w:val="bottom"/>
          </w:tcPr>
          <w:p w14:paraId="15318A85" w14:textId="77777777" w:rsidR="009E23DD" w:rsidRPr="004B16EC" w:rsidRDefault="009E23DD" w:rsidP="009E23DD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289BBD80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6EC">
              <w:rPr>
                <w:rFonts w:ascii="Angsana New" w:hAnsi="Angsana New"/>
                <w:sz w:val="28"/>
                <w:szCs w:val="28"/>
                <w:cs/>
              </w:rPr>
              <w:t>ค่าลิขสิทธิ์</w:t>
            </w:r>
          </w:p>
        </w:tc>
        <w:tc>
          <w:tcPr>
            <w:tcW w:w="252" w:type="dxa"/>
            <w:vAlign w:val="bottom"/>
          </w:tcPr>
          <w:p w14:paraId="79C19F47" w14:textId="77777777" w:rsidR="009E23DD" w:rsidRPr="004B16EC" w:rsidRDefault="009E23DD" w:rsidP="009E23DD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4086773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6EC">
              <w:rPr>
                <w:rFonts w:ascii="Angsana New" w:hAnsi="Angsana New" w:hint="cs"/>
                <w:sz w:val="28"/>
                <w:szCs w:val="28"/>
                <w:cs/>
              </w:rPr>
              <w:t>สิทธิในการ</w:t>
            </w:r>
          </w:p>
        </w:tc>
        <w:tc>
          <w:tcPr>
            <w:tcW w:w="270" w:type="dxa"/>
            <w:vAlign w:val="bottom"/>
          </w:tcPr>
          <w:p w14:paraId="2175559C" w14:textId="77777777" w:rsidR="009E23DD" w:rsidRPr="004B16EC" w:rsidRDefault="009E23DD" w:rsidP="009E23DD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D62094E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6EC">
              <w:rPr>
                <w:rFonts w:ascii="Angsana New" w:hAnsi="Angsana New"/>
                <w:sz w:val="28"/>
                <w:szCs w:val="28"/>
                <w:cs/>
              </w:rPr>
              <w:t>เครื่องหมาย</w:t>
            </w:r>
          </w:p>
        </w:tc>
        <w:tc>
          <w:tcPr>
            <w:tcW w:w="236" w:type="dxa"/>
            <w:vAlign w:val="bottom"/>
          </w:tcPr>
          <w:p w14:paraId="250BC1B1" w14:textId="77777777" w:rsidR="009E23DD" w:rsidRPr="004B16EC" w:rsidRDefault="009E23DD" w:rsidP="009E23DD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4F125A4C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6EC">
              <w:rPr>
                <w:rFonts w:ascii="Angsana New" w:hAnsi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270" w:type="dxa"/>
          </w:tcPr>
          <w:p w14:paraId="0E1EFBE4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55B20AFB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E23DD" w:rsidRPr="004B16EC" w14:paraId="39EB690F" w14:textId="77777777" w:rsidTr="00A0170B">
        <w:trPr>
          <w:cantSplit/>
          <w:trHeight w:val="80"/>
        </w:trPr>
        <w:tc>
          <w:tcPr>
            <w:tcW w:w="2628" w:type="dxa"/>
            <w:vAlign w:val="bottom"/>
          </w:tcPr>
          <w:p w14:paraId="2B1EC282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5618B7D6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6EC">
              <w:rPr>
                <w:rFonts w:ascii="Angsana New" w:hAnsi="Angsana New"/>
                <w:sz w:val="28"/>
                <w:szCs w:val="28"/>
                <w:cs/>
              </w:rPr>
              <w:t>ซอฟ</w:t>
            </w:r>
            <w:r w:rsidRPr="004B16EC">
              <w:rPr>
                <w:rFonts w:ascii="Angsana New" w:hAnsi="Angsana New" w:hint="cs"/>
                <w:sz w:val="28"/>
                <w:szCs w:val="28"/>
                <w:cs/>
              </w:rPr>
              <w:t>ต์</w:t>
            </w:r>
            <w:r w:rsidRPr="004B16EC">
              <w:rPr>
                <w:rFonts w:ascii="Angsana New" w:hAnsi="Angsana New"/>
                <w:sz w:val="28"/>
                <w:szCs w:val="28"/>
                <w:cs/>
              </w:rPr>
              <w:t>แวร์</w:t>
            </w:r>
          </w:p>
        </w:tc>
        <w:tc>
          <w:tcPr>
            <w:tcW w:w="270" w:type="dxa"/>
            <w:vAlign w:val="bottom"/>
          </w:tcPr>
          <w:p w14:paraId="0D5178F1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999741F" w14:textId="77777777" w:rsidR="009E23DD" w:rsidRPr="004B16EC" w:rsidRDefault="002E08FA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</w:tc>
        <w:tc>
          <w:tcPr>
            <w:tcW w:w="270" w:type="dxa"/>
            <w:vAlign w:val="bottom"/>
          </w:tcPr>
          <w:p w14:paraId="5F087013" w14:textId="77777777" w:rsidR="009E23DD" w:rsidRPr="004B16EC" w:rsidRDefault="009E23DD" w:rsidP="009E23DD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61C06630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6EC">
              <w:rPr>
                <w:rFonts w:ascii="Angsana New" w:hAnsi="Angsana New"/>
                <w:sz w:val="28"/>
                <w:szCs w:val="28"/>
                <w:cs/>
              </w:rPr>
              <w:t>หนังสือ</w:t>
            </w:r>
          </w:p>
        </w:tc>
        <w:tc>
          <w:tcPr>
            <w:tcW w:w="252" w:type="dxa"/>
            <w:vAlign w:val="bottom"/>
          </w:tcPr>
          <w:p w14:paraId="2D1D1EBF" w14:textId="77777777" w:rsidR="009E23DD" w:rsidRPr="004B16EC" w:rsidRDefault="009E23DD" w:rsidP="009E23DD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316106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6EC">
              <w:rPr>
                <w:rFonts w:ascii="Angsana New" w:hAnsi="Angsana New" w:hint="cs"/>
                <w:sz w:val="28"/>
                <w:szCs w:val="28"/>
                <w:cs/>
              </w:rPr>
              <w:t>เผยแพร่ภาพ</w:t>
            </w:r>
          </w:p>
        </w:tc>
        <w:tc>
          <w:tcPr>
            <w:tcW w:w="270" w:type="dxa"/>
            <w:vAlign w:val="bottom"/>
          </w:tcPr>
          <w:p w14:paraId="6E6402A3" w14:textId="77777777" w:rsidR="009E23DD" w:rsidRPr="004B16EC" w:rsidRDefault="009E23DD" w:rsidP="009E23DD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DC610CB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6EC">
              <w:rPr>
                <w:rFonts w:ascii="Angsana New" w:hAnsi="Angsana New"/>
                <w:sz w:val="28"/>
                <w:szCs w:val="28"/>
                <w:cs/>
              </w:rPr>
              <w:t>การค้า</w:t>
            </w:r>
          </w:p>
        </w:tc>
        <w:tc>
          <w:tcPr>
            <w:tcW w:w="236" w:type="dxa"/>
            <w:vAlign w:val="bottom"/>
          </w:tcPr>
          <w:p w14:paraId="027EECAE" w14:textId="77777777" w:rsidR="009E23DD" w:rsidRPr="004B16EC" w:rsidRDefault="009E23DD" w:rsidP="009E23DD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1620" w:type="dxa"/>
          </w:tcPr>
          <w:p w14:paraId="5A4A73C6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18"/>
                <w:sz w:val="28"/>
                <w:szCs w:val="28"/>
                <w:cs/>
              </w:rPr>
            </w:pPr>
            <w:r w:rsidRPr="004B16EC">
              <w:rPr>
                <w:rFonts w:ascii="Angsana New" w:hAnsi="Angsana New" w:hint="cs"/>
                <w:spacing w:val="-18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75486558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7564DFD2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6E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E23DD" w:rsidRPr="004B16EC" w14:paraId="4D0E5D0A" w14:textId="77777777" w:rsidTr="00A0170B">
        <w:trPr>
          <w:cantSplit/>
          <w:trHeight w:val="317"/>
        </w:trPr>
        <w:tc>
          <w:tcPr>
            <w:tcW w:w="2628" w:type="dxa"/>
            <w:vAlign w:val="bottom"/>
          </w:tcPr>
          <w:p w14:paraId="172A4256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4B3FA792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40C6D12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170" w:type="dxa"/>
            <w:gridSpan w:val="11"/>
          </w:tcPr>
          <w:p w14:paraId="4BC12DFF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B16E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E23DD" w:rsidRPr="004B16EC" w14:paraId="5E3B7308" w14:textId="77777777" w:rsidTr="00A0170B">
        <w:trPr>
          <w:cantSplit/>
          <w:trHeight w:val="397"/>
        </w:trPr>
        <w:tc>
          <w:tcPr>
            <w:tcW w:w="2628" w:type="dxa"/>
            <w:vAlign w:val="bottom"/>
          </w:tcPr>
          <w:p w14:paraId="3B141476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00" w:type="dxa"/>
            <w:vAlign w:val="bottom"/>
          </w:tcPr>
          <w:p w14:paraId="0C61C5D1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DEE9953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57CDA0B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1C5D07C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CDBDB86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3981592E" w14:textId="77777777" w:rsidR="009E23DD" w:rsidRPr="004B16EC" w:rsidRDefault="009E23DD" w:rsidP="009E23DD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471EB7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D72269F" w14:textId="77777777" w:rsidR="009E23DD" w:rsidRPr="004B16EC" w:rsidRDefault="009E23DD" w:rsidP="009E23DD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F40A14A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D7873B6" w14:textId="77777777" w:rsidR="009E23DD" w:rsidRPr="004B16EC" w:rsidRDefault="009E23DD" w:rsidP="009E23DD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14:paraId="10FC1989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26C5F88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299B82E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23DD" w:rsidRPr="004B16EC" w14:paraId="0DBAB59A" w14:textId="77777777" w:rsidTr="00A0170B">
        <w:trPr>
          <w:cantSplit/>
          <w:trHeight w:val="397"/>
        </w:trPr>
        <w:tc>
          <w:tcPr>
            <w:tcW w:w="2628" w:type="dxa"/>
            <w:vAlign w:val="bottom"/>
          </w:tcPr>
          <w:p w14:paraId="29B8EE33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B16E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B16E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B16EC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800" w:type="dxa"/>
            <w:vAlign w:val="bottom"/>
          </w:tcPr>
          <w:p w14:paraId="3696E169" w14:textId="77777777" w:rsidR="009E23DD" w:rsidRPr="00B938A5" w:rsidRDefault="009E23DD" w:rsidP="008F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938A5">
              <w:rPr>
                <w:rFonts w:ascii="Angsana New" w:hAnsi="Angsana New"/>
                <w:sz w:val="28"/>
                <w:szCs w:val="28"/>
              </w:rPr>
              <w:t>236,669</w:t>
            </w:r>
          </w:p>
        </w:tc>
        <w:tc>
          <w:tcPr>
            <w:tcW w:w="270" w:type="dxa"/>
            <w:vAlign w:val="bottom"/>
          </w:tcPr>
          <w:p w14:paraId="55524C8A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14F2A57" w14:textId="77777777" w:rsidR="009E23DD" w:rsidRPr="00B938A5" w:rsidRDefault="009E23DD" w:rsidP="001C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B16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5182E22" w14:textId="77777777" w:rsidR="009E23DD" w:rsidRPr="00B938A5" w:rsidRDefault="009E23DD" w:rsidP="009E23D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6BAEC915" w14:textId="77777777" w:rsidR="009E23DD" w:rsidRPr="00B938A5" w:rsidRDefault="009E23DD" w:rsidP="001C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938A5">
              <w:rPr>
                <w:rFonts w:ascii="Angsana New" w:hAnsi="Angsana New"/>
                <w:sz w:val="28"/>
                <w:szCs w:val="28"/>
              </w:rPr>
              <w:t>84,174</w:t>
            </w:r>
          </w:p>
        </w:tc>
        <w:tc>
          <w:tcPr>
            <w:tcW w:w="252" w:type="dxa"/>
            <w:vAlign w:val="bottom"/>
          </w:tcPr>
          <w:p w14:paraId="2B6518B3" w14:textId="77777777" w:rsidR="009E23DD" w:rsidRPr="00B938A5" w:rsidRDefault="009E23DD" w:rsidP="001C30E5">
            <w:pPr>
              <w:pStyle w:val="3"/>
              <w:tabs>
                <w:tab w:val="clear" w:pos="360"/>
                <w:tab w:val="clear" w:pos="720"/>
                <w:tab w:val="decimal" w:pos="1006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715E6C" w14:textId="77777777" w:rsidR="009E23DD" w:rsidRPr="00B938A5" w:rsidRDefault="009E23DD" w:rsidP="001C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938A5">
              <w:rPr>
                <w:rFonts w:ascii="Angsana New" w:hAnsi="Angsana New"/>
                <w:sz w:val="28"/>
                <w:szCs w:val="28"/>
              </w:rPr>
              <w:t>125,904</w:t>
            </w:r>
          </w:p>
        </w:tc>
        <w:tc>
          <w:tcPr>
            <w:tcW w:w="270" w:type="dxa"/>
            <w:vAlign w:val="bottom"/>
          </w:tcPr>
          <w:p w14:paraId="78403570" w14:textId="77777777" w:rsidR="009E23DD" w:rsidRPr="00B938A5" w:rsidRDefault="009E23DD" w:rsidP="009E23DD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24F1295" w14:textId="77777777" w:rsidR="009E23DD" w:rsidRPr="00B938A5" w:rsidRDefault="009E23DD" w:rsidP="001C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938A5">
              <w:rPr>
                <w:rFonts w:ascii="Angsana New" w:hAnsi="Angsana New"/>
                <w:sz w:val="28"/>
                <w:szCs w:val="28"/>
              </w:rPr>
              <w:t>700</w:t>
            </w:r>
          </w:p>
        </w:tc>
        <w:tc>
          <w:tcPr>
            <w:tcW w:w="236" w:type="dxa"/>
            <w:vAlign w:val="bottom"/>
          </w:tcPr>
          <w:p w14:paraId="3E88B293" w14:textId="77777777" w:rsidR="009E23DD" w:rsidRPr="00B938A5" w:rsidRDefault="009E23DD" w:rsidP="009E23DD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1D378014" w14:textId="77777777" w:rsidR="009E23DD" w:rsidRPr="00B938A5" w:rsidRDefault="009E23DD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938A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5394E76" w14:textId="77777777" w:rsidR="009E23DD" w:rsidRPr="00B938A5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28404D9" w14:textId="77777777" w:rsidR="009E23DD" w:rsidRPr="00B938A5" w:rsidRDefault="009E23DD" w:rsidP="001C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938A5">
              <w:rPr>
                <w:rFonts w:ascii="Angsana New" w:hAnsi="Angsana New"/>
                <w:sz w:val="28"/>
                <w:szCs w:val="28"/>
              </w:rPr>
              <w:t>447,447</w:t>
            </w:r>
          </w:p>
        </w:tc>
      </w:tr>
      <w:tr w:rsidR="009E23DD" w:rsidRPr="004B16EC" w14:paraId="6E3EA317" w14:textId="77777777" w:rsidTr="00A0170B">
        <w:trPr>
          <w:cantSplit/>
          <w:trHeight w:val="397"/>
        </w:trPr>
        <w:tc>
          <w:tcPr>
            <w:tcW w:w="2628" w:type="dxa"/>
            <w:vAlign w:val="bottom"/>
          </w:tcPr>
          <w:p w14:paraId="4ED59456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B16E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00" w:type="dxa"/>
            <w:vAlign w:val="bottom"/>
          </w:tcPr>
          <w:p w14:paraId="72A87457" w14:textId="77777777" w:rsidR="009E23DD" w:rsidRPr="00B938A5" w:rsidRDefault="009E23DD" w:rsidP="008F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938A5">
              <w:rPr>
                <w:rFonts w:ascii="Angsana New" w:hAnsi="Angsana New"/>
                <w:sz w:val="28"/>
                <w:szCs w:val="28"/>
              </w:rPr>
              <w:t>1,605</w:t>
            </w:r>
          </w:p>
        </w:tc>
        <w:tc>
          <w:tcPr>
            <w:tcW w:w="270" w:type="dxa"/>
            <w:vAlign w:val="bottom"/>
          </w:tcPr>
          <w:p w14:paraId="43842A49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405715F3" w14:textId="77777777" w:rsidR="009E23DD" w:rsidRPr="00B938A5" w:rsidRDefault="009E23DD" w:rsidP="001C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B16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7F1E68A" w14:textId="77777777" w:rsidR="009E23DD" w:rsidRPr="00B938A5" w:rsidRDefault="009E23DD" w:rsidP="009E23D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46261F1D" w14:textId="77777777" w:rsidR="009E23DD" w:rsidRPr="00B938A5" w:rsidRDefault="009E23DD" w:rsidP="001C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938A5">
              <w:rPr>
                <w:rFonts w:ascii="Angsana New" w:hAnsi="Angsana New"/>
                <w:sz w:val="28"/>
                <w:szCs w:val="28"/>
              </w:rPr>
              <w:t>5,614</w:t>
            </w:r>
          </w:p>
        </w:tc>
        <w:tc>
          <w:tcPr>
            <w:tcW w:w="252" w:type="dxa"/>
            <w:tcBorders>
              <w:bottom w:val="nil"/>
            </w:tcBorders>
            <w:vAlign w:val="bottom"/>
          </w:tcPr>
          <w:p w14:paraId="3F84735A" w14:textId="77777777" w:rsidR="009E23DD" w:rsidRPr="00B938A5" w:rsidRDefault="009E23DD" w:rsidP="001C30E5">
            <w:pPr>
              <w:pStyle w:val="3"/>
              <w:tabs>
                <w:tab w:val="clear" w:pos="360"/>
                <w:tab w:val="clear" w:pos="720"/>
                <w:tab w:val="decimal" w:pos="1006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74A190A" w14:textId="77777777" w:rsidR="009E23DD" w:rsidRPr="00B938A5" w:rsidRDefault="009E23DD" w:rsidP="001C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938A5">
              <w:rPr>
                <w:rFonts w:ascii="Angsana New" w:hAnsi="Angsana New"/>
                <w:sz w:val="28"/>
                <w:szCs w:val="28"/>
              </w:rPr>
              <w:t>163,386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0AF6A33" w14:textId="77777777" w:rsidR="009E23DD" w:rsidRPr="00B938A5" w:rsidRDefault="009E23DD" w:rsidP="009E23DD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748A10FF" w14:textId="77777777" w:rsidR="009E23DD" w:rsidRPr="00B938A5" w:rsidRDefault="009E23DD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938A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FBB0B1B" w14:textId="77777777" w:rsidR="009E23DD" w:rsidRPr="00B938A5" w:rsidRDefault="009E23DD" w:rsidP="009E23DD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bottom w:val="nil"/>
            </w:tcBorders>
            <w:vAlign w:val="bottom"/>
          </w:tcPr>
          <w:p w14:paraId="75A61067" w14:textId="77777777" w:rsidR="009E23DD" w:rsidRPr="00B938A5" w:rsidRDefault="009E23DD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293</w:t>
            </w:r>
          </w:p>
        </w:tc>
        <w:tc>
          <w:tcPr>
            <w:tcW w:w="270" w:type="dxa"/>
            <w:tcBorders>
              <w:bottom w:val="nil"/>
            </w:tcBorders>
          </w:tcPr>
          <w:p w14:paraId="7ED03A86" w14:textId="77777777" w:rsidR="009E23DD" w:rsidRPr="00B938A5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nil"/>
            </w:tcBorders>
            <w:vAlign w:val="bottom"/>
          </w:tcPr>
          <w:p w14:paraId="1562114E" w14:textId="77777777" w:rsidR="009E23DD" w:rsidRPr="00B938A5" w:rsidRDefault="009E23DD" w:rsidP="001C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938A5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70,898</w:t>
            </w:r>
          </w:p>
        </w:tc>
      </w:tr>
      <w:tr w:rsidR="009E23DD" w:rsidRPr="004B16EC" w14:paraId="1B950E67" w14:textId="77777777" w:rsidTr="00A0170B">
        <w:trPr>
          <w:cantSplit/>
          <w:trHeight w:val="397"/>
        </w:trPr>
        <w:tc>
          <w:tcPr>
            <w:tcW w:w="2628" w:type="dxa"/>
            <w:tcBorders>
              <w:bottom w:val="nil"/>
            </w:tcBorders>
            <w:vAlign w:val="bottom"/>
          </w:tcPr>
          <w:p w14:paraId="7403ADAD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B16EC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C2ABDA8" w14:textId="77777777" w:rsidR="009E23DD" w:rsidRPr="004B16EC" w:rsidRDefault="001C30E5" w:rsidP="008F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B16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EBAC0F5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vAlign w:val="bottom"/>
          </w:tcPr>
          <w:p w14:paraId="7D893232" w14:textId="77777777" w:rsidR="009E23DD" w:rsidRPr="004B16EC" w:rsidRDefault="009E23DD" w:rsidP="001C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B16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357950A" w14:textId="77777777" w:rsidR="009E23DD" w:rsidRPr="004B16EC" w:rsidRDefault="009E23DD" w:rsidP="009E23D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21FD5143" w14:textId="77777777" w:rsidR="009E23DD" w:rsidRPr="004B16EC" w:rsidRDefault="009E23DD" w:rsidP="001C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(69,848</w:t>
            </w:r>
            <w:r w:rsidRPr="004B16E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0E234CC3" w14:textId="77777777" w:rsidR="009E23DD" w:rsidRPr="004B16EC" w:rsidRDefault="009E23DD" w:rsidP="001C30E5">
            <w:pPr>
              <w:pStyle w:val="3"/>
              <w:tabs>
                <w:tab w:val="clear" w:pos="360"/>
                <w:tab w:val="clear" w:pos="720"/>
                <w:tab w:val="decimal" w:pos="1006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7B448B02" w14:textId="77777777" w:rsidR="009E23DD" w:rsidRPr="004B16EC" w:rsidRDefault="009E23DD" w:rsidP="001C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B16EC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34,109</w:t>
            </w:r>
            <w:r w:rsidRPr="004B16E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F95D872" w14:textId="77777777" w:rsidR="009E23DD" w:rsidRPr="004B16EC" w:rsidRDefault="009E23DD" w:rsidP="009E23DD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29D45B0" w14:textId="77777777" w:rsidR="009E23DD" w:rsidRPr="006A21BB" w:rsidRDefault="009E23DD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A21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6873439" w14:textId="77777777" w:rsidR="009E23DD" w:rsidRPr="004B16EC" w:rsidRDefault="009E23DD" w:rsidP="009E23DD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14:paraId="6BEB4CE4" w14:textId="77777777" w:rsidR="009E23DD" w:rsidRPr="004B16EC" w:rsidRDefault="009E23DD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B16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F1C409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14:paraId="21FA54D4" w14:textId="77777777" w:rsidR="009E23DD" w:rsidRPr="004B16EC" w:rsidRDefault="009E23DD" w:rsidP="001C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(103,957</w:t>
            </w:r>
            <w:r w:rsidRPr="004B16E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E23DD" w:rsidRPr="004B16EC" w14:paraId="7D50968F" w14:textId="77777777" w:rsidTr="00A0170B">
        <w:trPr>
          <w:cantSplit/>
          <w:trHeight w:val="397"/>
        </w:trPr>
        <w:tc>
          <w:tcPr>
            <w:tcW w:w="2628" w:type="dxa"/>
            <w:tcBorders>
              <w:top w:val="nil"/>
              <w:bottom w:val="nil"/>
            </w:tcBorders>
            <w:vAlign w:val="bottom"/>
          </w:tcPr>
          <w:p w14:paraId="40564089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5387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B16E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B16EC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59</w:t>
            </w:r>
            <w:r w:rsidRPr="004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vAlign w:val="bottom"/>
          </w:tcPr>
          <w:p w14:paraId="47F6ADAC" w14:textId="77777777" w:rsidR="009E23DD" w:rsidRPr="001C30E5" w:rsidRDefault="009E23DD" w:rsidP="008F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D717A85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5387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657634C1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2D2B44C" w14:textId="77777777" w:rsidR="009E23DD" w:rsidRPr="004B16EC" w:rsidRDefault="009E23DD" w:rsidP="009E23D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685B7577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17B6365E" w14:textId="77777777" w:rsidR="009E23DD" w:rsidRPr="004B16EC" w:rsidRDefault="009E23DD" w:rsidP="009E23DD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4450805A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F58CC1E" w14:textId="77777777" w:rsidR="009E23DD" w:rsidRPr="004B16EC" w:rsidRDefault="009E23DD" w:rsidP="009E23DD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6C9B896A" w14:textId="77777777" w:rsidR="009E23DD" w:rsidRPr="004B16EC" w:rsidRDefault="009E23DD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5F3A4A4" w14:textId="77777777" w:rsidR="009E23DD" w:rsidRPr="004B16EC" w:rsidRDefault="009E23DD" w:rsidP="009E23DD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vAlign w:val="bottom"/>
          </w:tcPr>
          <w:p w14:paraId="0EFFE83F" w14:textId="77777777" w:rsidR="009E23DD" w:rsidRPr="004B16EC" w:rsidRDefault="009E23DD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7D6300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nil"/>
            </w:tcBorders>
            <w:vAlign w:val="bottom"/>
          </w:tcPr>
          <w:p w14:paraId="074BADA0" w14:textId="77777777" w:rsidR="009E23DD" w:rsidRPr="004B16EC" w:rsidRDefault="009E23DD" w:rsidP="001C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E23DD" w:rsidRPr="004B16EC" w14:paraId="4A78FE33" w14:textId="77777777" w:rsidTr="00A0170B">
        <w:trPr>
          <w:cantSplit/>
          <w:trHeight w:val="397"/>
        </w:trPr>
        <w:tc>
          <w:tcPr>
            <w:tcW w:w="2628" w:type="dxa"/>
            <w:tcBorders>
              <w:top w:val="nil"/>
              <w:bottom w:val="nil"/>
            </w:tcBorders>
            <w:vAlign w:val="bottom"/>
          </w:tcPr>
          <w:p w14:paraId="17ACD813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B16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4B16E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4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800" w:type="dxa"/>
            <w:tcBorders>
              <w:top w:val="nil"/>
              <w:bottom w:val="nil"/>
            </w:tcBorders>
            <w:vAlign w:val="bottom"/>
          </w:tcPr>
          <w:p w14:paraId="5CEA0893" w14:textId="77777777" w:rsidR="009E23DD" w:rsidRPr="001C30E5" w:rsidRDefault="009E23DD" w:rsidP="008F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30E5">
              <w:rPr>
                <w:rFonts w:ascii="Angsana New" w:hAnsi="Angsana New"/>
                <w:b/>
                <w:bCs/>
                <w:sz w:val="28"/>
                <w:szCs w:val="28"/>
              </w:rPr>
              <w:t>238,274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957C7AC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5793C3E9" w14:textId="77777777" w:rsidR="009E23DD" w:rsidRPr="004B16EC" w:rsidRDefault="009E23DD" w:rsidP="001C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30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ACFA4D9" w14:textId="77777777" w:rsidR="009E23DD" w:rsidRPr="004B16EC" w:rsidRDefault="009E23DD" w:rsidP="009E23D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6AF4058D" w14:textId="77777777" w:rsidR="009E23DD" w:rsidRPr="004B16EC" w:rsidRDefault="009E23DD" w:rsidP="001C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19,940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2E85E191" w14:textId="77777777" w:rsidR="009E23DD" w:rsidRPr="004B16EC" w:rsidRDefault="009E23DD" w:rsidP="009E23DD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612B4E84" w14:textId="77777777" w:rsidR="009E23DD" w:rsidRPr="001C30E5" w:rsidRDefault="009E23DD" w:rsidP="001C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30E5">
              <w:rPr>
                <w:rFonts w:ascii="Angsana New" w:hAnsi="Angsana New"/>
                <w:b/>
                <w:bCs/>
                <w:sz w:val="28"/>
                <w:szCs w:val="28"/>
              </w:rPr>
              <w:t>255,181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5700BCC" w14:textId="77777777" w:rsidR="009E23DD" w:rsidRPr="004B16EC" w:rsidRDefault="009E23DD" w:rsidP="009E23DD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468175E3" w14:textId="77777777" w:rsidR="009E23DD" w:rsidRPr="004B16EC" w:rsidRDefault="009E23DD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B16EC">
              <w:rPr>
                <w:rFonts w:ascii="Angsana New" w:hAnsi="Angsana New"/>
                <w:b/>
                <w:bCs/>
                <w:sz w:val="28"/>
                <w:szCs w:val="28"/>
              </w:rPr>
              <w:t>700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F946B11" w14:textId="77777777" w:rsidR="009E23DD" w:rsidRPr="004B16EC" w:rsidRDefault="009E23DD" w:rsidP="009E23DD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14:paraId="2BDC50B5" w14:textId="77777777" w:rsidR="009E23DD" w:rsidRPr="006510AC" w:rsidRDefault="009E23DD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10AC">
              <w:rPr>
                <w:rFonts w:ascii="Angsana New" w:hAnsi="Angsana New"/>
                <w:b/>
                <w:bCs/>
                <w:sz w:val="28"/>
                <w:szCs w:val="28"/>
              </w:rPr>
              <w:t>29</w:t>
            </w:r>
            <w:r w:rsidRPr="006510A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10E807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14:paraId="29A217D5" w14:textId="77777777" w:rsidR="009E23DD" w:rsidRPr="004B16EC" w:rsidRDefault="009E23DD" w:rsidP="001C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514,388</w:t>
            </w:r>
          </w:p>
        </w:tc>
      </w:tr>
      <w:tr w:rsidR="009E23DD" w:rsidRPr="004B16EC" w14:paraId="148DE53A" w14:textId="77777777" w:rsidTr="00A0170B">
        <w:trPr>
          <w:cantSplit/>
          <w:trHeight w:val="397"/>
        </w:trPr>
        <w:tc>
          <w:tcPr>
            <w:tcW w:w="2628" w:type="dxa"/>
            <w:tcBorders>
              <w:bottom w:val="nil"/>
            </w:tcBorders>
            <w:vAlign w:val="bottom"/>
          </w:tcPr>
          <w:p w14:paraId="1EBCD0BB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B16E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14:paraId="4CA0667B" w14:textId="77777777" w:rsidR="009E23DD" w:rsidRPr="004B16EC" w:rsidRDefault="009E23DD" w:rsidP="00030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030F19">
              <w:rPr>
                <w:rFonts w:ascii="Angsana New" w:hAnsi="Angsana New"/>
                <w:sz w:val="28"/>
                <w:szCs w:val="28"/>
              </w:rPr>
              <w:t>1,076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08860A3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4AF032E4" w14:textId="77777777" w:rsidR="009E23DD" w:rsidRPr="004B16EC" w:rsidRDefault="009E23DD" w:rsidP="001C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1,185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BDD4152" w14:textId="77777777" w:rsidR="009E23DD" w:rsidRPr="004B16EC" w:rsidRDefault="009E23DD" w:rsidP="009E23D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721FE797" w14:textId="77777777" w:rsidR="009E23DD" w:rsidRPr="004B16EC" w:rsidRDefault="009E23DD" w:rsidP="001C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2,691</w:t>
            </w:r>
          </w:p>
        </w:tc>
        <w:tc>
          <w:tcPr>
            <w:tcW w:w="252" w:type="dxa"/>
            <w:tcBorders>
              <w:bottom w:val="nil"/>
            </w:tcBorders>
            <w:vAlign w:val="bottom"/>
          </w:tcPr>
          <w:p w14:paraId="4D046EFC" w14:textId="77777777" w:rsidR="009E23DD" w:rsidRPr="004B16EC" w:rsidRDefault="009E23DD" w:rsidP="009E23DD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E229F60" w14:textId="77777777" w:rsidR="009E23DD" w:rsidRPr="004B16EC" w:rsidRDefault="009E23DD" w:rsidP="001C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66,197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148F9F2" w14:textId="77777777" w:rsidR="009E23DD" w:rsidRPr="004B16EC" w:rsidRDefault="009E23DD" w:rsidP="009E23DD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77A98B1B" w14:textId="77777777" w:rsidR="009E23DD" w:rsidRPr="00B938A5" w:rsidRDefault="009E23DD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938A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E4A94FA" w14:textId="77777777" w:rsidR="009E23DD" w:rsidRPr="004B16EC" w:rsidRDefault="009E23DD" w:rsidP="009E23DD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bottom w:val="nil"/>
            </w:tcBorders>
            <w:vAlign w:val="bottom"/>
          </w:tcPr>
          <w:p w14:paraId="4E421290" w14:textId="77777777" w:rsidR="009E23DD" w:rsidRPr="004B16EC" w:rsidRDefault="009E23DD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B16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7CEECB0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nil"/>
            </w:tcBorders>
            <w:vAlign w:val="bottom"/>
          </w:tcPr>
          <w:p w14:paraId="385AF5A1" w14:textId="77777777" w:rsidR="009E23DD" w:rsidRPr="004B16EC" w:rsidRDefault="009E23DD" w:rsidP="001C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81,149</w:t>
            </w:r>
          </w:p>
        </w:tc>
      </w:tr>
      <w:tr w:rsidR="009E23DD" w:rsidRPr="004B16EC" w14:paraId="37D564E7" w14:textId="77777777" w:rsidTr="00A0170B">
        <w:trPr>
          <w:cantSplit/>
          <w:trHeight w:val="397"/>
        </w:trPr>
        <w:tc>
          <w:tcPr>
            <w:tcW w:w="2628" w:type="dxa"/>
            <w:tcBorders>
              <w:bottom w:val="nil"/>
            </w:tcBorders>
            <w:vAlign w:val="bottom"/>
          </w:tcPr>
          <w:p w14:paraId="229F9D57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14:paraId="6063E014" w14:textId="77777777" w:rsidR="009E23DD" w:rsidRPr="004B16EC" w:rsidRDefault="009E23DD" w:rsidP="008F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293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298586C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59851C6C" w14:textId="77777777" w:rsidR="009E23DD" w:rsidRPr="00B938A5" w:rsidRDefault="009E23DD" w:rsidP="001C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B16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2A0385E" w14:textId="77777777" w:rsidR="009E23DD" w:rsidRPr="004B16EC" w:rsidRDefault="009E23DD" w:rsidP="009E23D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379F65E2" w14:textId="77777777" w:rsidR="009E23DD" w:rsidRPr="004B16EC" w:rsidRDefault="009E23DD" w:rsidP="001C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B16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791472FA" w14:textId="77777777" w:rsidR="009E23DD" w:rsidRPr="004B16EC" w:rsidRDefault="009E23DD" w:rsidP="009E23DD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208BE5E5" w14:textId="77777777" w:rsidR="009E23DD" w:rsidRPr="00B938A5" w:rsidRDefault="009E23DD" w:rsidP="001C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938A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1FF4C72" w14:textId="77777777" w:rsidR="009E23DD" w:rsidRPr="004B16EC" w:rsidRDefault="009E23DD" w:rsidP="009E23DD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A248B7B" w14:textId="77777777" w:rsidR="009E23DD" w:rsidRPr="00B938A5" w:rsidRDefault="009E23DD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938A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707ADE5" w14:textId="77777777" w:rsidR="009E23DD" w:rsidRPr="004B16EC" w:rsidRDefault="009E23DD" w:rsidP="009E23DD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14:paraId="5CA71D94" w14:textId="77777777" w:rsidR="009E23DD" w:rsidRPr="004B16EC" w:rsidRDefault="009E23DD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26AC7B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14:paraId="70B3ABDE" w14:textId="77777777" w:rsidR="009E23DD" w:rsidRPr="004B16EC" w:rsidRDefault="009E23DD" w:rsidP="001C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23DD" w:rsidRPr="004B16EC" w14:paraId="143794A7" w14:textId="77777777" w:rsidTr="00A0170B">
        <w:trPr>
          <w:cantSplit/>
          <w:trHeight w:val="397"/>
        </w:trPr>
        <w:tc>
          <w:tcPr>
            <w:tcW w:w="2628" w:type="dxa"/>
            <w:tcBorders>
              <w:top w:val="nil"/>
              <w:bottom w:val="nil"/>
            </w:tcBorders>
            <w:vAlign w:val="bottom"/>
          </w:tcPr>
          <w:p w14:paraId="108CB222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B16EC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vAlign w:val="bottom"/>
          </w:tcPr>
          <w:p w14:paraId="009A8F62" w14:textId="77777777" w:rsidR="009E23DD" w:rsidRDefault="009E23DD" w:rsidP="008F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(1,450)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47B4B96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490FA10B" w14:textId="77777777" w:rsidR="009E23DD" w:rsidRPr="004B16EC" w:rsidRDefault="009E23DD" w:rsidP="001C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B16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7A20958" w14:textId="77777777" w:rsidR="009E23DD" w:rsidRPr="004B16EC" w:rsidRDefault="009E23DD" w:rsidP="009E23D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1E4D79D2" w14:textId="77777777" w:rsidR="009E23DD" w:rsidRPr="004B16EC" w:rsidRDefault="009E23DD" w:rsidP="001C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B16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1D4722B7" w14:textId="77777777" w:rsidR="009E23DD" w:rsidRPr="004B16EC" w:rsidRDefault="009E23DD" w:rsidP="009E23DD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4D0B8D83" w14:textId="77777777" w:rsidR="009E23DD" w:rsidRPr="004B16EC" w:rsidRDefault="009E23DD" w:rsidP="001C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(17,047)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F40BBEC" w14:textId="77777777" w:rsidR="009E23DD" w:rsidRPr="004B16EC" w:rsidRDefault="009E23DD" w:rsidP="009E23DD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17624B4" w14:textId="77777777" w:rsidR="009E23DD" w:rsidRPr="00B938A5" w:rsidRDefault="009E23DD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938A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C6ACA4F" w14:textId="77777777" w:rsidR="009E23DD" w:rsidRPr="004B16EC" w:rsidRDefault="009E23DD" w:rsidP="009E23DD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14:paraId="17E00607" w14:textId="77777777" w:rsidR="009E23DD" w:rsidRPr="004B16EC" w:rsidRDefault="009E23DD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B16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540AE8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14:paraId="1B3325A3" w14:textId="77777777" w:rsidR="009E23DD" w:rsidRPr="004B16EC" w:rsidRDefault="009E23DD" w:rsidP="001C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(18,497)</w:t>
            </w:r>
          </w:p>
        </w:tc>
      </w:tr>
      <w:tr w:rsidR="009E23DD" w:rsidRPr="004B16EC" w14:paraId="3919CE31" w14:textId="77777777" w:rsidTr="00A0170B">
        <w:trPr>
          <w:cantSplit/>
          <w:trHeight w:val="397"/>
        </w:trPr>
        <w:tc>
          <w:tcPr>
            <w:tcW w:w="2628" w:type="dxa"/>
            <w:tcBorders>
              <w:bottom w:val="nil"/>
            </w:tcBorders>
            <w:vAlign w:val="bottom"/>
          </w:tcPr>
          <w:p w14:paraId="334E8FDE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B16E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1F487" w14:textId="77777777" w:rsidR="009E23DD" w:rsidRPr="001C30E5" w:rsidRDefault="009E23DD" w:rsidP="008F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30E5">
              <w:rPr>
                <w:rFonts w:ascii="Angsana New" w:hAnsi="Angsana New"/>
                <w:b/>
                <w:bCs/>
                <w:sz w:val="28"/>
                <w:szCs w:val="28"/>
              </w:rPr>
              <w:t>24</w:t>
            </w:r>
            <w:r w:rsidR="00030F19">
              <w:rPr>
                <w:rFonts w:ascii="Angsana New" w:hAnsi="Angsana New"/>
                <w:b/>
                <w:bCs/>
                <w:sz w:val="28"/>
                <w:szCs w:val="28"/>
              </w:rPr>
              <w:t>8,193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83EBC11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1B23E" w14:textId="77777777" w:rsidR="009E23DD" w:rsidRPr="001C30E5" w:rsidRDefault="009E23DD" w:rsidP="001C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30E5">
              <w:rPr>
                <w:rFonts w:ascii="Angsana New" w:hAnsi="Angsana New"/>
                <w:b/>
                <w:bCs/>
                <w:sz w:val="28"/>
                <w:szCs w:val="28"/>
              </w:rPr>
              <w:t>1,185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6DFB4BE" w14:textId="77777777" w:rsidR="009E23DD" w:rsidRPr="004B16EC" w:rsidRDefault="009E23DD" w:rsidP="009E23D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583B0" w14:textId="77777777" w:rsidR="009E23DD" w:rsidRPr="004B16EC" w:rsidRDefault="009E23DD" w:rsidP="001C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22,631</w:t>
            </w:r>
          </w:p>
        </w:tc>
        <w:tc>
          <w:tcPr>
            <w:tcW w:w="252" w:type="dxa"/>
            <w:tcBorders>
              <w:bottom w:val="nil"/>
            </w:tcBorders>
            <w:vAlign w:val="bottom"/>
          </w:tcPr>
          <w:p w14:paraId="6D39C649" w14:textId="77777777" w:rsidR="009E23DD" w:rsidRPr="004B16EC" w:rsidRDefault="009E23DD" w:rsidP="009E23DD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8C612" w14:textId="77777777" w:rsidR="009E23DD" w:rsidRPr="004B16EC" w:rsidRDefault="009E23DD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304,331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0537B94" w14:textId="77777777" w:rsidR="009E23DD" w:rsidRPr="004B16EC" w:rsidRDefault="009E23DD" w:rsidP="009E23DD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B8AAD7" w14:textId="77777777" w:rsidR="009E23DD" w:rsidRPr="004B16EC" w:rsidRDefault="009E23DD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700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07EDE48" w14:textId="77777777" w:rsidR="009E23DD" w:rsidRPr="004B16EC" w:rsidRDefault="009E23DD" w:rsidP="009E23DD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26ABD" w14:textId="77777777" w:rsidR="009E23DD" w:rsidRPr="006510AC" w:rsidRDefault="009E23DD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10A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965B4CC" w14:textId="77777777" w:rsidR="009E23DD" w:rsidRPr="004B16EC" w:rsidRDefault="009E23DD" w:rsidP="009E2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D5AB4E" w14:textId="77777777" w:rsidR="009E23DD" w:rsidRPr="004B16EC" w:rsidRDefault="009E23DD" w:rsidP="001C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577,040</w:t>
            </w:r>
          </w:p>
        </w:tc>
      </w:tr>
    </w:tbl>
    <w:p w14:paraId="2E07F535" w14:textId="77777777" w:rsidR="005B691C" w:rsidRDefault="005B691C">
      <w:r>
        <w:br w:type="page"/>
      </w:r>
    </w:p>
    <w:tbl>
      <w:tblPr>
        <w:tblW w:w="14787" w:type="dxa"/>
        <w:tblInd w:w="531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1800"/>
        <w:gridCol w:w="270"/>
        <w:gridCol w:w="1530"/>
        <w:gridCol w:w="270"/>
        <w:gridCol w:w="1530"/>
        <w:gridCol w:w="252"/>
        <w:gridCol w:w="18"/>
        <w:gridCol w:w="1350"/>
        <w:gridCol w:w="270"/>
        <w:gridCol w:w="1260"/>
        <w:gridCol w:w="90"/>
        <w:gridCol w:w="180"/>
        <w:gridCol w:w="56"/>
        <w:gridCol w:w="1620"/>
        <w:gridCol w:w="34"/>
        <w:gridCol w:w="236"/>
        <w:gridCol w:w="34"/>
        <w:gridCol w:w="1440"/>
      </w:tblGrid>
      <w:tr w:rsidR="00775971" w:rsidRPr="004B16EC" w14:paraId="53246FED" w14:textId="77777777" w:rsidTr="00A86F04">
        <w:trPr>
          <w:cantSplit/>
          <w:trHeight w:val="227"/>
        </w:trPr>
        <w:tc>
          <w:tcPr>
            <w:tcW w:w="2547" w:type="dxa"/>
            <w:vAlign w:val="bottom"/>
          </w:tcPr>
          <w:p w14:paraId="0256D011" w14:textId="77777777" w:rsidR="00775971" w:rsidRPr="004B16EC" w:rsidRDefault="00775971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6EC">
              <w:rPr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2240" w:type="dxa"/>
            <w:gridSpan w:val="18"/>
            <w:vAlign w:val="bottom"/>
          </w:tcPr>
          <w:p w14:paraId="5778DF89" w14:textId="77777777" w:rsidR="00775971" w:rsidRPr="004B16EC" w:rsidRDefault="00775971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B16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75971" w:rsidRPr="004B16EC" w14:paraId="76307AFF" w14:textId="77777777" w:rsidTr="00A86F04">
        <w:trPr>
          <w:cantSplit/>
          <w:trHeight w:val="227"/>
        </w:trPr>
        <w:tc>
          <w:tcPr>
            <w:tcW w:w="2547" w:type="dxa"/>
            <w:vAlign w:val="bottom"/>
          </w:tcPr>
          <w:p w14:paraId="37E6A9D2" w14:textId="77777777" w:rsidR="00775971" w:rsidRPr="004B16EC" w:rsidRDefault="00775971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270DA526" w14:textId="77777777" w:rsidR="00775971" w:rsidRPr="004B16EC" w:rsidRDefault="00775971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6EC">
              <w:rPr>
                <w:rFonts w:ascii="Angsana New" w:hAnsi="Angsana New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270" w:type="dxa"/>
            <w:vAlign w:val="bottom"/>
          </w:tcPr>
          <w:p w14:paraId="51855DB3" w14:textId="77777777" w:rsidR="00775971" w:rsidRPr="004B16EC" w:rsidRDefault="00775971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4686D07" w14:textId="77777777" w:rsidR="00775971" w:rsidRPr="004B16EC" w:rsidRDefault="00775971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52B6695" w14:textId="77777777" w:rsidR="00775971" w:rsidRPr="004B16EC" w:rsidRDefault="00775971" w:rsidP="00A86F04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5D0B2F14" w14:textId="77777777" w:rsidR="00775971" w:rsidRPr="004B16EC" w:rsidRDefault="00775971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111A0103" w14:textId="77777777" w:rsidR="00775971" w:rsidRPr="004B16EC" w:rsidRDefault="00775971" w:rsidP="00A86F04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DA59566" w14:textId="77777777" w:rsidR="00775971" w:rsidRPr="004B16EC" w:rsidRDefault="00775971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4614491" w14:textId="77777777" w:rsidR="00775971" w:rsidRPr="004B16EC" w:rsidRDefault="00775971" w:rsidP="00A86F04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29058B3" w14:textId="77777777" w:rsidR="00775971" w:rsidRPr="004B16EC" w:rsidRDefault="00775971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6A7A5B1" w14:textId="77777777" w:rsidR="00775971" w:rsidRPr="004B16EC" w:rsidRDefault="00775971" w:rsidP="00A86F04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1620" w:type="dxa"/>
          </w:tcPr>
          <w:p w14:paraId="788C48E5" w14:textId="77777777" w:rsidR="00775971" w:rsidRPr="004B16EC" w:rsidRDefault="00775971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8D571FA" w14:textId="77777777" w:rsidR="00775971" w:rsidRPr="004B16EC" w:rsidRDefault="00775971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6F82562A" w14:textId="77777777" w:rsidR="00775971" w:rsidRPr="004B16EC" w:rsidRDefault="00775971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5971" w:rsidRPr="004B16EC" w14:paraId="234AAAFB" w14:textId="77777777" w:rsidTr="00A86F04">
        <w:trPr>
          <w:cantSplit/>
          <w:trHeight w:val="308"/>
        </w:trPr>
        <w:tc>
          <w:tcPr>
            <w:tcW w:w="2547" w:type="dxa"/>
            <w:vAlign w:val="bottom"/>
          </w:tcPr>
          <w:p w14:paraId="3CEB7EA6" w14:textId="77777777" w:rsidR="00775971" w:rsidRPr="004B16EC" w:rsidRDefault="00775971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31668371" w14:textId="77777777" w:rsidR="00775971" w:rsidRPr="004B16EC" w:rsidRDefault="00775971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6EC">
              <w:rPr>
                <w:rFonts w:ascii="Angsana New" w:hAnsi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270" w:type="dxa"/>
            <w:vAlign w:val="bottom"/>
          </w:tcPr>
          <w:p w14:paraId="44CD576C" w14:textId="77777777" w:rsidR="00775971" w:rsidRPr="004B16EC" w:rsidRDefault="00775971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49FAE1E" w14:textId="77777777" w:rsidR="00775971" w:rsidRPr="004B16EC" w:rsidRDefault="00775971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CE76D3E" w14:textId="77777777" w:rsidR="00775971" w:rsidRPr="004B16EC" w:rsidRDefault="00775971" w:rsidP="00A86F04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6556D424" w14:textId="77777777" w:rsidR="00775971" w:rsidRPr="004B16EC" w:rsidRDefault="00775971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4F154324" w14:textId="77777777" w:rsidR="00775971" w:rsidRPr="004B16EC" w:rsidRDefault="00775971" w:rsidP="00A86F04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DBDA2A7" w14:textId="77777777" w:rsidR="00775971" w:rsidRPr="004B16EC" w:rsidRDefault="00775971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F15D40E" w14:textId="77777777" w:rsidR="00775971" w:rsidRPr="004B16EC" w:rsidRDefault="00775971" w:rsidP="00A86F04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37512CD" w14:textId="77777777" w:rsidR="00775971" w:rsidRPr="004B16EC" w:rsidRDefault="00775971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D5F03BD" w14:textId="77777777" w:rsidR="00775971" w:rsidRPr="004B16EC" w:rsidRDefault="00775971" w:rsidP="00A86F04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311F2528" w14:textId="77777777" w:rsidR="00775971" w:rsidRPr="004B16EC" w:rsidRDefault="00775971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6EC">
              <w:rPr>
                <w:rFonts w:ascii="Angsana New" w:hAnsi="Angsana New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270" w:type="dxa"/>
            <w:gridSpan w:val="2"/>
          </w:tcPr>
          <w:p w14:paraId="12E12B8D" w14:textId="77777777" w:rsidR="00775971" w:rsidRPr="004B16EC" w:rsidRDefault="00775971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635086A7" w14:textId="77777777" w:rsidR="00775971" w:rsidRPr="004B16EC" w:rsidRDefault="00775971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75971" w:rsidRPr="004B16EC" w14:paraId="2DA2DBC1" w14:textId="77777777" w:rsidTr="00A86F04">
        <w:trPr>
          <w:cantSplit/>
          <w:trHeight w:val="317"/>
        </w:trPr>
        <w:tc>
          <w:tcPr>
            <w:tcW w:w="2547" w:type="dxa"/>
            <w:vAlign w:val="bottom"/>
          </w:tcPr>
          <w:p w14:paraId="028E31C2" w14:textId="77777777" w:rsidR="00775971" w:rsidRPr="004B16EC" w:rsidRDefault="00775971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24179966" w14:textId="77777777" w:rsidR="00775971" w:rsidRPr="004B16EC" w:rsidRDefault="00775971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6EC">
              <w:rPr>
                <w:rFonts w:ascii="Angsana New" w:hAnsi="Angsana New"/>
                <w:sz w:val="28"/>
                <w:szCs w:val="28"/>
                <w:cs/>
              </w:rPr>
              <w:t>และค่าลิขสิทธิ์</w:t>
            </w:r>
          </w:p>
        </w:tc>
        <w:tc>
          <w:tcPr>
            <w:tcW w:w="270" w:type="dxa"/>
            <w:vAlign w:val="bottom"/>
          </w:tcPr>
          <w:p w14:paraId="3864A132" w14:textId="77777777" w:rsidR="00775971" w:rsidRPr="004B16EC" w:rsidRDefault="00775971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788BC0E" w14:textId="77777777" w:rsidR="00775971" w:rsidRPr="004B16EC" w:rsidRDefault="00775971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6EC">
              <w:rPr>
                <w:rFonts w:ascii="Angsana New" w:hAnsi="Angsana New"/>
                <w:sz w:val="28"/>
                <w:szCs w:val="28"/>
                <w:cs/>
              </w:rPr>
              <w:t>ค่าลิขสิทธิ์</w:t>
            </w:r>
          </w:p>
        </w:tc>
        <w:tc>
          <w:tcPr>
            <w:tcW w:w="270" w:type="dxa"/>
            <w:vAlign w:val="bottom"/>
          </w:tcPr>
          <w:p w14:paraId="23A3241A" w14:textId="77777777" w:rsidR="00775971" w:rsidRPr="004B16EC" w:rsidRDefault="00775971" w:rsidP="00A86F04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4ACCA11" w14:textId="77777777" w:rsidR="00775971" w:rsidRPr="004B16EC" w:rsidRDefault="00775971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6EC">
              <w:rPr>
                <w:rFonts w:ascii="Angsana New" w:hAnsi="Angsana New"/>
                <w:sz w:val="28"/>
                <w:szCs w:val="28"/>
                <w:cs/>
              </w:rPr>
              <w:t>ค่าลิขสิทธิ์</w:t>
            </w:r>
          </w:p>
        </w:tc>
        <w:tc>
          <w:tcPr>
            <w:tcW w:w="252" w:type="dxa"/>
            <w:vAlign w:val="bottom"/>
          </w:tcPr>
          <w:p w14:paraId="33D0D919" w14:textId="77777777" w:rsidR="00775971" w:rsidRPr="004B16EC" w:rsidRDefault="00775971" w:rsidP="00A86F04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6E2575A3" w14:textId="77777777" w:rsidR="00775971" w:rsidRPr="004B16EC" w:rsidRDefault="00775971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6EC">
              <w:rPr>
                <w:rFonts w:ascii="Angsana New" w:hAnsi="Angsana New" w:hint="cs"/>
                <w:sz w:val="28"/>
                <w:szCs w:val="28"/>
                <w:cs/>
              </w:rPr>
              <w:t>สิทธิในการ</w:t>
            </w:r>
          </w:p>
        </w:tc>
        <w:tc>
          <w:tcPr>
            <w:tcW w:w="270" w:type="dxa"/>
            <w:vAlign w:val="bottom"/>
          </w:tcPr>
          <w:p w14:paraId="2E1EDB16" w14:textId="77777777" w:rsidR="00775971" w:rsidRPr="004B16EC" w:rsidRDefault="00775971" w:rsidP="00A86F04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0C7B1FB" w14:textId="77777777" w:rsidR="00775971" w:rsidRPr="004B16EC" w:rsidRDefault="00775971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6EC">
              <w:rPr>
                <w:rFonts w:ascii="Angsana New" w:hAnsi="Angsana New"/>
                <w:sz w:val="28"/>
                <w:szCs w:val="28"/>
                <w:cs/>
              </w:rPr>
              <w:t>เครื่องหมาย</w:t>
            </w:r>
          </w:p>
        </w:tc>
        <w:tc>
          <w:tcPr>
            <w:tcW w:w="236" w:type="dxa"/>
            <w:gridSpan w:val="2"/>
            <w:vAlign w:val="bottom"/>
          </w:tcPr>
          <w:p w14:paraId="3803E5F7" w14:textId="77777777" w:rsidR="00775971" w:rsidRPr="004B16EC" w:rsidRDefault="00775971" w:rsidP="00A86F04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089A1145" w14:textId="77777777" w:rsidR="00775971" w:rsidRPr="004B16EC" w:rsidRDefault="00775971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6EC">
              <w:rPr>
                <w:rFonts w:ascii="Angsana New" w:hAnsi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270" w:type="dxa"/>
            <w:gridSpan w:val="2"/>
          </w:tcPr>
          <w:p w14:paraId="1995440F" w14:textId="77777777" w:rsidR="00775971" w:rsidRPr="004B16EC" w:rsidRDefault="00775971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0E60AB93" w14:textId="77777777" w:rsidR="00775971" w:rsidRPr="004B16EC" w:rsidRDefault="00775971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75971" w:rsidRPr="004B16EC" w14:paraId="056A21E6" w14:textId="77777777" w:rsidTr="00A86F04">
        <w:trPr>
          <w:cantSplit/>
          <w:trHeight w:val="80"/>
        </w:trPr>
        <w:tc>
          <w:tcPr>
            <w:tcW w:w="2547" w:type="dxa"/>
            <w:vAlign w:val="bottom"/>
          </w:tcPr>
          <w:p w14:paraId="5BD53B2D" w14:textId="77777777" w:rsidR="00775971" w:rsidRPr="004B16EC" w:rsidRDefault="00775971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1E4C12CE" w14:textId="77777777" w:rsidR="00775971" w:rsidRPr="004B16EC" w:rsidRDefault="00775971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6EC">
              <w:rPr>
                <w:rFonts w:ascii="Angsana New" w:hAnsi="Angsana New"/>
                <w:sz w:val="28"/>
                <w:szCs w:val="28"/>
                <w:cs/>
              </w:rPr>
              <w:t>ซอฟ</w:t>
            </w:r>
            <w:r w:rsidRPr="004B16EC">
              <w:rPr>
                <w:rFonts w:ascii="Angsana New" w:hAnsi="Angsana New" w:hint="cs"/>
                <w:sz w:val="28"/>
                <w:szCs w:val="28"/>
                <w:cs/>
              </w:rPr>
              <w:t>ต์</w:t>
            </w:r>
            <w:r w:rsidRPr="004B16EC">
              <w:rPr>
                <w:rFonts w:ascii="Angsana New" w:hAnsi="Angsana New"/>
                <w:sz w:val="28"/>
                <w:szCs w:val="28"/>
                <w:cs/>
              </w:rPr>
              <w:t>แวร์</w:t>
            </w:r>
          </w:p>
        </w:tc>
        <w:tc>
          <w:tcPr>
            <w:tcW w:w="270" w:type="dxa"/>
            <w:vAlign w:val="bottom"/>
          </w:tcPr>
          <w:p w14:paraId="677A1A10" w14:textId="77777777" w:rsidR="00775971" w:rsidRPr="004B16EC" w:rsidRDefault="00775971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246BE9D" w14:textId="77777777" w:rsidR="00775971" w:rsidRPr="004B16EC" w:rsidRDefault="005D12CA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</w:tc>
        <w:tc>
          <w:tcPr>
            <w:tcW w:w="270" w:type="dxa"/>
            <w:vAlign w:val="bottom"/>
          </w:tcPr>
          <w:p w14:paraId="7F0B6EF7" w14:textId="77777777" w:rsidR="00775971" w:rsidRPr="004B16EC" w:rsidRDefault="00775971" w:rsidP="00A86F04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4ACE314" w14:textId="77777777" w:rsidR="00775971" w:rsidRPr="004B16EC" w:rsidRDefault="00775971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6EC">
              <w:rPr>
                <w:rFonts w:ascii="Angsana New" w:hAnsi="Angsana New"/>
                <w:sz w:val="28"/>
                <w:szCs w:val="28"/>
                <w:cs/>
              </w:rPr>
              <w:t>หนังสือ</w:t>
            </w:r>
          </w:p>
        </w:tc>
        <w:tc>
          <w:tcPr>
            <w:tcW w:w="252" w:type="dxa"/>
            <w:vAlign w:val="bottom"/>
          </w:tcPr>
          <w:p w14:paraId="27905F18" w14:textId="77777777" w:rsidR="00775971" w:rsidRPr="004B16EC" w:rsidRDefault="00775971" w:rsidP="00A86F04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689CD3B0" w14:textId="77777777" w:rsidR="00775971" w:rsidRPr="004B16EC" w:rsidRDefault="00775971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6EC">
              <w:rPr>
                <w:rFonts w:ascii="Angsana New" w:hAnsi="Angsana New" w:hint="cs"/>
                <w:sz w:val="28"/>
                <w:szCs w:val="28"/>
                <w:cs/>
              </w:rPr>
              <w:t>เผยแพร่ภาพ</w:t>
            </w:r>
          </w:p>
        </w:tc>
        <w:tc>
          <w:tcPr>
            <w:tcW w:w="270" w:type="dxa"/>
            <w:vAlign w:val="bottom"/>
          </w:tcPr>
          <w:p w14:paraId="6371FB13" w14:textId="77777777" w:rsidR="00775971" w:rsidRPr="004B16EC" w:rsidRDefault="00775971" w:rsidP="00A86F04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6B9F693" w14:textId="77777777" w:rsidR="00775971" w:rsidRPr="004B16EC" w:rsidRDefault="00775971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6EC">
              <w:rPr>
                <w:rFonts w:ascii="Angsana New" w:hAnsi="Angsana New"/>
                <w:sz w:val="28"/>
                <w:szCs w:val="28"/>
                <w:cs/>
              </w:rPr>
              <w:t>การค้า</w:t>
            </w:r>
          </w:p>
        </w:tc>
        <w:tc>
          <w:tcPr>
            <w:tcW w:w="236" w:type="dxa"/>
            <w:gridSpan w:val="2"/>
            <w:vAlign w:val="bottom"/>
          </w:tcPr>
          <w:p w14:paraId="473523BE" w14:textId="77777777" w:rsidR="00775971" w:rsidRPr="004B16EC" w:rsidRDefault="00775971" w:rsidP="00A86F04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1620" w:type="dxa"/>
          </w:tcPr>
          <w:p w14:paraId="5CA90EA8" w14:textId="77777777" w:rsidR="00775971" w:rsidRPr="004B16EC" w:rsidRDefault="00775971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18"/>
                <w:sz w:val="28"/>
                <w:szCs w:val="28"/>
                <w:cs/>
              </w:rPr>
            </w:pPr>
            <w:r w:rsidRPr="004B16EC">
              <w:rPr>
                <w:rFonts w:ascii="Angsana New" w:hAnsi="Angsana New" w:hint="cs"/>
                <w:spacing w:val="-18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270" w:type="dxa"/>
            <w:gridSpan w:val="2"/>
          </w:tcPr>
          <w:p w14:paraId="5CA42CAE" w14:textId="77777777" w:rsidR="00775971" w:rsidRPr="004B16EC" w:rsidRDefault="00775971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2152ED66" w14:textId="77777777" w:rsidR="00775971" w:rsidRPr="004B16EC" w:rsidRDefault="00775971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6E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75971" w:rsidRPr="004B16EC" w14:paraId="1CBAE37A" w14:textId="77777777" w:rsidTr="00A86F04">
        <w:trPr>
          <w:cantSplit/>
          <w:trHeight w:val="317"/>
        </w:trPr>
        <w:tc>
          <w:tcPr>
            <w:tcW w:w="2547" w:type="dxa"/>
            <w:vAlign w:val="bottom"/>
          </w:tcPr>
          <w:p w14:paraId="53A31EBD" w14:textId="77777777" w:rsidR="00775971" w:rsidRPr="004B16EC" w:rsidRDefault="00775971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33DF1C9E" w14:textId="77777777" w:rsidR="00775971" w:rsidRPr="004B16EC" w:rsidRDefault="00775971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15998B7" w14:textId="77777777" w:rsidR="00775971" w:rsidRPr="004B16EC" w:rsidRDefault="00775971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170" w:type="dxa"/>
            <w:gridSpan w:val="16"/>
          </w:tcPr>
          <w:p w14:paraId="35446A9D" w14:textId="77777777" w:rsidR="00775971" w:rsidRPr="004B16EC" w:rsidRDefault="00775971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B16E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D0BF9" w:rsidRPr="004B16EC" w14:paraId="18356C39" w14:textId="77777777" w:rsidTr="00775971">
        <w:trPr>
          <w:cantSplit/>
          <w:trHeight w:val="397"/>
        </w:trPr>
        <w:tc>
          <w:tcPr>
            <w:tcW w:w="4617" w:type="dxa"/>
            <w:gridSpan w:val="3"/>
            <w:tcBorders>
              <w:bottom w:val="nil"/>
            </w:tcBorders>
            <w:vAlign w:val="bottom"/>
          </w:tcPr>
          <w:p w14:paraId="48B57C03" w14:textId="77777777" w:rsidR="00A95E69" w:rsidRDefault="00ED0BF9" w:rsidP="000E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  <w:r w:rsidR="00A95E6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และขาดทุน   </w:t>
            </w:r>
          </w:p>
          <w:p w14:paraId="75635DDF" w14:textId="77777777" w:rsidR="00ED0BF9" w:rsidRPr="004B16EC" w:rsidRDefault="002904D7" w:rsidP="000E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A95E6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จากการด้อยค่า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00152B9A" w14:textId="77777777" w:rsidR="00ED0BF9" w:rsidRPr="004B16EC" w:rsidRDefault="00ED0BF9" w:rsidP="000E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7366286" w14:textId="77777777" w:rsidR="00ED0BF9" w:rsidRPr="004B16EC" w:rsidRDefault="00ED0BF9" w:rsidP="000E098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0C6E95A3" w14:textId="77777777" w:rsidR="00ED0BF9" w:rsidRPr="004B16EC" w:rsidRDefault="00ED0BF9" w:rsidP="000E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096F3EFF" w14:textId="77777777" w:rsidR="00ED0BF9" w:rsidRPr="004B16EC" w:rsidRDefault="00ED0BF9" w:rsidP="000E098F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BD079A2" w14:textId="77777777" w:rsidR="00ED0BF9" w:rsidRPr="004B16EC" w:rsidRDefault="00ED0BF9" w:rsidP="000E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7D6E9C8" w14:textId="77777777" w:rsidR="00ED0BF9" w:rsidRPr="004B16EC" w:rsidRDefault="00ED0BF9" w:rsidP="000E098F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6AD384C1" w14:textId="77777777" w:rsidR="00ED0BF9" w:rsidRPr="004B16EC" w:rsidRDefault="00ED0BF9" w:rsidP="000E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4F98DDEB" w14:textId="77777777" w:rsidR="00ED0BF9" w:rsidRPr="004B16EC" w:rsidRDefault="00ED0BF9" w:rsidP="000E098F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gridSpan w:val="3"/>
            <w:tcBorders>
              <w:top w:val="nil"/>
              <w:bottom w:val="nil"/>
            </w:tcBorders>
            <w:vAlign w:val="bottom"/>
          </w:tcPr>
          <w:p w14:paraId="36865950" w14:textId="77777777" w:rsidR="00ED0BF9" w:rsidRPr="004B16EC" w:rsidRDefault="00ED0BF9" w:rsidP="000E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B1D1CD7" w14:textId="77777777" w:rsidR="00ED0BF9" w:rsidRPr="004B16EC" w:rsidRDefault="00ED0BF9" w:rsidP="000E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6E84897" w14:textId="77777777" w:rsidR="00ED0BF9" w:rsidRPr="004B16EC" w:rsidRDefault="00ED0BF9" w:rsidP="000E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510AC" w:rsidRPr="004B16EC" w14:paraId="7C57F83D" w14:textId="77777777" w:rsidTr="00A86F04">
        <w:trPr>
          <w:cantSplit/>
          <w:trHeight w:val="397"/>
        </w:trPr>
        <w:tc>
          <w:tcPr>
            <w:tcW w:w="2547" w:type="dxa"/>
            <w:tcBorders>
              <w:bottom w:val="nil"/>
            </w:tcBorders>
            <w:vAlign w:val="bottom"/>
          </w:tcPr>
          <w:p w14:paraId="5485965B" w14:textId="77777777" w:rsidR="006510AC" w:rsidRPr="004B16E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B16EC">
              <w:rPr>
                <w:rFonts w:ascii="Angsana New" w:hAnsi="Angsana New"/>
                <w:sz w:val="28"/>
                <w:szCs w:val="28"/>
                <w:cs/>
              </w:rPr>
              <w:t>ณ วันที่ 1 มกราคม 255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14:paraId="23E5FE1F" w14:textId="77777777" w:rsidR="006510AC" w:rsidRPr="00B938A5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938A5">
              <w:rPr>
                <w:rFonts w:ascii="Angsana New" w:hAnsi="Angsana New"/>
                <w:sz w:val="28"/>
                <w:szCs w:val="28"/>
              </w:rPr>
              <w:t>221,062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952B5AA" w14:textId="77777777" w:rsidR="006510AC" w:rsidRPr="004B16E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51022C3" w14:textId="77777777" w:rsidR="006510AC" w:rsidRPr="006510A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909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7124ACF" w14:textId="77777777" w:rsidR="006510AC" w:rsidRPr="00B938A5" w:rsidRDefault="006510AC" w:rsidP="006510AC">
            <w:pPr>
              <w:pStyle w:val="3"/>
              <w:tabs>
                <w:tab w:val="clear" w:pos="360"/>
                <w:tab w:val="clear" w:pos="720"/>
                <w:tab w:val="decimal" w:pos="124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73CCDB56" w14:textId="77777777" w:rsidR="006510AC" w:rsidRPr="00B938A5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938A5">
              <w:rPr>
                <w:rFonts w:ascii="Angsana New" w:hAnsi="Angsana New"/>
                <w:sz w:val="28"/>
                <w:szCs w:val="28"/>
              </w:rPr>
              <w:t>62,909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150760EA" w14:textId="77777777" w:rsidR="006510AC" w:rsidRPr="00B938A5" w:rsidRDefault="006510AC" w:rsidP="006510AC">
            <w:pPr>
              <w:pStyle w:val="3"/>
              <w:tabs>
                <w:tab w:val="clear" w:pos="360"/>
                <w:tab w:val="clear" w:pos="720"/>
                <w:tab w:val="decimal" w:pos="774"/>
                <w:tab w:val="decimal" w:pos="124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571DAF6C" w14:textId="77777777" w:rsidR="006510AC" w:rsidRPr="00B938A5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938A5">
              <w:rPr>
                <w:rFonts w:ascii="Angsana New" w:hAnsi="Angsana New"/>
                <w:sz w:val="28"/>
                <w:szCs w:val="28"/>
              </w:rPr>
              <w:t>42,528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8DFA7D7" w14:textId="77777777" w:rsidR="006510AC" w:rsidRPr="00B938A5" w:rsidRDefault="006510AC" w:rsidP="006510AC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124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736A246" w14:textId="77777777" w:rsidR="006510AC" w:rsidRPr="00B938A5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938A5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75FC0F9F" w14:textId="77777777" w:rsidR="006510AC" w:rsidRPr="00B938A5" w:rsidRDefault="006510AC" w:rsidP="006510AC">
            <w:pPr>
              <w:pStyle w:val="3"/>
              <w:tabs>
                <w:tab w:val="clear" w:pos="360"/>
                <w:tab w:val="clear" w:pos="720"/>
                <w:tab w:val="decimal" w:pos="774"/>
                <w:tab w:val="decimal" w:pos="124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gridSpan w:val="3"/>
            <w:tcBorders>
              <w:top w:val="nil"/>
              <w:bottom w:val="nil"/>
            </w:tcBorders>
            <w:vAlign w:val="bottom"/>
          </w:tcPr>
          <w:p w14:paraId="61F04FCE" w14:textId="77777777" w:rsidR="006510AC" w:rsidRPr="00B938A5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938A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B327437" w14:textId="77777777" w:rsidR="006510AC" w:rsidRPr="00B938A5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9A14EC7" w14:textId="77777777" w:rsidR="006510AC" w:rsidRPr="00B938A5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938A5">
              <w:rPr>
                <w:rFonts w:ascii="Angsana New" w:hAnsi="Angsana New"/>
                <w:sz w:val="28"/>
                <w:szCs w:val="28"/>
              </w:rPr>
              <w:t>326,548</w:t>
            </w:r>
          </w:p>
        </w:tc>
      </w:tr>
      <w:tr w:rsidR="006510AC" w:rsidRPr="004B16EC" w14:paraId="5B7105A0" w14:textId="77777777" w:rsidTr="00A86F04">
        <w:trPr>
          <w:cantSplit/>
          <w:trHeight w:val="397"/>
        </w:trPr>
        <w:tc>
          <w:tcPr>
            <w:tcW w:w="2547" w:type="dxa"/>
            <w:tcBorders>
              <w:bottom w:val="nil"/>
            </w:tcBorders>
            <w:vAlign w:val="bottom"/>
          </w:tcPr>
          <w:p w14:paraId="55DB3518" w14:textId="77777777" w:rsidR="006510AC" w:rsidRPr="004B16E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B16EC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14:paraId="5590BA27" w14:textId="77777777" w:rsidR="006510AC" w:rsidRPr="00B938A5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938A5">
              <w:rPr>
                <w:rFonts w:ascii="Angsana New" w:hAnsi="Angsana New"/>
                <w:sz w:val="28"/>
                <w:szCs w:val="28"/>
              </w:rPr>
              <w:t>7,512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C423B3E" w14:textId="77777777" w:rsidR="006510AC" w:rsidRPr="004B16E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3E78189" w14:textId="77777777" w:rsidR="006510AC" w:rsidRPr="006510A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909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361073C" w14:textId="77777777" w:rsidR="006510AC" w:rsidRPr="00B938A5" w:rsidRDefault="006510AC" w:rsidP="006510AC">
            <w:pPr>
              <w:pStyle w:val="3"/>
              <w:tabs>
                <w:tab w:val="clear" w:pos="360"/>
                <w:tab w:val="clear" w:pos="720"/>
                <w:tab w:val="decimal" w:pos="124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1C5F77EB" w14:textId="77777777" w:rsidR="006510AC" w:rsidRPr="00B938A5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938A5">
              <w:rPr>
                <w:rFonts w:ascii="Angsana New" w:hAnsi="Angsana New"/>
                <w:sz w:val="28"/>
                <w:szCs w:val="28"/>
              </w:rPr>
              <w:t>10,471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15883429" w14:textId="77777777" w:rsidR="006510AC" w:rsidRPr="00B938A5" w:rsidRDefault="006510AC" w:rsidP="006510AC">
            <w:pPr>
              <w:pStyle w:val="3"/>
              <w:tabs>
                <w:tab w:val="clear" w:pos="360"/>
                <w:tab w:val="clear" w:pos="720"/>
                <w:tab w:val="decimal" w:pos="774"/>
                <w:tab w:val="decimal" w:pos="124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545CECE" w14:textId="77777777" w:rsidR="006510AC" w:rsidRPr="00B938A5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938A5">
              <w:rPr>
                <w:rFonts w:ascii="Angsana New" w:hAnsi="Angsana New"/>
                <w:sz w:val="28"/>
                <w:szCs w:val="28"/>
              </w:rPr>
              <w:t>88,393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21B7A60" w14:textId="77777777" w:rsidR="006510AC" w:rsidRPr="00B938A5" w:rsidRDefault="006510AC" w:rsidP="006510AC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124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3325790" w14:textId="77777777" w:rsidR="006510AC" w:rsidRPr="00B938A5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938A5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6D563356" w14:textId="77777777" w:rsidR="006510AC" w:rsidRPr="00B938A5" w:rsidRDefault="006510AC" w:rsidP="006510AC">
            <w:pPr>
              <w:pStyle w:val="3"/>
              <w:tabs>
                <w:tab w:val="clear" w:pos="360"/>
                <w:tab w:val="clear" w:pos="720"/>
                <w:tab w:val="decimal" w:pos="774"/>
                <w:tab w:val="decimal" w:pos="124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gridSpan w:val="3"/>
            <w:tcBorders>
              <w:top w:val="nil"/>
              <w:bottom w:val="nil"/>
            </w:tcBorders>
            <w:vAlign w:val="bottom"/>
          </w:tcPr>
          <w:p w14:paraId="1EFC5D1C" w14:textId="77777777" w:rsidR="006510AC" w:rsidRPr="00B938A5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938A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28CC02E" w14:textId="77777777" w:rsidR="006510AC" w:rsidRPr="00B938A5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CB589B6" w14:textId="77777777" w:rsidR="006510AC" w:rsidRPr="00B938A5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938A5">
              <w:rPr>
                <w:rFonts w:ascii="Angsana New" w:hAnsi="Angsana New"/>
                <w:sz w:val="28"/>
                <w:szCs w:val="28"/>
              </w:rPr>
              <w:t>106,425</w:t>
            </w:r>
          </w:p>
        </w:tc>
      </w:tr>
      <w:tr w:rsidR="006510AC" w:rsidRPr="004B16EC" w14:paraId="3FF9BA22" w14:textId="77777777" w:rsidTr="006510AC">
        <w:trPr>
          <w:cantSplit/>
          <w:trHeight w:val="397"/>
        </w:trPr>
        <w:tc>
          <w:tcPr>
            <w:tcW w:w="2547" w:type="dxa"/>
            <w:tcBorders>
              <w:bottom w:val="nil"/>
            </w:tcBorders>
            <w:vAlign w:val="bottom"/>
          </w:tcPr>
          <w:p w14:paraId="19F1A45E" w14:textId="77777777" w:rsidR="006510AC" w:rsidRPr="004B16E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B16EC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63B6A6F" w14:textId="77777777" w:rsidR="006510AC" w:rsidRPr="00B938A5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938A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06F1EAF" w14:textId="77777777" w:rsidR="006510AC" w:rsidRPr="004B16E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11F8EACE" w14:textId="77777777" w:rsidR="006510AC" w:rsidRPr="00B938A5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938A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554A267" w14:textId="77777777" w:rsidR="006510AC" w:rsidRPr="00B938A5" w:rsidRDefault="006510AC" w:rsidP="006510AC">
            <w:pPr>
              <w:pStyle w:val="3"/>
              <w:tabs>
                <w:tab w:val="clear" w:pos="360"/>
                <w:tab w:val="clear" w:pos="720"/>
                <w:tab w:val="decimal" w:pos="882"/>
                <w:tab w:val="decimal" w:pos="124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6AE6FA6B" w14:textId="77777777" w:rsidR="006510AC" w:rsidRPr="00B938A5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938A5">
              <w:rPr>
                <w:rFonts w:ascii="Angsana New" w:hAnsi="Angsana New"/>
                <w:sz w:val="28"/>
                <w:szCs w:val="28"/>
              </w:rPr>
              <w:t>(57,495)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3A21D322" w14:textId="77777777" w:rsidR="006510AC" w:rsidRPr="00B938A5" w:rsidRDefault="006510AC" w:rsidP="006510AC">
            <w:pPr>
              <w:pStyle w:val="3"/>
              <w:tabs>
                <w:tab w:val="clear" w:pos="360"/>
                <w:tab w:val="clear" w:pos="720"/>
                <w:tab w:val="decimal" w:pos="774"/>
                <w:tab w:val="decimal" w:pos="124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3EAD875C" w14:textId="77777777" w:rsidR="006510AC" w:rsidRPr="00B938A5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938A5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34,109</w:t>
            </w:r>
            <w:r w:rsidRPr="00B938A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22E9D41" w14:textId="77777777" w:rsidR="006510AC" w:rsidRPr="00B938A5" w:rsidRDefault="006510AC" w:rsidP="006510AC">
            <w:pPr>
              <w:pStyle w:val="3"/>
              <w:tabs>
                <w:tab w:val="clear" w:pos="360"/>
                <w:tab w:val="clear" w:pos="720"/>
                <w:tab w:val="decimal" w:pos="124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1538F5E" w14:textId="77777777" w:rsidR="006510AC" w:rsidRPr="00B938A5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938A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2DAFF14D" w14:textId="77777777" w:rsidR="006510AC" w:rsidRPr="00B938A5" w:rsidRDefault="006510AC" w:rsidP="006510AC">
            <w:pPr>
              <w:pStyle w:val="3"/>
              <w:tabs>
                <w:tab w:val="clear" w:pos="360"/>
                <w:tab w:val="clear" w:pos="720"/>
                <w:tab w:val="decimal" w:pos="774"/>
                <w:tab w:val="decimal" w:pos="124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gridSpan w:val="3"/>
            <w:tcBorders>
              <w:top w:val="nil"/>
              <w:bottom w:val="nil"/>
            </w:tcBorders>
            <w:vAlign w:val="bottom"/>
          </w:tcPr>
          <w:p w14:paraId="51C8DD08" w14:textId="77777777" w:rsidR="006510AC" w:rsidRPr="00B938A5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938A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1D44F61" w14:textId="77777777" w:rsidR="006510AC" w:rsidRPr="00B938A5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8F5FD0D" w14:textId="77777777" w:rsidR="006510AC" w:rsidRPr="00B938A5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938A5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91,604</w:t>
            </w:r>
            <w:r w:rsidRPr="00B938A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510AC" w:rsidRPr="004B16EC" w14:paraId="0ACBA77F" w14:textId="77777777" w:rsidTr="006510AC">
        <w:trPr>
          <w:cantSplit/>
          <w:trHeight w:val="397"/>
        </w:trPr>
        <w:tc>
          <w:tcPr>
            <w:tcW w:w="2547" w:type="dxa"/>
            <w:tcBorders>
              <w:bottom w:val="nil"/>
            </w:tcBorders>
            <w:vAlign w:val="bottom"/>
          </w:tcPr>
          <w:p w14:paraId="6A667F18" w14:textId="77777777" w:rsidR="006510AC" w:rsidRPr="004B16E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31 ธันวาคม 255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4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vAlign w:val="bottom"/>
          </w:tcPr>
          <w:p w14:paraId="7926A643" w14:textId="77777777" w:rsidR="006510AC" w:rsidRPr="006510A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AC563C8" w14:textId="77777777" w:rsidR="006510AC" w:rsidRPr="006510A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6191CAD8" w14:textId="77777777" w:rsidR="006510AC" w:rsidRPr="006510A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11F9C7B" w14:textId="77777777" w:rsidR="006510AC" w:rsidRPr="006510AC" w:rsidRDefault="006510AC" w:rsidP="006510AC">
            <w:pPr>
              <w:pStyle w:val="3"/>
              <w:tabs>
                <w:tab w:val="clear" w:pos="360"/>
                <w:tab w:val="clear" w:pos="720"/>
                <w:tab w:val="decimal" w:pos="124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24C2F69F" w14:textId="77777777" w:rsidR="006510AC" w:rsidRPr="006510A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667C06BA" w14:textId="77777777" w:rsidR="006510AC" w:rsidRPr="004B16EC" w:rsidRDefault="006510AC" w:rsidP="006510AC">
            <w:pPr>
              <w:pStyle w:val="3"/>
              <w:tabs>
                <w:tab w:val="clear" w:pos="360"/>
                <w:tab w:val="clear" w:pos="720"/>
                <w:tab w:val="decimal" w:pos="774"/>
                <w:tab w:val="decimal" w:pos="124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3F1B0D06" w14:textId="77777777" w:rsidR="006510AC" w:rsidRPr="004B16E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BCF77E6" w14:textId="77777777" w:rsidR="006510AC" w:rsidRPr="004B16EC" w:rsidRDefault="006510AC" w:rsidP="006510AC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124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3137686E" w14:textId="77777777" w:rsidR="006510AC" w:rsidRPr="004B16E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35AE0E71" w14:textId="77777777" w:rsidR="006510AC" w:rsidRPr="004B16EC" w:rsidRDefault="006510AC" w:rsidP="006510AC">
            <w:pPr>
              <w:pStyle w:val="3"/>
              <w:tabs>
                <w:tab w:val="clear" w:pos="360"/>
                <w:tab w:val="clear" w:pos="720"/>
                <w:tab w:val="decimal" w:pos="774"/>
                <w:tab w:val="decimal" w:pos="124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716CCDA7" w14:textId="77777777" w:rsidR="006510AC" w:rsidRPr="004B16E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61A803E" w14:textId="77777777" w:rsidR="006510AC" w:rsidRPr="006510A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1B6BF09" w14:textId="77777777" w:rsidR="006510AC" w:rsidRPr="006510A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10AC" w:rsidRPr="004B16EC" w14:paraId="0FD3B452" w14:textId="77777777" w:rsidTr="00A86F04">
        <w:trPr>
          <w:cantSplit/>
          <w:trHeight w:val="397"/>
        </w:trPr>
        <w:tc>
          <w:tcPr>
            <w:tcW w:w="2547" w:type="dxa"/>
            <w:tcBorders>
              <w:bottom w:val="nil"/>
            </w:tcBorders>
            <w:vAlign w:val="bottom"/>
          </w:tcPr>
          <w:p w14:paraId="41E563EA" w14:textId="77777777" w:rsidR="006510AC" w:rsidRPr="004B16E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B16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4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1 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2560</w:t>
            </w: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14:paraId="1836EB5E" w14:textId="77777777" w:rsidR="006510AC" w:rsidRPr="00030F19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0F19">
              <w:rPr>
                <w:rFonts w:ascii="Angsana New" w:hAnsi="Angsana New"/>
                <w:b/>
                <w:bCs/>
                <w:sz w:val="28"/>
                <w:szCs w:val="28"/>
              </w:rPr>
              <w:t>228,574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DF02315" w14:textId="77777777" w:rsidR="006510AC" w:rsidRPr="00030F19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07E9D5E" w14:textId="77777777" w:rsidR="006510AC" w:rsidRPr="00030F19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b/>
                <w:bCs/>
              </w:rPr>
            </w:pPr>
            <w:r w:rsidRPr="00030F1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467F697" w14:textId="77777777" w:rsidR="006510AC" w:rsidRPr="00030F19" w:rsidRDefault="006510AC" w:rsidP="006510AC">
            <w:pPr>
              <w:pStyle w:val="3"/>
              <w:tabs>
                <w:tab w:val="clear" w:pos="360"/>
                <w:tab w:val="clear" w:pos="720"/>
                <w:tab w:val="decimal" w:pos="124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436BD7B8" w14:textId="77777777" w:rsidR="006510AC" w:rsidRPr="00030F19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0F19">
              <w:rPr>
                <w:rFonts w:ascii="Angsana New" w:hAnsi="Angsana New"/>
                <w:b/>
                <w:bCs/>
                <w:sz w:val="28"/>
                <w:szCs w:val="28"/>
              </w:rPr>
              <w:t>15,885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1B3F9805" w14:textId="77777777" w:rsidR="006510AC" w:rsidRPr="00030F19" w:rsidRDefault="006510AC" w:rsidP="006510AC">
            <w:pPr>
              <w:pStyle w:val="3"/>
              <w:tabs>
                <w:tab w:val="clear" w:pos="360"/>
                <w:tab w:val="clear" w:pos="720"/>
                <w:tab w:val="decimal" w:pos="774"/>
                <w:tab w:val="decimal" w:pos="124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71B7BA0D" w14:textId="77777777" w:rsidR="006510AC" w:rsidRPr="00030F19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0F19">
              <w:rPr>
                <w:rFonts w:ascii="Angsana New" w:hAnsi="Angsana New"/>
                <w:b/>
                <w:bCs/>
                <w:sz w:val="28"/>
                <w:szCs w:val="28"/>
              </w:rPr>
              <w:t>96,812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0697471" w14:textId="77777777" w:rsidR="006510AC" w:rsidRPr="00030F19" w:rsidRDefault="006510AC" w:rsidP="006510AC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124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8A4E64C" w14:textId="77777777" w:rsidR="006510AC" w:rsidRPr="00030F19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0F19">
              <w:rPr>
                <w:rFonts w:ascii="Angsana New" w:hAnsi="Angsana New"/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4923C3E1" w14:textId="77777777" w:rsidR="006510AC" w:rsidRPr="00030F19" w:rsidRDefault="006510AC" w:rsidP="006510AC">
            <w:pPr>
              <w:pStyle w:val="3"/>
              <w:tabs>
                <w:tab w:val="clear" w:pos="360"/>
                <w:tab w:val="clear" w:pos="720"/>
                <w:tab w:val="decimal" w:pos="774"/>
                <w:tab w:val="decimal" w:pos="124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gridSpan w:val="3"/>
            <w:tcBorders>
              <w:top w:val="nil"/>
              <w:bottom w:val="nil"/>
            </w:tcBorders>
            <w:vAlign w:val="bottom"/>
          </w:tcPr>
          <w:p w14:paraId="7C1E7982" w14:textId="77777777" w:rsidR="006510AC" w:rsidRPr="00030F19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0F1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8286A36" w14:textId="77777777" w:rsidR="006510AC" w:rsidRPr="00030F19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17F685F" w14:textId="77777777" w:rsidR="006510AC" w:rsidRPr="00030F19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0F19">
              <w:rPr>
                <w:rFonts w:ascii="Angsana New" w:hAnsi="Angsana New"/>
                <w:b/>
                <w:bCs/>
                <w:sz w:val="28"/>
                <w:szCs w:val="28"/>
              </w:rPr>
              <w:t>341,369</w:t>
            </w:r>
          </w:p>
        </w:tc>
      </w:tr>
      <w:tr w:rsidR="006510AC" w:rsidRPr="004B16EC" w14:paraId="7527ED22" w14:textId="77777777" w:rsidTr="00A86F04">
        <w:trPr>
          <w:cantSplit/>
          <w:trHeight w:val="397"/>
        </w:trPr>
        <w:tc>
          <w:tcPr>
            <w:tcW w:w="2547" w:type="dxa"/>
            <w:tcBorders>
              <w:bottom w:val="nil"/>
            </w:tcBorders>
            <w:vAlign w:val="bottom"/>
          </w:tcPr>
          <w:p w14:paraId="47B95CEC" w14:textId="77777777" w:rsidR="006510AC" w:rsidRPr="004B16E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B16EC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14:paraId="2D2E9261" w14:textId="77777777" w:rsidR="006510AC" w:rsidRPr="004B16EC" w:rsidRDefault="006510AC" w:rsidP="00030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="00030F19">
              <w:rPr>
                <w:rFonts w:ascii="Angsana New" w:hAnsi="Angsana New"/>
                <w:sz w:val="28"/>
                <w:szCs w:val="28"/>
              </w:rPr>
              <w:t>,263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EB25DB7" w14:textId="77777777" w:rsidR="006510AC" w:rsidRPr="004B16E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BC22473" w14:textId="77777777" w:rsidR="006510A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</w:pPr>
            <w:r>
              <w:rPr>
                <w:rFonts w:ascii="Angsana New" w:hAnsi="Angsana New"/>
                <w:sz w:val="28"/>
                <w:szCs w:val="28"/>
              </w:rPr>
              <w:t>474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1FD2A10" w14:textId="77777777" w:rsidR="006510AC" w:rsidRPr="004B16EC" w:rsidRDefault="006510AC" w:rsidP="006510AC">
            <w:pPr>
              <w:pStyle w:val="3"/>
              <w:tabs>
                <w:tab w:val="clear" w:pos="360"/>
                <w:tab w:val="clear" w:pos="720"/>
                <w:tab w:val="decimal" w:pos="124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1843A34C" w14:textId="77777777" w:rsidR="006510AC" w:rsidRPr="004B16E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4,032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75DC5B45" w14:textId="77777777" w:rsidR="006510AC" w:rsidRPr="004B16EC" w:rsidRDefault="006510AC" w:rsidP="006510AC">
            <w:pPr>
              <w:pStyle w:val="3"/>
              <w:tabs>
                <w:tab w:val="clear" w:pos="360"/>
                <w:tab w:val="clear" w:pos="720"/>
                <w:tab w:val="decimal" w:pos="774"/>
                <w:tab w:val="decimal" w:pos="124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1A65CE8" w14:textId="77777777" w:rsidR="006510AC" w:rsidRPr="004B16E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106,406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646E70F" w14:textId="77777777" w:rsidR="006510AC" w:rsidRPr="004B16EC" w:rsidRDefault="006510AC" w:rsidP="006510AC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124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691AD575" w14:textId="77777777" w:rsidR="006510AC" w:rsidRPr="004B16E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457BCD62" w14:textId="77777777" w:rsidR="006510AC" w:rsidRPr="004B16EC" w:rsidRDefault="006510AC" w:rsidP="006510AC">
            <w:pPr>
              <w:pStyle w:val="3"/>
              <w:tabs>
                <w:tab w:val="clear" w:pos="360"/>
                <w:tab w:val="clear" w:pos="720"/>
                <w:tab w:val="decimal" w:pos="774"/>
                <w:tab w:val="decimal" w:pos="124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gridSpan w:val="3"/>
            <w:tcBorders>
              <w:top w:val="nil"/>
              <w:bottom w:val="nil"/>
            </w:tcBorders>
            <w:vAlign w:val="bottom"/>
          </w:tcPr>
          <w:p w14:paraId="39830750" w14:textId="77777777" w:rsidR="006510AC" w:rsidRPr="00B938A5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938A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2BC5250" w14:textId="77777777" w:rsidR="006510AC" w:rsidRPr="004B16E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DAEC77D" w14:textId="77777777" w:rsidR="006510AC" w:rsidRPr="004B16E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116,224</w:t>
            </w:r>
          </w:p>
        </w:tc>
      </w:tr>
      <w:tr w:rsidR="006510AC" w:rsidRPr="004B16EC" w14:paraId="7794D3E8" w14:textId="77777777" w:rsidTr="00A86F04">
        <w:trPr>
          <w:cantSplit/>
          <w:trHeight w:val="106"/>
        </w:trPr>
        <w:tc>
          <w:tcPr>
            <w:tcW w:w="2547" w:type="dxa"/>
            <w:tcBorders>
              <w:bottom w:val="nil"/>
            </w:tcBorders>
            <w:vAlign w:val="bottom"/>
          </w:tcPr>
          <w:p w14:paraId="17C132AE" w14:textId="77777777" w:rsidR="006510AC" w:rsidRPr="004B16E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14:paraId="69C20477" w14:textId="2B658DD9" w:rsidR="006510AC" w:rsidRPr="00B938A5" w:rsidRDefault="0028170F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3323F77" w14:textId="77777777" w:rsidR="006510AC" w:rsidRPr="004B16E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9B9AA32" w14:textId="77777777" w:rsidR="006510AC" w:rsidRPr="006510A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56C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2C32491" w14:textId="77777777" w:rsidR="006510AC" w:rsidRPr="004B16EC" w:rsidRDefault="006510AC" w:rsidP="006510AC">
            <w:pPr>
              <w:pStyle w:val="3"/>
              <w:tabs>
                <w:tab w:val="clear" w:pos="360"/>
                <w:tab w:val="clear" w:pos="720"/>
                <w:tab w:val="decimal" w:pos="124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435EB7CD" w14:textId="77777777" w:rsidR="006510AC" w:rsidRPr="004B16E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B16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23BE0752" w14:textId="77777777" w:rsidR="006510AC" w:rsidRPr="004B16EC" w:rsidRDefault="006510AC" w:rsidP="006510AC">
            <w:pPr>
              <w:pStyle w:val="3"/>
              <w:tabs>
                <w:tab w:val="clear" w:pos="360"/>
                <w:tab w:val="clear" w:pos="720"/>
                <w:tab w:val="decimal" w:pos="774"/>
                <w:tab w:val="decimal" w:pos="124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4C2B9214" w14:textId="57102C01" w:rsidR="006510AC" w:rsidRPr="004B16EC" w:rsidRDefault="0028170F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68,752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E8FF96F" w14:textId="77777777" w:rsidR="006510AC" w:rsidRPr="004B16EC" w:rsidRDefault="006510AC" w:rsidP="006510AC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124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460EDF1" w14:textId="77777777" w:rsidR="006510AC" w:rsidRPr="00B938A5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938A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05950F7F" w14:textId="77777777" w:rsidR="006510AC" w:rsidRPr="004B16EC" w:rsidRDefault="006510AC" w:rsidP="006510AC">
            <w:pPr>
              <w:pStyle w:val="3"/>
              <w:tabs>
                <w:tab w:val="clear" w:pos="360"/>
                <w:tab w:val="clear" w:pos="720"/>
                <w:tab w:val="decimal" w:pos="774"/>
                <w:tab w:val="decimal" w:pos="124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gridSpan w:val="3"/>
            <w:tcBorders>
              <w:top w:val="nil"/>
              <w:bottom w:val="nil"/>
            </w:tcBorders>
            <w:vAlign w:val="bottom"/>
          </w:tcPr>
          <w:p w14:paraId="42801F8D" w14:textId="77777777" w:rsidR="006510AC" w:rsidRPr="00B938A5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938A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84748B4" w14:textId="77777777" w:rsidR="006510AC" w:rsidRPr="004B16E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1BCEB1E" w14:textId="4A3FA7D0" w:rsidR="006510AC" w:rsidRPr="004B16EC" w:rsidRDefault="0028170F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68,980</w:t>
            </w:r>
          </w:p>
        </w:tc>
      </w:tr>
      <w:tr w:rsidR="006510AC" w:rsidRPr="004B16EC" w14:paraId="408E449E" w14:textId="77777777" w:rsidTr="00A86F04">
        <w:trPr>
          <w:cantSplit/>
          <w:trHeight w:val="397"/>
        </w:trPr>
        <w:tc>
          <w:tcPr>
            <w:tcW w:w="2547" w:type="dxa"/>
            <w:tcBorders>
              <w:bottom w:val="nil"/>
            </w:tcBorders>
            <w:vAlign w:val="bottom"/>
          </w:tcPr>
          <w:p w14:paraId="23926EC8" w14:textId="77777777" w:rsidR="006510AC" w:rsidRPr="004B16E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B16EC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3B0C01A" w14:textId="77777777" w:rsidR="006510A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(1,450)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EC6904A" w14:textId="77777777" w:rsidR="006510AC" w:rsidRPr="004B16E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29A67D5" w14:textId="77777777" w:rsidR="006510AC" w:rsidRPr="006510A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56C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88E4773" w14:textId="77777777" w:rsidR="006510AC" w:rsidRPr="004B16EC" w:rsidRDefault="006510AC" w:rsidP="006510AC">
            <w:pPr>
              <w:pStyle w:val="3"/>
              <w:tabs>
                <w:tab w:val="clear" w:pos="360"/>
                <w:tab w:val="clear" w:pos="720"/>
                <w:tab w:val="decimal" w:pos="124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5557BDEC" w14:textId="77777777" w:rsidR="006510AC" w:rsidRPr="004B16E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B16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221DFAF3" w14:textId="77777777" w:rsidR="006510AC" w:rsidRPr="004B16EC" w:rsidRDefault="006510AC" w:rsidP="006510AC">
            <w:pPr>
              <w:pStyle w:val="3"/>
              <w:tabs>
                <w:tab w:val="clear" w:pos="360"/>
                <w:tab w:val="clear" w:pos="720"/>
                <w:tab w:val="decimal" w:pos="774"/>
                <w:tab w:val="decimal" w:pos="124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73310B8C" w14:textId="77777777" w:rsidR="006510AC" w:rsidRPr="00B938A5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938A5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15,158</w:t>
            </w:r>
            <w:r w:rsidRPr="00B938A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B9500CE" w14:textId="77777777" w:rsidR="006510AC" w:rsidRPr="004B16EC" w:rsidRDefault="006510AC" w:rsidP="006510AC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124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E4CBDEB" w14:textId="77777777" w:rsidR="006510AC" w:rsidRPr="00B938A5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938A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411ECD78" w14:textId="77777777" w:rsidR="006510AC" w:rsidRPr="004B16EC" w:rsidRDefault="006510AC" w:rsidP="006510AC">
            <w:pPr>
              <w:pStyle w:val="3"/>
              <w:tabs>
                <w:tab w:val="clear" w:pos="360"/>
                <w:tab w:val="clear" w:pos="720"/>
                <w:tab w:val="decimal" w:pos="774"/>
                <w:tab w:val="decimal" w:pos="124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gridSpan w:val="3"/>
            <w:tcBorders>
              <w:top w:val="nil"/>
              <w:bottom w:val="nil"/>
            </w:tcBorders>
            <w:vAlign w:val="bottom"/>
          </w:tcPr>
          <w:p w14:paraId="55BD3A0D" w14:textId="77777777" w:rsidR="006510AC" w:rsidRPr="00B938A5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938A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768ED2C" w14:textId="77777777" w:rsidR="006510AC" w:rsidRPr="004B16E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F5F92C3" w14:textId="77777777" w:rsidR="006510AC" w:rsidRPr="00B938A5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938A5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16,608</w:t>
            </w:r>
            <w:r w:rsidRPr="00B938A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510AC" w:rsidRPr="004B16EC" w14:paraId="7189F2E7" w14:textId="77777777" w:rsidTr="006510AC">
        <w:trPr>
          <w:cantSplit/>
          <w:trHeight w:val="397"/>
        </w:trPr>
        <w:tc>
          <w:tcPr>
            <w:tcW w:w="2547" w:type="dxa"/>
            <w:tcBorders>
              <w:bottom w:val="nil"/>
            </w:tcBorders>
            <w:vAlign w:val="bottom"/>
          </w:tcPr>
          <w:p w14:paraId="2CEB2BF4" w14:textId="77777777" w:rsidR="006510AC" w:rsidRPr="004B16E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31 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2560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1FF37" w14:textId="4B2B62F5" w:rsidR="006510AC" w:rsidRPr="006510A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10AC">
              <w:rPr>
                <w:rFonts w:ascii="Angsana New" w:hAnsi="Angsana New"/>
                <w:b/>
                <w:bCs/>
                <w:sz w:val="28"/>
                <w:szCs w:val="28"/>
              </w:rPr>
              <w:t>23</w:t>
            </w:r>
            <w:r w:rsidR="005B661E">
              <w:rPr>
                <w:rFonts w:ascii="Angsana New" w:hAnsi="Angsana New"/>
                <w:b/>
                <w:bCs/>
                <w:sz w:val="28"/>
                <w:szCs w:val="28"/>
              </w:rPr>
              <w:t>2,</w:t>
            </w:r>
            <w:r w:rsidR="0028170F">
              <w:rPr>
                <w:rFonts w:ascii="Angsana New" w:hAnsi="Angsana New"/>
                <w:b/>
                <w:bCs/>
                <w:sz w:val="28"/>
                <w:szCs w:val="28"/>
              </w:rPr>
              <w:t>615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8A8B713" w14:textId="77777777" w:rsidR="006510AC" w:rsidRPr="006510A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4226E" w14:textId="77777777" w:rsidR="006510AC" w:rsidRPr="006510AC" w:rsidRDefault="00030F19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474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7299739" w14:textId="77777777" w:rsidR="006510AC" w:rsidRPr="006510AC" w:rsidRDefault="006510AC" w:rsidP="006510AC">
            <w:pPr>
              <w:pStyle w:val="3"/>
              <w:tabs>
                <w:tab w:val="clear" w:pos="360"/>
                <w:tab w:val="clear" w:pos="720"/>
                <w:tab w:val="decimal" w:pos="124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9B4790" w14:textId="77777777" w:rsidR="006510AC" w:rsidRPr="006510A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10AC">
              <w:rPr>
                <w:rFonts w:ascii="Angsana New" w:hAnsi="Angsana New"/>
                <w:b/>
                <w:bCs/>
                <w:sz w:val="28"/>
                <w:szCs w:val="28"/>
              </w:rPr>
              <w:t>19,917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7D1541B1" w14:textId="77777777" w:rsidR="006510AC" w:rsidRPr="006510AC" w:rsidRDefault="006510AC" w:rsidP="006510AC">
            <w:pPr>
              <w:pStyle w:val="3"/>
              <w:tabs>
                <w:tab w:val="clear" w:pos="360"/>
                <w:tab w:val="clear" w:pos="720"/>
                <w:tab w:val="decimal" w:pos="774"/>
                <w:tab w:val="decimal" w:pos="124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61019" w14:textId="7C160FDD" w:rsidR="006510AC" w:rsidRPr="006510AC" w:rsidRDefault="009B602A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8170F">
              <w:rPr>
                <w:rFonts w:ascii="Angsana New" w:hAnsi="Angsana New"/>
                <w:b/>
                <w:bCs/>
                <w:sz w:val="28"/>
                <w:szCs w:val="28"/>
              </w:rPr>
              <w:t>,812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9245F08" w14:textId="77777777" w:rsidR="006510AC" w:rsidRPr="006510AC" w:rsidRDefault="006510AC" w:rsidP="006510AC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124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5E887A" w14:textId="77777777" w:rsidR="006510AC" w:rsidRPr="006510A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10AC">
              <w:rPr>
                <w:rFonts w:ascii="Angsana New" w:hAnsi="Angsana New"/>
                <w:b/>
                <w:bCs/>
                <w:sz w:val="28"/>
                <w:szCs w:val="28"/>
              </w:rPr>
              <w:t>147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1CA6909B" w14:textId="77777777" w:rsidR="006510AC" w:rsidRPr="006510AC" w:rsidRDefault="006510AC" w:rsidP="006510AC">
            <w:pPr>
              <w:pStyle w:val="3"/>
              <w:tabs>
                <w:tab w:val="clear" w:pos="360"/>
                <w:tab w:val="clear" w:pos="720"/>
                <w:tab w:val="decimal" w:pos="774"/>
                <w:tab w:val="decimal" w:pos="124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064D72" w14:textId="77777777" w:rsidR="006510AC" w:rsidRPr="006510A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10A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5D5DEAA" w14:textId="77777777" w:rsidR="006510AC" w:rsidRPr="006510A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BE7D6" w14:textId="5FE85D71" w:rsidR="006510AC" w:rsidRPr="006510AC" w:rsidRDefault="0028170F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509,965</w:t>
            </w:r>
          </w:p>
        </w:tc>
      </w:tr>
      <w:tr w:rsidR="006510AC" w:rsidRPr="002904D7" w14:paraId="7918C9B1" w14:textId="77777777" w:rsidTr="00775971">
        <w:trPr>
          <w:cantSplit/>
          <w:trHeight w:val="70"/>
        </w:trPr>
        <w:tc>
          <w:tcPr>
            <w:tcW w:w="4617" w:type="dxa"/>
            <w:gridSpan w:val="3"/>
            <w:tcBorders>
              <w:bottom w:val="nil"/>
            </w:tcBorders>
            <w:vAlign w:val="bottom"/>
          </w:tcPr>
          <w:p w14:paraId="543872EA" w14:textId="77777777" w:rsidR="006510AC" w:rsidRPr="002904D7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149D6389" w14:textId="77777777" w:rsidR="006510AC" w:rsidRPr="002904D7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5004127" w14:textId="77777777" w:rsidR="006510AC" w:rsidRPr="002904D7" w:rsidRDefault="006510AC" w:rsidP="006510A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6"/>
                <w:szCs w:val="6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25D072D3" w14:textId="77777777" w:rsidR="006510AC" w:rsidRPr="002904D7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48D1D3A8" w14:textId="77777777" w:rsidR="006510AC" w:rsidRPr="002904D7" w:rsidRDefault="006510AC" w:rsidP="006510AC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108"/>
              <w:rPr>
                <w:rFonts w:ascii="Angsana New" w:hAnsi="Angsana New"/>
                <w:sz w:val="6"/>
                <w:szCs w:val="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34B1A70E" w14:textId="77777777" w:rsidR="006510AC" w:rsidRPr="002904D7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E628174" w14:textId="77777777" w:rsidR="006510AC" w:rsidRPr="002904D7" w:rsidRDefault="006510AC" w:rsidP="006510AC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6"/>
                <w:szCs w:val="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440D0FEA" w14:textId="77777777" w:rsidR="006510AC" w:rsidRPr="002904D7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44285681" w14:textId="77777777" w:rsidR="006510AC" w:rsidRPr="002904D7" w:rsidRDefault="006510AC" w:rsidP="006510AC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108"/>
              <w:rPr>
                <w:rFonts w:ascii="Angsana New" w:hAnsi="Angsana New"/>
                <w:sz w:val="6"/>
                <w:szCs w:val="6"/>
                <w:lang w:val="en-US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A8B6C2D" w14:textId="77777777" w:rsidR="006510AC" w:rsidRPr="002904D7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6"/>
                <w:szCs w:val="6"/>
                <w:highlight w:val="yellow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1C1E7F8" w14:textId="77777777" w:rsidR="006510AC" w:rsidRPr="002904D7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6ECE4F7" w14:textId="77777777" w:rsidR="006510AC" w:rsidRPr="002904D7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</w:tr>
      <w:tr w:rsidR="006510AC" w:rsidRPr="006510AC" w14:paraId="738CCB03" w14:textId="77777777" w:rsidTr="00775971">
        <w:trPr>
          <w:cantSplit/>
          <w:trHeight w:val="397"/>
        </w:trPr>
        <w:tc>
          <w:tcPr>
            <w:tcW w:w="4617" w:type="dxa"/>
            <w:gridSpan w:val="3"/>
            <w:tcBorders>
              <w:bottom w:val="nil"/>
            </w:tcBorders>
            <w:vAlign w:val="bottom"/>
          </w:tcPr>
          <w:p w14:paraId="46FE9625" w14:textId="77777777" w:rsidR="006510AC" w:rsidRPr="006510A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2FD2D33F" w14:textId="77777777" w:rsidR="006510AC" w:rsidRPr="006510A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5FEEE81" w14:textId="77777777" w:rsidR="006510AC" w:rsidRPr="006510AC" w:rsidRDefault="006510AC" w:rsidP="006510A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6010A3CD" w14:textId="77777777" w:rsidR="006510AC" w:rsidRPr="006510A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7968E09C" w14:textId="77777777" w:rsidR="006510AC" w:rsidRPr="006510AC" w:rsidRDefault="006510AC" w:rsidP="006510AC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477DCB84" w14:textId="77777777" w:rsidR="006510AC" w:rsidRPr="006510A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FF550C2" w14:textId="77777777" w:rsidR="006510AC" w:rsidRPr="006510AC" w:rsidRDefault="006510AC" w:rsidP="006510AC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127F918" w14:textId="77777777" w:rsidR="006510AC" w:rsidRPr="006510A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358BE6A9" w14:textId="77777777" w:rsidR="006510AC" w:rsidRPr="006510AC" w:rsidRDefault="006510AC" w:rsidP="006510AC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gridSpan w:val="3"/>
            <w:tcBorders>
              <w:top w:val="nil"/>
              <w:bottom w:val="nil"/>
            </w:tcBorders>
            <w:vAlign w:val="bottom"/>
          </w:tcPr>
          <w:p w14:paraId="531CAC2C" w14:textId="77777777" w:rsidR="006510AC" w:rsidRPr="006510A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E05F877" w14:textId="77777777" w:rsidR="006510AC" w:rsidRPr="006510A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619B6F6" w14:textId="77777777" w:rsidR="006510AC" w:rsidRPr="006510A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510AC" w:rsidRPr="006510AC" w14:paraId="3B0787F9" w14:textId="77777777" w:rsidTr="00775971">
        <w:trPr>
          <w:cantSplit/>
          <w:trHeight w:val="397"/>
        </w:trPr>
        <w:tc>
          <w:tcPr>
            <w:tcW w:w="4617" w:type="dxa"/>
            <w:gridSpan w:val="3"/>
            <w:tcBorders>
              <w:bottom w:val="nil"/>
            </w:tcBorders>
            <w:vAlign w:val="bottom"/>
          </w:tcPr>
          <w:p w14:paraId="7B553583" w14:textId="77777777" w:rsidR="006510AC" w:rsidRPr="006510A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0EF2D383" w14:textId="77777777" w:rsidR="006510AC" w:rsidRPr="006510A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4A8F1E1" w14:textId="77777777" w:rsidR="006510AC" w:rsidRPr="006510AC" w:rsidRDefault="006510AC" w:rsidP="006510A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3053FB70" w14:textId="77777777" w:rsidR="006510AC" w:rsidRPr="006510A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20E1C218" w14:textId="77777777" w:rsidR="006510AC" w:rsidRPr="006510AC" w:rsidRDefault="006510AC" w:rsidP="006510AC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FDFD45C" w14:textId="77777777" w:rsidR="006510AC" w:rsidRPr="006510A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8E28565" w14:textId="77777777" w:rsidR="006510AC" w:rsidRPr="006510AC" w:rsidRDefault="006510AC" w:rsidP="006510AC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5244178" w14:textId="77777777" w:rsidR="006510AC" w:rsidRPr="006510A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1AF060E7" w14:textId="77777777" w:rsidR="006510AC" w:rsidRPr="006510AC" w:rsidRDefault="006510AC" w:rsidP="006510AC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gridSpan w:val="3"/>
            <w:tcBorders>
              <w:top w:val="nil"/>
              <w:bottom w:val="nil"/>
            </w:tcBorders>
            <w:vAlign w:val="bottom"/>
          </w:tcPr>
          <w:p w14:paraId="12C23C43" w14:textId="77777777" w:rsidR="006510AC" w:rsidRPr="006510A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08E8E9C" w14:textId="77777777" w:rsidR="006510AC" w:rsidRPr="006510A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801E052" w14:textId="77777777" w:rsidR="006510AC" w:rsidRPr="006510A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510AC" w:rsidRPr="006510AC" w14:paraId="71A35EAE" w14:textId="77777777" w:rsidTr="00775971">
        <w:trPr>
          <w:cantSplit/>
          <w:trHeight w:val="397"/>
        </w:trPr>
        <w:tc>
          <w:tcPr>
            <w:tcW w:w="4617" w:type="dxa"/>
            <w:gridSpan w:val="3"/>
            <w:tcBorders>
              <w:bottom w:val="nil"/>
            </w:tcBorders>
            <w:vAlign w:val="bottom"/>
          </w:tcPr>
          <w:p w14:paraId="2AF841A9" w14:textId="77777777" w:rsidR="006510AC" w:rsidRPr="006510A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10FBC0F2" w14:textId="77777777" w:rsidR="006510AC" w:rsidRPr="006510A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525C182" w14:textId="77777777" w:rsidR="006510AC" w:rsidRPr="006510AC" w:rsidRDefault="006510AC" w:rsidP="006510A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347D578B" w14:textId="77777777" w:rsidR="006510AC" w:rsidRPr="006510A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479435A1" w14:textId="77777777" w:rsidR="006510AC" w:rsidRPr="006510AC" w:rsidRDefault="006510AC" w:rsidP="006510AC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1BDA3BEE" w14:textId="77777777" w:rsidR="006510AC" w:rsidRPr="006510A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E39D628" w14:textId="77777777" w:rsidR="006510AC" w:rsidRPr="006510AC" w:rsidRDefault="006510AC" w:rsidP="006510AC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BD974F4" w14:textId="77777777" w:rsidR="006510AC" w:rsidRPr="006510A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506885DD" w14:textId="77777777" w:rsidR="006510AC" w:rsidRPr="006510AC" w:rsidRDefault="006510AC" w:rsidP="006510AC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gridSpan w:val="3"/>
            <w:tcBorders>
              <w:top w:val="nil"/>
              <w:bottom w:val="nil"/>
            </w:tcBorders>
            <w:vAlign w:val="bottom"/>
          </w:tcPr>
          <w:p w14:paraId="54E4453A" w14:textId="77777777" w:rsidR="006510AC" w:rsidRPr="006510A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440A905" w14:textId="77777777" w:rsidR="006510AC" w:rsidRPr="006510A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FA114AF" w14:textId="77777777" w:rsidR="006510AC" w:rsidRPr="006510A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510AC" w:rsidRPr="004B16EC" w14:paraId="6EF40435" w14:textId="77777777" w:rsidTr="00A86F04">
        <w:trPr>
          <w:cantSplit/>
          <w:trHeight w:val="227"/>
        </w:trPr>
        <w:tc>
          <w:tcPr>
            <w:tcW w:w="2547" w:type="dxa"/>
            <w:vAlign w:val="bottom"/>
          </w:tcPr>
          <w:p w14:paraId="237422A3" w14:textId="77777777" w:rsidR="006510AC" w:rsidRPr="004B16EC" w:rsidRDefault="006510AC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6EC">
              <w:rPr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2240" w:type="dxa"/>
            <w:gridSpan w:val="18"/>
            <w:vAlign w:val="bottom"/>
          </w:tcPr>
          <w:p w14:paraId="39619092" w14:textId="77777777" w:rsidR="006510AC" w:rsidRPr="004B16EC" w:rsidRDefault="006510AC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B16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510AC" w:rsidRPr="004B16EC" w14:paraId="44878194" w14:textId="77777777" w:rsidTr="00A86F04">
        <w:trPr>
          <w:cantSplit/>
          <w:trHeight w:val="227"/>
        </w:trPr>
        <w:tc>
          <w:tcPr>
            <w:tcW w:w="2547" w:type="dxa"/>
            <w:vAlign w:val="bottom"/>
          </w:tcPr>
          <w:p w14:paraId="225256EC" w14:textId="77777777" w:rsidR="006510AC" w:rsidRPr="004B16EC" w:rsidRDefault="006510AC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4BDD6457" w14:textId="77777777" w:rsidR="006510AC" w:rsidRPr="004B16EC" w:rsidRDefault="006510AC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6EC">
              <w:rPr>
                <w:rFonts w:ascii="Angsana New" w:hAnsi="Angsana New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270" w:type="dxa"/>
            <w:vAlign w:val="bottom"/>
          </w:tcPr>
          <w:p w14:paraId="075F37D3" w14:textId="77777777" w:rsidR="006510AC" w:rsidRPr="004B16EC" w:rsidRDefault="006510AC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AED4170" w14:textId="77777777" w:rsidR="006510AC" w:rsidRPr="004B16EC" w:rsidRDefault="006510AC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AF450D6" w14:textId="77777777" w:rsidR="006510AC" w:rsidRPr="004B16EC" w:rsidRDefault="006510AC" w:rsidP="00A86F04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9CDF1FD" w14:textId="77777777" w:rsidR="006510AC" w:rsidRPr="004B16EC" w:rsidRDefault="006510AC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6CC9655A" w14:textId="77777777" w:rsidR="006510AC" w:rsidRPr="004B16EC" w:rsidRDefault="006510AC" w:rsidP="00A86F04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5422403" w14:textId="77777777" w:rsidR="006510AC" w:rsidRPr="004B16EC" w:rsidRDefault="006510AC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56C335F" w14:textId="77777777" w:rsidR="006510AC" w:rsidRPr="004B16EC" w:rsidRDefault="006510AC" w:rsidP="00A86F04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2FBAAC4" w14:textId="77777777" w:rsidR="006510AC" w:rsidRPr="004B16EC" w:rsidRDefault="006510AC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BD2E037" w14:textId="77777777" w:rsidR="006510AC" w:rsidRPr="004B16EC" w:rsidRDefault="006510AC" w:rsidP="00A86F04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1620" w:type="dxa"/>
          </w:tcPr>
          <w:p w14:paraId="63F094F7" w14:textId="77777777" w:rsidR="006510AC" w:rsidRPr="004B16EC" w:rsidRDefault="006510AC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F8FB2A8" w14:textId="77777777" w:rsidR="006510AC" w:rsidRPr="004B16EC" w:rsidRDefault="006510AC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66C59239" w14:textId="77777777" w:rsidR="006510AC" w:rsidRPr="004B16EC" w:rsidRDefault="006510AC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10AC" w:rsidRPr="004B16EC" w14:paraId="750E5449" w14:textId="77777777" w:rsidTr="00A86F04">
        <w:trPr>
          <w:cantSplit/>
          <w:trHeight w:val="308"/>
        </w:trPr>
        <w:tc>
          <w:tcPr>
            <w:tcW w:w="2547" w:type="dxa"/>
            <w:vAlign w:val="bottom"/>
          </w:tcPr>
          <w:p w14:paraId="1D82E1AF" w14:textId="77777777" w:rsidR="006510AC" w:rsidRPr="004B16EC" w:rsidRDefault="006510AC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4118C506" w14:textId="77777777" w:rsidR="006510AC" w:rsidRPr="004B16EC" w:rsidRDefault="006510AC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6EC">
              <w:rPr>
                <w:rFonts w:ascii="Angsana New" w:hAnsi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270" w:type="dxa"/>
            <w:vAlign w:val="bottom"/>
          </w:tcPr>
          <w:p w14:paraId="6E4B57D6" w14:textId="77777777" w:rsidR="006510AC" w:rsidRPr="004B16EC" w:rsidRDefault="006510AC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B7592B8" w14:textId="77777777" w:rsidR="006510AC" w:rsidRPr="004B16EC" w:rsidRDefault="006510AC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88A7EED" w14:textId="77777777" w:rsidR="006510AC" w:rsidRPr="004B16EC" w:rsidRDefault="006510AC" w:rsidP="00A86F04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04341B06" w14:textId="77777777" w:rsidR="006510AC" w:rsidRPr="004B16EC" w:rsidRDefault="006510AC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5DFD6F3F" w14:textId="77777777" w:rsidR="006510AC" w:rsidRPr="004B16EC" w:rsidRDefault="006510AC" w:rsidP="00A86F04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EA1BB52" w14:textId="77777777" w:rsidR="006510AC" w:rsidRPr="004B16EC" w:rsidRDefault="006510AC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D9C2728" w14:textId="77777777" w:rsidR="006510AC" w:rsidRPr="004B16EC" w:rsidRDefault="006510AC" w:rsidP="00A86F04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A9718B9" w14:textId="77777777" w:rsidR="006510AC" w:rsidRPr="004B16EC" w:rsidRDefault="006510AC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19C6053" w14:textId="77777777" w:rsidR="006510AC" w:rsidRPr="004B16EC" w:rsidRDefault="006510AC" w:rsidP="00A86F04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2728384E" w14:textId="77777777" w:rsidR="006510AC" w:rsidRPr="004B16EC" w:rsidRDefault="006510AC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6EC">
              <w:rPr>
                <w:rFonts w:ascii="Angsana New" w:hAnsi="Angsana New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270" w:type="dxa"/>
            <w:gridSpan w:val="2"/>
          </w:tcPr>
          <w:p w14:paraId="4D04CE3E" w14:textId="77777777" w:rsidR="006510AC" w:rsidRPr="004B16EC" w:rsidRDefault="006510AC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4C690C6B" w14:textId="77777777" w:rsidR="006510AC" w:rsidRPr="004B16EC" w:rsidRDefault="006510AC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510AC" w:rsidRPr="004B16EC" w14:paraId="4ECBE08E" w14:textId="77777777" w:rsidTr="00A86F04">
        <w:trPr>
          <w:cantSplit/>
          <w:trHeight w:val="317"/>
        </w:trPr>
        <w:tc>
          <w:tcPr>
            <w:tcW w:w="2547" w:type="dxa"/>
            <w:vAlign w:val="bottom"/>
          </w:tcPr>
          <w:p w14:paraId="41C4788B" w14:textId="77777777" w:rsidR="006510AC" w:rsidRPr="004B16EC" w:rsidRDefault="006510AC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2951486F" w14:textId="77777777" w:rsidR="006510AC" w:rsidRPr="004B16EC" w:rsidRDefault="006510AC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6EC">
              <w:rPr>
                <w:rFonts w:ascii="Angsana New" w:hAnsi="Angsana New"/>
                <w:sz w:val="28"/>
                <w:szCs w:val="28"/>
                <w:cs/>
              </w:rPr>
              <w:t>และค่าลิขสิทธิ์</w:t>
            </w:r>
          </w:p>
        </w:tc>
        <w:tc>
          <w:tcPr>
            <w:tcW w:w="270" w:type="dxa"/>
            <w:vAlign w:val="bottom"/>
          </w:tcPr>
          <w:p w14:paraId="2E549F4B" w14:textId="77777777" w:rsidR="006510AC" w:rsidRPr="004B16EC" w:rsidRDefault="006510AC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F6FD955" w14:textId="77777777" w:rsidR="006510AC" w:rsidRPr="004B16EC" w:rsidRDefault="006510AC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6EC">
              <w:rPr>
                <w:rFonts w:ascii="Angsana New" w:hAnsi="Angsana New"/>
                <w:sz w:val="28"/>
                <w:szCs w:val="28"/>
                <w:cs/>
              </w:rPr>
              <w:t>ค่าลิขสิทธิ์</w:t>
            </w:r>
          </w:p>
        </w:tc>
        <w:tc>
          <w:tcPr>
            <w:tcW w:w="270" w:type="dxa"/>
            <w:vAlign w:val="bottom"/>
          </w:tcPr>
          <w:p w14:paraId="00F190F6" w14:textId="77777777" w:rsidR="006510AC" w:rsidRPr="004B16EC" w:rsidRDefault="006510AC" w:rsidP="00A86F04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E52E33D" w14:textId="77777777" w:rsidR="006510AC" w:rsidRPr="004B16EC" w:rsidRDefault="006510AC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6EC">
              <w:rPr>
                <w:rFonts w:ascii="Angsana New" w:hAnsi="Angsana New"/>
                <w:sz w:val="28"/>
                <w:szCs w:val="28"/>
                <w:cs/>
              </w:rPr>
              <w:t>ค่าลิขสิทธิ์</w:t>
            </w:r>
          </w:p>
        </w:tc>
        <w:tc>
          <w:tcPr>
            <w:tcW w:w="252" w:type="dxa"/>
            <w:vAlign w:val="bottom"/>
          </w:tcPr>
          <w:p w14:paraId="5CE48C00" w14:textId="77777777" w:rsidR="006510AC" w:rsidRPr="004B16EC" w:rsidRDefault="006510AC" w:rsidP="00A86F04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6DBD66F" w14:textId="77777777" w:rsidR="006510AC" w:rsidRPr="004B16EC" w:rsidRDefault="006510AC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6EC">
              <w:rPr>
                <w:rFonts w:ascii="Angsana New" w:hAnsi="Angsana New" w:hint="cs"/>
                <w:sz w:val="28"/>
                <w:szCs w:val="28"/>
                <w:cs/>
              </w:rPr>
              <w:t>สิทธิในการ</w:t>
            </w:r>
          </w:p>
        </w:tc>
        <w:tc>
          <w:tcPr>
            <w:tcW w:w="270" w:type="dxa"/>
            <w:vAlign w:val="bottom"/>
          </w:tcPr>
          <w:p w14:paraId="7ABE3284" w14:textId="77777777" w:rsidR="006510AC" w:rsidRPr="004B16EC" w:rsidRDefault="006510AC" w:rsidP="00A86F04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DA4FC1E" w14:textId="77777777" w:rsidR="006510AC" w:rsidRPr="004B16EC" w:rsidRDefault="006510AC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6EC">
              <w:rPr>
                <w:rFonts w:ascii="Angsana New" w:hAnsi="Angsana New"/>
                <w:sz w:val="28"/>
                <w:szCs w:val="28"/>
                <w:cs/>
              </w:rPr>
              <w:t>เครื่องหมาย</w:t>
            </w:r>
          </w:p>
        </w:tc>
        <w:tc>
          <w:tcPr>
            <w:tcW w:w="236" w:type="dxa"/>
            <w:gridSpan w:val="2"/>
            <w:vAlign w:val="bottom"/>
          </w:tcPr>
          <w:p w14:paraId="6D690900" w14:textId="77777777" w:rsidR="006510AC" w:rsidRPr="004B16EC" w:rsidRDefault="006510AC" w:rsidP="00A86F04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718B39CF" w14:textId="77777777" w:rsidR="006510AC" w:rsidRPr="004B16EC" w:rsidRDefault="006510AC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6EC">
              <w:rPr>
                <w:rFonts w:ascii="Angsana New" w:hAnsi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270" w:type="dxa"/>
            <w:gridSpan w:val="2"/>
          </w:tcPr>
          <w:p w14:paraId="0535C14D" w14:textId="77777777" w:rsidR="006510AC" w:rsidRPr="004B16EC" w:rsidRDefault="006510AC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7A454743" w14:textId="77777777" w:rsidR="006510AC" w:rsidRPr="004B16EC" w:rsidRDefault="006510AC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510AC" w:rsidRPr="004B16EC" w14:paraId="0B820BB1" w14:textId="77777777" w:rsidTr="00A86F04">
        <w:trPr>
          <w:cantSplit/>
          <w:trHeight w:val="80"/>
        </w:trPr>
        <w:tc>
          <w:tcPr>
            <w:tcW w:w="2547" w:type="dxa"/>
            <w:vAlign w:val="bottom"/>
          </w:tcPr>
          <w:p w14:paraId="7E72944E" w14:textId="77777777" w:rsidR="006510AC" w:rsidRPr="004B16EC" w:rsidRDefault="006510AC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0CB063AF" w14:textId="77777777" w:rsidR="006510AC" w:rsidRPr="004B16EC" w:rsidRDefault="006510AC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6EC">
              <w:rPr>
                <w:rFonts w:ascii="Angsana New" w:hAnsi="Angsana New"/>
                <w:sz w:val="28"/>
                <w:szCs w:val="28"/>
                <w:cs/>
              </w:rPr>
              <w:t>ซอฟ</w:t>
            </w:r>
            <w:r w:rsidRPr="004B16EC">
              <w:rPr>
                <w:rFonts w:ascii="Angsana New" w:hAnsi="Angsana New" w:hint="cs"/>
                <w:sz w:val="28"/>
                <w:szCs w:val="28"/>
                <w:cs/>
              </w:rPr>
              <w:t>ต์</w:t>
            </w:r>
            <w:r w:rsidRPr="004B16EC">
              <w:rPr>
                <w:rFonts w:ascii="Angsana New" w:hAnsi="Angsana New"/>
                <w:sz w:val="28"/>
                <w:szCs w:val="28"/>
                <w:cs/>
              </w:rPr>
              <w:t>แวร์</w:t>
            </w:r>
          </w:p>
        </w:tc>
        <w:tc>
          <w:tcPr>
            <w:tcW w:w="270" w:type="dxa"/>
            <w:vAlign w:val="bottom"/>
          </w:tcPr>
          <w:p w14:paraId="65ECE10D" w14:textId="77777777" w:rsidR="006510AC" w:rsidRPr="004B16EC" w:rsidRDefault="006510AC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B829D91" w14:textId="77777777" w:rsidR="006510AC" w:rsidRPr="004B16EC" w:rsidRDefault="005D12CA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</w:tc>
        <w:tc>
          <w:tcPr>
            <w:tcW w:w="270" w:type="dxa"/>
            <w:vAlign w:val="bottom"/>
          </w:tcPr>
          <w:p w14:paraId="6CE3A874" w14:textId="77777777" w:rsidR="006510AC" w:rsidRPr="004B16EC" w:rsidRDefault="006510AC" w:rsidP="00A86F04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4C24FBE" w14:textId="77777777" w:rsidR="006510AC" w:rsidRPr="004B16EC" w:rsidRDefault="006510AC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6EC">
              <w:rPr>
                <w:rFonts w:ascii="Angsana New" w:hAnsi="Angsana New"/>
                <w:sz w:val="28"/>
                <w:szCs w:val="28"/>
                <w:cs/>
              </w:rPr>
              <w:t>หนังสือ</w:t>
            </w:r>
          </w:p>
        </w:tc>
        <w:tc>
          <w:tcPr>
            <w:tcW w:w="252" w:type="dxa"/>
            <w:vAlign w:val="bottom"/>
          </w:tcPr>
          <w:p w14:paraId="5D7A118D" w14:textId="77777777" w:rsidR="006510AC" w:rsidRPr="004B16EC" w:rsidRDefault="006510AC" w:rsidP="00A86F04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F002CDC" w14:textId="77777777" w:rsidR="006510AC" w:rsidRPr="004B16EC" w:rsidRDefault="006510AC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6EC">
              <w:rPr>
                <w:rFonts w:ascii="Angsana New" w:hAnsi="Angsana New" w:hint="cs"/>
                <w:sz w:val="28"/>
                <w:szCs w:val="28"/>
                <w:cs/>
              </w:rPr>
              <w:t>เผยแพร่ภาพ</w:t>
            </w:r>
          </w:p>
        </w:tc>
        <w:tc>
          <w:tcPr>
            <w:tcW w:w="270" w:type="dxa"/>
            <w:vAlign w:val="bottom"/>
          </w:tcPr>
          <w:p w14:paraId="34C5B735" w14:textId="77777777" w:rsidR="006510AC" w:rsidRPr="004B16EC" w:rsidRDefault="006510AC" w:rsidP="00A86F04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0124A71" w14:textId="77777777" w:rsidR="006510AC" w:rsidRPr="004B16EC" w:rsidRDefault="006510AC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6EC">
              <w:rPr>
                <w:rFonts w:ascii="Angsana New" w:hAnsi="Angsana New"/>
                <w:sz w:val="28"/>
                <w:szCs w:val="28"/>
                <w:cs/>
              </w:rPr>
              <w:t>การค้า</w:t>
            </w:r>
          </w:p>
        </w:tc>
        <w:tc>
          <w:tcPr>
            <w:tcW w:w="236" w:type="dxa"/>
            <w:gridSpan w:val="2"/>
            <w:vAlign w:val="bottom"/>
          </w:tcPr>
          <w:p w14:paraId="78BE90E3" w14:textId="77777777" w:rsidR="006510AC" w:rsidRPr="004B16EC" w:rsidRDefault="006510AC" w:rsidP="00A86F04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1620" w:type="dxa"/>
          </w:tcPr>
          <w:p w14:paraId="41C94B60" w14:textId="77777777" w:rsidR="006510AC" w:rsidRPr="004B16EC" w:rsidRDefault="006510AC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18"/>
                <w:sz w:val="28"/>
                <w:szCs w:val="28"/>
                <w:cs/>
              </w:rPr>
            </w:pPr>
            <w:r w:rsidRPr="004B16EC">
              <w:rPr>
                <w:rFonts w:ascii="Angsana New" w:hAnsi="Angsana New" w:hint="cs"/>
                <w:spacing w:val="-18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270" w:type="dxa"/>
            <w:gridSpan w:val="2"/>
          </w:tcPr>
          <w:p w14:paraId="625D85E7" w14:textId="77777777" w:rsidR="006510AC" w:rsidRPr="004B16EC" w:rsidRDefault="006510AC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38E6DB91" w14:textId="77777777" w:rsidR="006510AC" w:rsidRPr="004B16EC" w:rsidRDefault="006510AC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6E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510AC" w:rsidRPr="004B16EC" w14:paraId="4F9CA9F5" w14:textId="77777777" w:rsidTr="00A86F04">
        <w:trPr>
          <w:cantSplit/>
          <w:trHeight w:val="317"/>
        </w:trPr>
        <w:tc>
          <w:tcPr>
            <w:tcW w:w="2547" w:type="dxa"/>
            <w:vAlign w:val="bottom"/>
          </w:tcPr>
          <w:p w14:paraId="170739C1" w14:textId="77777777" w:rsidR="006510AC" w:rsidRPr="004B16EC" w:rsidRDefault="006510AC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0B3F5A4A" w14:textId="77777777" w:rsidR="006510AC" w:rsidRPr="004B16EC" w:rsidRDefault="006510AC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8776CB4" w14:textId="77777777" w:rsidR="006510AC" w:rsidRPr="004B16EC" w:rsidRDefault="006510AC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170" w:type="dxa"/>
            <w:gridSpan w:val="16"/>
          </w:tcPr>
          <w:p w14:paraId="3891E220" w14:textId="77777777" w:rsidR="006510AC" w:rsidRPr="004B16EC" w:rsidRDefault="006510AC" w:rsidP="00A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B16E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510AC" w:rsidRPr="006510AC" w14:paraId="02B6D521" w14:textId="77777777" w:rsidTr="00775971">
        <w:trPr>
          <w:cantSplit/>
          <w:trHeight w:val="397"/>
        </w:trPr>
        <w:tc>
          <w:tcPr>
            <w:tcW w:w="4617" w:type="dxa"/>
            <w:gridSpan w:val="3"/>
            <w:tcBorders>
              <w:bottom w:val="nil"/>
            </w:tcBorders>
            <w:vAlign w:val="bottom"/>
          </w:tcPr>
          <w:p w14:paraId="48310F05" w14:textId="77777777" w:rsidR="006510AC" w:rsidRPr="006510A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510A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1D1A05B1" w14:textId="77777777" w:rsidR="006510AC" w:rsidRPr="006510A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A5906BC" w14:textId="77777777" w:rsidR="006510AC" w:rsidRPr="006510AC" w:rsidRDefault="006510AC" w:rsidP="006510A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14640CF4" w14:textId="77777777" w:rsidR="006510AC" w:rsidRPr="006510A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5D519806" w14:textId="77777777" w:rsidR="006510AC" w:rsidRPr="006510AC" w:rsidRDefault="006510AC" w:rsidP="006510AC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1E41FE8A" w14:textId="77777777" w:rsidR="006510AC" w:rsidRPr="006510A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4CEBE3C" w14:textId="77777777" w:rsidR="006510AC" w:rsidRPr="006510AC" w:rsidRDefault="006510AC" w:rsidP="006510AC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6A64F649" w14:textId="77777777" w:rsidR="006510AC" w:rsidRPr="006510A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3E493D57" w14:textId="77777777" w:rsidR="006510AC" w:rsidRPr="006510AC" w:rsidRDefault="006510AC" w:rsidP="006510AC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gridSpan w:val="3"/>
            <w:tcBorders>
              <w:top w:val="nil"/>
              <w:bottom w:val="nil"/>
            </w:tcBorders>
            <w:vAlign w:val="bottom"/>
          </w:tcPr>
          <w:p w14:paraId="1AC2FEE3" w14:textId="77777777" w:rsidR="006510AC" w:rsidRPr="006510A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5B8FA7E" w14:textId="77777777" w:rsidR="006510AC" w:rsidRPr="006510A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46E9E2B" w14:textId="77777777" w:rsidR="006510AC" w:rsidRPr="006510A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510AC" w:rsidRPr="006510AC" w14:paraId="3F1E9EFF" w14:textId="77777777" w:rsidTr="006510AC">
        <w:trPr>
          <w:cantSplit/>
          <w:trHeight w:val="397"/>
        </w:trPr>
        <w:tc>
          <w:tcPr>
            <w:tcW w:w="2547" w:type="dxa"/>
            <w:tcBorders>
              <w:bottom w:val="nil"/>
            </w:tcBorders>
            <w:vAlign w:val="bottom"/>
          </w:tcPr>
          <w:p w14:paraId="3B1B0FFB" w14:textId="77777777" w:rsidR="006510AC" w:rsidRPr="006510A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10A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1 มกราคม 255</w:t>
            </w:r>
            <w:r w:rsidRPr="006510AC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800" w:type="dxa"/>
            <w:tcBorders>
              <w:bottom w:val="double" w:sz="4" w:space="0" w:color="auto"/>
            </w:tcBorders>
            <w:vAlign w:val="bottom"/>
          </w:tcPr>
          <w:p w14:paraId="1840E47C" w14:textId="77777777" w:rsidR="006510AC" w:rsidRPr="006510AC" w:rsidRDefault="006510AC" w:rsidP="00CF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10AC">
              <w:rPr>
                <w:rFonts w:ascii="Angsana New" w:hAnsi="Angsana New"/>
                <w:b/>
                <w:bCs/>
                <w:sz w:val="28"/>
                <w:szCs w:val="28"/>
              </w:rPr>
              <w:t>15,607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C8A1A6E" w14:textId="77777777" w:rsidR="006510AC" w:rsidRPr="006510A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14:paraId="292495F9" w14:textId="77777777" w:rsidR="006510AC" w:rsidRPr="006510AC" w:rsidRDefault="00CF634C" w:rsidP="00CF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B9A4B25" w14:textId="77777777" w:rsidR="006510AC" w:rsidRPr="006510AC" w:rsidRDefault="006510AC" w:rsidP="006510A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14:paraId="6941B48A" w14:textId="77777777" w:rsidR="006510AC" w:rsidRPr="006510AC" w:rsidRDefault="006510AC" w:rsidP="00CF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10AC">
              <w:rPr>
                <w:rFonts w:ascii="Angsana New" w:hAnsi="Angsana New"/>
                <w:b/>
                <w:bCs/>
                <w:sz w:val="28"/>
                <w:szCs w:val="28"/>
              </w:rPr>
              <w:t>21,265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18B7F3C4" w14:textId="77777777" w:rsidR="006510AC" w:rsidRPr="006510AC" w:rsidRDefault="006510AC" w:rsidP="006510AC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  <w:vAlign w:val="bottom"/>
          </w:tcPr>
          <w:p w14:paraId="640F73AD" w14:textId="77777777" w:rsidR="006510AC" w:rsidRPr="006510AC" w:rsidRDefault="006510AC" w:rsidP="00CF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10AC">
              <w:rPr>
                <w:rFonts w:ascii="Angsana New" w:hAnsi="Angsana New"/>
                <w:b/>
                <w:bCs/>
                <w:sz w:val="28"/>
                <w:szCs w:val="28"/>
              </w:rPr>
              <w:t>83,376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FD5AD02" w14:textId="77777777" w:rsidR="006510AC" w:rsidRPr="006510AC" w:rsidRDefault="006510AC" w:rsidP="006510AC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035AF48E" w14:textId="77777777" w:rsidR="006510AC" w:rsidRPr="006510AC" w:rsidRDefault="006510AC" w:rsidP="00CF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10AC">
              <w:rPr>
                <w:rFonts w:ascii="Angsana New" w:hAnsi="Angsana New"/>
                <w:b/>
                <w:bCs/>
                <w:sz w:val="28"/>
                <w:szCs w:val="28"/>
              </w:rPr>
              <w:t>651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5364A25C" w14:textId="77777777" w:rsidR="006510AC" w:rsidRPr="006510AC" w:rsidRDefault="006510AC" w:rsidP="006510AC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gridSpan w:val="3"/>
            <w:tcBorders>
              <w:top w:val="nil"/>
              <w:bottom w:val="double" w:sz="4" w:space="0" w:color="auto"/>
            </w:tcBorders>
            <w:vAlign w:val="bottom"/>
          </w:tcPr>
          <w:p w14:paraId="56B574CB" w14:textId="77777777" w:rsidR="006510AC" w:rsidRPr="006510AC" w:rsidRDefault="006510AC" w:rsidP="00CF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10A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A4E73A1" w14:textId="77777777" w:rsidR="006510AC" w:rsidRPr="006510A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vAlign w:val="bottom"/>
          </w:tcPr>
          <w:p w14:paraId="7EB69FD5" w14:textId="77777777" w:rsidR="006510AC" w:rsidRPr="006510AC" w:rsidRDefault="006510AC" w:rsidP="00CF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10AC">
              <w:rPr>
                <w:rFonts w:ascii="Angsana New" w:hAnsi="Angsana New"/>
                <w:b/>
                <w:bCs/>
                <w:sz w:val="28"/>
                <w:szCs w:val="28"/>
              </w:rPr>
              <w:t>120,899</w:t>
            </w:r>
          </w:p>
        </w:tc>
      </w:tr>
      <w:tr w:rsidR="006510AC" w:rsidRPr="006510AC" w14:paraId="0B781B40" w14:textId="77777777" w:rsidTr="00775971">
        <w:trPr>
          <w:cantSplit/>
          <w:trHeight w:val="397"/>
        </w:trPr>
        <w:tc>
          <w:tcPr>
            <w:tcW w:w="4617" w:type="dxa"/>
            <w:gridSpan w:val="3"/>
            <w:tcBorders>
              <w:bottom w:val="nil"/>
            </w:tcBorders>
            <w:vAlign w:val="bottom"/>
          </w:tcPr>
          <w:p w14:paraId="14C676C7" w14:textId="77777777" w:rsidR="006510AC" w:rsidRPr="006510A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10A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31 ธันวาคม 255</w:t>
            </w:r>
            <w:r w:rsidRPr="006510AC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6510A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  <w:vAlign w:val="bottom"/>
          </w:tcPr>
          <w:p w14:paraId="1CC7777A" w14:textId="77777777" w:rsidR="006510AC" w:rsidRPr="006510AC" w:rsidRDefault="006510AC" w:rsidP="00CF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B3F4C3A" w14:textId="77777777" w:rsidR="006510AC" w:rsidRPr="006510AC" w:rsidRDefault="006510AC" w:rsidP="006510A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  <w:vAlign w:val="bottom"/>
          </w:tcPr>
          <w:p w14:paraId="365C1CCC" w14:textId="77777777" w:rsidR="006510AC" w:rsidRPr="006510A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06C97BC7" w14:textId="77777777" w:rsidR="006510AC" w:rsidRPr="006510AC" w:rsidRDefault="006510AC" w:rsidP="006510AC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vAlign w:val="bottom"/>
          </w:tcPr>
          <w:p w14:paraId="7A9E4793" w14:textId="77777777" w:rsidR="006510AC" w:rsidRPr="006510A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52CBAC8" w14:textId="77777777" w:rsidR="006510AC" w:rsidRPr="006510AC" w:rsidRDefault="006510AC" w:rsidP="006510AC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40063F2E" w14:textId="77777777" w:rsidR="006510AC" w:rsidRPr="006510A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4AB2AE36" w14:textId="77777777" w:rsidR="006510AC" w:rsidRPr="006510AC" w:rsidRDefault="006510AC" w:rsidP="006510AC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gridSpan w:val="3"/>
            <w:tcBorders>
              <w:top w:val="double" w:sz="4" w:space="0" w:color="auto"/>
              <w:bottom w:val="nil"/>
            </w:tcBorders>
            <w:vAlign w:val="bottom"/>
          </w:tcPr>
          <w:p w14:paraId="43D23A0A" w14:textId="77777777" w:rsidR="006510AC" w:rsidRPr="006510A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309651A" w14:textId="77777777" w:rsidR="006510AC" w:rsidRPr="006510A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vAlign w:val="bottom"/>
          </w:tcPr>
          <w:p w14:paraId="4A787D9F" w14:textId="77777777" w:rsidR="006510AC" w:rsidRPr="006510A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510AC" w:rsidRPr="004B16EC" w14:paraId="1502F63D" w14:textId="77777777" w:rsidTr="005B661E">
        <w:trPr>
          <w:cantSplit/>
          <w:trHeight w:val="397"/>
        </w:trPr>
        <w:tc>
          <w:tcPr>
            <w:tcW w:w="2547" w:type="dxa"/>
            <w:tcBorders>
              <w:bottom w:val="nil"/>
            </w:tcBorders>
            <w:vAlign w:val="bottom"/>
          </w:tcPr>
          <w:p w14:paraId="19BA1B9A" w14:textId="77777777" w:rsidR="006510AC" w:rsidRPr="004B16E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B16E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4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1 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2560</w:t>
            </w:r>
          </w:p>
        </w:tc>
        <w:tc>
          <w:tcPr>
            <w:tcW w:w="1800" w:type="dxa"/>
            <w:tcBorders>
              <w:bottom w:val="double" w:sz="4" w:space="0" w:color="auto"/>
            </w:tcBorders>
            <w:vAlign w:val="bottom"/>
          </w:tcPr>
          <w:p w14:paraId="13C1A303" w14:textId="77777777" w:rsidR="006510AC" w:rsidRPr="004B16EC" w:rsidRDefault="006510AC" w:rsidP="00CF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B16EC">
              <w:rPr>
                <w:rFonts w:ascii="Angsana New" w:hAnsi="Angsana New"/>
                <w:b/>
                <w:bCs/>
                <w:sz w:val="28"/>
                <w:szCs w:val="28"/>
              </w:rPr>
              <w:t>9,700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697692F" w14:textId="77777777" w:rsidR="006510AC" w:rsidRPr="004B16E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14:paraId="79AAE14D" w14:textId="77777777" w:rsidR="006510AC" w:rsidRPr="004B16EC" w:rsidRDefault="00CF634C" w:rsidP="00CF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B922DC7" w14:textId="77777777" w:rsidR="006510AC" w:rsidRPr="004B16EC" w:rsidRDefault="006510AC" w:rsidP="006510A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14:paraId="21F2E6DD" w14:textId="77777777" w:rsidR="006510AC" w:rsidRPr="004B16EC" w:rsidRDefault="006510AC" w:rsidP="00CF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B16EC">
              <w:rPr>
                <w:rFonts w:ascii="Angsana New" w:hAnsi="Angsana New"/>
                <w:b/>
                <w:bCs/>
                <w:sz w:val="28"/>
                <w:szCs w:val="28"/>
              </w:rPr>
              <w:t>4,055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7E8F6F44" w14:textId="77777777" w:rsidR="006510AC" w:rsidRPr="004B16EC" w:rsidRDefault="006510AC" w:rsidP="006510AC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  <w:vAlign w:val="bottom"/>
          </w:tcPr>
          <w:p w14:paraId="5FAC92BD" w14:textId="77777777" w:rsidR="006510AC" w:rsidRPr="004B16EC" w:rsidRDefault="006510AC" w:rsidP="00CF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B16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158</w:t>
            </w:r>
            <w:r w:rsidRPr="004B16EC">
              <w:rPr>
                <w:rFonts w:ascii="Angsana New" w:hAnsi="Angsana New"/>
                <w:b/>
                <w:bCs/>
                <w:sz w:val="28"/>
                <w:szCs w:val="28"/>
              </w:rPr>
              <w:t>,369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A86536B" w14:textId="77777777" w:rsidR="006510AC" w:rsidRPr="004B16EC" w:rsidRDefault="006510AC" w:rsidP="006510AC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0E3B2C41" w14:textId="77777777" w:rsidR="006510AC" w:rsidRPr="004B16EC" w:rsidRDefault="006510AC" w:rsidP="00CF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B16EC">
              <w:rPr>
                <w:rFonts w:ascii="Angsana New" w:hAnsi="Angsana New"/>
                <w:b/>
                <w:bCs/>
                <w:sz w:val="28"/>
                <w:szCs w:val="28"/>
              </w:rPr>
              <w:t>602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0F1D812C" w14:textId="77777777" w:rsidR="006510AC" w:rsidRPr="004B16EC" w:rsidRDefault="006510AC" w:rsidP="006510AC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gridSpan w:val="3"/>
            <w:tcBorders>
              <w:top w:val="nil"/>
              <w:bottom w:val="double" w:sz="4" w:space="0" w:color="auto"/>
            </w:tcBorders>
            <w:vAlign w:val="bottom"/>
          </w:tcPr>
          <w:p w14:paraId="79F13A5D" w14:textId="77777777" w:rsidR="006510AC" w:rsidRPr="004B16EC" w:rsidRDefault="008523EC" w:rsidP="00CF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293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65909A2" w14:textId="77777777" w:rsidR="006510AC" w:rsidRPr="004B16EC" w:rsidRDefault="006510AC" w:rsidP="0065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vAlign w:val="bottom"/>
          </w:tcPr>
          <w:p w14:paraId="10D34B78" w14:textId="77777777" w:rsidR="006510AC" w:rsidRPr="004B16EC" w:rsidRDefault="008523EC" w:rsidP="00CF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17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3,019</w:t>
            </w:r>
          </w:p>
        </w:tc>
      </w:tr>
      <w:tr w:rsidR="006510AC" w:rsidRPr="004B16EC" w14:paraId="0ACB2D5B" w14:textId="77777777" w:rsidTr="005B661E">
        <w:trPr>
          <w:cantSplit/>
          <w:trHeight w:val="397"/>
        </w:trPr>
        <w:tc>
          <w:tcPr>
            <w:tcW w:w="2547" w:type="dxa"/>
            <w:tcBorders>
              <w:bottom w:val="nil"/>
            </w:tcBorders>
            <w:vAlign w:val="bottom"/>
          </w:tcPr>
          <w:p w14:paraId="2DAD4C1E" w14:textId="77777777" w:rsidR="006510AC" w:rsidRPr="004B16EC" w:rsidRDefault="006510AC" w:rsidP="005B6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31 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2560</w:t>
            </w: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C4DD916" w14:textId="0AAF375D" w:rsidR="006510AC" w:rsidRPr="004B16EC" w:rsidRDefault="006510AC" w:rsidP="00030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28170F">
              <w:rPr>
                <w:rFonts w:ascii="Angsana New" w:hAnsi="Angsana New"/>
                <w:b/>
                <w:bCs/>
                <w:sz w:val="28"/>
                <w:szCs w:val="28"/>
              </w:rPr>
              <w:t>5,578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18E180F" w14:textId="77777777" w:rsidR="006510AC" w:rsidRPr="004B16EC" w:rsidRDefault="006510AC" w:rsidP="00CF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33D9CB0" w14:textId="77777777" w:rsidR="006510AC" w:rsidRPr="004B16EC" w:rsidRDefault="00CF634C" w:rsidP="00CF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711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DB0F058" w14:textId="77777777" w:rsidR="006510AC" w:rsidRPr="004B16EC" w:rsidRDefault="006510AC" w:rsidP="00CF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012E31" w14:textId="77777777" w:rsidR="006510AC" w:rsidRPr="004B16EC" w:rsidRDefault="006510AC" w:rsidP="00CF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2,714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6055FFEA" w14:textId="77777777" w:rsidR="006510AC" w:rsidRPr="004B16EC" w:rsidRDefault="006510AC" w:rsidP="00CF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E47A66C" w14:textId="7398C62F" w:rsidR="006510AC" w:rsidRPr="004B16EC" w:rsidRDefault="005B661E" w:rsidP="00CF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28170F">
              <w:rPr>
                <w:rFonts w:ascii="Angsana New" w:hAnsi="Angsana New"/>
                <w:b/>
                <w:bCs/>
                <w:sz w:val="28"/>
                <w:szCs w:val="28"/>
              </w:rPr>
              <w:t>7,519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DC86515" w14:textId="77777777" w:rsidR="006510AC" w:rsidRPr="004B16EC" w:rsidRDefault="006510AC" w:rsidP="00CF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BDACD65" w14:textId="77777777" w:rsidR="006510AC" w:rsidRPr="004B16EC" w:rsidRDefault="006510AC" w:rsidP="00CF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553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64064B6B" w14:textId="77777777" w:rsidR="006510AC" w:rsidRPr="004B16EC" w:rsidRDefault="006510AC" w:rsidP="00CF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0883CC2" w14:textId="77777777" w:rsidR="006510AC" w:rsidRPr="004B16EC" w:rsidRDefault="006510AC" w:rsidP="00CF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B16E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58FC61A" w14:textId="77777777" w:rsidR="006510AC" w:rsidRPr="004B16EC" w:rsidRDefault="006510AC" w:rsidP="00CF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7AFB54D" w14:textId="70D8FB8D" w:rsidR="006510AC" w:rsidRPr="004B16EC" w:rsidRDefault="0028170F" w:rsidP="00CF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67,075</w:t>
            </w:r>
          </w:p>
        </w:tc>
      </w:tr>
    </w:tbl>
    <w:p w14:paraId="2F97C27E" w14:textId="77777777" w:rsidR="005B691C" w:rsidRPr="00CF634C" w:rsidRDefault="005B691C" w:rsidP="00CF6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242"/>
        </w:tabs>
        <w:spacing w:line="240" w:lineRule="auto"/>
        <w:ind w:right="-108"/>
        <w:rPr>
          <w:rFonts w:ascii="Angsana New" w:hAnsi="Angsana New"/>
          <w:b/>
          <w:bCs/>
          <w:sz w:val="28"/>
          <w:szCs w:val="28"/>
        </w:rPr>
      </w:pPr>
    </w:p>
    <w:p w14:paraId="6C0D2BB8" w14:textId="77777777" w:rsidR="005B691C" w:rsidRPr="005B691C" w:rsidRDefault="005B691C" w:rsidP="005B691C"/>
    <w:p w14:paraId="50532AC7" w14:textId="77777777" w:rsidR="004744FE" w:rsidRPr="005B691C" w:rsidRDefault="004744FE" w:rsidP="005B691C">
      <w:pPr>
        <w:sectPr w:rsidR="004744FE" w:rsidRPr="005B691C" w:rsidSect="005B691C">
          <w:pgSz w:w="16840" w:h="11907" w:orient="landscape"/>
          <w:pgMar w:top="1152" w:right="691" w:bottom="1152" w:left="576" w:header="720" w:footer="720" w:gutter="0"/>
          <w:cols w:space="708"/>
          <w:docGrid w:linePitch="360"/>
        </w:sectPr>
      </w:pPr>
    </w:p>
    <w:tbl>
      <w:tblPr>
        <w:tblW w:w="9387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78"/>
        <w:gridCol w:w="1440"/>
        <w:gridCol w:w="252"/>
        <w:gridCol w:w="1278"/>
        <w:gridCol w:w="252"/>
        <w:gridCol w:w="1287"/>
      </w:tblGrid>
      <w:tr w:rsidR="0017767E" w:rsidRPr="001958E5" w14:paraId="536D05F2" w14:textId="77777777" w:rsidTr="00A0170B">
        <w:trPr>
          <w:cantSplit/>
          <w:trHeight w:val="420"/>
        </w:trPr>
        <w:tc>
          <w:tcPr>
            <w:tcW w:w="4878" w:type="dxa"/>
            <w:vAlign w:val="bottom"/>
          </w:tcPr>
          <w:p w14:paraId="219CF4BA" w14:textId="77777777" w:rsidR="0017767E" w:rsidRPr="001958E5" w:rsidRDefault="0017767E" w:rsidP="00B277E4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4509" w:type="dxa"/>
            <w:gridSpan w:val="5"/>
            <w:vAlign w:val="bottom"/>
          </w:tcPr>
          <w:p w14:paraId="1D6554A5" w14:textId="77777777" w:rsidR="0017767E" w:rsidRPr="0076081F" w:rsidRDefault="0017767E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81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767E" w:rsidRPr="001958E5" w14:paraId="3E18118C" w14:textId="77777777" w:rsidTr="00A0170B">
        <w:trPr>
          <w:cantSplit/>
          <w:trHeight w:val="420"/>
        </w:trPr>
        <w:tc>
          <w:tcPr>
            <w:tcW w:w="4878" w:type="dxa"/>
            <w:vAlign w:val="bottom"/>
          </w:tcPr>
          <w:p w14:paraId="188A041C" w14:textId="77777777" w:rsidR="0017767E" w:rsidRPr="001958E5" w:rsidRDefault="0017767E" w:rsidP="0076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1CC6EEE" w14:textId="77777777" w:rsidR="0017767E" w:rsidRPr="001958E5" w:rsidRDefault="0017767E" w:rsidP="0076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58E5">
              <w:rPr>
                <w:rFonts w:ascii="Angsana New" w:hAnsi="Angsana New"/>
                <w:sz w:val="30"/>
                <w:szCs w:val="30"/>
                <w:cs/>
              </w:rPr>
              <w:t>โปรแกรม</w:t>
            </w:r>
          </w:p>
        </w:tc>
        <w:tc>
          <w:tcPr>
            <w:tcW w:w="252" w:type="dxa"/>
          </w:tcPr>
          <w:p w14:paraId="1AC86240" w14:textId="77777777" w:rsidR="0017767E" w:rsidRPr="001958E5" w:rsidRDefault="0017767E" w:rsidP="0076081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highlight w:val="green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146DF72A" w14:textId="77777777" w:rsidR="0017767E" w:rsidRPr="001958E5" w:rsidRDefault="0017767E" w:rsidP="0076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59AFBC6E" w14:textId="77777777" w:rsidR="0017767E" w:rsidRPr="001958E5" w:rsidRDefault="0017767E" w:rsidP="0076081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highlight w:val="green"/>
                <w:lang w:val="en-US"/>
              </w:rPr>
            </w:pPr>
          </w:p>
        </w:tc>
        <w:tc>
          <w:tcPr>
            <w:tcW w:w="1287" w:type="dxa"/>
            <w:vAlign w:val="bottom"/>
          </w:tcPr>
          <w:p w14:paraId="45DCAE50" w14:textId="77777777" w:rsidR="0017767E" w:rsidRPr="001958E5" w:rsidRDefault="0017767E" w:rsidP="0076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767E" w:rsidRPr="001958E5" w14:paraId="7E3066A9" w14:textId="77777777" w:rsidTr="00A0170B">
        <w:trPr>
          <w:cantSplit/>
          <w:trHeight w:val="420"/>
        </w:trPr>
        <w:tc>
          <w:tcPr>
            <w:tcW w:w="4878" w:type="dxa"/>
            <w:vAlign w:val="bottom"/>
          </w:tcPr>
          <w:p w14:paraId="3C660392" w14:textId="77777777" w:rsidR="0017767E" w:rsidRPr="001958E5" w:rsidRDefault="0017767E" w:rsidP="0076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0A3DE78" w14:textId="77777777" w:rsidR="0017767E" w:rsidRPr="001958E5" w:rsidRDefault="0017767E" w:rsidP="0076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58E5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252" w:type="dxa"/>
          </w:tcPr>
          <w:p w14:paraId="199A60B0" w14:textId="77777777" w:rsidR="0017767E" w:rsidRPr="001958E5" w:rsidRDefault="0017767E" w:rsidP="0076081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highlight w:val="green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527BF12A" w14:textId="77777777" w:rsidR="0017767E" w:rsidRPr="001958E5" w:rsidRDefault="0017767E" w:rsidP="0076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โปรแกรม</w:t>
            </w:r>
          </w:p>
        </w:tc>
        <w:tc>
          <w:tcPr>
            <w:tcW w:w="252" w:type="dxa"/>
            <w:vAlign w:val="bottom"/>
          </w:tcPr>
          <w:p w14:paraId="77DFBF0E" w14:textId="77777777" w:rsidR="0017767E" w:rsidRPr="001958E5" w:rsidRDefault="0017767E" w:rsidP="0076081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highlight w:val="green"/>
                <w:lang w:val="en-US"/>
              </w:rPr>
            </w:pPr>
          </w:p>
        </w:tc>
        <w:tc>
          <w:tcPr>
            <w:tcW w:w="1287" w:type="dxa"/>
            <w:vAlign w:val="bottom"/>
          </w:tcPr>
          <w:p w14:paraId="5DB18461" w14:textId="77777777" w:rsidR="0017767E" w:rsidRPr="001958E5" w:rsidRDefault="0017767E" w:rsidP="0076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7767E" w:rsidRPr="001958E5" w14:paraId="5895EDC1" w14:textId="77777777" w:rsidTr="00A0170B">
        <w:trPr>
          <w:cantSplit/>
          <w:trHeight w:val="420"/>
        </w:trPr>
        <w:tc>
          <w:tcPr>
            <w:tcW w:w="4878" w:type="dxa"/>
            <w:vAlign w:val="bottom"/>
          </w:tcPr>
          <w:p w14:paraId="21DF510A" w14:textId="77777777" w:rsidR="0017767E" w:rsidRPr="001958E5" w:rsidRDefault="0017767E" w:rsidP="0076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F34B8FD" w14:textId="77777777" w:rsidR="0017767E" w:rsidRPr="001958E5" w:rsidRDefault="0017767E" w:rsidP="0076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58E5">
              <w:rPr>
                <w:rFonts w:ascii="Angsana New" w:hAnsi="Angsana New"/>
                <w:sz w:val="30"/>
                <w:szCs w:val="30"/>
                <w:cs/>
              </w:rPr>
              <w:t>และค่าลิขสิทธิ์</w:t>
            </w:r>
          </w:p>
        </w:tc>
        <w:tc>
          <w:tcPr>
            <w:tcW w:w="252" w:type="dxa"/>
          </w:tcPr>
          <w:p w14:paraId="74A978E8" w14:textId="77777777" w:rsidR="0017767E" w:rsidRPr="001958E5" w:rsidRDefault="0017767E" w:rsidP="0076081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highlight w:val="green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2490428F" w14:textId="77777777" w:rsidR="0017767E" w:rsidRPr="001958E5" w:rsidRDefault="0017767E" w:rsidP="0076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252" w:type="dxa"/>
            <w:vAlign w:val="bottom"/>
          </w:tcPr>
          <w:p w14:paraId="4D563F8A" w14:textId="77777777" w:rsidR="0017767E" w:rsidRPr="001958E5" w:rsidRDefault="0017767E" w:rsidP="0076081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highlight w:val="green"/>
                <w:lang w:val="en-US"/>
              </w:rPr>
            </w:pPr>
          </w:p>
        </w:tc>
        <w:tc>
          <w:tcPr>
            <w:tcW w:w="1287" w:type="dxa"/>
            <w:vAlign w:val="bottom"/>
          </w:tcPr>
          <w:p w14:paraId="00D077F0" w14:textId="77777777" w:rsidR="0017767E" w:rsidRPr="001958E5" w:rsidRDefault="0017767E" w:rsidP="0076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7767E" w:rsidRPr="001958E5" w14:paraId="5ED94A9A" w14:textId="77777777" w:rsidTr="00A0170B">
        <w:trPr>
          <w:cantSplit/>
          <w:trHeight w:val="420"/>
        </w:trPr>
        <w:tc>
          <w:tcPr>
            <w:tcW w:w="4878" w:type="dxa"/>
            <w:vAlign w:val="bottom"/>
          </w:tcPr>
          <w:p w14:paraId="0ACEEE78" w14:textId="77777777" w:rsidR="0017767E" w:rsidRPr="001958E5" w:rsidRDefault="0017767E" w:rsidP="0076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F9F1902" w14:textId="77777777" w:rsidR="0017767E" w:rsidRPr="001958E5" w:rsidRDefault="0017767E" w:rsidP="0076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ซอฟ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ต์</w:t>
            </w:r>
            <w:r w:rsidRPr="001958E5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252" w:type="dxa"/>
          </w:tcPr>
          <w:p w14:paraId="558F2A08" w14:textId="77777777" w:rsidR="0017767E" w:rsidRPr="001958E5" w:rsidRDefault="0017767E" w:rsidP="0076081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highlight w:val="green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704C599B" w14:textId="77777777" w:rsidR="0017767E" w:rsidRPr="001958E5" w:rsidRDefault="0017767E" w:rsidP="0076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52" w:type="dxa"/>
            <w:vAlign w:val="bottom"/>
          </w:tcPr>
          <w:p w14:paraId="3C16944F" w14:textId="77777777" w:rsidR="0017767E" w:rsidRPr="001958E5" w:rsidRDefault="0017767E" w:rsidP="0076081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highlight w:val="green"/>
                <w:lang w:val="en-US"/>
              </w:rPr>
            </w:pPr>
          </w:p>
        </w:tc>
        <w:tc>
          <w:tcPr>
            <w:tcW w:w="1287" w:type="dxa"/>
            <w:vAlign w:val="bottom"/>
          </w:tcPr>
          <w:p w14:paraId="49445E0F" w14:textId="77777777" w:rsidR="0017767E" w:rsidRPr="001958E5" w:rsidRDefault="0017767E" w:rsidP="0076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58E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7767E" w:rsidRPr="001958E5" w14:paraId="7DDE96A9" w14:textId="77777777" w:rsidTr="00A0170B">
        <w:trPr>
          <w:cantSplit/>
          <w:trHeight w:val="420"/>
        </w:trPr>
        <w:tc>
          <w:tcPr>
            <w:tcW w:w="4878" w:type="dxa"/>
            <w:vAlign w:val="bottom"/>
          </w:tcPr>
          <w:p w14:paraId="510FD807" w14:textId="77777777" w:rsidR="0017767E" w:rsidRPr="001958E5" w:rsidRDefault="0017767E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9" w:type="dxa"/>
            <w:gridSpan w:val="5"/>
          </w:tcPr>
          <w:p w14:paraId="67DF5577" w14:textId="77777777" w:rsidR="0017767E" w:rsidRPr="00920D15" w:rsidRDefault="0017767E" w:rsidP="00920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20D1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767E" w:rsidRPr="001958E5" w14:paraId="24D783EE" w14:textId="77777777" w:rsidTr="00A0170B">
        <w:trPr>
          <w:cantSplit/>
          <w:trHeight w:val="420"/>
        </w:trPr>
        <w:tc>
          <w:tcPr>
            <w:tcW w:w="4878" w:type="dxa"/>
            <w:vAlign w:val="bottom"/>
          </w:tcPr>
          <w:p w14:paraId="5F46C8D4" w14:textId="77777777" w:rsidR="0017767E" w:rsidRPr="001958E5" w:rsidRDefault="0017767E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958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39935B89" w14:textId="77777777" w:rsidR="0017767E" w:rsidRPr="001958E5" w:rsidRDefault="0017767E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52B6D89" w14:textId="77777777" w:rsidR="0017767E" w:rsidRPr="001958E5" w:rsidRDefault="0017767E" w:rsidP="00222FD1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</w:tcPr>
          <w:p w14:paraId="4E1607A5" w14:textId="77777777" w:rsidR="0017767E" w:rsidRPr="001958E5" w:rsidRDefault="0017767E" w:rsidP="00222FD1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3E302DD7" w14:textId="77777777" w:rsidR="0017767E" w:rsidRPr="001958E5" w:rsidRDefault="0017767E" w:rsidP="00222FD1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vAlign w:val="bottom"/>
          </w:tcPr>
          <w:p w14:paraId="595B7655" w14:textId="77777777" w:rsidR="0017767E" w:rsidRPr="001958E5" w:rsidRDefault="0017767E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38DB" w:rsidRPr="002A447E" w14:paraId="395BF818" w14:textId="77777777" w:rsidTr="00A0170B">
        <w:trPr>
          <w:cantSplit/>
          <w:trHeight w:val="420"/>
        </w:trPr>
        <w:tc>
          <w:tcPr>
            <w:tcW w:w="4878" w:type="dxa"/>
            <w:vAlign w:val="bottom"/>
          </w:tcPr>
          <w:p w14:paraId="7AED0E42" w14:textId="77777777" w:rsidR="00CC38DB" w:rsidRPr="002A447E" w:rsidRDefault="00CC38DB" w:rsidP="0034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</w:rPr>
            </w:pPr>
            <w:r w:rsidRPr="002A447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A447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A447E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440" w:type="dxa"/>
            <w:vAlign w:val="bottom"/>
          </w:tcPr>
          <w:p w14:paraId="73490125" w14:textId="77777777" w:rsidR="00CC38DB" w:rsidRPr="00CC38DB" w:rsidRDefault="00CC38DB" w:rsidP="0059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38DB">
              <w:rPr>
                <w:rFonts w:ascii="Angsana New" w:hAnsi="Angsana New"/>
                <w:sz w:val="30"/>
                <w:szCs w:val="30"/>
              </w:rPr>
              <w:t>222,164</w:t>
            </w:r>
          </w:p>
        </w:tc>
        <w:tc>
          <w:tcPr>
            <w:tcW w:w="252" w:type="dxa"/>
          </w:tcPr>
          <w:p w14:paraId="52BDDC5B" w14:textId="77777777" w:rsidR="00CC38DB" w:rsidRPr="00CC38DB" w:rsidRDefault="00CC38DB" w:rsidP="00594ACC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bottom w:val="nil"/>
            </w:tcBorders>
          </w:tcPr>
          <w:p w14:paraId="58BB68E5" w14:textId="77777777" w:rsidR="00CC38DB" w:rsidRPr="00CC38DB" w:rsidRDefault="00CC38DB" w:rsidP="0059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C38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28B4113A" w14:textId="77777777" w:rsidR="00CC38DB" w:rsidRPr="00CC38DB" w:rsidRDefault="00CC38DB" w:rsidP="00594ACC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vAlign w:val="bottom"/>
          </w:tcPr>
          <w:p w14:paraId="1F05B776" w14:textId="77777777" w:rsidR="00CC38DB" w:rsidRPr="00CC38DB" w:rsidRDefault="00CC38DB" w:rsidP="0059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38DB">
              <w:rPr>
                <w:rFonts w:ascii="Angsana New" w:hAnsi="Angsana New"/>
                <w:sz w:val="30"/>
                <w:szCs w:val="30"/>
              </w:rPr>
              <w:t>222,164</w:t>
            </w:r>
          </w:p>
        </w:tc>
      </w:tr>
      <w:tr w:rsidR="00CC38DB" w:rsidRPr="001958E5" w14:paraId="58A3A32C" w14:textId="77777777" w:rsidTr="00A0170B">
        <w:trPr>
          <w:cantSplit/>
          <w:trHeight w:val="420"/>
        </w:trPr>
        <w:tc>
          <w:tcPr>
            <w:tcW w:w="4878" w:type="dxa"/>
            <w:vAlign w:val="bottom"/>
          </w:tcPr>
          <w:p w14:paraId="18497C79" w14:textId="77777777" w:rsidR="00CC38DB" w:rsidRPr="001958E5" w:rsidRDefault="00CC38DB" w:rsidP="0034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  <w:r w:rsidRPr="001958E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638F9EF" w14:textId="77777777" w:rsidR="00CC38DB" w:rsidRPr="00B00963" w:rsidRDefault="00CC38DB" w:rsidP="0059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1,229</w:t>
            </w:r>
          </w:p>
        </w:tc>
        <w:tc>
          <w:tcPr>
            <w:tcW w:w="252" w:type="dxa"/>
          </w:tcPr>
          <w:p w14:paraId="62D926B4" w14:textId="77777777" w:rsidR="00CC38DB" w:rsidRPr="00B00963" w:rsidRDefault="00CC38DB" w:rsidP="00594ACC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bottom w:val="nil"/>
            </w:tcBorders>
          </w:tcPr>
          <w:p w14:paraId="3FAEC246" w14:textId="77777777" w:rsidR="00CC38DB" w:rsidRPr="00B00963" w:rsidRDefault="00CC38DB" w:rsidP="00594ACC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293</w:t>
            </w:r>
          </w:p>
        </w:tc>
        <w:tc>
          <w:tcPr>
            <w:tcW w:w="252" w:type="dxa"/>
            <w:vAlign w:val="bottom"/>
          </w:tcPr>
          <w:p w14:paraId="2E5FCD13" w14:textId="77777777" w:rsidR="00CC38DB" w:rsidRPr="00B00963" w:rsidRDefault="00CC38DB" w:rsidP="00594ACC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bottom w:val="nil"/>
            </w:tcBorders>
            <w:vAlign w:val="bottom"/>
          </w:tcPr>
          <w:p w14:paraId="2C4B1CFB" w14:textId="77777777" w:rsidR="00CC38DB" w:rsidRPr="00B00963" w:rsidRDefault="00CC38DB" w:rsidP="0059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1,522</w:t>
            </w:r>
          </w:p>
        </w:tc>
      </w:tr>
      <w:tr w:rsidR="00CC38DB" w:rsidRPr="001958E5" w14:paraId="2DCAC0D2" w14:textId="77777777" w:rsidTr="00A0170B">
        <w:trPr>
          <w:cantSplit/>
          <w:trHeight w:val="420"/>
        </w:trPr>
        <w:tc>
          <w:tcPr>
            <w:tcW w:w="4878" w:type="dxa"/>
            <w:tcBorders>
              <w:bottom w:val="nil"/>
            </w:tcBorders>
            <w:vAlign w:val="bottom"/>
          </w:tcPr>
          <w:p w14:paraId="18B7AE98" w14:textId="77777777" w:rsidR="00CC38DB" w:rsidRPr="001958E5" w:rsidRDefault="00CC38DB" w:rsidP="002A4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58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958E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958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958E5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9 </w:t>
            </w:r>
            <w:r w:rsidRPr="001958E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958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1958E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1958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B1CE5D" w14:textId="77777777" w:rsidR="00CC38DB" w:rsidRPr="00B00963" w:rsidRDefault="00CC38DB" w:rsidP="0059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223,393</w:t>
            </w:r>
          </w:p>
        </w:tc>
        <w:tc>
          <w:tcPr>
            <w:tcW w:w="252" w:type="dxa"/>
          </w:tcPr>
          <w:p w14:paraId="1546BB20" w14:textId="77777777" w:rsidR="00CC38DB" w:rsidRPr="00B00963" w:rsidRDefault="00CC38DB" w:rsidP="00594ACC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55857F55" w14:textId="77777777" w:rsidR="00CC38DB" w:rsidRPr="00B00963" w:rsidRDefault="00CC38DB" w:rsidP="0059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293</w:t>
            </w:r>
          </w:p>
        </w:tc>
        <w:tc>
          <w:tcPr>
            <w:tcW w:w="252" w:type="dxa"/>
            <w:tcBorders>
              <w:bottom w:val="nil"/>
            </w:tcBorders>
            <w:vAlign w:val="bottom"/>
          </w:tcPr>
          <w:p w14:paraId="7D72CF5E" w14:textId="77777777" w:rsidR="00CC38DB" w:rsidRPr="00B00963" w:rsidRDefault="00CC38DB" w:rsidP="00594ACC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388A5424" w14:textId="77777777" w:rsidR="00CC38DB" w:rsidRPr="00B00963" w:rsidRDefault="00CC38DB" w:rsidP="0059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223,686</w:t>
            </w:r>
          </w:p>
        </w:tc>
      </w:tr>
      <w:tr w:rsidR="00CC38DB" w:rsidRPr="001958E5" w14:paraId="7EC82FB9" w14:textId="77777777" w:rsidTr="00A0170B">
        <w:trPr>
          <w:cantSplit/>
          <w:trHeight w:val="420"/>
        </w:trPr>
        <w:tc>
          <w:tcPr>
            <w:tcW w:w="4878" w:type="dxa"/>
            <w:vAlign w:val="bottom"/>
          </w:tcPr>
          <w:p w14:paraId="565406AA" w14:textId="77777777" w:rsidR="00CC38DB" w:rsidRPr="001958E5" w:rsidRDefault="00CC38DB" w:rsidP="0034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  <w:r w:rsidRPr="001958E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0908172" w14:textId="77777777" w:rsidR="00CC38DB" w:rsidRPr="00B00963" w:rsidRDefault="00CC38DB" w:rsidP="0034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922</w:t>
            </w:r>
          </w:p>
        </w:tc>
        <w:tc>
          <w:tcPr>
            <w:tcW w:w="252" w:type="dxa"/>
            <w:tcBorders>
              <w:bottom w:val="nil"/>
            </w:tcBorders>
          </w:tcPr>
          <w:p w14:paraId="72C2DC82" w14:textId="77777777" w:rsidR="00CC38DB" w:rsidRPr="00B00963" w:rsidRDefault="00CC38DB" w:rsidP="00346967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bottom w:val="nil"/>
            </w:tcBorders>
          </w:tcPr>
          <w:p w14:paraId="38926F39" w14:textId="77777777" w:rsidR="00CC38DB" w:rsidRPr="00CC38DB" w:rsidRDefault="00CC38DB" w:rsidP="0059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C38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bottom w:val="nil"/>
            </w:tcBorders>
            <w:vAlign w:val="bottom"/>
          </w:tcPr>
          <w:p w14:paraId="64C1AB42" w14:textId="77777777" w:rsidR="00CC38DB" w:rsidRPr="00B00963" w:rsidRDefault="00CC38DB" w:rsidP="00346967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bottom w:val="nil"/>
            </w:tcBorders>
            <w:vAlign w:val="bottom"/>
          </w:tcPr>
          <w:p w14:paraId="74D3DCBD" w14:textId="77777777" w:rsidR="00CC38DB" w:rsidRPr="00B00963" w:rsidRDefault="00CC38DB" w:rsidP="0050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922</w:t>
            </w:r>
          </w:p>
        </w:tc>
      </w:tr>
      <w:tr w:rsidR="00CC38DB" w:rsidRPr="001958E5" w14:paraId="6865D8DE" w14:textId="77777777" w:rsidTr="00A0170B">
        <w:trPr>
          <w:cantSplit/>
          <w:trHeight w:val="420"/>
        </w:trPr>
        <w:tc>
          <w:tcPr>
            <w:tcW w:w="4878" w:type="dxa"/>
            <w:tcBorders>
              <w:bottom w:val="nil"/>
            </w:tcBorders>
            <w:vAlign w:val="bottom"/>
          </w:tcPr>
          <w:p w14:paraId="60DBD027" w14:textId="77777777" w:rsidR="00CC38DB" w:rsidRPr="00CB0B64" w:rsidRDefault="00CC38DB" w:rsidP="0059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  <w:r w:rsidRPr="00CB0B64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6BCD636C" w14:textId="77777777" w:rsidR="00CC38DB" w:rsidRPr="00CB0B64" w:rsidRDefault="00CC38DB" w:rsidP="0059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293</w:t>
            </w:r>
          </w:p>
        </w:tc>
        <w:tc>
          <w:tcPr>
            <w:tcW w:w="252" w:type="dxa"/>
            <w:tcBorders>
              <w:bottom w:val="nil"/>
            </w:tcBorders>
          </w:tcPr>
          <w:p w14:paraId="416C1EB8" w14:textId="77777777" w:rsidR="00CC38DB" w:rsidRPr="00B00963" w:rsidRDefault="00CC38DB" w:rsidP="00594ACC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6BE355AD" w14:textId="77777777" w:rsidR="00CC38DB" w:rsidRPr="006E3807" w:rsidRDefault="00CC38DB" w:rsidP="00CC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3807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293</w:t>
            </w:r>
            <w:r w:rsidRPr="006E380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  <w:tcBorders>
              <w:bottom w:val="nil"/>
            </w:tcBorders>
            <w:vAlign w:val="bottom"/>
          </w:tcPr>
          <w:p w14:paraId="0B5AD014" w14:textId="77777777" w:rsidR="00CC38DB" w:rsidRPr="00B00963" w:rsidRDefault="00CC38DB" w:rsidP="00594ACC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  <w:vAlign w:val="bottom"/>
          </w:tcPr>
          <w:p w14:paraId="35ED370E" w14:textId="77777777" w:rsidR="00CC38DB" w:rsidRPr="0050757B" w:rsidRDefault="00CC38DB" w:rsidP="0059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075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38DB" w:rsidRPr="001958E5" w14:paraId="66040574" w14:textId="77777777" w:rsidTr="00A0170B">
        <w:trPr>
          <w:cantSplit/>
          <w:trHeight w:val="420"/>
        </w:trPr>
        <w:tc>
          <w:tcPr>
            <w:tcW w:w="4878" w:type="dxa"/>
            <w:tcBorders>
              <w:bottom w:val="nil"/>
            </w:tcBorders>
            <w:vAlign w:val="bottom"/>
          </w:tcPr>
          <w:p w14:paraId="263DB31D" w14:textId="77777777" w:rsidR="00CC38DB" w:rsidRPr="001958E5" w:rsidRDefault="00CC38DB" w:rsidP="0034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58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958E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958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0D19AE" w14:textId="77777777" w:rsidR="00CC38DB" w:rsidRPr="00B00963" w:rsidRDefault="00CC38DB" w:rsidP="0034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224,608</w:t>
            </w:r>
          </w:p>
        </w:tc>
        <w:tc>
          <w:tcPr>
            <w:tcW w:w="252" w:type="dxa"/>
            <w:tcBorders>
              <w:bottom w:val="nil"/>
            </w:tcBorders>
          </w:tcPr>
          <w:p w14:paraId="199F0041" w14:textId="77777777" w:rsidR="00CC38DB" w:rsidRPr="00B00963" w:rsidRDefault="00CC38DB" w:rsidP="00346967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03D98181" w14:textId="77777777" w:rsidR="00CC38DB" w:rsidRPr="00FD14BF" w:rsidRDefault="00CC38DB" w:rsidP="0059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14B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bottom w:val="nil"/>
            </w:tcBorders>
            <w:vAlign w:val="bottom"/>
          </w:tcPr>
          <w:p w14:paraId="4A49D4B4" w14:textId="77777777" w:rsidR="00CC38DB" w:rsidRPr="00B00963" w:rsidRDefault="00CC38DB" w:rsidP="00346967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1E8FE" w14:textId="77777777" w:rsidR="00CC38DB" w:rsidRPr="00B00963" w:rsidRDefault="00CC38DB" w:rsidP="0034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224,608</w:t>
            </w:r>
          </w:p>
        </w:tc>
      </w:tr>
      <w:tr w:rsidR="00CC38DB" w:rsidRPr="00296AFD" w14:paraId="76C0A69D" w14:textId="77777777" w:rsidTr="00A0170B">
        <w:trPr>
          <w:cantSplit/>
          <w:trHeight w:val="154"/>
        </w:trPr>
        <w:tc>
          <w:tcPr>
            <w:tcW w:w="4878" w:type="dxa"/>
            <w:tcBorders>
              <w:bottom w:val="nil"/>
            </w:tcBorders>
            <w:vAlign w:val="bottom"/>
          </w:tcPr>
          <w:p w14:paraId="43522149" w14:textId="77777777" w:rsidR="00CC38DB" w:rsidRPr="00296AFD" w:rsidRDefault="00CC38DB" w:rsidP="007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0D3C7CF" w14:textId="77777777" w:rsidR="00CC38DB" w:rsidRPr="00296AFD" w:rsidRDefault="00CC38DB" w:rsidP="007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7A52552" w14:textId="77777777" w:rsidR="00CC38DB" w:rsidRPr="00296AFD" w:rsidRDefault="00CC38DB" w:rsidP="007B5AD3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35957B74" w14:textId="77777777" w:rsidR="00CC38DB" w:rsidRPr="00296AFD" w:rsidRDefault="00CC38DB" w:rsidP="007B5AD3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42ADE19D" w14:textId="77777777" w:rsidR="00CC38DB" w:rsidRPr="00296AFD" w:rsidRDefault="00CC38DB" w:rsidP="007B5AD3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vAlign w:val="bottom"/>
          </w:tcPr>
          <w:p w14:paraId="23B52106" w14:textId="77777777" w:rsidR="00CC38DB" w:rsidRPr="00296AFD" w:rsidRDefault="00CC38DB" w:rsidP="007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CC38DB" w:rsidRPr="001958E5" w14:paraId="7EAB84B6" w14:textId="77777777" w:rsidTr="00A0170B">
        <w:trPr>
          <w:cantSplit/>
          <w:trHeight w:val="420"/>
        </w:trPr>
        <w:tc>
          <w:tcPr>
            <w:tcW w:w="4878" w:type="dxa"/>
            <w:tcBorders>
              <w:bottom w:val="nil"/>
            </w:tcBorders>
            <w:vAlign w:val="bottom"/>
          </w:tcPr>
          <w:p w14:paraId="57C4C128" w14:textId="77777777" w:rsidR="00CC38DB" w:rsidRPr="00A70539" w:rsidRDefault="00CC38DB" w:rsidP="007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7053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232F991" w14:textId="77777777" w:rsidR="00CC38DB" w:rsidRPr="00B00963" w:rsidRDefault="00CC38DB" w:rsidP="007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89D07F0" w14:textId="77777777" w:rsidR="00CC38DB" w:rsidRPr="00B00963" w:rsidRDefault="00CC38DB" w:rsidP="007B5AD3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6B468157" w14:textId="77777777" w:rsidR="00CC38DB" w:rsidRPr="00B00963" w:rsidRDefault="00CC38DB" w:rsidP="007B5AD3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0ADCC9D0" w14:textId="77777777" w:rsidR="00CC38DB" w:rsidRPr="00B00963" w:rsidRDefault="00CC38DB" w:rsidP="007B5AD3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vAlign w:val="bottom"/>
          </w:tcPr>
          <w:p w14:paraId="5336F6EB" w14:textId="77777777" w:rsidR="00CC38DB" w:rsidRPr="00B00963" w:rsidRDefault="00CC38DB" w:rsidP="007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C38DB" w:rsidRPr="001958E5" w14:paraId="5550D66A" w14:textId="77777777" w:rsidTr="00A0170B">
        <w:trPr>
          <w:cantSplit/>
          <w:trHeight w:val="420"/>
        </w:trPr>
        <w:tc>
          <w:tcPr>
            <w:tcW w:w="4878" w:type="dxa"/>
            <w:tcBorders>
              <w:bottom w:val="nil"/>
            </w:tcBorders>
            <w:vAlign w:val="bottom"/>
          </w:tcPr>
          <w:p w14:paraId="150F372D" w14:textId="77777777" w:rsidR="00CC38DB" w:rsidRPr="00E21881" w:rsidRDefault="00CC38DB" w:rsidP="0050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 1 มกราคม 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3C472F9" w14:textId="77777777" w:rsidR="00CC38DB" w:rsidRPr="00CC38DB" w:rsidRDefault="00CC38DB" w:rsidP="0059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38DB">
              <w:rPr>
                <w:rFonts w:ascii="Angsana New" w:hAnsi="Angsana New"/>
                <w:sz w:val="30"/>
                <w:szCs w:val="30"/>
              </w:rPr>
              <w:t>210,473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27B61B9" w14:textId="77777777" w:rsidR="00CC38DB" w:rsidRPr="00CC38DB" w:rsidRDefault="00CC38DB" w:rsidP="00594ACC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7260B093" w14:textId="77777777" w:rsidR="00CC38DB" w:rsidRPr="00CC38DB" w:rsidRDefault="00CC38DB" w:rsidP="0059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C38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0262E45A" w14:textId="77777777" w:rsidR="00CC38DB" w:rsidRPr="00CC38DB" w:rsidRDefault="00CC38DB" w:rsidP="00594ACC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vAlign w:val="bottom"/>
          </w:tcPr>
          <w:p w14:paraId="26DF085E" w14:textId="77777777" w:rsidR="00CC38DB" w:rsidRPr="00CC38DB" w:rsidRDefault="00CC38DB" w:rsidP="0059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38DB">
              <w:rPr>
                <w:rFonts w:ascii="Angsana New" w:hAnsi="Angsana New"/>
                <w:sz w:val="30"/>
                <w:szCs w:val="30"/>
              </w:rPr>
              <w:t>210,473</w:t>
            </w:r>
          </w:p>
        </w:tc>
      </w:tr>
      <w:tr w:rsidR="00CC38DB" w:rsidRPr="001958E5" w14:paraId="41523831" w14:textId="77777777" w:rsidTr="00A0170B">
        <w:trPr>
          <w:cantSplit/>
          <w:trHeight w:val="420"/>
        </w:trPr>
        <w:tc>
          <w:tcPr>
            <w:tcW w:w="4878" w:type="dxa"/>
            <w:tcBorders>
              <w:bottom w:val="nil"/>
            </w:tcBorders>
            <w:vAlign w:val="bottom"/>
          </w:tcPr>
          <w:p w14:paraId="193E904E" w14:textId="77777777" w:rsidR="00CC38DB" w:rsidRPr="00E21881" w:rsidRDefault="00CC38DB" w:rsidP="0050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1032B41D" w14:textId="77777777" w:rsidR="00CC38DB" w:rsidRPr="00B00963" w:rsidRDefault="00CC38DB" w:rsidP="0059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5,702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43483B9" w14:textId="77777777" w:rsidR="00CC38DB" w:rsidRPr="00B00963" w:rsidRDefault="00CC38DB" w:rsidP="00594ACC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6DADF2BF" w14:textId="77777777" w:rsidR="00CC38DB" w:rsidRPr="0050757B" w:rsidRDefault="00CC38DB" w:rsidP="0059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45467F79" w14:textId="77777777" w:rsidR="00CC38DB" w:rsidRPr="00B00963" w:rsidRDefault="00CC38DB" w:rsidP="00594ACC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  <w:vAlign w:val="bottom"/>
          </w:tcPr>
          <w:p w14:paraId="3C9528FD" w14:textId="77777777" w:rsidR="00CC38DB" w:rsidRPr="00B00963" w:rsidRDefault="00CC38DB" w:rsidP="0059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5,702</w:t>
            </w:r>
          </w:p>
        </w:tc>
      </w:tr>
      <w:tr w:rsidR="00CC38DB" w:rsidRPr="00A70539" w14:paraId="10A22B03" w14:textId="77777777" w:rsidTr="00A0170B">
        <w:trPr>
          <w:cantSplit/>
          <w:trHeight w:val="420"/>
        </w:trPr>
        <w:tc>
          <w:tcPr>
            <w:tcW w:w="4878" w:type="dxa"/>
            <w:tcBorders>
              <w:bottom w:val="nil"/>
            </w:tcBorders>
            <w:vAlign w:val="bottom"/>
          </w:tcPr>
          <w:p w14:paraId="0A42982E" w14:textId="77777777" w:rsidR="00CC38DB" w:rsidRPr="00A70539" w:rsidRDefault="00CC38DB" w:rsidP="002A4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053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 31 ธันวาคม 2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 1 มกราคม 2560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7D4D129" w14:textId="77777777" w:rsidR="00CC38DB" w:rsidRPr="00B00963" w:rsidRDefault="00CC38DB" w:rsidP="0059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216,175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A68F16D" w14:textId="77777777" w:rsidR="00CC38DB" w:rsidRPr="00B00963" w:rsidRDefault="00CC38DB" w:rsidP="00594ACC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2702D324" w14:textId="77777777" w:rsidR="00CC38DB" w:rsidRPr="00D47424" w:rsidRDefault="00CC38DB" w:rsidP="0059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326ADF53" w14:textId="77777777" w:rsidR="00CC38DB" w:rsidRPr="00B00963" w:rsidRDefault="00CC38DB" w:rsidP="00594ACC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  <w:vAlign w:val="bottom"/>
          </w:tcPr>
          <w:p w14:paraId="4906456C" w14:textId="77777777" w:rsidR="00CC38DB" w:rsidRPr="00B00963" w:rsidRDefault="00CC38DB" w:rsidP="0059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216,175</w:t>
            </w:r>
          </w:p>
        </w:tc>
      </w:tr>
      <w:tr w:rsidR="00CC38DB" w:rsidRPr="001958E5" w14:paraId="159ED697" w14:textId="77777777" w:rsidTr="00A0170B">
        <w:trPr>
          <w:cantSplit/>
          <w:trHeight w:val="420"/>
        </w:trPr>
        <w:tc>
          <w:tcPr>
            <w:tcW w:w="4878" w:type="dxa"/>
            <w:tcBorders>
              <w:bottom w:val="nil"/>
            </w:tcBorders>
            <w:vAlign w:val="bottom"/>
          </w:tcPr>
          <w:p w14:paraId="3858BF59" w14:textId="77777777" w:rsidR="00CC38DB" w:rsidRPr="00E21881" w:rsidRDefault="00CC38DB" w:rsidP="0050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FB18815" w14:textId="77777777" w:rsidR="00CC38DB" w:rsidRPr="00B00963" w:rsidRDefault="00CC38DB" w:rsidP="0050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2,989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8BE63CD" w14:textId="77777777" w:rsidR="00CC38DB" w:rsidRPr="00B00963" w:rsidRDefault="00CC38DB" w:rsidP="0050757B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5B075E9A" w14:textId="77777777" w:rsidR="00CC38DB" w:rsidRPr="0050757B" w:rsidRDefault="00CC38DB" w:rsidP="0059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44C51D73" w14:textId="77777777" w:rsidR="00CC38DB" w:rsidRPr="00B00963" w:rsidRDefault="00CC38DB" w:rsidP="0050757B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vAlign w:val="bottom"/>
          </w:tcPr>
          <w:p w14:paraId="5907A702" w14:textId="77777777" w:rsidR="00CC38DB" w:rsidRPr="00B00963" w:rsidRDefault="00CC38DB" w:rsidP="0059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2,989</w:t>
            </w:r>
          </w:p>
        </w:tc>
      </w:tr>
      <w:tr w:rsidR="00CC38DB" w:rsidRPr="00A70539" w14:paraId="49403F05" w14:textId="77777777" w:rsidTr="00A0170B">
        <w:trPr>
          <w:cantSplit/>
          <w:trHeight w:val="420"/>
        </w:trPr>
        <w:tc>
          <w:tcPr>
            <w:tcW w:w="4878" w:type="dxa"/>
            <w:tcBorders>
              <w:bottom w:val="nil"/>
            </w:tcBorders>
            <w:vAlign w:val="bottom"/>
          </w:tcPr>
          <w:p w14:paraId="099B10B0" w14:textId="77777777" w:rsidR="00CC38DB" w:rsidRPr="00A70539" w:rsidRDefault="00CC38DB" w:rsidP="0050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 31 ธันวาคม 2560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BDB66" w14:textId="77777777" w:rsidR="00CC38DB" w:rsidRPr="00B00963" w:rsidRDefault="00CC38DB" w:rsidP="0050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219,164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97C9905" w14:textId="77777777" w:rsidR="00CC38DB" w:rsidRPr="00B00963" w:rsidRDefault="00CC38DB" w:rsidP="0050757B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7C071ACC" w14:textId="77777777" w:rsidR="00CC38DB" w:rsidRPr="00D47424" w:rsidRDefault="00CC38DB" w:rsidP="0059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379BF6FA" w14:textId="77777777" w:rsidR="00CC38DB" w:rsidRPr="00B00963" w:rsidRDefault="00CC38DB" w:rsidP="0050757B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5E99D4" w14:textId="77777777" w:rsidR="00CC38DB" w:rsidRPr="00B00963" w:rsidRDefault="00CC38DB" w:rsidP="0059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219,164</w:t>
            </w:r>
          </w:p>
        </w:tc>
      </w:tr>
      <w:tr w:rsidR="00CC38DB" w:rsidRPr="00A70539" w14:paraId="5CD4A8E9" w14:textId="77777777" w:rsidTr="00A0170B">
        <w:trPr>
          <w:cantSplit/>
          <w:trHeight w:val="82"/>
        </w:trPr>
        <w:tc>
          <w:tcPr>
            <w:tcW w:w="4878" w:type="dxa"/>
            <w:tcBorders>
              <w:bottom w:val="nil"/>
            </w:tcBorders>
            <w:vAlign w:val="bottom"/>
          </w:tcPr>
          <w:p w14:paraId="40BE76F6" w14:textId="77777777" w:rsidR="00CC38DB" w:rsidRPr="00296AFD" w:rsidRDefault="00CC38DB" w:rsidP="007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5E69488" w14:textId="77777777" w:rsidR="00CC38DB" w:rsidRPr="00296AFD" w:rsidRDefault="00CC38DB" w:rsidP="007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9DD0517" w14:textId="77777777" w:rsidR="00CC38DB" w:rsidRPr="00296AFD" w:rsidRDefault="00CC38DB" w:rsidP="007B5AD3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0F191B79" w14:textId="77777777" w:rsidR="00CC38DB" w:rsidRPr="00296AFD" w:rsidRDefault="00CC38DB" w:rsidP="007B5AD3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513FBBCF" w14:textId="77777777" w:rsidR="00CC38DB" w:rsidRPr="00296AFD" w:rsidRDefault="00CC38DB" w:rsidP="007B5AD3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  <w:vAlign w:val="bottom"/>
          </w:tcPr>
          <w:p w14:paraId="1514DFA6" w14:textId="77777777" w:rsidR="00CC38DB" w:rsidRPr="00296AFD" w:rsidRDefault="00CC38DB" w:rsidP="007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CC38DB" w:rsidRPr="00A70539" w14:paraId="7472F759" w14:textId="77777777" w:rsidTr="00A0170B">
        <w:trPr>
          <w:cantSplit/>
          <w:trHeight w:val="420"/>
        </w:trPr>
        <w:tc>
          <w:tcPr>
            <w:tcW w:w="4878" w:type="dxa"/>
            <w:tcBorders>
              <w:bottom w:val="nil"/>
            </w:tcBorders>
            <w:vAlign w:val="bottom"/>
          </w:tcPr>
          <w:p w14:paraId="6560E907" w14:textId="77777777" w:rsidR="00CC38DB" w:rsidRPr="00A70539" w:rsidRDefault="00CC38DB" w:rsidP="007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7053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1D8B172" w14:textId="77777777" w:rsidR="00CC38DB" w:rsidRPr="00A70539" w:rsidRDefault="00CC38DB" w:rsidP="007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11C3E94" w14:textId="77777777" w:rsidR="00CC38DB" w:rsidRPr="00A70539" w:rsidRDefault="00CC38DB" w:rsidP="007B5AD3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33997747" w14:textId="77777777" w:rsidR="00CC38DB" w:rsidRPr="00A70539" w:rsidRDefault="00CC38DB" w:rsidP="007B5AD3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2181AB86" w14:textId="77777777" w:rsidR="00CC38DB" w:rsidRPr="00A70539" w:rsidRDefault="00CC38DB" w:rsidP="007B5AD3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vAlign w:val="bottom"/>
          </w:tcPr>
          <w:p w14:paraId="069DF2A9" w14:textId="77777777" w:rsidR="00CC38DB" w:rsidRPr="00A70539" w:rsidRDefault="00CC38DB" w:rsidP="007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C38DB" w:rsidRPr="00A70539" w14:paraId="19853A7B" w14:textId="77777777" w:rsidTr="00A0170B">
        <w:trPr>
          <w:cantSplit/>
          <w:trHeight w:val="420"/>
        </w:trPr>
        <w:tc>
          <w:tcPr>
            <w:tcW w:w="4878" w:type="dxa"/>
            <w:tcBorders>
              <w:bottom w:val="nil"/>
            </w:tcBorders>
            <w:vAlign w:val="bottom"/>
          </w:tcPr>
          <w:p w14:paraId="7988117E" w14:textId="77777777" w:rsidR="00CC38DB" w:rsidRPr="001D3012" w:rsidRDefault="00D822AF" w:rsidP="0034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1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vAlign w:val="bottom"/>
          </w:tcPr>
          <w:p w14:paraId="7414169E" w14:textId="77777777" w:rsidR="00CC38DB" w:rsidRPr="001D3012" w:rsidRDefault="00CC38DB" w:rsidP="0059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11,691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1B49160" w14:textId="77777777" w:rsidR="00CC38DB" w:rsidRPr="001D3012" w:rsidRDefault="00CC38DB" w:rsidP="00594ACC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double" w:sz="4" w:space="0" w:color="auto"/>
            </w:tcBorders>
          </w:tcPr>
          <w:p w14:paraId="4739F1F5" w14:textId="77777777" w:rsidR="00CC38DB" w:rsidRPr="00257F50" w:rsidRDefault="00CC38DB" w:rsidP="0059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7F5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150414EE" w14:textId="77777777" w:rsidR="00CC38DB" w:rsidRPr="001D3012" w:rsidRDefault="00CC38DB" w:rsidP="00594ACC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bottom w:val="double" w:sz="4" w:space="0" w:color="auto"/>
            </w:tcBorders>
            <w:vAlign w:val="bottom"/>
          </w:tcPr>
          <w:p w14:paraId="58A3A887" w14:textId="77777777" w:rsidR="00CC38DB" w:rsidRPr="001D3012" w:rsidRDefault="00CC38DB" w:rsidP="0059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11,691</w:t>
            </w:r>
          </w:p>
        </w:tc>
      </w:tr>
      <w:tr w:rsidR="00CC38DB" w:rsidRPr="00A70539" w14:paraId="79F7FA83" w14:textId="77777777" w:rsidTr="00A0170B">
        <w:trPr>
          <w:cantSplit/>
          <w:trHeight w:val="420"/>
        </w:trPr>
        <w:tc>
          <w:tcPr>
            <w:tcW w:w="4878" w:type="dxa"/>
            <w:tcBorders>
              <w:bottom w:val="nil"/>
            </w:tcBorders>
            <w:vAlign w:val="bottom"/>
          </w:tcPr>
          <w:p w14:paraId="272148B1" w14:textId="77777777" w:rsidR="00CC38DB" w:rsidRPr="00984D7C" w:rsidRDefault="00D822AF" w:rsidP="00CC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  <w:r w:rsidR="00CC38DB" w:rsidRPr="001D30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 1 มกร</w:t>
            </w:r>
            <w:r w:rsidR="00CC38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าคม 2560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2EE7722" w14:textId="77777777" w:rsidR="00CC38DB" w:rsidRPr="001D3012" w:rsidRDefault="00CC38DB" w:rsidP="0059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7,218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15D1C1B" w14:textId="77777777" w:rsidR="00CC38DB" w:rsidRPr="001D3012" w:rsidRDefault="00CC38DB" w:rsidP="00594ACC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</w:tcPr>
          <w:p w14:paraId="7C0C1FF5" w14:textId="77777777" w:rsidR="00CC38DB" w:rsidRPr="001D3012" w:rsidRDefault="00CC38DB" w:rsidP="00594ACC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293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7832E646" w14:textId="77777777" w:rsidR="00CC38DB" w:rsidRPr="001D3012" w:rsidRDefault="00CC38DB" w:rsidP="00594ACC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3B8F767" w14:textId="77777777" w:rsidR="00CC38DB" w:rsidRPr="001D3012" w:rsidRDefault="00CC38DB" w:rsidP="0059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7,511</w:t>
            </w:r>
          </w:p>
        </w:tc>
      </w:tr>
      <w:tr w:rsidR="00CC38DB" w:rsidRPr="00A70539" w14:paraId="79A314D0" w14:textId="77777777" w:rsidTr="00A0170B">
        <w:trPr>
          <w:cantSplit/>
          <w:trHeight w:val="420"/>
        </w:trPr>
        <w:tc>
          <w:tcPr>
            <w:tcW w:w="4878" w:type="dxa"/>
            <w:tcBorders>
              <w:bottom w:val="nil"/>
            </w:tcBorders>
            <w:vAlign w:val="bottom"/>
          </w:tcPr>
          <w:p w14:paraId="39527A76" w14:textId="77777777" w:rsidR="00CC38DB" w:rsidRPr="001D3012" w:rsidRDefault="00CC38DB" w:rsidP="0034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 31 ธันวาคม 2560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C30D8E9" w14:textId="77777777" w:rsidR="00CC38DB" w:rsidRPr="001D3012" w:rsidRDefault="00CC38DB" w:rsidP="0034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5,444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8FE2687" w14:textId="77777777" w:rsidR="00CC38DB" w:rsidRPr="001D3012" w:rsidRDefault="00CC38DB" w:rsidP="00346967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</w:tcPr>
          <w:p w14:paraId="7918F89C" w14:textId="77777777" w:rsidR="00CC38DB" w:rsidRPr="00257F50" w:rsidRDefault="00CC38DB" w:rsidP="0059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7F5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4E066445" w14:textId="77777777" w:rsidR="00CC38DB" w:rsidRPr="001D3012" w:rsidRDefault="00CC38DB" w:rsidP="000D610E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417E9C" w14:textId="77777777" w:rsidR="00CC38DB" w:rsidRPr="001D3012" w:rsidRDefault="00CC38DB" w:rsidP="0034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5,444</w:t>
            </w:r>
          </w:p>
        </w:tc>
      </w:tr>
    </w:tbl>
    <w:p w14:paraId="00627038" w14:textId="77777777" w:rsidR="005C797C" w:rsidRDefault="005C797C" w:rsidP="009A7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</w:rPr>
      </w:pPr>
    </w:p>
    <w:p w14:paraId="5B77C32C" w14:textId="77777777" w:rsidR="00296AFD" w:rsidRPr="002960E0" w:rsidRDefault="00296AFD" w:rsidP="0029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2960E0">
        <w:rPr>
          <w:rFonts w:ascii="Angsana New" w:hAnsi="Angsana New"/>
          <w:i/>
          <w:iCs/>
          <w:sz w:val="30"/>
          <w:szCs w:val="30"/>
          <w:cs/>
        </w:rPr>
        <w:t>การพิจารณาการด้อยค่า</w:t>
      </w:r>
    </w:p>
    <w:p w14:paraId="1C875CFC" w14:textId="77777777" w:rsidR="00296AFD" w:rsidRPr="002960E0" w:rsidRDefault="00296AFD" w:rsidP="0029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</w:rPr>
      </w:pPr>
    </w:p>
    <w:p w14:paraId="1006E3ED" w14:textId="77777777" w:rsidR="00296AFD" w:rsidRPr="00296AFD" w:rsidRDefault="00296AFD" w:rsidP="0029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960E0">
        <w:rPr>
          <w:rFonts w:ascii="Angsana New" w:hAnsi="Angsana New"/>
          <w:sz w:val="30"/>
          <w:szCs w:val="30"/>
          <w:cs/>
        </w:rPr>
        <w:t>ผู้บริหารของบริษัทย่อย</w:t>
      </w:r>
      <w:r>
        <w:rPr>
          <w:rFonts w:ascii="Angsana New" w:hAnsi="Angsana New" w:hint="cs"/>
          <w:sz w:val="30"/>
          <w:szCs w:val="30"/>
          <w:cs/>
        </w:rPr>
        <w:t>และบริษัทย่อยทางอ้อม</w:t>
      </w:r>
      <w:r w:rsidRPr="002960E0">
        <w:rPr>
          <w:rFonts w:ascii="Angsana New" w:hAnsi="Angsana New"/>
          <w:sz w:val="30"/>
          <w:szCs w:val="30"/>
          <w:cs/>
        </w:rPr>
        <w:t>ได้มีการทดสอบการด้อย</w:t>
      </w:r>
      <w:r w:rsidR="005D12CA">
        <w:rPr>
          <w:rFonts w:ascii="Angsana New" w:hAnsi="Angsana New"/>
          <w:sz w:val="30"/>
          <w:szCs w:val="30"/>
          <w:cs/>
        </w:rPr>
        <w:t>ค่าของมูลค่าตามบัญชีของสิทธิในการเผยแพร่ภาพและ</w:t>
      </w:r>
      <w:r w:rsidR="005D12CA">
        <w:rPr>
          <w:rFonts w:ascii="Angsana New" w:hAnsi="Angsana New" w:hint="cs"/>
          <w:sz w:val="30"/>
          <w:szCs w:val="30"/>
          <w:cs/>
        </w:rPr>
        <w:t>ค่า</w:t>
      </w:r>
      <w:r w:rsidR="005D12CA">
        <w:rPr>
          <w:rFonts w:ascii="Angsana New" w:hAnsi="Angsana New"/>
          <w:sz w:val="30"/>
          <w:szCs w:val="30"/>
          <w:cs/>
        </w:rPr>
        <w:t>ลิขสิทธิ</w:t>
      </w:r>
      <w:r w:rsidR="00AE2BB3">
        <w:rPr>
          <w:rFonts w:ascii="Angsana New" w:hAnsi="Angsana New" w:hint="cs"/>
          <w:sz w:val="30"/>
          <w:szCs w:val="30"/>
          <w:cs/>
        </w:rPr>
        <w:t>์</w:t>
      </w:r>
      <w:r w:rsidR="00AA5540">
        <w:rPr>
          <w:rFonts w:ascii="Angsana New" w:hAnsi="Angsana New"/>
          <w:sz w:val="30"/>
          <w:szCs w:val="30"/>
          <w:cs/>
        </w:rPr>
        <w:t>ซอฟต์</w:t>
      </w:r>
      <w:r w:rsidR="005D12CA">
        <w:rPr>
          <w:rFonts w:ascii="Angsana New" w:hAnsi="Angsana New"/>
          <w:sz w:val="30"/>
          <w:szCs w:val="30"/>
          <w:cs/>
        </w:rPr>
        <w:t>แวร์</w:t>
      </w:r>
      <w:r w:rsidRPr="002960E0">
        <w:rPr>
          <w:rFonts w:ascii="Angsana New" w:hAnsi="Angsana New"/>
          <w:sz w:val="30"/>
          <w:szCs w:val="30"/>
          <w:cs/>
        </w:rPr>
        <w:t>ที่เกี่ยวข้องกับใบอนุญาต โดยมูลค่าที่คาดว่าจะได้รับคืนพิจารณาจากมูลค่าจากการใช้ ซึ่งวัดมูลค่าโดยการคิดลดกระแสเงินสดในอนาคตที่คาดว่าจะได้รับจากการใช้สินทรัพย์จนถึงวันที่ใบอนุญาตหมดอายุ โดยประมาณการตามแผนการดำเนินธุรกิจ และอัตราคิดลดซึ่งคำนวณจากวิธีต้นทุนถัวเฉลี่ยถ่วงน้ำหนักของเงินทุน (ข้อมูลเพิ่มเติมเกี่ยวกับการด้อยค่าแสดงในหมายเหตุ</w:t>
      </w:r>
      <w:r w:rsidR="00C9145D">
        <w:rPr>
          <w:rFonts w:ascii="Angsana New" w:hAnsi="Angsana New"/>
          <w:sz w:val="30"/>
          <w:szCs w:val="30"/>
          <w:cs/>
        </w:rPr>
        <w:t>ข้อ 2</w:t>
      </w:r>
      <w:r w:rsidR="00B07344">
        <w:rPr>
          <w:rFonts w:ascii="Angsana New" w:hAnsi="Angsana New"/>
          <w:sz w:val="30"/>
          <w:szCs w:val="30"/>
        </w:rPr>
        <w:t>2</w:t>
      </w:r>
      <w:r w:rsidRPr="002960E0">
        <w:rPr>
          <w:rFonts w:ascii="Angsana New" w:hAnsi="Angsana New"/>
          <w:sz w:val="30"/>
          <w:szCs w:val="30"/>
          <w:cs/>
        </w:rPr>
        <w:t>)</w:t>
      </w:r>
    </w:p>
    <w:p w14:paraId="7362AD4C" w14:textId="77777777" w:rsidR="008F31B5" w:rsidRDefault="005C797C" w:rsidP="00A7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</w:rPr>
        <w:br w:type="page"/>
      </w:r>
      <w:r w:rsidR="00CA7DAD">
        <w:rPr>
          <w:rFonts w:ascii="Angsana New" w:hAnsi="Angsana New" w:hint="cs"/>
          <w:b/>
          <w:bCs/>
          <w:sz w:val="30"/>
          <w:szCs w:val="30"/>
          <w:cs/>
        </w:rPr>
        <w:lastRenderedPageBreak/>
        <w:t>2</w:t>
      </w:r>
      <w:r w:rsidR="00B07344">
        <w:rPr>
          <w:rFonts w:ascii="Angsana New" w:hAnsi="Angsana New"/>
          <w:b/>
          <w:bCs/>
          <w:sz w:val="30"/>
          <w:szCs w:val="30"/>
        </w:rPr>
        <w:t>2</w:t>
      </w:r>
      <w:r w:rsidR="008F31B5" w:rsidRPr="00621170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8F31B5" w:rsidRPr="00621170">
        <w:rPr>
          <w:rFonts w:ascii="Angsana New" w:hAnsi="Angsana New"/>
          <w:b/>
          <w:bCs/>
          <w:sz w:val="30"/>
          <w:szCs w:val="30"/>
          <w:cs/>
        </w:rPr>
        <w:t>ใบอนุญาตให้ใช้คลื่นความถี่และประกอบกิจการโทรทัศน์</w:t>
      </w:r>
    </w:p>
    <w:p w14:paraId="2B9F3146" w14:textId="77777777" w:rsidR="00CA4343" w:rsidRPr="00621170" w:rsidRDefault="00CA4343" w:rsidP="00A7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378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58"/>
        <w:gridCol w:w="1620"/>
      </w:tblGrid>
      <w:tr w:rsidR="00210348" w:rsidRPr="001C0580" w14:paraId="699A1653" w14:textId="77777777" w:rsidTr="00A0170B">
        <w:trPr>
          <w:cantSplit/>
        </w:trPr>
        <w:tc>
          <w:tcPr>
            <w:tcW w:w="7758" w:type="dxa"/>
          </w:tcPr>
          <w:p w14:paraId="15321D3A" w14:textId="77777777" w:rsidR="00210348" w:rsidRPr="001C0580" w:rsidRDefault="00210348" w:rsidP="006B006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E9808E5" w14:textId="77777777" w:rsidR="00210348" w:rsidRPr="001C0580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0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10348" w:rsidRPr="001C0580" w14:paraId="65C3A3AD" w14:textId="77777777" w:rsidTr="00A0170B">
        <w:trPr>
          <w:cantSplit/>
        </w:trPr>
        <w:tc>
          <w:tcPr>
            <w:tcW w:w="7758" w:type="dxa"/>
          </w:tcPr>
          <w:p w14:paraId="575765E3" w14:textId="77777777" w:rsidR="00210348" w:rsidRPr="001C0580" w:rsidRDefault="00210348" w:rsidP="006B006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EEC9958" w14:textId="77777777" w:rsidR="00210348" w:rsidRPr="001C0580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 w:hanging="1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C05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0348" w:rsidRPr="001C0580" w14:paraId="160E6AD3" w14:textId="77777777" w:rsidTr="00A0170B">
        <w:trPr>
          <w:cantSplit/>
        </w:trPr>
        <w:tc>
          <w:tcPr>
            <w:tcW w:w="7758" w:type="dxa"/>
          </w:tcPr>
          <w:p w14:paraId="1D6B1478" w14:textId="77777777" w:rsidR="00210348" w:rsidRPr="001C0580" w:rsidRDefault="00210348" w:rsidP="006B006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C05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20" w:type="dxa"/>
            <w:tcBorders>
              <w:bottom w:val="nil"/>
            </w:tcBorders>
          </w:tcPr>
          <w:p w14:paraId="2FFCF34C" w14:textId="77777777" w:rsidR="00210348" w:rsidRPr="001C0580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162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0348" w:rsidRPr="001C0580" w14:paraId="42C58480" w14:textId="77777777" w:rsidTr="00A0170B">
        <w:trPr>
          <w:cantSplit/>
        </w:trPr>
        <w:tc>
          <w:tcPr>
            <w:tcW w:w="7758" w:type="dxa"/>
          </w:tcPr>
          <w:p w14:paraId="4224EDAE" w14:textId="77777777" w:rsidR="00210348" w:rsidRPr="001C0580" w:rsidRDefault="00210348" w:rsidP="006B006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C0580">
              <w:rPr>
                <w:rFonts w:ascii="Angsana New" w:hAnsi="Angsana New"/>
                <w:sz w:val="30"/>
                <w:szCs w:val="30"/>
                <w:cs/>
              </w:rPr>
              <w:t>ณ วันที่ 1 มกราคม 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620" w:type="dxa"/>
            <w:tcBorders>
              <w:bottom w:val="nil"/>
            </w:tcBorders>
          </w:tcPr>
          <w:p w14:paraId="1DBEFB90" w14:textId="77777777" w:rsidR="00210348" w:rsidRPr="00FD14BF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D14BF">
              <w:rPr>
                <w:rFonts w:ascii="Angsana New" w:hAnsi="Angsana New"/>
                <w:sz w:val="30"/>
                <w:szCs w:val="30"/>
              </w:rPr>
              <w:t>3,135,672</w:t>
            </w:r>
          </w:p>
        </w:tc>
      </w:tr>
      <w:tr w:rsidR="00210348" w:rsidRPr="001C0580" w14:paraId="24E1B2A7" w14:textId="77777777" w:rsidTr="00A0170B">
        <w:trPr>
          <w:cantSplit/>
        </w:trPr>
        <w:tc>
          <w:tcPr>
            <w:tcW w:w="7758" w:type="dxa"/>
          </w:tcPr>
          <w:p w14:paraId="2E78FD64" w14:textId="77777777" w:rsidR="00210348" w:rsidRPr="001C0580" w:rsidRDefault="00210348" w:rsidP="006B006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0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1C0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1 มกราคม </w:t>
            </w:r>
            <w:r w:rsidRPr="001C0580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29DA577" w14:textId="77777777" w:rsidR="00210348" w:rsidRPr="001C0580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3,135,672</w:t>
            </w:r>
          </w:p>
        </w:tc>
      </w:tr>
      <w:tr w:rsidR="00210348" w:rsidRPr="001C0580" w14:paraId="3AAD8821" w14:textId="77777777" w:rsidTr="00A0170B">
        <w:trPr>
          <w:cantSplit/>
        </w:trPr>
        <w:tc>
          <w:tcPr>
            <w:tcW w:w="7758" w:type="dxa"/>
            <w:tcBorders>
              <w:bottom w:val="nil"/>
            </w:tcBorders>
          </w:tcPr>
          <w:p w14:paraId="018F8438" w14:textId="77777777" w:rsidR="00210348" w:rsidRPr="001C0580" w:rsidRDefault="00210348" w:rsidP="006B006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0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C058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C0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C0580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14:paraId="79CFF9C2" w14:textId="77777777" w:rsidR="00210348" w:rsidRPr="001C0580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3,135,672</w:t>
            </w:r>
          </w:p>
        </w:tc>
      </w:tr>
      <w:tr w:rsidR="00210348" w:rsidRPr="001C0580" w14:paraId="6266D044" w14:textId="77777777" w:rsidTr="00A0170B">
        <w:trPr>
          <w:cantSplit/>
        </w:trPr>
        <w:tc>
          <w:tcPr>
            <w:tcW w:w="7758" w:type="dxa"/>
            <w:tcBorders>
              <w:bottom w:val="nil"/>
            </w:tcBorders>
          </w:tcPr>
          <w:p w14:paraId="2E4C3AB9" w14:textId="77777777" w:rsidR="00210348" w:rsidRPr="001C0580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14:paraId="3D7591CA" w14:textId="77777777" w:rsidR="00210348" w:rsidRPr="001C0580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10348" w:rsidRPr="00B5715E" w14:paraId="42CFABAA" w14:textId="77777777" w:rsidTr="00A0170B">
        <w:trPr>
          <w:cantSplit/>
        </w:trPr>
        <w:tc>
          <w:tcPr>
            <w:tcW w:w="7758" w:type="dxa"/>
            <w:tcBorders>
              <w:bottom w:val="nil"/>
            </w:tcBorders>
          </w:tcPr>
          <w:p w14:paraId="1D50B166" w14:textId="77777777" w:rsidR="00210348" w:rsidRPr="001C0580" w:rsidRDefault="00210348" w:rsidP="006B006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373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ค่าตัดจำหน่ายและขาดทุนจากการด้อยค่า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3BB250B9" w14:textId="77777777" w:rsidR="00210348" w:rsidRPr="00B5715E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0348" w:rsidRPr="00B5715E" w14:paraId="49C8D227" w14:textId="77777777" w:rsidTr="00A0170B">
        <w:trPr>
          <w:cantSplit/>
        </w:trPr>
        <w:tc>
          <w:tcPr>
            <w:tcW w:w="7758" w:type="dxa"/>
            <w:tcBorders>
              <w:bottom w:val="nil"/>
            </w:tcBorders>
          </w:tcPr>
          <w:p w14:paraId="33F96629" w14:textId="77777777" w:rsidR="00210348" w:rsidRPr="001C0580" w:rsidRDefault="00210348" w:rsidP="006B006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C0580">
              <w:rPr>
                <w:rFonts w:ascii="Angsana New" w:hAnsi="Angsana New"/>
                <w:sz w:val="30"/>
                <w:szCs w:val="30"/>
                <w:cs/>
              </w:rPr>
              <w:t>ณ วันที่ 1 มกราคม 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01D0FEBA" w14:textId="77777777" w:rsidR="00210348" w:rsidRPr="00B5715E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351,893</w:t>
            </w:r>
          </w:p>
        </w:tc>
      </w:tr>
      <w:tr w:rsidR="00210348" w:rsidRPr="001C0580" w14:paraId="79947E79" w14:textId="77777777" w:rsidTr="00A0170B">
        <w:trPr>
          <w:cantSplit/>
        </w:trPr>
        <w:tc>
          <w:tcPr>
            <w:tcW w:w="7758" w:type="dxa"/>
            <w:tcBorders>
              <w:bottom w:val="nil"/>
            </w:tcBorders>
          </w:tcPr>
          <w:p w14:paraId="3832FEEF" w14:textId="77777777" w:rsidR="00210348" w:rsidRPr="001C0580" w:rsidRDefault="00210348" w:rsidP="006B006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C0580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14:paraId="176ADC5C" w14:textId="77777777" w:rsidR="00210348" w:rsidRPr="001C0580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209,608</w:t>
            </w:r>
          </w:p>
        </w:tc>
      </w:tr>
      <w:tr w:rsidR="00210348" w:rsidRPr="001C0580" w14:paraId="1B78F23C" w14:textId="77777777" w:rsidTr="00A0170B">
        <w:trPr>
          <w:cantSplit/>
        </w:trPr>
        <w:tc>
          <w:tcPr>
            <w:tcW w:w="7758" w:type="dxa"/>
            <w:tcBorders>
              <w:bottom w:val="nil"/>
            </w:tcBorders>
          </w:tcPr>
          <w:p w14:paraId="50C4EBFB" w14:textId="77777777" w:rsidR="00210348" w:rsidRPr="001C0580" w:rsidRDefault="00210348" w:rsidP="006B006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0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1C0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1 มกราคม </w:t>
            </w:r>
            <w:r w:rsidRPr="001C0580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14:paraId="2D9DD81F" w14:textId="77777777" w:rsidR="00210348" w:rsidRPr="001C0580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561,501</w:t>
            </w:r>
          </w:p>
        </w:tc>
      </w:tr>
      <w:tr w:rsidR="00210348" w:rsidRPr="001C0580" w14:paraId="6CA401ED" w14:textId="77777777" w:rsidTr="00A0170B">
        <w:trPr>
          <w:cantSplit/>
        </w:trPr>
        <w:tc>
          <w:tcPr>
            <w:tcW w:w="7758" w:type="dxa"/>
            <w:tcBorders>
              <w:bottom w:val="nil"/>
            </w:tcBorders>
          </w:tcPr>
          <w:p w14:paraId="09F19A87" w14:textId="77777777" w:rsidR="00210348" w:rsidRPr="001C0580" w:rsidRDefault="00210348" w:rsidP="006B006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14C1DF66" w14:textId="77777777" w:rsidR="00210348" w:rsidRPr="001C0580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178,63</w:t>
            </w:r>
            <w:r w:rsidR="00B8405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10348" w:rsidRPr="001C0580" w14:paraId="7BAB3F8F" w14:textId="77777777" w:rsidTr="00A0170B">
        <w:trPr>
          <w:cantSplit/>
        </w:trPr>
        <w:tc>
          <w:tcPr>
            <w:tcW w:w="7758" w:type="dxa"/>
            <w:tcBorders>
              <w:bottom w:val="nil"/>
            </w:tcBorders>
          </w:tcPr>
          <w:p w14:paraId="6AEAD1F0" w14:textId="77777777" w:rsidR="00210348" w:rsidRPr="001C0580" w:rsidRDefault="00210348" w:rsidP="006B006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373D9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14:paraId="4D84D34E" w14:textId="68522E4F" w:rsidR="00210348" w:rsidRPr="001C0580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1E2147">
              <w:rPr>
                <w:rFonts w:ascii="Angsana New" w:hAnsi="Angsana New"/>
                <w:sz w:val="30"/>
                <w:szCs w:val="30"/>
              </w:rPr>
              <w:t>346,250</w:t>
            </w:r>
          </w:p>
        </w:tc>
      </w:tr>
      <w:tr w:rsidR="00210348" w:rsidRPr="001C0580" w14:paraId="1C49403B" w14:textId="77777777" w:rsidTr="00A0170B">
        <w:trPr>
          <w:cantSplit/>
        </w:trPr>
        <w:tc>
          <w:tcPr>
            <w:tcW w:w="7758" w:type="dxa"/>
            <w:tcBorders>
              <w:bottom w:val="nil"/>
            </w:tcBorders>
          </w:tcPr>
          <w:p w14:paraId="73B24430" w14:textId="77777777" w:rsidR="00210348" w:rsidRPr="001C0580" w:rsidRDefault="00210348" w:rsidP="006B006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0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C058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C0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C0580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14:paraId="18EECD5E" w14:textId="0649B9AA" w:rsidR="00210348" w:rsidRPr="001C0580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1E2147">
              <w:rPr>
                <w:rFonts w:ascii="Angsana New" w:hAnsi="Angsana New"/>
                <w:b/>
                <w:bCs/>
                <w:sz w:val="30"/>
                <w:szCs w:val="30"/>
              </w:rPr>
              <w:t>086,383</w:t>
            </w:r>
          </w:p>
        </w:tc>
      </w:tr>
      <w:tr w:rsidR="00210348" w:rsidRPr="001C0580" w14:paraId="1FFE823D" w14:textId="77777777" w:rsidTr="00A0170B">
        <w:trPr>
          <w:cantSplit/>
        </w:trPr>
        <w:tc>
          <w:tcPr>
            <w:tcW w:w="7758" w:type="dxa"/>
            <w:tcBorders>
              <w:bottom w:val="nil"/>
            </w:tcBorders>
          </w:tcPr>
          <w:p w14:paraId="4131C9EF" w14:textId="77777777" w:rsidR="00210348" w:rsidRPr="001C0580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14:paraId="2E1CC000" w14:textId="77777777" w:rsidR="00210348" w:rsidRPr="001C0580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10348" w:rsidRPr="001C0580" w14:paraId="2FA484EE" w14:textId="77777777" w:rsidTr="00A0170B">
        <w:trPr>
          <w:cantSplit/>
        </w:trPr>
        <w:tc>
          <w:tcPr>
            <w:tcW w:w="7758" w:type="dxa"/>
            <w:tcBorders>
              <w:bottom w:val="nil"/>
            </w:tcBorders>
          </w:tcPr>
          <w:p w14:paraId="01D72785" w14:textId="77777777" w:rsidR="00210348" w:rsidRPr="001C0580" w:rsidRDefault="00210348" w:rsidP="006B006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C05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3613C620" w14:textId="77777777" w:rsidR="00210348" w:rsidRPr="001C0580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10348" w:rsidRPr="001C0580" w14:paraId="354A4A06" w14:textId="77777777" w:rsidTr="00A0170B">
        <w:trPr>
          <w:cantSplit/>
        </w:trPr>
        <w:tc>
          <w:tcPr>
            <w:tcW w:w="7758" w:type="dxa"/>
            <w:tcBorders>
              <w:bottom w:val="nil"/>
            </w:tcBorders>
          </w:tcPr>
          <w:p w14:paraId="558C7DFE" w14:textId="77777777" w:rsidR="00210348" w:rsidRPr="00E75D8F" w:rsidRDefault="00D822AF" w:rsidP="006B006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1 มกราคม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1620" w:type="dxa"/>
            <w:tcBorders>
              <w:top w:val="nil"/>
              <w:bottom w:val="double" w:sz="4" w:space="0" w:color="auto"/>
            </w:tcBorders>
          </w:tcPr>
          <w:p w14:paraId="09CA69D2" w14:textId="77777777" w:rsidR="00210348" w:rsidRPr="001C0580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2,783,779</w:t>
            </w:r>
          </w:p>
        </w:tc>
      </w:tr>
      <w:tr w:rsidR="00210348" w:rsidRPr="001C0580" w14:paraId="0871BD42" w14:textId="77777777" w:rsidTr="00A0170B">
        <w:trPr>
          <w:cantSplit/>
        </w:trPr>
        <w:tc>
          <w:tcPr>
            <w:tcW w:w="7758" w:type="dxa"/>
            <w:tcBorders>
              <w:bottom w:val="nil"/>
            </w:tcBorders>
          </w:tcPr>
          <w:p w14:paraId="7E068C83" w14:textId="77777777" w:rsidR="00210348" w:rsidRPr="001C0580" w:rsidRDefault="00210348" w:rsidP="006B006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0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1C0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1 มกราคม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14:paraId="5C49709A" w14:textId="77777777" w:rsidR="00210348" w:rsidRPr="001C0580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2,574,171</w:t>
            </w:r>
          </w:p>
        </w:tc>
      </w:tr>
      <w:tr w:rsidR="00210348" w:rsidRPr="001C0580" w14:paraId="2588EDB1" w14:textId="77777777" w:rsidTr="00A0170B">
        <w:trPr>
          <w:cantSplit/>
        </w:trPr>
        <w:tc>
          <w:tcPr>
            <w:tcW w:w="7758" w:type="dxa"/>
            <w:tcBorders>
              <w:bottom w:val="nil"/>
            </w:tcBorders>
          </w:tcPr>
          <w:p w14:paraId="0E764361" w14:textId="77777777" w:rsidR="00210348" w:rsidRPr="001C0580" w:rsidRDefault="00210348" w:rsidP="006B006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0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14:paraId="6A038EC4" w14:textId="3713EB67" w:rsidR="00210348" w:rsidRPr="001C0580" w:rsidRDefault="001E2147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1,049,289</w:t>
            </w:r>
          </w:p>
        </w:tc>
      </w:tr>
    </w:tbl>
    <w:p w14:paraId="111355C7" w14:textId="77777777" w:rsidR="009A5EEC" w:rsidRDefault="009A5EEC" w:rsidP="00255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DCE68CB" w14:textId="77777777" w:rsidR="00DF1D67" w:rsidRPr="005B5657" w:rsidRDefault="00DF1D67" w:rsidP="00DF1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5B5657">
        <w:rPr>
          <w:rFonts w:ascii="Angsana New" w:hAnsi="Angsana New"/>
          <w:sz w:val="30"/>
          <w:szCs w:val="30"/>
          <w:cs/>
        </w:rPr>
        <w:t>บริษัทย่อยแห่งหนึ่ง (</w:t>
      </w:r>
      <w:r w:rsidRPr="005B5657">
        <w:rPr>
          <w:rFonts w:ascii="Angsana New" w:hAnsi="Angsana New"/>
          <w:sz w:val="30"/>
          <w:szCs w:val="30"/>
        </w:rPr>
        <w:t>“</w:t>
      </w:r>
      <w:r w:rsidRPr="005B5657">
        <w:rPr>
          <w:rFonts w:ascii="Angsana New" w:hAnsi="Angsana New"/>
          <w:sz w:val="30"/>
          <w:szCs w:val="30"/>
          <w:cs/>
        </w:rPr>
        <w:t>บริษัท แบงคอก บิสสิเนส บรอดแคสติ้ง จำกัด</w:t>
      </w:r>
      <w:r w:rsidRPr="005B5657">
        <w:rPr>
          <w:rFonts w:ascii="Angsana New" w:hAnsi="Angsana New"/>
          <w:sz w:val="30"/>
          <w:szCs w:val="30"/>
        </w:rPr>
        <w:t>”)</w:t>
      </w:r>
      <w:r w:rsidRPr="005B5657">
        <w:rPr>
          <w:rFonts w:ascii="Angsana New" w:hAnsi="Angsana New"/>
          <w:sz w:val="30"/>
          <w:szCs w:val="30"/>
          <w:cs/>
        </w:rPr>
        <w:t xml:space="preserve"> เป็นผู้ชนะการประมูลคลื่นความถี่เพื่อ  ให้บริการโทรทัศน์ภาคพื้นดินในระบบดิจิตอล ประเภทบริการทางธุรกิจระดับชาติ ในหมวดหมู่ทั่วไป แบบความคมชัดปกติ ในราคาประมูลรวม </w:t>
      </w:r>
      <w:r w:rsidRPr="005B5657">
        <w:rPr>
          <w:rFonts w:ascii="Angsana New" w:hAnsi="Angsana New"/>
          <w:sz w:val="30"/>
          <w:szCs w:val="30"/>
        </w:rPr>
        <w:t>2,200</w:t>
      </w:r>
      <w:r w:rsidRPr="005B5657">
        <w:rPr>
          <w:rFonts w:ascii="Angsana New" w:hAnsi="Angsana New"/>
          <w:sz w:val="30"/>
          <w:szCs w:val="30"/>
          <w:cs/>
        </w:rPr>
        <w:t xml:space="preserve"> ล้านบาท (ไม่รวมภาษีมูลค่าเพิ่ม) บริษัทย่อยดังกล่าวจะต้องชำระค่าธรรมเนียมใบอนุญาตให้ใช้คลื่นความถี่และประกอบกิจการโทรทัศน์ (</w:t>
      </w:r>
      <w:r w:rsidRPr="005B5657">
        <w:rPr>
          <w:rFonts w:ascii="Angsana New" w:hAnsi="Angsana New"/>
          <w:sz w:val="30"/>
          <w:szCs w:val="30"/>
        </w:rPr>
        <w:t>“</w:t>
      </w:r>
      <w:r w:rsidRPr="005B5657">
        <w:rPr>
          <w:rFonts w:ascii="Angsana New" w:hAnsi="Angsana New"/>
          <w:sz w:val="30"/>
          <w:szCs w:val="30"/>
          <w:cs/>
        </w:rPr>
        <w:t>ใบอนุญาต</w:t>
      </w:r>
      <w:r w:rsidRPr="005B5657">
        <w:rPr>
          <w:rFonts w:ascii="Angsana New" w:hAnsi="Angsana New"/>
          <w:sz w:val="30"/>
          <w:szCs w:val="30"/>
        </w:rPr>
        <w:t>”</w:t>
      </w:r>
      <w:r w:rsidRPr="005B5657">
        <w:rPr>
          <w:rFonts w:ascii="Angsana New" w:hAnsi="Angsana New"/>
          <w:sz w:val="30"/>
          <w:szCs w:val="30"/>
          <w:cs/>
        </w:rPr>
        <w:t>)</w:t>
      </w:r>
      <w:r w:rsidRPr="005B5657">
        <w:rPr>
          <w:rFonts w:ascii="Angsana New" w:hAnsi="Angsana New"/>
          <w:sz w:val="30"/>
          <w:szCs w:val="30"/>
        </w:rPr>
        <w:t xml:space="preserve"> </w:t>
      </w:r>
      <w:r w:rsidRPr="005B5657">
        <w:rPr>
          <w:rFonts w:ascii="Angsana New" w:hAnsi="Angsana New"/>
          <w:sz w:val="30"/>
          <w:szCs w:val="30"/>
          <w:cs/>
        </w:rPr>
        <w:t>โดยแยกชำระ ดังนี้</w:t>
      </w:r>
    </w:p>
    <w:p w14:paraId="629701BF" w14:textId="77777777" w:rsidR="00DF1D67" w:rsidRPr="00F8214A" w:rsidRDefault="00DF1D67" w:rsidP="00DF1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562AD999" w14:textId="77777777" w:rsidR="00DF1D67" w:rsidRPr="005B5657" w:rsidRDefault="00DF1D67" w:rsidP="00BE2B72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 w:right="-43" w:hanging="423"/>
        <w:jc w:val="thaiDistribute"/>
        <w:rPr>
          <w:rFonts w:ascii="Angsana New" w:hAnsi="Angsana New"/>
          <w:sz w:val="30"/>
          <w:szCs w:val="30"/>
        </w:rPr>
      </w:pPr>
      <w:r w:rsidRPr="005B5657">
        <w:rPr>
          <w:rFonts w:ascii="Angsana New" w:hAnsi="Angsana New"/>
          <w:sz w:val="30"/>
          <w:szCs w:val="30"/>
          <w:cs/>
        </w:rPr>
        <w:t xml:space="preserve">ค่าธรรมเนียมใบอนุญาตในส่วนของราคาขั้นต่ำจำนวน </w:t>
      </w:r>
      <w:r w:rsidRPr="005B5657">
        <w:rPr>
          <w:rFonts w:ascii="Angsana New" w:hAnsi="Angsana New"/>
          <w:sz w:val="30"/>
          <w:szCs w:val="30"/>
        </w:rPr>
        <w:t>380</w:t>
      </w:r>
      <w:r w:rsidRPr="005B5657">
        <w:rPr>
          <w:rFonts w:ascii="Angsana New" w:hAnsi="Angsana New"/>
          <w:sz w:val="30"/>
          <w:szCs w:val="30"/>
          <w:cs/>
        </w:rPr>
        <w:t xml:space="preserve"> ล้านบาท แบ่งชำระ 4 งวด ภายใน 3 ปี นับแต่วันที่ได้รับใบอนุญาตตามเงื่อนไขที่สำนักงานคณะกรรมการกิจการกระจายเสียง กิจการโทรทัศน์ และกิจการโทรคมนาคมแห่งชาติ (กสทช.) กำหนด </w:t>
      </w:r>
    </w:p>
    <w:p w14:paraId="44EA9AEC" w14:textId="77777777" w:rsidR="00DF1D67" w:rsidRPr="005B5657" w:rsidRDefault="00DF1D67" w:rsidP="00BE2B72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 w:right="-43" w:hanging="423"/>
        <w:jc w:val="thaiDistribute"/>
        <w:rPr>
          <w:rFonts w:ascii="Angsana New" w:hAnsi="Angsana New"/>
          <w:sz w:val="30"/>
          <w:szCs w:val="30"/>
        </w:rPr>
      </w:pPr>
      <w:r w:rsidRPr="005B5657">
        <w:rPr>
          <w:rFonts w:ascii="Angsana New" w:hAnsi="Angsana New"/>
          <w:sz w:val="30"/>
          <w:szCs w:val="30"/>
          <w:cs/>
        </w:rPr>
        <w:t>ค่าธรรมเนียมใบอนุญาตในส่วนที่เกินกว่าราคาขั้นต่ำจำนวน 1</w:t>
      </w:r>
      <w:r w:rsidRPr="005B5657">
        <w:rPr>
          <w:rFonts w:ascii="Angsana New" w:hAnsi="Angsana New"/>
          <w:sz w:val="30"/>
          <w:szCs w:val="30"/>
        </w:rPr>
        <w:t xml:space="preserve">,820 </w:t>
      </w:r>
      <w:r w:rsidRPr="005B5657">
        <w:rPr>
          <w:rFonts w:ascii="Angsana New" w:hAnsi="Angsana New"/>
          <w:sz w:val="30"/>
          <w:szCs w:val="30"/>
          <w:cs/>
        </w:rPr>
        <w:t>ล้านบาท แบ่งชำระ 6 งวด ภายใน 5 ปี     นับแต่วันที่ได้รับใบอนุญาตตามเงื่อนไขที่ กสทช. กำหนด</w:t>
      </w:r>
    </w:p>
    <w:p w14:paraId="77462F7D" w14:textId="77777777" w:rsidR="00DF1D67" w:rsidRPr="005B5657" w:rsidRDefault="00DF1D67" w:rsidP="00DF1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5B5657">
        <w:rPr>
          <w:rFonts w:ascii="Angsana New" w:hAnsi="Angsana New"/>
          <w:sz w:val="30"/>
          <w:szCs w:val="30"/>
          <w:cs/>
        </w:rPr>
        <w:lastRenderedPageBreak/>
        <w:t>บริษัทย่อยดังกล่าวได้ชำระเงินค่าธรรมเนียมใบอนุญาตงวดที่หนึ่งจำนวนร้อยละ 50 ของราคาประมูลขั้นต่ำ และ</w:t>
      </w:r>
      <w:r w:rsidR="00CA7DAD">
        <w:rPr>
          <w:rFonts w:ascii="Angsana New" w:hAnsi="Angsana New"/>
          <w:sz w:val="30"/>
          <w:szCs w:val="30"/>
        </w:rPr>
        <w:br/>
      </w:r>
      <w:r w:rsidRPr="005B5657">
        <w:rPr>
          <w:rFonts w:ascii="Angsana New" w:hAnsi="Angsana New"/>
          <w:sz w:val="30"/>
          <w:szCs w:val="30"/>
          <w:cs/>
        </w:rPr>
        <w:t xml:space="preserve">ร้อยละ 10 ของเงินในส่วนที่เกินกว่าราคาขั้นต่ำ รวมเป็นเงินทั้งสิ้น </w:t>
      </w:r>
      <w:r w:rsidRPr="005B5657">
        <w:rPr>
          <w:rFonts w:ascii="Angsana New" w:hAnsi="Angsana New"/>
          <w:sz w:val="30"/>
          <w:szCs w:val="30"/>
        </w:rPr>
        <w:t>334</w:t>
      </w:r>
      <w:r w:rsidRPr="005B5657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5B5657">
        <w:rPr>
          <w:rFonts w:ascii="Angsana New" w:hAnsi="Angsana New"/>
          <w:sz w:val="30"/>
          <w:szCs w:val="30"/>
        </w:rPr>
        <w:t xml:space="preserve"> </w:t>
      </w:r>
      <w:r w:rsidRPr="005B5657">
        <w:rPr>
          <w:rFonts w:ascii="Angsana New" w:hAnsi="Angsana New"/>
          <w:sz w:val="30"/>
          <w:szCs w:val="30"/>
          <w:cs/>
        </w:rPr>
        <w:t>(ไม่รวมภาษีมูลค่าเพิ่มและสุทธิ</w:t>
      </w:r>
      <w:r w:rsidR="00CA7DAD">
        <w:rPr>
          <w:rFonts w:ascii="Angsana New" w:hAnsi="Angsana New"/>
          <w:sz w:val="30"/>
          <w:szCs w:val="30"/>
        </w:rPr>
        <w:br/>
      </w:r>
      <w:r w:rsidRPr="005B5657">
        <w:rPr>
          <w:rFonts w:ascii="Angsana New" w:hAnsi="Angsana New"/>
          <w:sz w:val="30"/>
          <w:szCs w:val="30"/>
          <w:cs/>
        </w:rPr>
        <w:t xml:space="preserve">จากเงินประกันการประมูลจำนวน </w:t>
      </w:r>
      <w:r w:rsidRPr="005B5657">
        <w:rPr>
          <w:rFonts w:ascii="Angsana New" w:hAnsi="Angsana New"/>
          <w:sz w:val="30"/>
          <w:szCs w:val="30"/>
        </w:rPr>
        <w:t>38</w:t>
      </w:r>
      <w:r w:rsidRPr="005B5657">
        <w:rPr>
          <w:rFonts w:ascii="Angsana New" w:hAnsi="Angsana New"/>
          <w:sz w:val="30"/>
          <w:szCs w:val="30"/>
          <w:cs/>
        </w:rPr>
        <w:t xml:space="preserve"> ล้านบาท เมื่อวันที่ 29 ตุลาคม 2556) และได้วาง</w:t>
      </w:r>
      <w:r w:rsidRPr="005B5657">
        <w:rPr>
          <w:rFonts w:ascii="Angsana New" w:hAnsi="Angsana New"/>
          <w:spacing w:val="-2"/>
          <w:sz w:val="30"/>
          <w:szCs w:val="30"/>
          <w:cs/>
        </w:rPr>
        <w:t xml:space="preserve">หนังสือค้ำประกันจากสถาบันการเงินเพื่อค้ำประกันการชำระเงินค่าธรรมเนียมส่วนที่เหลือจำนวน </w:t>
      </w:r>
      <w:r w:rsidRPr="005B5657">
        <w:rPr>
          <w:rFonts w:ascii="Angsana New" w:hAnsi="Angsana New"/>
          <w:spacing w:val="-2"/>
          <w:sz w:val="30"/>
          <w:szCs w:val="30"/>
        </w:rPr>
        <w:t xml:space="preserve">1,828 </w:t>
      </w:r>
      <w:r w:rsidRPr="005B5657">
        <w:rPr>
          <w:rFonts w:ascii="Angsana New" w:hAnsi="Angsana New"/>
          <w:sz w:val="30"/>
          <w:szCs w:val="30"/>
          <w:cs/>
        </w:rPr>
        <w:t>ล้านบาท ให้กับ กสทช. เมื่อวันที่</w:t>
      </w:r>
      <w:r w:rsidR="00CA7DAD">
        <w:rPr>
          <w:rFonts w:ascii="Angsana New" w:hAnsi="Angsana New"/>
          <w:sz w:val="30"/>
          <w:szCs w:val="30"/>
        </w:rPr>
        <w:br/>
      </w:r>
      <w:r w:rsidRPr="005B5657">
        <w:rPr>
          <w:rFonts w:ascii="Angsana New" w:hAnsi="Angsana New"/>
          <w:sz w:val="30"/>
          <w:szCs w:val="30"/>
        </w:rPr>
        <w:t>7</w:t>
      </w:r>
      <w:r w:rsidRPr="005B5657">
        <w:rPr>
          <w:rFonts w:ascii="Angsana New" w:hAnsi="Angsana New"/>
          <w:sz w:val="30"/>
          <w:szCs w:val="30"/>
          <w:cs/>
        </w:rPr>
        <w:t xml:space="preserve"> กุมภาพันธ์ 2557 ซึ่งค่าธรรมเนียมดังกล่าวจะชำระเป็นรายปีตามจำนวนเงินที่ระบุในสัญญาสิ้นสุดวันที่</w:t>
      </w:r>
      <w:r w:rsidR="00CA7DAD">
        <w:rPr>
          <w:rFonts w:ascii="Angsana New" w:hAnsi="Angsana New"/>
          <w:sz w:val="30"/>
          <w:szCs w:val="30"/>
        </w:rPr>
        <w:br/>
      </w:r>
      <w:r w:rsidRPr="005B5657">
        <w:rPr>
          <w:rFonts w:ascii="Angsana New" w:hAnsi="Angsana New"/>
          <w:sz w:val="30"/>
          <w:szCs w:val="30"/>
        </w:rPr>
        <w:t xml:space="preserve">25 </w:t>
      </w:r>
      <w:r w:rsidRPr="005B5657">
        <w:rPr>
          <w:rFonts w:ascii="Angsana New" w:hAnsi="Angsana New"/>
          <w:sz w:val="30"/>
          <w:szCs w:val="30"/>
          <w:cs/>
        </w:rPr>
        <w:t xml:space="preserve">เมษายน </w:t>
      </w:r>
      <w:r w:rsidRPr="005B5657">
        <w:rPr>
          <w:rFonts w:ascii="Angsana New" w:hAnsi="Angsana New"/>
          <w:sz w:val="30"/>
          <w:szCs w:val="30"/>
        </w:rPr>
        <w:t>2562</w:t>
      </w:r>
    </w:p>
    <w:p w14:paraId="5A98D3DB" w14:textId="77777777" w:rsidR="00DF1D67" w:rsidRPr="00C64504" w:rsidRDefault="00DF1D67" w:rsidP="00DF1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340465BB" w14:textId="77777777" w:rsidR="00DF1D67" w:rsidRPr="007D0F95" w:rsidRDefault="00DF1D67" w:rsidP="00DF1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7D0F9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D0F95">
        <w:rPr>
          <w:rFonts w:ascii="Angsana New" w:hAnsi="Angsana New" w:hint="cs"/>
          <w:sz w:val="30"/>
          <w:szCs w:val="30"/>
          <w:cs/>
        </w:rPr>
        <w:t>31 ธันวาคม</w:t>
      </w:r>
      <w:r w:rsidRPr="007D0F95">
        <w:rPr>
          <w:rFonts w:ascii="Angsana New" w:hAnsi="Angsana New"/>
          <w:sz w:val="30"/>
          <w:szCs w:val="30"/>
          <w:cs/>
        </w:rPr>
        <w:t xml:space="preserve"> 2560</w:t>
      </w:r>
      <w:r w:rsidRPr="007D0F95">
        <w:rPr>
          <w:rFonts w:ascii="Angsana New" w:hAnsi="Angsana New"/>
          <w:sz w:val="30"/>
          <w:szCs w:val="30"/>
        </w:rPr>
        <w:t xml:space="preserve"> </w:t>
      </w:r>
      <w:r w:rsidRPr="007D0F95">
        <w:rPr>
          <w:rFonts w:ascii="Angsana New" w:hAnsi="Angsana New"/>
          <w:sz w:val="30"/>
          <w:szCs w:val="30"/>
          <w:cs/>
        </w:rPr>
        <w:t xml:space="preserve">หนังสือค้ำประกันดังกล่าวมียอดคงเหลือจำนวน </w:t>
      </w:r>
      <w:r w:rsidRPr="007D0F95">
        <w:rPr>
          <w:rFonts w:ascii="Angsana New" w:hAnsi="Angsana New"/>
          <w:sz w:val="30"/>
          <w:szCs w:val="30"/>
        </w:rPr>
        <w:t xml:space="preserve">929 </w:t>
      </w:r>
      <w:r w:rsidRPr="007D0F95">
        <w:rPr>
          <w:rFonts w:ascii="Angsana New" w:hAnsi="Angsana New"/>
          <w:sz w:val="30"/>
          <w:szCs w:val="30"/>
          <w:cs/>
        </w:rPr>
        <w:t xml:space="preserve">ล้านบาท </w:t>
      </w:r>
      <w:r w:rsidR="007D0F95" w:rsidRPr="007D0F95">
        <w:rPr>
          <w:rFonts w:ascii="Angsana New" w:hAnsi="Angsana New"/>
          <w:i/>
          <w:iCs/>
          <w:sz w:val="30"/>
          <w:szCs w:val="30"/>
        </w:rPr>
        <w:t>(</w:t>
      </w:r>
      <w:r w:rsidRPr="007D0F95">
        <w:rPr>
          <w:rFonts w:ascii="Angsana New" w:hAnsi="Angsana New"/>
          <w:i/>
          <w:iCs/>
          <w:sz w:val="30"/>
          <w:szCs w:val="30"/>
        </w:rPr>
        <w:t>2559: 1,</w:t>
      </w:r>
      <w:r w:rsidRPr="007D0F95">
        <w:rPr>
          <w:rFonts w:ascii="Angsana New" w:hAnsi="Angsana New"/>
          <w:i/>
          <w:iCs/>
          <w:sz w:val="30"/>
          <w:szCs w:val="30"/>
          <w:cs/>
        </w:rPr>
        <w:t>130 ล้านบาท)</w:t>
      </w:r>
    </w:p>
    <w:p w14:paraId="27BF835D" w14:textId="77777777" w:rsidR="00DF1D67" w:rsidRPr="00C64504" w:rsidRDefault="00DF1D67" w:rsidP="00DF1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791F44BF" w14:textId="77777777" w:rsidR="00DF1D67" w:rsidRPr="005B5657" w:rsidRDefault="00DF1D67" w:rsidP="00DF1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5B5657">
        <w:rPr>
          <w:rFonts w:ascii="Angsana New" w:hAnsi="Angsana New"/>
          <w:sz w:val="30"/>
          <w:szCs w:val="30"/>
          <w:cs/>
        </w:rPr>
        <w:t>บริษัทย่อยทางอ้อมแห่งหนึ่ง (</w:t>
      </w:r>
      <w:r w:rsidRPr="005B5657">
        <w:rPr>
          <w:rFonts w:ascii="Angsana New" w:hAnsi="Angsana New"/>
          <w:sz w:val="30"/>
          <w:szCs w:val="30"/>
        </w:rPr>
        <w:t>“</w:t>
      </w:r>
      <w:r w:rsidRPr="005B5657">
        <w:rPr>
          <w:rFonts w:ascii="Angsana New" w:hAnsi="Angsana New"/>
          <w:sz w:val="30"/>
          <w:szCs w:val="30"/>
          <w:cs/>
        </w:rPr>
        <w:t>บริษัท เอ็นบีซี เน็กซ์ วิชั่น จำกัด</w:t>
      </w:r>
      <w:r w:rsidRPr="005B5657">
        <w:rPr>
          <w:rFonts w:ascii="Angsana New" w:hAnsi="Angsana New"/>
          <w:sz w:val="30"/>
          <w:szCs w:val="30"/>
        </w:rPr>
        <w:t>”)</w:t>
      </w:r>
      <w:r w:rsidRPr="005B5657">
        <w:rPr>
          <w:rFonts w:ascii="Angsana New" w:hAnsi="Angsana New"/>
          <w:sz w:val="30"/>
          <w:szCs w:val="30"/>
          <w:cs/>
        </w:rPr>
        <w:t xml:space="preserve"> เป็นผู้ชนะการประมูลคลื่นความถี่เพื่อให้บริการโทรทัศน์ภาคพื้นดินในระบบดิจิตอล ประเภทบริการทางธุรกิจระดับชาติ ในหมวดหมู่ข่าวสารและสาระ ในราคาประมูลรวม 1</w:t>
      </w:r>
      <w:r w:rsidRPr="005B5657">
        <w:rPr>
          <w:rFonts w:ascii="Angsana New" w:hAnsi="Angsana New"/>
          <w:sz w:val="30"/>
          <w:szCs w:val="30"/>
        </w:rPr>
        <w:t>,338</w:t>
      </w:r>
      <w:r w:rsidRPr="005B5657">
        <w:rPr>
          <w:rFonts w:ascii="Angsana New" w:hAnsi="Angsana New"/>
          <w:sz w:val="30"/>
          <w:szCs w:val="30"/>
          <w:cs/>
        </w:rPr>
        <w:t xml:space="preserve"> ล้านบาท (ไม่รวมภาษีมูลค่าเพิ่ม) บริษัทย่อยทางอ้อมดังกล่าวจะต้องชำระค่าธรรมเนียม</w:t>
      </w:r>
      <w:r w:rsidR="00CA7DAD">
        <w:rPr>
          <w:rFonts w:ascii="Angsana New" w:hAnsi="Angsana New"/>
          <w:sz w:val="30"/>
          <w:szCs w:val="30"/>
        </w:rPr>
        <w:br/>
      </w:r>
      <w:r w:rsidRPr="005B5657">
        <w:rPr>
          <w:rFonts w:ascii="Angsana New" w:hAnsi="Angsana New"/>
          <w:sz w:val="30"/>
          <w:szCs w:val="30"/>
          <w:cs/>
        </w:rPr>
        <w:t>ใบอนุญาต โดยแยกชำระ ดังนี้</w:t>
      </w:r>
    </w:p>
    <w:p w14:paraId="3F9D5BE8" w14:textId="77777777" w:rsidR="00DF1D67" w:rsidRPr="00C64504" w:rsidRDefault="00DF1D67" w:rsidP="00DF1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2DBAB53" w14:textId="77777777" w:rsidR="00DF1D67" w:rsidRPr="005B5657" w:rsidRDefault="00DF1D67" w:rsidP="00BE2B72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 w:right="-43" w:hanging="423"/>
        <w:jc w:val="thaiDistribute"/>
        <w:rPr>
          <w:rFonts w:ascii="Angsana New" w:hAnsi="Angsana New"/>
          <w:sz w:val="30"/>
          <w:szCs w:val="30"/>
        </w:rPr>
      </w:pPr>
      <w:r w:rsidRPr="005B5657">
        <w:rPr>
          <w:rFonts w:ascii="Angsana New" w:hAnsi="Angsana New"/>
          <w:sz w:val="30"/>
          <w:szCs w:val="30"/>
          <w:cs/>
        </w:rPr>
        <w:t>ค่าธรรมเนียมใบอนุญาตในส่วนของราคาขั้นต่ำจำนวน 220 ล้านบาท แบ่งชำระ 4 งวด ภายใน 3 ปี</w:t>
      </w:r>
      <w:r w:rsidRPr="005B5657">
        <w:rPr>
          <w:rFonts w:ascii="Angsana New" w:hAnsi="Angsana New"/>
          <w:sz w:val="30"/>
          <w:szCs w:val="30"/>
        </w:rPr>
        <w:t xml:space="preserve"> </w:t>
      </w:r>
      <w:r w:rsidRPr="005B5657">
        <w:rPr>
          <w:rFonts w:ascii="Angsana New" w:hAnsi="Angsana New"/>
          <w:sz w:val="30"/>
          <w:szCs w:val="30"/>
          <w:cs/>
        </w:rPr>
        <w:t>นับแต่วันที่ได้รับใบอนุญาตตามเงื่อนไขที่ กสทช. กำหนด</w:t>
      </w:r>
    </w:p>
    <w:p w14:paraId="1048530A" w14:textId="123A9288" w:rsidR="00DF1D67" w:rsidRPr="005B5657" w:rsidRDefault="00DF1D67" w:rsidP="00BE2B72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 w:right="-43" w:hanging="423"/>
        <w:jc w:val="thaiDistribute"/>
        <w:rPr>
          <w:rFonts w:ascii="Angsana New" w:hAnsi="Angsana New"/>
          <w:sz w:val="30"/>
          <w:szCs w:val="30"/>
        </w:rPr>
      </w:pPr>
      <w:r w:rsidRPr="005B5657">
        <w:rPr>
          <w:rFonts w:ascii="Angsana New" w:hAnsi="Angsana New"/>
          <w:sz w:val="30"/>
          <w:szCs w:val="30"/>
          <w:cs/>
        </w:rPr>
        <w:t>ค่าธรรมเนียมใบอนุญาตในส่วนที่เกินกว่าราคาขั้นต่ำจำนวน 1</w:t>
      </w:r>
      <w:r w:rsidRPr="005B5657">
        <w:rPr>
          <w:rFonts w:ascii="Angsana New" w:hAnsi="Angsana New"/>
          <w:sz w:val="30"/>
          <w:szCs w:val="30"/>
        </w:rPr>
        <w:t xml:space="preserve">,118 </w:t>
      </w:r>
      <w:r w:rsidRPr="005B5657">
        <w:rPr>
          <w:rFonts w:ascii="Angsana New" w:hAnsi="Angsana New"/>
          <w:sz w:val="30"/>
          <w:szCs w:val="30"/>
          <w:cs/>
        </w:rPr>
        <w:t xml:space="preserve">ล้านบาท แบ่งชำระ 6 งวด ภายใน 5 ปี </w:t>
      </w:r>
      <w:r w:rsidRPr="005B5657">
        <w:rPr>
          <w:rFonts w:ascii="Angsana New" w:hAnsi="Angsana New"/>
          <w:sz w:val="30"/>
          <w:szCs w:val="30"/>
        </w:rPr>
        <w:t xml:space="preserve">   </w:t>
      </w:r>
      <w:r w:rsidR="001E2147">
        <w:rPr>
          <w:rFonts w:ascii="Angsana New" w:hAnsi="Angsana New"/>
          <w:sz w:val="30"/>
          <w:szCs w:val="30"/>
        </w:rPr>
        <w:t xml:space="preserve"> </w:t>
      </w:r>
      <w:r w:rsidRPr="005B5657">
        <w:rPr>
          <w:rFonts w:ascii="Angsana New" w:hAnsi="Angsana New"/>
          <w:sz w:val="30"/>
          <w:szCs w:val="30"/>
          <w:cs/>
        </w:rPr>
        <w:t>นับแต่วันที่ได้รับใบอนุญาตตามเงื่อนไขที่ กสทช. กำหนด</w:t>
      </w:r>
    </w:p>
    <w:p w14:paraId="41A66FD7" w14:textId="77777777" w:rsidR="00DF1D67" w:rsidRPr="00C64504" w:rsidRDefault="00DF1D67" w:rsidP="00DF1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291D5057" w14:textId="5B956E67" w:rsidR="00DF1D67" w:rsidRPr="005B5657" w:rsidRDefault="00DF1D67" w:rsidP="00DF1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5B5657">
        <w:rPr>
          <w:rFonts w:ascii="Angsana New" w:hAnsi="Angsana New"/>
          <w:sz w:val="30"/>
          <w:szCs w:val="30"/>
          <w:cs/>
        </w:rPr>
        <w:t xml:space="preserve">บริษัทย่อยทางอ้อมดังกล่าวได้ชำระเงินค่าธรรมเนียมใบอนุญาตงวดที่หนึ่งจำนวนร้อยละ 50 ของราคาประมูลขั้นต่ำ และร้อยละ 10 ของเงินในส่วนที่เกินกว่าราคาขั้นต่ำ รวมเป็นเงินทั้งสิ้น </w:t>
      </w:r>
      <w:r w:rsidRPr="005B5657">
        <w:rPr>
          <w:rFonts w:ascii="Angsana New" w:hAnsi="Angsana New"/>
          <w:sz w:val="30"/>
          <w:szCs w:val="30"/>
        </w:rPr>
        <w:t>199.80</w:t>
      </w:r>
      <w:r w:rsidRPr="005B5657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5B5657">
        <w:rPr>
          <w:rFonts w:ascii="Angsana New" w:hAnsi="Angsana New"/>
          <w:sz w:val="30"/>
          <w:szCs w:val="30"/>
        </w:rPr>
        <w:t xml:space="preserve"> </w:t>
      </w:r>
      <w:r w:rsidRPr="005B5657">
        <w:rPr>
          <w:rFonts w:ascii="Angsana New" w:hAnsi="Angsana New"/>
          <w:sz w:val="30"/>
          <w:szCs w:val="30"/>
          <w:cs/>
        </w:rPr>
        <w:t xml:space="preserve">(ไม่รวมภาษีมูลค่าเพิ่มและสุทธิจากเงินประกันการประมูลจำนวน </w:t>
      </w:r>
      <w:r w:rsidRPr="005B5657">
        <w:rPr>
          <w:rFonts w:ascii="Angsana New" w:hAnsi="Angsana New"/>
          <w:sz w:val="30"/>
          <w:szCs w:val="30"/>
        </w:rPr>
        <w:t>22</w:t>
      </w:r>
      <w:r w:rsidRPr="005B5657">
        <w:rPr>
          <w:rFonts w:ascii="Angsana New" w:hAnsi="Angsana New"/>
          <w:sz w:val="30"/>
          <w:szCs w:val="30"/>
          <w:cs/>
        </w:rPr>
        <w:t xml:space="preserve"> ล้านบาท เมื่อวันที่ 29 ตุลาคม 2556) และได้วางหนังสือค้ำประกันจากสถาบันการเงินเพื่อค้ำประกันการชำระเงินค่าธรรมเนียมส่วนที่เหลือจำนวน </w:t>
      </w:r>
      <w:r w:rsidRPr="005B5657">
        <w:rPr>
          <w:rFonts w:ascii="Angsana New" w:hAnsi="Angsana New"/>
          <w:sz w:val="30"/>
          <w:szCs w:val="30"/>
        </w:rPr>
        <w:t>1,116.20</w:t>
      </w:r>
      <w:r w:rsidRPr="005B5657">
        <w:rPr>
          <w:rFonts w:ascii="Angsana New" w:hAnsi="Angsana New"/>
          <w:sz w:val="30"/>
          <w:szCs w:val="30"/>
          <w:cs/>
        </w:rPr>
        <w:t xml:space="preserve"> ล้านบาท ให้กับ กสทช.   </w:t>
      </w:r>
      <w:r w:rsidR="001E2147">
        <w:rPr>
          <w:rFonts w:ascii="Angsana New" w:hAnsi="Angsana New"/>
          <w:sz w:val="30"/>
          <w:szCs w:val="30"/>
        </w:rPr>
        <w:t xml:space="preserve">  </w:t>
      </w:r>
      <w:r w:rsidRPr="005B5657">
        <w:rPr>
          <w:rFonts w:ascii="Angsana New" w:hAnsi="Angsana New"/>
          <w:sz w:val="30"/>
          <w:szCs w:val="30"/>
          <w:cs/>
        </w:rPr>
        <w:t xml:space="preserve">   เมื่อวันที่ </w:t>
      </w:r>
      <w:r w:rsidRPr="005B5657">
        <w:rPr>
          <w:rFonts w:ascii="Angsana New" w:hAnsi="Angsana New"/>
          <w:sz w:val="30"/>
          <w:szCs w:val="30"/>
        </w:rPr>
        <w:t>7</w:t>
      </w:r>
      <w:r w:rsidRPr="005B5657">
        <w:rPr>
          <w:rFonts w:ascii="Angsana New" w:hAnsi="Angsana New"/>
          <w:sz w:val="30"/>
          <w:szCs w:val="30"/>
          <w:cs/>
        </w:rPr>
        <w:t xml:space="preserve"> กุมภาพันธ์ 2557 ซึ่งค่าธรรมเนียมดังกล่าวจะชำระเป็นรายปีตามจำนวนเงินที่ระบุในสัญญาสิ้นสุดวันที่</w:t>
      </w:r>
      <w:r w:rsidR="00CA7DAD">
        <w:rPr>
          <w:rFonts w:ascii="Angsana New" w:hAnsi="Angsana New"/>
          <w:sz w:val="30"/>
          <w:szCs w:val="30"/>
        </w:rPr>
        <w:br/>
      </w:r>
      <w:r w:rsidRPr="005B5657">
        <w:rPr>
          <w:rFonts w:ascii="Angsana New" w:hAnsi="Angsana New"/>
          <w:sz w:val="30"/>
          <w:szCs w:val="30"/>
        </w:rPr>
        <w:t xml:space="preserve">25 </w:t>
      </w:r>
      <w:r w:rsidRPr="005B5657">
        <w:rPr>
          <w:rFonts w:ascii="Angsana New" w:hAnsi="Angsana New"/>
          <w:sz w:val="30"/>
          <w:szCs w:val="30"/>
          <w:cs/>
        </w:rPr>
        <w:t xml:space="preserve">เมษายน </w:t>
      </w:r>
      <w:r w:rsidRPr="005B5657">
        <w:rPr>
          <w:rFonts w:ascii="Angsana New" w:hAnsi="Angsana New"/>
          <w:sz w:val="30"/>
          <w:szCs w:val="30"/>
        </w:rPr>
        <w:t>2562</w:t>
      </w:r>
    </w:p>
    <w:p w14:paraId="649FED26" w14:textId="77777777" w:rsidR="00DF1D67" w:rsidRPr="00C64504" w:rsidRDefault="00DF1D67" w:rsidP="00DF1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659B8F2" w14:textId="77777777" w:rsidR="00DF1D67" w:rsidRPr="005B5657" w:rsidRDefault="00DF1D67" w:rsidP="00DF1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5B5657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Pr="005B5657">
        <w:rPr>
          <w:rFonts w:ascii="Angsana New" w:hAnsi="Angsana New"/>
          <w:sz w:val="30"/>
          <w:szCs w:val="30"/>
          <w:cs/>
        </w:rPr>
        <w:t xml:space="preserve"> 2560</w:t>
      </w:r>
      <w:r w:rsidRPr="005B5657">
        <w:rPr>
          <w:rFonts w:ascii="Angsana New" w:hAnsi="Angsana New"/>
          <w:sz w:val="30"/>
          <w:szCs w:val="30"/>
        </w:rPr>
        <w:t xml:space="preserve"> </w:t>
      </w:r>
      <w:r w:rsidRPr="005B5657">
        <w:rPr>
          <w:rFonts w:ascii="Angsana New" w:hAnsi="Angsana New"/>
          <w:sz w:val="30"/>
          <w:szCs w:val="30"/>
          <w:cs/>
        </w:rPr>
        <w:t>หนังสือค้ำประกันดังกล่าวมียอด</w:t>
      </w:r>
      <w:r w:rsidRPr="0020632E">
        <w:rPr>
          <w:rFonts w:ascii="Angsana New" w:hAnsi="Angsana New"/>
          <w:sz w:val="30"/>
          <w:szCs w:val="30"/>
          <w:cs/>
        </w:rPr>
        <w:t xml:space="preserve">คงเหลือจำนวน </w:t>
      </w:r>
      <w:r w:rsidRPr="0020632E">
        <w:rPr>
          <w:rFonts w:ascii="Angsana New" w:hAnsi="Angsana New"/>
          <w:sz w:val="30"/>
          <w:szCs w:val="30"/>
        </w:rPr>
        <w:t xml:space="preserve">570 </w:t>
      </w:r>
      <w:r w:rsidRPr="0020632E">
        <w:rPr>
          <w:rFonts w:ascii="Angsana New" w:hAnsi="Angsana New"/>
          <w:sz w:val="30"/>
          <w:szCs w:val="30"/>
          <w:cs/>
        </w:rPr>
        <w:t>ล้านบาท</w:t>
      </w:r>
      <w:r w:rsidRPr="005B5657">
        <w:rPr>
          <w:rFonts w:ascii="Angsana New" w:hAnsi="Angsana New"/>
          <w:sz w:val="30"/>
          <w:szCs w:val="30"/>
          <w:cs/>
        </w:rPr>
        <w:t xml:space="preserve"> </w:t>
      </w:r>
      <w:r w:rsidRPr="005B5657">
        <w:rPr>
          <w:rFonts w:ascii="Angsana New" w:hAnsi="Angsana New"/>
          <w:i/>
          <w:iCs/>
          <w:sz w:val="30"/>
          <w:szCs w:val="30"/>
        </w:rPr>
        <w:t>(</w:t>
      </w:r>
      <w:r w:rsidR="007D0F95">
        <w:rPr>
          <w:rFonts w:ascii="Angsana New" w:hAnsi="Angsana New" w:hint="cs"/>
          <w:i/>
          <w:iCs/>
          <w:sz w:val="30"/>
          <w:szCs w:val="30"/>
          <w:cs/>
        </w:rPr>
        <w:t>2559</w:t>
      </w:r>
      <w:r w:rsidRPr="005B5657">
        <w:rPr>
          <w:rFonts w:ascii="Angsana New" w:hAnsi="Angsana New"/>
          <w:i/>
          <w:iCs/>
          <w:sz w:val="30"/>
          <w:szCs w:val="30"/>
        </w:rPr>
        <w:t xml:space="preserve">: 692.80 </w:t>
      </w:r>
      <w:r w:rsidRPr="005B5657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1B191C92" w14:textId="77777777" w:rsidR="00DF1D67" w:rsidRPr="00C64504" w:rsidRDefault="00DF1D67" w:rsidP="00DF1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2D69BBCC" w14:textId="77777777" w:rsidR="00DF1D67" w:rsidRPr="005B5657" w:rsidRDefault="00DF1D67" w:rsidP="00DF1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B5657">
        <w:rPr>
          <w:rFonts w:ascii="Angsana New" w:hAnsi="Angsana New"/>
          <w:sz w:val="30"/>
          <w:szCs w:val="30"/>
          <w:cs/>
        </w:rPr>
        <w:t>บริษัทย่อยและบริษัทย่อยทางอ้อมได้รับใบอนุญาตให้ใช้คลื่นความถี่และประกอบกิจการโทรทัศน์ เพื่อให้บริการโทรทัศน์ภาคพื้นดินในระบบดิจิตอล ประเภทบริการทางธุรกิจระดับชาติ เมื่อวันที่ 25 เมษายน 2557</w:t>
      </w:r>
      <w:r w:rsidR="00CA7DAD">
        <w:rPr>
          <w:rFonts w:ascii="Angsana New" w:hAnsi="Angsana New"/>
          <w:sz w:val="30"/>
          <w:szCs w:val="30"/>
        </w:rPr>
        <w:br/>
      </w:r>
      <w:r w:rsidRPr="005B5657">
        <w:rPr>
          <w:rFonts w:ascii="Angsana New" w:hAnsi="Angsana New"/>
          <w:sz w:val="30"/>
          <w:szCs w:val="30"/>
          <w:cs/>
        </w:rPr>
        <w:t>โดยมีระยะเวลา 15 ปี เริ่มตั้งแต่วันที่ 25 เมษายน 2557 ถึงวันที่ 24 เมษายน 2572</w:t>
      </w:r>
    </w:p>
    <w:p w14:paraId="4C5641C6" w14:textId="77777777" w:rsidR="00DF1D67" w:rsidRDefault="00DF1D67" w:rsidP="00DF1D67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4261968" w14:textId="77777777" w:rsidR="00DF1D67" w:rsidRDefault="00DF1D67" w:rsidP="00CE4D3B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B5657">
        <w:rPr>
          <w:rFonts w:ascii="Angsana New" w:hAnsi="Angsana New"/>
          <w:sz w:val="30"/>
          <w:szCs w:val="30"/>
          <w:cs/>
        </w:rPr>
        <w:lastRenderedPageBreak/>
        <w:t>เมื่อวันที่ 20 ธันวาคม 2559 คณะรักษาความสงบแห่งชาติ (คสช.) ออกคำสั่งตามมาตรา 44 เรื่อง มาตรการส่งเสริมการประกอบกิจการวิทยุกระจายเสียง วิทยุโทรทัศน์ และกิจการโทรคมนาคม เพื่อประโยชน์สาธารณะ โดยให้ผู้รับใบอนุญาตรายใดไม่สามารถปฏิบัติตามหลักเกณฑ์การชำระค่าธรรมเนียมใบอนุญาตในส่วนที่เหลือตั้งแต่งวดที่สี่เป็นต้นไป ตามหลักเกณฑ์ วิธีการ และเงื่อนไขที่กำหนดเริ่มแรก แจ้งเป็นหนังสือไปยัง กสทช. ล่วงหน้าก่อน</w:t>
      </w:r>
      <w:r w:rsidRPr="005B5657">
        <w:rPr>
          <w:rFonts w:ascii="Angsana New" w:hAnsi="Angsana New"/>
          <w:sz w:val="30"/>
          <w:szCs w:val="30"/>
          <w:cs/>
        </w:rPr>
        <w:br/>
        <w:t xml:space="preserve">วันครบกำหนดชำระค่าธรรมเนียมใบอนุญาตตามที่กำหนดไว้ในประกาศ ในกรณีที่ กสทช. พิจารณาแล้วเห็นเป็นการสมควรก็ให้ผู้รับใบอนุญาตรายนั้นชำระค่าธรรมเนียมใบอนุญาตในส่วนที่เหลือทั้งหมดตามหลักเกณฑ์ วิธีการ และเงื่อนไขที่กำหนดไว้ในคำสั่งนี้ ซึ่งกำหนดให้ขยายการชำระค่าธรรมเนียมใบอนุญาตในส่วนที่เหลือ ในระหว่างปี </w:t>
      </w:r>
      <w:r w:rsidRPr="005B5657">
        <w:rPr>
          <w:rFonts w:ascii="Angsana New" w:hAnsi="Angsana New"/>
          <w:sz w:val="30"/>
          <w:szCs w:val="30"/>
        </w:rPr>
        <w:t>2560</w:t>
      </w:r>
      <w:r w:rsidRPr="005B5657">
        <w:rPr>
          <w:rFonts w:ascii="Angsana New" w:hAnsi="Angsana New"/>
          <w:sz w:val="30"/>
          <w:szCs w:val="30"/>
          <w:cs/>
        </w:rPr>
        <w:t xml:space="preserve"> บริษัทย่อยและบริษัทย่อยทางอ้อมได้รับหนังสือจาก กสทช</w:t>
      </w:r>
      <w:r w:rsidRPr="005B5657">
        <w:rPr>
          <w:rFonts w:ascii="Angsana New" w:hAnsi="Angsana New"/>
          <w:sz w:val="30"/>
          <w:szCs w:val="30"/>
        </w:rPr>
        <w:t>.</w:t>
      </w:r>
      <w:r w:rsidRPr="005B5657">
        <w:rPr>
          <w:rFonts w:ascii="Angsana New" w:hAnsi="Angsana New"/>
          <w:sz w:val="30"/>
          <w:szCs w:val="30"/>
          <w:cs/>
        </w:rPr>
        <w:t xml:space="preserve"> เห็นชอบให้บริษัทย่อยและบริษัทย่อยทางอ้อมชำระค่าธรรมเนียมใบอนุญาตในส่วนที่เหลือทั้งหมดพร้อมทั้งดอกเบี้ย ตามหลักเกณฑ์ วิธีการ และเงื่อนไขที่กำหนดไว้ในบัญชีท้ายคำสั่งดังกล่าว</w:t>
      </w:r>
    </w:p>
    <w:p w14:paraId="64A96167" w14:textId="77777777" w:rsidR="00076B74" w:rsidRPr="00D151FF" w:rsidRDefault="00076B74" w:rsidP="00CE4D3B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10A9637" w14:textId="77777777" w:rsidR="00DF1D67" w:rsidRPr="00414DD5" w:rsidRDefault="00CE4D3B" w:rsidP="00DF1D67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ร</w:t>
      </w:r>
      <w:r w:rsidR="00DF1D67" w:rsidRPr="00414DD5">
        <w:rPr>
          <w:rFonts w:ascii="Angsana New" w:hAnsi="Angsana New" w:hint="cs"/>
          <w:sz w:val="30"/>
          <w:szCs w:val="30"/>
          <w:cs/>
        </w:rPr>
        <w:t>ายละเอียด</w:t>
      </w:r>
      <w:r w:rsidR="00DF1D67">
        <w:rPr>
          <w:rFonts w:ascii="Angsana New" w:hAnsi="Angsana New" w:hint="cs"/>
          <w:sz w:val="30"/>
          <w:szCs w:val="30"/>
          <w:cs/>
        </w:rPr>
        <w:t>การชำระค่าธรรมเนียมใบอนุญาตของบริษัทย่อยและบริษัทย่อยทางอ้อมให้กับสำนักงาน กสทช.</w:t>
      </w:r>
      <w:r w:rsidR="0057441A">
        <w:rPr>
          <w:rFonts w:ascii="Angsana New" w:hAnsi="Angsana New" w:hint="cs"/>
          <w:sz w:val="30"/>
          <w:szCs w:val="30"/>
          <w:cs/>
        </w:rPr>
        <w:t>ที่แก้ไขแล้ว</w:t>
      </w:r>
      <w:r w:rsidR="004F7691">
        <w:rPr>
          <w:rFonts w:ascii="Angsana New" w:hAnsi="Angsana New"/>
          <w:sz w:val="30"/>
          <w:szCs w:val="30"/>
        </w:rPr>
        <w:t xml:space="preserve"> </w:t>
      </w:r>
      <w:r w:rsidR="00DF1D67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E31A81B" w14:textId="77777777" w:rsidR="00DF1D67" w:rsidRPr="00D151FF" w:rsidRDefault="00DF1D67" w:rsidP="00DF1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920"/>
        <w:gridCol w:w="1332"/>
      </w:tblGrid>
      <w:tr w:rsidR="00DF1D67" w:rsidRPr="005E5714" w14:paraId="2303AA41" w14:textId="77777777" w:rsidTr="00A0170B">
        <w:trPr>
          <w:trHeight w:val="254"/>
        </w:trPr>
        <w:tc>
          <w:tcPr>
            <w:tcW w:w="7920" w:type="dxa"/>
          </w:tcPr>
          <w:p w14:paraId="720ACB67" w14:textId="77777777" w:rsidR="00DF1D67" w:rsidRPr="000E22F2" w:rsidRDefault="00DF1D67" w:rsidP="0001055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</w:tcPr>
          <w:p w14:paraId="232A2615" w14:textId="77777777" w:rsidR="00DF1D67" w:rsidRPr="000E22F2" w:rsidRDefault="00DF1D67" w:rsidP="00010552">
            <w:pPr>
              <w:spacing w:line="240" w:lineRule="auto"/>
              <w:ind w:right="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E22F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E22F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DF1D67" w:rsidRPr="005E5714" w14:paraId="6992BFA4" w14:textId="77777777" w:rsidTr="00A0170B">
        <w:trPr>
          <w:trHeight w:val="182"/>
        </w:trPr>
        <w:tc>
          <w:tcPr>
            <w:tcW w:w="7920" w:type="dxa"/>
          </w:tcPr>
          <w:p w14:paraId="5EA7430C" w14:textId="77777777" w:rsidR="00DF1D67" w:rsidRPr="000E22F2" w:rsidRDefault="00DF1D67" w:rsidP="0001055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 xml:space="preserve">งวดที่ </w:t>
            </w:r>
            <w:r w:rsidRPr="000E22F2">
              <w:rPr>
                <w:rFonts w:ascii="Angsana New" w:hAnsi="Angsana New"/>
                <w:sz w:val="30"/>
                <w:szCs w:val="30"/>
              </w:rPr>
              <w:t>1 (</w:t>
            </w: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0E22F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>วัน นับแต่วันที่ได้รับหนังสือแจ้งการเป็นผู้ชนะการประมูล</w:t>
            </w:r>
            <w:r w:rsidRPr="000E22F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32" w:type="dxa"/>
            <w:vAlign w:val="bottom"/>
          </w:tcPr>
          <w:p w14:paraId="51C40F7B" w14:textId="77777777" w:rsidR="00DF1D67" w:rsidRPr="000E22F2" w:rsidRDefault="00DF1D67" w:rsidP="0001055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593.8</w:t>
            </w:r>
          </w:p>
        </w:tc>
      </w:tr>
      <w:tr w:rsidR="00DF1D67" w:rsidRPr="005E5714" w14:paraId="1562D05F" w14:textId="77777777" w:rsidTr="00A0170B">
        <w:trPr>
          <w:trHeight w:val="397"/>
        </w:trPr>
        <w:tc>
          <w:tcPr>
            <w:tcW w:w="7920" w:type="dxa"/>
          </w:tcPr>
          <w:p w14:paraId="3DCEEE3D" w14:textId="77777777" w:rsidR="00DF1D67" w:rsidRPr="000E22F2" w:rsidRDefault="00DF1D67" w:rsidP="0001055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 xml:space="preserve">งวดที่ </w:t>
            </w:r>
            <w:r w:rsidRPr="000E22F2">
              <w:rPr>
                <w:rFonts w:ascii="Angsana New" w:hAnsi="Angsana New"/>
                <w:sz w:val="30"/>
                <w:szCs w:val="30"/>
              </w:rPr>
              <w:t>2 (</w:t>
            </w: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0E22F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 xml:space="preserve">วัน นับแต่วันครบกำหนดระยะเวลา </w:t>
            </w:r>
            <w:r w:rsidRPr="000E22F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>ปี ที่ได้รับใบอนุญาต</w:t>
            </w:r>
            <w:r w:rsidRPr="000E22F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32" w:type="dxa"/>
          </w:tcPr>
          <w:p w14:paraId="46967712" w14:textId="77777777" w:rsidR="00DF1D67" w:rsidRPr="000E22F2" w:rsidRDefault="00DF1D67" w:rsidP="0001055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473.8</w:t>
            </w:r>
          </w:p>
        </w:tc>
      </w:tr>
      <w:tr w:rsidR="00DF1D67" w:rsidRPr="005E5714" w14:paraId="599780D3" w14:textId="77777777" w:rsidTr="00A0170B">
        <w:trPr>
          <w:trHeight w:val="397"/>
        </w:trPr>
        <w:tc>
          <w:tcPr>
            <w:tcW w:w="7920" w:type="dxa"/>
          </w:tcPr>
          <w:p w14:paraId="0AE09665" w14:textId="77777777" w:rsidR="00DF1D67" w:rsidRPr="000E22F2" w:rsidRDefault="00DF1D67" w:rsidP="0001055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 xml:space="preserve">งวดที่ </w:t>
            </w:r>
            <w:r w:rsidRPr="000E22F2">
              <w:rPr>
                <w:rFonts w:ascii="Angsana New" w:hAnsi="Angsana New"/>
                <w:sz w:val="30"/>
                <w:szCs w:val="30"/>
              </w:rPr>
              <w:t>3 (</w:t>
            </w: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0E22F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>วัน นับแต่</w:t>
            </w:r>
            <w:r w:rsidRPr="000E22F2">
              <w:rPr>
                <w:rFonts w:ascii="Angsana New" w:hAnsi="Angsana New"/>
                <w:sz w:val="30"/>
                <w:szCs w:val="30"/>
                <w:cs/>
              </w:rPr>
              <w:t xml:space="preserve">วันครบกำหนดระยะเวลา </w:t>
            </w:r>
            <w:r w:rsidRPr="000E22F2">
              <w:rPr>
                <w:rFonts w:ascii="Angsana New" w:hAnsi="Angsana New"/>
                <w:sz w:val="30"/>
                <w:szCs w:val="30"/>
              </w:rPr>
              <w:t>2</w:t>
            </w:r>
            <w:r w:rsidRPr="000E22F2">
              <w:rPr>
                <w:rFonts w:ascii="Angsana New" w:hAnsi="Angsana New"/>
                <w:sz w:val="30"/>
                <w:szCs w:val="30"/>
                <w:cs/>
              </w:rPr>
              <w:t xml:space="preserve"> ปี ที่ได้รับใบอนุญาต</w:t>
            </w:r>
            <w:r w:rsidRPr="000E22F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32" w:type="dxa"/>
          </w:tcPr>
          <w:p w14:paraId="64F657E9" w14:textId="77777777" w:rsidR="00DF1D67" w:rsidRPr="000E22F2" w:rsidRDefault="00DF1D67" w:rsidP="0001055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647.6</w:t>
            </w:r>
          </w:p>
        </w:tc>
      </w:tr>
      <w:tr w:rsidR="00DF1D67" w:rsidRPr="005E5714" w14:paraId="17966342" w14:textId="77777777" w:rsidTr="00A0170B">
        <w:trPr>
          <w:trHeight w:val="397"/>
        </w:trPr>
        <w:tc>
          <w:tcPr>
            <w:tcW w:w="7920" w:type="dxa"/>
          </w:tcPr>
          <w:p w14:paraId="2436102C" w14:textId="77777777" w:rsidR="00DF1D67" w:rsidRPr="000E22F2" w:rsidRDefault="00DF1D67" w:rsidP="0001055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 xml:space="preserve">งวดที่ </w:t>
            </w:r>
            <w:r w:rsidRPr="000E22F2">
              <w:rPr>
                <w:rFonts w:ascii="Angsana New" w:hAnsi="Angsana New"/>
                <w:sz w:val="30"/>
                <w:szCs w:val="30"/>
              </w:rPr>
              <w:t>4 (</w:t>
            </w: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0E22F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>วัน นับแต่</w:t>
            </w:r>
            <w:r w:rsidRPr="000E22F2">
              <w:rPr>
                <w:rFonts w:ascii="Angsana New" w:hAnsi="Angsana New"/>
                <w:sz w:val="30"/>
                <w:szCs w:val="30"/>
                <w:cs/>
              </w:rPr>
              <w:t xml:space="preserve">วันครบกำหนดระยะเวลา </w:t>
            </w:r>
            <w:r w:rsidRPr="000E22F2">
              <w:rPr>
                <w:rFonts w:ascii="Angsana New" w:hAnsi="Angsana New"/>
                <w:sz w:val="30"/>
                <w:szCs w:val="30"/>
              </w:rPr>
              <w:t>3</w:t>
            </w:r>
            <w:r w:rsidRPr="000E22F2">
              <w:rPr>
                <w:rFonts w:ascii="Angsana New" w:hAnsi="Angsana New"/>
                <w:sz w:val="30"/>
                <w:szCs w:val="30"/>
                <w:cs/>
              </w:rPr>
              <w:t xml:space="preserve"> ปี ที่ได้รับใบอนุญาต</w:t>
            </w:r>
            <w:r w:rsidRPr="000E22F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32" w:type="dxa"/>
          </w:tcPr>
          <w:p w14:paraId="49172294" w14:textId="77777777" w:rsidR="00DF1D67" w:rsidRPr="000E22F2" w:rsidRDefault="00DF1D67" w:rsidP="0001055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323.8</w:t>
            </w:r>
          </w:p>
        </w:tc>
      </w:tr>
      <w:tr w:rsidR="00DF1D67" w:rsidRPr="005E5714" w14:paraId="47AE202A" w14:textId="77777777" w:rsidTr="00A0170B">
        <w:trPr>
          <w:trHeight w:val="397"/>
        </w:trPr>
        <w:tc>
          <w:tcPr>
            <w:tcW w:w="7920" w:type="dxa"/>
          </w:tcPr>
          <w:p w14:paraId="7F6A8622" w14:textId="77777777" w:rsidR="00DF1D67" w:rsidRPr="000E22F2" w:rsidRDefault="00DF1D67" w:rsidP="0001055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 xml:space="preserve">งวดที่ </w:t>
            </w:r>
            <w:r w:rsidRPr="000E22F2">
              <w:rPr>
                <w:rFonts w:ascii="Angsana New" w:hAnsi="Angsana New"/>
                <w:sz w:val="30"/>
                <w:szCs w:val="30"/>
              </w:rPr>
              <w:t>5 (</w:t>
            </w: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0E22F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>วัน นับแต่</w:t>
            </w:r>
            <w:r w:rsidRPr="000E22F2">
              <w:rPr>
                <w:rFonts w:ascii="Angsana New" w:hAnsi="Angsana New"/>
                <w:sz w:val="30"/>
                <w:szCs w:val="30"/>
                <w:cs/>
              </w:rPr>
              <w:t xml:space="preserve">วันครบกำหนดระยะเวลา </w:t>
            </w:r>
            <w:r w:rsidRPr="000E22F2">
              <w:rPr>
                <w:rFonts w:ascii="Angsana New" w:hAnsi="Angsana New"/>
                <w:sz w:val="30"/>
                <w:szCs w:val="30"/>
              </w:rPr>
              <w:t>4</w:t>
            </w:r>
            <w:r w:rsidRPr="000E22F2">
              <w:rPr>
                <w:rFonts w:ascii="Angsana New" w:hAnsi="Angsana New"/>
                <w:sz w:val="30"/>
                <w:szCs w:val="30"/>
                <w:cs/>
              </w:rPr>
              <w:t xml:space="preserve"> ปี ที่ได้รับใบอนุญาต</w:t>
            </w:r>
            <w:r w:rsidRPr="000E22F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32" w:type="dxa"/>
          </w:tcPr>
          <w:p w14:paraId="34A8B82B" w14:textId="77777777" w:rsidR="00DF1D67" w:rsidRPr="000E22F2" w:rsidRDefault="00DF1D67" w:rsidP="0001055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323.8</w:t>
            </w:r>
          </w:p>
        </w:tc>
      </w:tr>
      <w:tr w:rsidR="00DF1D67" w:rsidRPr="005E5714" w14:paraId="796C540E" w14:textId="77777777" w:rsidTr="00A0170B">
        <w:trPr>
          <w:trHeight w:val="397"/>
        </w:trPr>
        <w:tc>
          <w:tcPr>
            <w:tcW w:w="7920" w:type="dxa"/>
          </w:tcPr>
          <w:p w14:paraId="7E14BD3A" w14:textId="77777777" w:rsidR="00DF1D67" w:rsidRPr="000E22F2" w:rsidRDefault="00DF1D67" w:rsidP="0001055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 xml:space="preserve">งวดที่ </w:t>
            </w:r>
            <w:r w:rsidRPr="000E22F2">
              <w:rPr>
                <w:rFonts w:ascii="Angsana New" w:hAnsi="Angsana New"/>
                <w:sz w:val="30"/>
                <w:szCs w:val="30"/>
              </w:rPr>
              <w:t>6 (</w:t>
            </w: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0E22F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>วัน นับแต่</w:t>
            </w:r>
            <w:r w:rsidRPr="000E22F2">
              <w:rPr>
                <w:rFonts w:ascii="Angsana New" w:hAnsi="Angsana New"/>
                <w:sz w:val="30"/>
                <w:szCs w:val="30"/>
                <w:cs/>
              </w:rPr>
              <w:t xml:space="preserve">วันครบกำหนดระยะเวลา </w:t>
            </w:r>
            <w:r w:rsidRPr="000E22F2">
              <w:rPr>
                <w:rFonts w:ascii="Angsana New" w:hAnsi="Angsana New"/>
                <w:sz w:val="30"/>
                <w:szCs w:val="30"/>
              </w:rPr>
              <w:t>5</w:t>
            </w:r>
            <w:r w:rsidRPr="000E22F2">
              <w:rPr>
                <w:rFonts w:ascii="Angsana New" w:hAnsi="Angsana New"/>
                <w:sz w:val="30"/>
                <w:szCs w:val="30"/>
                <w:cs/>
              </w:rPr>
              <w:t xml:space="preserve"> ปี ที่ได้รับใบอนุญาต</w:t>
            </w:r>
            <w:r w:rsidRPr="000E22F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32" w:type="dxa"/>
          </w:tcPr>
          <w:p w14:paraId="7CAC4F54" w14:textId="77777777" w:rsidR="00DF1D67" w:rsidRPr="000E22F2" w:rsidRDefault="00DF1D67" w:rsidP="0001055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293.8</w:t>
            </w:r>
          </w:p>
        </w:tc>
      </w:tr>
      <w:tr w:rsidR="00DF1D67" w:rsidRPr="005E5714" w14:paraId="66F6F1EF" w14:textId="77777777" w:rsidTr="00A0170B">
        <w:trPr>
          <w:trHeight w:val="397"/>
        </w:trPr>
        <w:tc>
          <w:tcPr>
            <w:tcW w:w="7920" w:type="dxa"/>
          </w:tcPr>
          <w:p w14:paraId="4BE197BE" w14:textId="77777777" w:rsidR="00DF1D67" w:rsidRPr="000E22F2" w:rsidRDefault="00DF1D67" w:rsidP="0001055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 xml:space="preserve">งวดที่ 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0E22F2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0E22F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>วัน นับแต่</w:t>
            </w:r>
            <w:r w:rsidRPr="000E22F2">
              <w:rPr>
                <w:rFonts w:ascii="Angsana New" w:hAnsi="Angsana New"/>
                <w:sz w:val="30"/>
                <w:szCs w:val="30"/>
                <w:cs/>
              </w:rPr>
              <w:t xml:space="preserve">วันครบกำหนดระยะเวลา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0E22F2">
              <w:rPr>
                <w:rFonts w:ascii="Angsana New" w:hAnsi="Angsana New"/>
                <w:sz w:val="30"/>
                <w:szCs w:val="30"/>
                <w:cs/>
              </w:rPr>
              <w:t xml:space="preserve"> ปี ที่ได้รับใบอนุญาต</w:t>
            </w:r>
            <w:r w:rsidRPr="000E22F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32" w:type="dxa"/>
          </w:tcPr>
          <w:p w14:paraId="28873B34" w14:textId="77777777" w:rsidR="00DF1D67" w:rsidRPr="000E22F2" w:rsidRDefault="00DF1D67" w:rsidP="0001055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293.8</w:t>
            </w:r>
          </w:p>
        </w:tc>
      </w:tr>
      <w:tr w:rsidR="00DF1D67" w:rsidRPr="005E5714" w14:paraId="181A6ACF" w14:textId="77777777" w:rsidTr="00A0170B">
        <w:trPr>
          <w:trHeight w:val="397"/>
        </w:trPr>
        <w:tc>
          <w:tcPr>
            <w:tcW w:w="7920" w:type="dxa"/>
          </w:tcPr>
          <w:p w14:paraId="2AAC58EF" w14:textId="77777777" w:rsidR="00DF1D67" w:rsidRPr="000E22F2" w:rsidRDefault="00DF1D67" w:rsidP="0001055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 xml:space="preserve">งวดที่ 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0E22F2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0E22F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>วัน นับแต่</w:t>
            </w:r>
            <w:r w:rsidRPr="000E22F2">
              <w:rPr>
                <w:rFonts w:ascii="Angsana New" w:hAnsi="Angsana New"/>
                <w:sz w:val="30"/>
                <w:szCs w:val="30"/>
                <w:cs/>
              </w:rPr>
              <w:t xml:space="preserve">วันครบกำหนดระยะเวลา 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0E22F2">
              <w:rPr>
                <w:rFonts w:ascii="Angsana New" w:hAnsi="Angsana New"/>
                <w:sz w:val="30"/>
                <w:szCs w:val="30"/>
                <w:cs/>
              </w:rPr>
              <w:t xml:space="preserve"> ปี ที่ได้รับใบอนุญาต</w:t>
            </w:r>
            <w:r w:rsidRPr="000E22F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32" w:type="dxa"/>
          </w:tcPr>
          <w:p w14:paraId="30DC8D03" w14:textId="77777777" w:rsidR="00DF1D67" w:rsidRPr="000E22F2" w:rsidRDefault="00DF1D67" w:rsidP="0001055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293.8</w:t>
            </w:r>
          </w:p>
        </w:tc>
      </w:tr>
      <w:tr w:rsidR="00DF1D67" w:rsidRPr="005E5714" w14:paraId="68945FD8" w14:textId="77777777" w:rsidTr="00A0170B">
        <w:trPr>
          <w:trHeight w:val="397"/>
        </w:trPr>
        <w:tc>
          <w:tcPr>
            <w:tcW w:w="7920" w:type="dxa"/>
          </w:tcPr>
          <w:p w14:paraId="48803BF3" w14:textId="77777777" w:rsidR="00DF1D67" w:rsidRPr="000E22F2" w:rsidRDefault="00DF1D67" w:rsidP="0001055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 xml:space="preserve">งวดที่ 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0E22F2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0E22F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>วัน นับแต่</w:t>
            </w:r>
            <w:r w:rsidRPr="000E22F2">
              <w:rPr>
                <w:rFonts w:ascii="Angsana New" w:hAnsi="Angsana New"/>
                <w:sz w:val="30"/>
                <w:szCs w:val="30"/>
                <w:cs/>
              </w:rPr>
              <w:t xml:space="preserve">วันครบกำหนดระยะเวลา 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0E22F2">
              <w:rPr>
                <w:rFonts w:ascii="Angsana New" w:hAnsi="Angsana New"/>
                <w:sz w:val="30"/>
                <w:szCs w:val="30"/>
                <w:cs/>
              </w:rPr>
              <w:t xml:space="preserve"> ปี ที่ได้รับใบอนุญาต</w:t>
            </w:r>
            <w:r w:rsidRPr="000E22F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7A88AE51" w14:textId="77777777" w:rsidR="00DF1D67" w:rsidRPr="000E22F2" w:rsidRDefault="00DF1D67" w:rsidP="0001055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293.8</w:t>
            </w:r>
          </w:p>
        </w:tc>
      </w:tr>
      <w:tr w:rsidR="00DF1D67" w:rsidRPr="005E5714" w14:paraId="2116985C" w14:textId="77777777" w:rsidTr="00A0170B">
        <w:trPr>
          <w:trHeight w:val="397"/>
        </w:trPr>
        <w:tc>
          <w:tcPr>
            <w:tcW w:w="7920" w:type="dxa"/>
          </w:tcPr>
          <w:p w14:paraId="1F2DDC94" w14:textId="77777777" w:rsidR="00DF1D67" w:rsidRPr="000E22F2" w:rsidRDefault="00DF1D67" w:rsidP="00010552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22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3D73DDF3" w14:textId="77777777" w:rsidR="00DF1D67" w:rsidRPr="000E22F2" w:rsidRDefault="00DF1D67" w:rsidP="0001055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3,538.0</w:t>
            </w:r>
          </w:p>
        </w:tc>
      </w:tr>
    </w:tbl>
    <w:p w14:paraId="7ADFB62B" w14:textId="77777777" w:rsidR="00DF1D67" w:rsidRDefault="00DF1D67" w:rsidP="00DF1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35C8B06" w14:textId="77777777" w:rsidR="00DA7A60" w:rsidRPr="00B339AB" w:rsidRDefault="00DA7A60" w:rsidP="00DA7A60">
      <w:pPr>
        <w:ind w:left="540"/>
        <w:jc w:val="thaiDistribute"/>
        <w:rPr>
          <w:rFonts w:ascii="Angsana New" w:hAnsi="Angsana New"/>
          <w:sz w:val="28"/>
        </w:rPr>
      </w:pPr>
      <w:r w:rsidRPr="00B339A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339AB">
        <w:rPr>
          <w:rFonts w:ascii="Angsana New" w:hAnsi="Angsana New"/>
          <w:sz w:val="30"/>
          <w:szCs w:val="30"/>
        </w:rPr>
        <w:t>23</w:t>
      </w:r>
      <w:r w:rsidRPr="00B339AB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B339AB">
        <w:rPr>
          <w:rFonts w:ascii="Angsana New" w:hAnsi="Angsana New"/>
          <w:sz w:val="30"/>
          <w:szCs w:val="30"/>
        </w:rPr>
        <w:t>2561</w:t>
      </w:r>
      <w:r w:rsidRPr="00B339AB">
        <w:rPr>
          <w:rFonts w:ascii="Angsana New" w:hAnsi="Angsana New"/>
          <w:sz w:val="30"/>
          <w:szCs w:val="30"/>
          <w:cs/>
        </w:rPr>
        <w:t xml:space="preserve"> คณะรักษาความสงบแห่งชาติ (“คสช.”) ออกคำสั่ง</w:t>
      </w:r>
      <w:r w:rsidRPr="00B339AB">
        <w:rPr>
          <w:rFonts w:ascii="Angsana New" w:hAnsi="Angsana New" w:hint="cs"/>
          <w:sz w:val="30"/>
          <w:szCs w:val="30"/>
          <w:cs/>
        </w:rPr>
        <w:t xml:space="preserve">ที่ 9/2561 </w:t>
      </w:r>
      <w:r w:rsidRPr="00B339AB">
        <w:rPr>
          <w:rFonts w:ascii="Angsana New" w:hAnsi="Angsana New"/>
          <w:sz w:val="30"/>
          <w:szCs w:val="30"/>
          <w:cs/>
        </w:rPr>
        <w:t>เรื่อง มาตรการบรรเทาผลกระทบต่อผู้ประกอบกิจการวิทยุกระจายเสียง วิทยุโทรทัศน์ และกิจการกระจายเสียงและกิจการโทรทัศน์</w:t>
      </w:r>
      <w:r w:rsidRPr="00B339AB">
        <w:rPr>
          <w:rFonts w:ascii="Angsana New" w:hAnsi="Angsana New" w:hint="cs"/>
          <w:sz w:val="30"/>
          <w:szCs w:val="30"/>
          <w:cs/>
        </w:rPr>
        <w:t xml:space="preserve"> โดยอาศัยอำนาจตามความในมาตรา 265 ของรัฐธรรมนูญแห่งราชอาณาจักรไทยประกอบกับ</w:t>
      </w:r>
      <w:r w:rsidRPr="00B339AB">
        <w:rPr>
          <w:rFonts w:ascii="Angsana New" w:hAnsi="Angsana New"/>
          <w:sz w:val="30"/>
          <w:szCs w:val="30"/>
          <w:cs/>
        </w:rPr>
        <w:t xml:space="preserve">มาตรา 44 ของรัฐธรรมนูญแห่งราชอาณาจักรไทย (ฉบับชั่วคราว) </w:t>
      </w:r>
      <w:r w:rsidRPr="00B339AB">
        <w:rPr>
          <w:rFonts w:ascii="Angsana New" w:hAnsi="Angsana New" w:hint="cs"/>
          <w:sz w:val="30"/>
          <w:szCs w:val="30"/>
          <w:cs/>
        </w:rPr>
        <w:t>มีคำสั่งสำคัญดังต่อไปนี้</w:t>
      </w:r>
    </w:p>
    <w:p w14:paraId="404E6BAD" w14:textId="77777777" w:rsidR="00DA7A60" w:rsidRPr="00076B74" w:rsidRDefault="00DA7A60" w:rsidP="00DA7A6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B85A77D" w14:textId="4A229C61" w:rsidR="00DA7A60" w:rsidRDefault="00DA7A60" w:rsidP="00DA7A60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1260" w:hanging="720"/>
        <w:jc w:val="thaiDistribute"/>
        <w:rPr>
          <w:rFonts w:ascii="Angsana New" w:hAnsi="Angsana New"/>
          <w:sz w:val="30"/>
          <w:szCs w:val="30"/>
        </w:rPr>
      </w:pPr>
      <w:r w:rsidRPr="00B339AB">
        <w:rPr>
          <w:rFonts w:ascii="Angsana New" w:hAnsi="Angsana New"/>
          <w:sz w:val="30"/>
          <w:szCs w:val="30"/>
          <w:cs/>
        </w:rPr>
        <w:lastRenderedPageBreak/>
        <w:t>ให้ผู้รับใบอนุญาตรายใดที่ไม่สามารถปฏิบัติตามหลักเกณฑ์การชำระค่าธรรมเนียมใบอนุญาตในส่วนที่เหลือตั้งแต่งวดที่ห้าเป็นต้นไปตามหลักเกณฑ์ วิธีการ และเงื่อนไขที่กำหนดตามคำสั่ง</w:t>
      </w:r>
      <w:r w:rsidRPr="00B339AB">
        <w:rPr>
          <w:rFonts w:ascii="Angsana New" w:hAnsi="Angsana New" w:hint="cs"/>
          <w:sz w:val="30"/>
          <w:szCs w:val="30"/>
          <w:cs/>
        </w:rPr>
        <w:t xml:space="preserve"> คสช. </w:t>
      </w:r>
      <w:r w:rsidRPr="00B339AB">
        <w:rPr>
          <w:rFonts w:ascii="Angsana New" w:hAnsi="Angsana New"/>
          <w:sz w:val="30"/>
          <w:szCs w:val="30"/>
          <w:cs/>
        </w:rPr>
        <w:t xml:space="preserve">ที่ </w:t>
      </w:r>
      <w:r w:rsidRPr="00B339AB">
        <w:rPr>
          <w:rFonts w:ascii="Angsana New" w:hAnsi="Angsana New"/>
          <w:sz w:val="30"/>
          <w:szCs w:val="30"/>
        </w:rPr>
        <w:t>76/2559</w:t>
      </w:r>
      <w:r w:rsidRPr="00B339AB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B339AB">
        <w:rPr>
          <w:rFonts w:ascii="Angsana New" w:hAnsi="Angsana New"/>
          <w:sz w:val="30"/>
          <w:szCs w:val="30"/>
        </w:rPr>
        <w:t>20</w:t>
      </w:r>
      <w:r w:rsidRPr="00B339AB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B339AB">
        <w:rPr>
          <w:rFonts w:ascii="Angsana New" w:hAnsi="Angsana New"/>
          <w:sz w:val="30"/>
          <w:szCs w:val="30"/>
        </w:rPr>
        <w:t>2559</w:t>
      </w:r>
      <w:r w:rsidRPr="00B339AB">
        <w:rPr>
          <w:rFonts w:ascii="Angsana New" w:hAnsi="Angsana New"/>
          <w:sz w:val="30"/>
          <w:szCs w:val="30"/>
          <w:cs/>
        </w:rPr>
        <w:t xml:space="preserve"> เรื่อง มาตรการส่งเสริมการประกอบกิจการวิทยุกระจายเสียง วิทยุโทรทัศน์ และกิจการโทรคมนาคม</w:t>
      </w:r>
      <w:r w:rsidRPr="004253B5">
        <w:rPr>
          <w:rFonts w:ascii="Angsana New" w:hAnsi="Angsana New"/>
          <w:spacing w:val="-2"/>
          <w:sz w:val="30"/>
          <w:szCs w:val="30"/>
          <w:cs/>
        </w:rPr>
        <w:t>เพื่อประโยชน์สาธารณะ</w:t>
      </w:r>
      <w:r w:rsidRPr="004253B5">
        <w:rPr>
          <w:rFonts w:ascii="Angsana New" w:hAnsi="Angsana New"/>
          <w:spacing w:val="-2"/>
          <w:sz w:val="30"/>
          <w:szCs w:val="30"/>
        </w:rPr>
        <w:t xml:space="preserve"> </w:t>
      </w:r>
      <w:r w:rsidRPr="004253B5">
        <w:rPr>
          <w:rFonts w:ascii="Angsana New" w:hAnsi="Angsana New"/>
          <w:spacing w:val="-2"/>
          <w:sz w:val="30"/>
          <w:szCs w:val="30"/>
          <w:cs/>
        </w:rPr>
        <w:t>แจ้งเป็นหนังสือไปยัง</w:t>
      </w:r>
      <w:r w:rsidR="004F7981" w:rsidRPr="00B339AB">
        <w:rPr>
          <w:rFonts w:ascii="Angsana New" w:hAnsi="Angsana New"/>
          <w:sz w:val="30"/>
          <w:szCs w:val="30"/>
          <w:cs/>
        </w:rPr>
        <w:t xml:space="preserve"> </w:t>
      </w:r>
      <w:r w:rsidRPr="00B339AB">
        <w:rPr>
          <w:rFonts w:ascii="Angsana New" w:hAnsi="Angsana New"/>
          <w:sz w:val="30"/>
          <w:szCs w:val="30"/>
          <w:cs/>
        </w:rPr>
        <w:t>กสทช. เพื่อขอพักชำระค่าธรรมเนียมใบอนุญาตในส่วนที่เหลือ</w:t>
      </w:r>
      <w:r w:rsidRPr="00B339AB">
        <w:rPr>
          <w:rFonts w:ascii="Angsana New" w:hAnsi="Angsana New" w:hint="cs"/>
          <w:sz w:val="30"/>
          <w:szCs w:val="30"/>
          <w:cs/>
        </w:rPr>
        <w:t>โดยกำหนดระยะเวลาการพักชำระค่าธรรมเนียมใบอนุญาตต้องไม่เกินสามปี</w:t>
      </w:r>
      <w:r w:rsidRPr="00B339AB">
        <w:rPr>
          <w:rFonts w:ascii="Angsana New" w:hAnsi="Angsana New"/>
          <w:sz w:val="30"/>
          <w:szCs w:val="30"/>
          <w:cs/>
        </w:rPr>
        <w:t>นับแต่วันที่ได</w:t>
      </w:r>
      <w:r w:rsidR="004F7981">
        <w:rPr>
          <w:rFonts w:ascii="Angsana New" w:hAnsi="Angsana New"/>
          <w:sz w:val="30"/>
          <w:szCs w:val="30"/>
          <w:cs/>
        </w:rPr>
        <w:t>้รับความเห็นชอบจาก</w:t>
      </w:r>
      <w:r w:rsidRPr="00B339AB">
        <w:rPr>
          <w:rFonts w:ascii="Angsana New" w:hAnsi="Angsana New"/>
          <w:sz w:val="30"/>
          <w:szCs w:val="30"/>
          <w:cs/>
        </w:rPr>
        <w:t xml:space="preserve"> กสทช.</w:t>
      </w:r>
      <w:r w:rsidRPr="00B339AB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Pr="00B339AB">
        <w:rPr>
          <w:rFonts w:ascii="Angsana New" w:hAnsi="Angsana New"/>
          <w:sz w:val="30"/>
          <w:szCs w:val="30"/>
        </w:rPr>
        <w:t>12</w:t>
      </w:r>
      <w:r w:rsidRPr="00B339AB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B339AB">
        <w:rPr>
          <w:rFonts w:ascii="Angsana New" w:hAnsi="Angsana New"/>
          <w:sz w:val="30"/>
          <w:szCs w:val="30"/>
        </w:rPr>
        <w:t>2561</w:t>
      </w:r>
      <w:r w:rsidRPr="00B339AB">
        <w:rPr>
          <w:rFonts w:ascii="Angsana New" w:hAnsi="Angsana New"/>
          <w:sz w:val="30"/>
          <w:szCs w:val="30"/>
          <w:cs/>
        </w:rPr>
        <w:t xml:space="preserve"> </w:t>
      </w:r>
      <w:r w:rsidRPr="00B339AB">
        <w:rPr>
          <w:rFonts w:ascii="Angsana New" w:hAnsi="Angsana New" w:hint="cs"/>
          <w:sz w:val="30"/>
          <w:szCs w:val="30"/>
          <w:cs/>
        </w:rPr>
        <w:t>บริษัทได้รับหนังสืออนุญาตให้พักชำระ</w:t>
      </w:r>
      <w:r w:rsidRPr="00B339AB">
        <w:rPr>
          <w:rFonts w:ascii="Angsana New" w:hAnsi="Angsana New"/>
          <w:sz w:val="30"/>
          <w:szCs w:val="30"/>
          <w:cs/>
        </w:rPr>
        <w:t>ค่าธรรมเนียมใบอนุญาตในส่วนที่เหลือตามหลักเกณฑ์ วิธีการและเงื่อนไขที่กำหนดไว้</w:t>
      </w:r>
      <w:r w:rsidRPr="00B339AB">
        <w:rPr>
          <w:rFonts w:ascii="Angsana New" w:hAnsi="Angsana New" w:hint="cs"/>
          <w:sz w:val="30"/>
          <w:szCs w:val="30"/>
          <w:cs/>
        </w:rPr>
        <w:t>ดังกล่าว</w:t>
      </w:r>
    </w:p>
    <w:p w14:paraId="71771F81" w14:textId="379E6740" w:rsidR="00DA7A60" w:rsidRPr="00774BF3" w:rsidRDefault="00DA7A60" w:rsidP="004F7981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59" w:lineRule="auto"/>
        <w:ind w:left="1267" w:hanging="720"/>
        <w:jc w:val="thaiDistribute"/>
        <w:rPr>
          <w:rFonts w:ascii="Angsana New" w:hAnsi="Angsana New"/>
          <w:sz w:val="30"/>
          <w:szCs w:val="30"/>
        </w:rPr>
      </w:pPr>
      <w:r w:rsidRPr="00774BF3">
        <w:rPr>
          <w:rFonts w:ascii="Angsana New" w:hAnsi="Angsana New"/>
          <w:sz w:val="30"/>
          <w:szCs w:val="30"/>
          <w:cs/>
        </w:rPr>
        <w:t>ให้</w:t>
      </w:r>
      <w:r w:rsidRPr="00774BF3">
        <w:rPr>
          <w:rFonts w:ascii="Angsana New" w:hAnsi="Angsana New"/>
          <w:sz w:val="30"/>
          <w:szCs w:val="30"/>
        </w:rPr>
        <w:t xml:space="preserve"> </w:t>
      </w:r>
      <w:r w:rsidRPr="00774BF3">
        <w:rPr>
          <w:rFonts w:ascii="Angsana New" w:hAnsi="Angsana New" w:hint="cs"/>
          <w:sz w:val="30"/>
          <w:szCs w:val="30"/>
          <w:cs/>
        </w:rPr>
        <w:t>กสทช. และ</w:t>
      </w:r>
      <w:r w:rsidRPr="00774BF3">
        <w:rPr>
          <w:rFonts w:ascii="Angsana New" w:hAnsi="Angsana New"/>
          <w:sz w:val="30"/>
          <w:szCs w:val="30"/>
          <w:cs/>
        </w:rPr>
        <w:t>สำนักงาน กสทช. หรือคณะกรรมการบริหารกองทุนวิจัยและพัฒนากิจการกระจายเสียง กิจการโทรทัศน์ และกิจการโทรคมนาคมเพื่อประโยชน์สาธารณะ แล้วแต่กรณี จัดให้มีการสนับสนุนค่าใช้จ่ายในการเช่าใช้โครงข่ายโทรทัศน์ประเภทที่ใช้คลื่นความถี่ภาคพื้นดินในระบบดิจิทัล ให้กับผู้รับใบอนุญาต เป็นจำนวนเงินในอัตราร้อยละห้าสิบของค่าเช่าใช้โครงข่ายโทรทัศน์ดังกล่าวเป็นระยะเวลายี่สิบสี่เดือน นับแต่วันที่คำสั่งนี้มีผลใช้บังคับ</w:t>
      </w:r>
    </w:p>
    <w:p w14:paraId="02008171" w14:textId="77777777" w:rsidR="00DA7A60" w:rsidRPr="00D151FF" w:rsidRDefault="00DA7A60" w:rsidP="00DF1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8727CFA" w14:textId="77777777" w:rsidR="00DF1D67" w:rsidRDefault="00DF1D67" w:rsidP="004F7981">
      <w:pPr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2956FB">
        <w:rPr>
          <w:rFonts w:ascii="Angsana New" w:hAnsi="Angsana New"/>
          <w:i/>
          <w:iCs/>
          <w:sz w:val="30"/>
          <w:szCs w:val="30"/>
          <w:cs/>
        </w:rPr>
        <w:t>การ</w:t>
      </w:r>
      <w:r w:rsidRPr="002956FB">
        <w:rPr>
          <w:rFonts w:ascii="Angsana New" w:hAnsi="Angsana New" w:hint="cs"/>
          <w:i/>
          <w:iCs/>
          <w:sz w:val="30"/>
          <w:szCs w:val="30"/>
          <w:cs/>
        </w:rPr>
        <w:t>พิจารณา</w:t>
      </w:r>
      <w:r w:rsidRPr="002956FB">
        <w:rPr>
          <w:rFonts w:ascii="Angsana New" w:hAnsi="Angsana New"/>
          <w:i/>
          <w:iCs/>
          <w:sz w:val="30"/>
          <w:szCs w:val="30"/>
          <w:cs/>
        </w:rPr>
        <w:t>การด้อยค่า</w:t>
      </w:r>
    </w:p>
    <w:p w14:paraId="0B31741E" w14:textId="77777777" w:rsidR="00DF1D67" w:rsidRPr="002D78CF" w:rsidRDefault="00DF1D67" w:rsidP="00DF1D67">
      <w:pPr>
        <w:ind w:left="547"/>
        <w:jc w:val="thaiDistribute"/>
        <w:rPr>
          <w:rFonts w:ascii="Angsana New" w:hAnsi="Angsana New"/>
          <w:sz w:val="22"/>
          <w:szCs w:val="22"/>
        </w:rPr>
      </w:pPr>
      <w:r w:rsidRPr="002D78CF">
        <w:rPr>
          <w:rFonts w:ascii="Angsana New" w:hAnsi="Angsana New"/>
          <w:sz w:val="22"/>
          <w:szCs w:val="22"/>
        </w:rPr>
        <w:t xml:space="preserve"> </w:t>
      </w:r>
    </w:p>
    <w:p w14:paraId="03405F98" w14:textId="77777777" w:rsidR="00DF1D67" w:rsidRDefault="00DF1D67" w:rsidP="00DF1D67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2956FB">
        <w:rPr>
          <w:rFonts w:ascii="Angsana New" w:hAnsi="Angsana New"/>
          <w:sz w:val="30"/>
          <w:szCs w:val="30"/>
          <w:cs/>
        </w:rPr>
        <w:t>ผู้บริหารของบริษัทย่อย</w:t>
      </w:r>
      <w:r>
        <w:rPr>
          <w:rFonts w:ascii="Angsana New" w:hAnsi="Angsana New" w:hint="cs"/>
          <w:sz w:val="30"/>
          <w:szCs w:val="30"/>
          <w:cs/>
        </w:rPr>
        <w:t>และบริษัทย่อยทางอ้อม</w:t>
      </w:r>
      <w:r w:rsidRPr="002956FB">
        <w:rPr>
          <w:rFonts w:ascii="Angsana New" w:hAnsi="Angsana New"/>
          <w:sz w:val="30"/>
          <w:szCs w:val="30"/>
          <w:cs/>
        </w:rPr>
        <w:t>ดังกล่าวได้มีการทดสอบการด้อยค่าของมูลค่าตามบัญชีของ</w:t>
      </w:r>
      <w:r w:rsidRPr="009B63C5">
        <w:rPr>
          <w:rFonts w:ascii="Angsana New" w:hAnsi="Angsana New" w:hint="cs"/>
          <w:sz w:val="30"/>
          <w:szCs w:val="30"/>
          <w:cs/>
        </w:rPr>
        <w:t>สินทรัพย์ที่เกี่ยวข้องกับ</w:t>
      </w:r>
      <w:r w:rsidRPr="009B63C5">
        <w:rPr>
          <w:rFonts w:ascii="Angsana New" w:hAnsi="Angsana New"/>
          <w:sz w:val="30"/>
          <w:szCs w:val="30"/>
          <w:cs/>
        </w:rPr>
        <w:t>ใบอนุญาต</w:t>
      </w:r>
      <w:r>
        <w:rPr>
          <w:rFonts w:ascii="Angsana New" w:hAnsi="Angsana New" w:hint="cs"/>
          <w:sz w:val="30"/>
          <w:szCs w:val="30"/>
          <w:cs/>
        </w:rPr>
        <w:t xml:space="preserve"> โดย</w:t>
      </w:r>
      <w:r>
        <w:rPr>
          <w:rFonts w:ascii="Angsana New" w:hAnsi="Angsana New"/>
          <w:sz w:val="30"/>
          <w:szCs w:val="30"/>
          <w:cs/>
        </w:rPr>
        <w:t>มูลค่าที่คาดว่าจะได้รับคืนพิจารณาจากมูลค่าจากการใช้ ซึ่งวัดมูลค่า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2956FB">
        <w:rPr>
          <w:rFonts w:ascii="Angsana New" w:hAnsi="Angsana New"/>
          <w:sz w:val="30"/>
          <w:szCs w:val="30"/>
          <w:cs/>
        </w:rPr>
        <w:t>การคิดลด</w:t>
      </w:r>
      <w:r w:rsidRPr="00F50D32">
        <w:rPr>
          <w:rFonts w:ascii="Angsana New" w:hAnsi="Angsana New"/>
          <w:sz w:val="30"/>
          <w:szCs w:val="30"/>
          <w:cs/>
        </w:rPr>
        <w:t>กระแสเงินสดในอนาคตที่คาดว่าจะได้รับ</w:t>
      </w:r>
      <w:r w:rsidRPr="002956FB">
        <w:rPr>
          <w:rFonts w:ascii="Angsana New" w:hAnsi="Angsana New"/>
          <w:sz w:val="30"/>
          <w:szCs w:val="30"/>
          <w:cs/>
        </w:rPr>
        <w:t>จากการใช้</w:t>
      </w:r>
      <w:r>
        <w:rPr>
          <w:rFonts w:ascii="Angsana New" w:hAnsi="Angsana New"/>
          <w:sz w:val="30"/>
          <w:szCs w:val="30"/>
          <w:cs/>
        </w:rPr>
        <w:t>สินทรัพย์</w:t>
      </w:r>
      <w:r w:rsidRPr="002956FB">
        <w:rPr>
          <w:rFonts w:ascii="Angsana New" w:hAnsi="Angsana New" w:hint="cs"/>
          <w:sz w:val="30"/>
          <w:szCs w:val="30"/>
          <w:cs/>
        </w:rPr>
        <w:t>จนถึงวันที่ใบอนุญาตหมดอายุ</w:t>
      </w:r>
      <w:r w:rsidR="00296AFD">
        <w:rPr>
          <w:rFonts w:ascii="Angsana New" w:hAnsi="Angsana New"/>
          <w:sz w:val="30"/>
          <w:szCs w:val="30"/>
        </w:rPr>
        <w:t xml:space="preserve"> </w:t>
      </w:r>
      <w:r w:rsidRPr="002956FB">
        <w:rPr>
          <w:rFonts w:ascii="Angsana New" w:hAnsi="Angsana New" w:hint="cs"/>
          <w:sz w:val="30"/>
          <w:szCs w:val="30"/>
          <w:cs/>
        </w:rPr>
        <w:t>โดยประมาณการตามแผนการดำเนินธุรกิจ และอัตราคิดลดซึ่งคำนวณจากวิธีต้นทุนถัวเฉลี่ยถ่วงน้ำหนักของเงินทุน</w:t>
      </w:r>
    </w:p>
    <w:p w14:paraId="57A002A3" w14:textId="77777777" w:rsidR="00DA7A60" w:rsidRDefault="00DA7A60" w:rsidP="00DF1D67">
      <w:pPr>
        <w:ind w:left="547"/>
        <w:jc w:val="thaiDistribute"/>
        <w:rPr>
          <w:rFonts w:ascii="AngsanaNew" w:hAnsi="AngsanaNew" w:cs="AngsanaNew"/>
          <w:sz w:val="30"/>
          <w:szCs w:val="30"/>
        </w:rPr>
      </w:pPr>
    </w:p>
    <w:p w14:paraId="30921ECE" w14:textId="77777777" w:rsidR="00DF1D67" w:rsidRDefault="00DF1D67" w:rsidP="00DF1D67">
      <w:pPr>
        <w:ind w:left="547"/>
        <w:jc w:val="thaiDistribute"/>
        <w:rPr>
          <w:rFonts w:ascii="AngsanaNew" w:hAnsi="AngsanaNew" w:cs="AngsanaNew"/>
          <w:sz w:val="30"/>
          <w:szCs w:val="30"/>
        </w:rPr>
      </w:pPr>
      <w:r>
        <w:rPr>
          <w:rFonts w:ascii="AngsanaNew" w:hAnsi="AngsanaNew" w:cs="AngsanaNew" w:hint="cs"/>
          <w:sz w:val="30"/>
          <w:szCs w:val="30"/>
          <w:cs/>
        </w:rPr>
        <w:t>ข้อสมมติที่สำคัญ</w:t>
      </w:r>
      <w:r w:rsidR="00076B74">
        <w:rPr>
          <w:rFonts w:ascii="AngsanaNew" w:hAnsi="AngsanaNew" w:cs="AngsanaNew" w:hint="cs"/>
          <w:sz w:val="30"/>
          <w:szCs w:val="30"/>
          <w:cs/>
        </w:rPr>
        <w:t>ที่ใช้</w:t>
      </w:r>
      <w:r>
        <w:rPr>
          <w:rFonts w:ascii="AngsanaNew" w:hAnsi="AngsanaNew" w:cs="AngsanaNew" w:hint="cs"/>
          <w:sz w:val="30"/>
          <w:szCs w:val="30"/>
          <w:cs/>
        </w:rPr>
        <w:t>ในการประมาณการมูลค่าจากการใช้ ณ วันที่ 31 ธันวาคม มีดังนี้</w:t>
      </w:r>
    </w:p>
    <w:p w14:paraId="70B48B6A" w14:textId="77777777" w:rsidR="00DF1D67" w:rsidRPr="008954F1" w:rsidRDefault="00DF1D67" w:rsidP="00DF1D67">
      <w:pPr>
        <w:tabs>
          <w:tab w:val="left" w:pos="567"/>
          <w:tab w:val="left" w:pos="1710"/>
        </w:tabs>
        <w:spacing w:line="240" w:lineRule="auto"/>
        <w:ind w:left="567" w:hanging="27"/>
        <w:jc w:val="thaiDistribute"/>
        <w:rPr>
          <w:rFonts w:ascii="AngsanaNew" w:hAnsi="AngsanaNew" w:cs="AngsanaNew"/>
          <w:sz w:val="30"/>
          <w:szCs w:val="30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5328"/>
        <w:gridCol w:w="1781"/>
        <w:gridCol w:w="269"/>
        <w:gridCol w:w="1775"/>
      </w:tblGrid>
      <w:tr w:rsidR="00DF1D67" w14:paraId="3AA8D8BD" w14:textId="77777777" w:rsidTr="00A0170B">
        <w:tc>
          <w:tcPr>
            <w:tcW w:w="5328" w:type="dxa"/>
            <w:shd w:val="clear" w:color="auto" w:fill="auto"/>
          </w:tcPr>
          <w:p w14:paraId="595565C1" w14:textId="77777777" w:rsidR="00DF1D67" w:rsidRPr="00302F84" w:rsidRDefault="00DF1D67" w:rsidP="00010552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b/>
                <w:bCs/>
                <w:sz w:val="30"/>
                <w:szCs w:val="30"/>
                <w:cs/>
              </w:rPr>
            </w:pPr>
            <w:r w:rsidRPr="00302F84">
              <w:rPr>
                <w:rFonts w:ascii="AngsanaNew" w:hAnsi="AngsanaNew" w:cs="AngsanaNew" w:hint="cs"/>
                <w:b/>
                <w:bCs/>
                <w:sz w:val="30"/>
                <w:szCs w:val="30"/>
                <w:cs/>
              </w:rPr>
              <w:t>ข้อสมมติสำคัญ</w:t>
            </w:r>
          </w:p>
        </w:tc>
        <w:tc>
          <w:tcPr>
            <w:tcW w:w="3825" w:type="dxa"/>
            <w:gridSpan w:val="3"/>
            <w:shd w:val="clear" w:color="auto" w:fill="auto"/>
          </w:tcPr>
          <w:p w14:paraId="3C2D8DE2" w14:textId="77777777" w:rsidR="00DF1D67" w:rsidRPr="001B1449" w:rsidRDefault="00DF1D67" w:rsidP="00010552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b/>
                <w:bCs/>
                <w:sz w:val="30"/>
                <w:szCs w:val="30"/>
              </w:rPr>
            </w:pPr>
            <w:r>
              <w:rPr>
                <w:rFonts w:ascii="AngsanaNew" w:hAnsi="AngsanaNew" w:cs="Angsana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F1D67" w14:paraId="350B48FE" w14:textId="77777777" w:rsidTr="00A0170B">
        <w:tc>
          <w:tcPr>
            <w:tcW w:w="5328" w:type="dxa"/>
            <w:shd w:val="clear" w:color="auto" w:fill="auto"/>
          </w:tcPr>
          <w:p w14:paraId="7A8FA8FE" w14:textId="77777777" w:rsidR="00DF1D67" w:rsidRPr="00302F84" w:rsidRDefault="00DF1D67" w:rsidP="00A0170B">
            <w:pPr>
              <w:tabs>
                <w:tab w:val="left" w:pos="567"/>
                <w:tab w:val="left" w:pos="1710"/>
              </w:tabs>
              <w:ind w:left="-18"/>
              <w:jc w:val="center"/>
              <w:rPr>
                <w:rFonts w:ascii="AngsanaNew" w:hAnsi="AngsanaNew" w:cs="Angsana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81" w:type="dxa"/>
            <w:shd w:val="clear" w:color="auto" w:fill="auto"/>
          </w:tcPr>
          <w:p w14:paraId="74530C69" w14:textId="77777777" w:rsidR="00DF1D67" w:rsidRPr="006E4BF1" w:rsidRDefault="00DF1D67" w:rsidP="00010552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  <w:cs/>
              </w:rPr>
            </w:pPr>
            <w:r w:rsidRPr="006E4BF1">
              <w:rPr>
                <w:rFonts w:ascii="AngsanaNew" w:hAnsi="AngsanaNew" w:cs="AngsanaNew"/>
                <w:sz w:val="30"/>
                <w:szCs w:val="30"/>
              </w:rPr>
              <w:t>2560</w:t>
            </w:r>
          </w:p>
        </w:tc>
        <w:tc>
          <w:tcPr>
            <w:tcW w:w="269" w:type="dxa"/>
          </w:tcPr>
          <w:p w14:paraId="311006F7" w14:textId="77777777" w:rsidR="00DF1D67" w:rsidRPr="006E4BF1" w:rsidRDefault="00DF1D67" w:rsidP="00010552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</w:p>
        </w:tc>
        <w:tc>
          <w:tcPr>
            <w:tcW w:w="1775" w:type="dxa"/>
            <w:shd w:val="clear" w:color="auto" w:fill="auto"/>
          </w:tcPr>
          <w:p w14:paraId="4EE7FE15" w14:textId="77777777" w:rsidR="00DF1D67" w:rsidRPr="006E4BF1" w:rsidRDefault="00DF1D67" w:rsidP="00DF1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New" w:hAnsi="AngsanaNew" w:cs="AngsanaNew"/>
                <w:sz w:val="30"/>
                <w:szCs w:val="30"/>
                <w:cs/>
              </w:rPr>
            </w:pPr>
            <w:r w:rsidRPr="006E4BF1">
              <w:rPr>
                <w:rFonts w:ascii="AngsanaNew" w:hAnsi="AngsanaNew" w:cs="AngsanaNew"/>
                <w:sz w:val="30"/>
                <w:szCs w:val="30"/>
              </w:rPr>
              <w:t>2559</w:t>
            </w:r>
          </w:p>
        </w:tc>
      </w:tr>
      <w:tr w:rsidR="008954F1" w14:paraId="2A96107A" w14:textId="77777777" w:rsidTr="00A0170B">
        <w:tc>
          <w:tcPr>
            <w:tcW w:w="5328" w:type="dxa"/>
            <w:shd w:val="clear" w:color="auto" w:fill="auto"/>
          </w:tcPr>
          <w:p w14:paraId="0CFBF831" w14:textId="77777777" w:rsidR="008954F1" w:rsidRPr="00302F84" w:rsidRDefault="008954F1" w:rsidP="00010552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25" w:type="dxa"/>
            <w:gridSpan w:val="3"/>
            <w:shd w:val="clear" w:color="auto" w:fill="auto"/>
          </w:tcPr>
          <w:p w14:paraId="396D20F4" w14:textId="77777777" w:rsidR="008954F1" w:rsidRPr="008954F1" w:rsidRDefault="008954F1" w:rsidP="00DF1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New" w:hAnsi="AngsanaNew" w:cs="AngsanaNew"/>
                <w:i/>
                <w:iCs/>
                <w:sz w:val="30"/>
                <w:szCs w:val="30"/>
                <w:cs/>
              </w:rPr>
            </w:pPr>
            <w:r>
              <w:rPr>
                <w:rFonts w:ascii="AngsanaNew" w:hAnsi="AngsanaNew" w:cs="Angsana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DF1D67" w14:paraId="7484E563" w14:textId="77777777" w:rsidTr="00A0170B">
        <w:tc>
          <w:tcPr>
            <w:tcW w:w="5328" w:type="dxa"/>
            <w:shd w:val="clear" w:color="auto" w:fill="auto"/>
          </w:tcPr>
          <w:p w14:paraId="5A02D802" w14:textId="77777777" w:rsidR="00DF1D67" w:rsidRPr="00302F84" w:rsidRDefault="00DF1D67" w:rsidP="00010552">
            <w:pPr>
              <w:tabs>
                <w:tab w:val="left" w:pos="567"/>
                <w:tab w:val="left" w:pos="1710"/>
              </w:tabs>
              <w:jc w:val="thaiDistribute"/>
              <w:rPr>
                <w:rFonts w:ascii="AngsanaNew" w:hAnsi="AngsanaNew" w:cs="AngsanaNew"/>
                <w:sz w:val="30"/>
                <w:szCs w:val="30"/>
              </w:rPr>
            </w:pPr>
            <w:r w:rsidRPr="00302F84">
              <w:rPr>
                <w:rFonts w:ascii="AngsanaNew" w:hAnsi="AngsanaNew" w:cs="Angsana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781" w:type="dxa"/>
            <w:shd w:val="clear" w:color="auto" w:fill="auto"/>
          </w:tcPr>
          <w:p w14:paraId="3A25ADB4" w14:textId="5A650F51" w:rsidR="00DF1D67" w:rsidRDefault="00AF74A7" w:rsidP="00B06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710"/>
              </w:tabs>
              <w:ind w:right="252"/>
              <w:jc w:val="right"/>
              <w:rPr>
                <w:rFonts w:ascii="AngsanaNew" w:hAnsi="AngsanaNew" w:cs="AngsanaNew"/>
                <w:sz w:val="30"/>
                <w:szCs w:val="30"/>
              </w:rPr>
            </w:pPr>
            <w:r>
              <w:rPr>
                <w:rFonts w:ascii="AngsanaNew" w:hAnsi="AngsanaNew" w:cs="AngsanaNew"/>
                <w:sz w:val="30"/>
                <w:szCs w:val="30"/>
              </w:rPr>
              <w:t>11.82</w:t>
            </w:r>
            <w:r w:rsidR="000870FE">
              <w:rPr>
                <w:rFonts w:ascii="AngsanaNew" w:hAnsi="AngsanaNew" w:cs="AngsanaNew"/>
                <w:sz w:val="30"/>
                <w:szCs w:val="30"/>
              </w:rPr>
              <w:t xml:space="preserve"> - 12.64</w:t>
            </w:r>
          </w:p>
        </w:tc>
        <w:tc>
          <w:tcPr>
            <w:tcW w:w="269" w:type="dxa"/>
          </w:tcPr>
          <w:p w14:paraId="52859839" w14:textId="77777777" w:rsidR="00DF1D67" w:rsidRDefault="00DF1D67" w:rsidP="00010552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  <w:cs/>
              </w:rPr>
            </w:pPr>
          </w:p>
        </w:tc>
        <w:tc>
          <w:tcPr>
            <w:tcW w:w="1775" w:type="dxa"/>
            <w:shd w:val="clear" w:color="auto" w:fill="auto"/>
          </w:tcPr>
          <w:p w14:paraId="6A2DA7A2" w14:textId="77777777" w:rsidR="00DF1D67" w:rsidRDefault="00DF1D67" w:rsidP="00010552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  <w:r>
              <w:rPr>
                <w:rFonts w:ascii="AngsanaNew" w:hAnsi="AngsanaNew" w:cs="AngsanaNew"/>
                <w:sz w:val="30"/>
                <w:szCs w:val="30"/>
              </w:rPr>
              <w:t>9.51</w:t>
            </w:r>
          </w:p>
        </w:tc>
      </w:tr>
      <w:tr w:rsidR="00DF1D67" w14:paraId="2980790E" w14:textId="77777777" w:rsidTr="00A0170B">
        <w:tc>
          <w:tcPr>
            <w:tcW w:w="5328" w:type="dxa"/>
            <w:shd w:val="clear" w:color="auto" w:fill="auto"/>
          </w:tcPr>
          <w:p w14:paraId="29610A9E" w14:textId="77777777" w:rsidR="00DF1D67" w:rsidRPr="00302F84" w:rsidRDefault="00DF1D67" w:rsidP="00010552">
            <w:pPr>
              <w:tabs>
                <w:tab w:val="left" w:pos="567"/>
                <w:tab w:val="left" w:pos="1710"/>
              </w:tabs>
              <w:jc w:val="thaiDistribute"/>
              <w:rPr>
                <w:rFonts w:ascii="AngsanaNew" w:hAnsi="AngsanaNew" w:cs="AngsanaNew"/>
                <w:sz w:val="30"/>
                <w:szCs w:val="30"/>
              </w:rPr>
            </w:pPr>
            <w:r>
              <w:rPr>
                <w:rFonts w:ascii="AngsanaNew" w:hAnsi="AngsanaNew" w:cs="AngsanaNew" w:hint="cs"/>
                <w:sz w:val="30"/>
                <w:szCs w:val="30"/>
                <w:cs/>
              </w:rPr>
              <w:t>อัตราการเติบโต</w:t>
            </w:r>
            <w:r>
              <w:rPr>
                <w:rFonts w:ascii="AngsanaNew" w:hAnsi="AngsanaNew" w:cs="AngsanaNew"/>
                <w:sz w:val="30"/>
                <w:szCs w:val="30"/>
              </w:rPr>
              <w:t xml:space="preserve"> (Terminal growth rate)</w:t>
            </w:r>
          </w:p>
        </w:tc>
        <w:tc>
          <w:tcPr>
            <w:tcW w:w="1781" w:type="dxa"/>
            <w:shd w:val="clear" w:color="auto" w:fill="auto"/>
          </w:tcPr>
          <w:p w14:paraId="0AE1086C" w14:textId="6FDBA5B4" w:rsidR="00DF1D67" w:rsidRPr="00043131" w:rsidRDefault="000870FE" w:rsidP="00087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710"/>
              </w:tabs>
              <w:ind w:right="251"/>
              <w:jc w:val="right"/>
              <w:rPr>
                <w:rFonts w:ascii="AngsanaNew" w:hAnsi="AngsanaNew" w:cs="AngsanaNew"/>
                <w:sz w:val="30"/>
                <w:szCs w:val="30"/>
              </w:rPr>
            </w:pPr>
            <w:r>
              <w:rPr>
                <w:rFonts w:ascii="AngsanaNew" w:hAnsi="AngsanaNew" w:cs="AngsanaNew"/>
                <w:sz w:val="30"/>
                <w:szCs w:val="30"/>
              </w:rPr>
              <w:t xml:space="preserve">2 - </w:t>
            </w:r>
            <w:r w:rsidR="008C5D73">
              <w:rPr>
                <w:rFonts w:ascii="AngsanaNew" w:hAnsi="AngsanaNew" w:cs="AngsanaNew"/>
                <w:sz w:val="30"/>
                <w:szCs w:val="30"/>
              </w:rPr>
              <w:t>2.2</w:t>
            </w:r>
            <w:r w:rsidR="00DF1D67">
              <w:rPr>
                <w:rFonts w:ascii="AngsanaNew" w:hAnsi="AngsanaNew" w:cs="AngsanaNew"/>
                <w:sz w:val="30"/>
                <w:szCs w:val="30"/>
              </w:rPr>
              <w:t>0</w:t>
            </w:r>
          </w:p>
        </w:tc>
        <w:tc>
          <w:tcPr>
            <w:tcW w:w="269" w:type="dxa"/>
          </w:tcPr>
          <w:p w14:paraId="760CD379" w14:textId="77777777" w:rsidR="00DF1D67" w:rsidRDefault="00DF1D67" w:rsidP="00010552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  <w:cs/>
              </w:rPr>
            </w:pPr>
          </w:p>
        </w:tc>
        <w:tc>
          <w:tcPr>
            <w:tcW w:w="1775" w:type="dxa"/>
            <w:shd w:val="clear" w:color="auto" w:fill="auto"/>
          </w:tcPr>
          <w:p w14:paraId="6519CAA8" w14:textId="77777777" w:rsidR="00DF1D67" w:rsidRPr="00043131" w:rsidRDefault="00DF1D67" w:rsidP="00010552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  <w:r>
              <w:rPr>
                <w:rFonts w:ascii="AngsanaNew" w:hAnsi="AngsanaNew" w:cs="AngsanaNew"/>
                <w:sz w:val="30"/>
                <w:szCs w:val="30"/>
              </w:rPr>
              <w:t>3.00</w:t>
            </w:r>
          </w:p>
        </w:tc>
      </w:tr>
    </w:tbl>
    <w:p w14:paraId="40B0E8C0" w14:textId="77777777" w:rsidR="00DF1D67" w:rsidRPr="008954F1" w:rsidRDefault="00DF1D67" w:rsidP="00DF1D67">
      <w:pPr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3DF5E0E" w14:textId="77777777" w:rsidR="004F7981" w:rsidRDefault="004F79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DDDDF58" w14:textId="1AD621E7" w:rsidR="00DF1D67" w:rsidRPr="00326364" w:rsidRDefault="00DF1D67" w:rsidP="00DF1D67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326364">
        <w:rPr>
          <w:rFonts w:ascii="Angsana New" w:hAnsi="Angsana New" w:hint="cs"/>
          <w:sz w:val="30"/>
          <w:szCs w:val="30"/>
          <w:cs/>
        </w:rPr>
        <w:lastRenderedPageBreak/>
        <w:t xml:space="preserve">อัตราคิดลดที่ใช้เป็นอัตราโดยประมาณก่อนหักภาษีเงินได้ที่อ้างอิงจากอัตราดอกเบี้ยพันธบัตรรัฐบาลอายุ </w:t>
      </w:r>
      <w:r w:rsidR="005F773F">
        <w:rPr>
          <w:rFonts w:ascii="Angsana New" w:hAnsi="Angsana New"/>
          <w:sz w:val="30"/>
          <w:szCs w:val="30"/>
        </w:rPr>
        <w:t>11</w:t>
      </w:r>
      <w:r w:rsidRPr="00326364">
        <w:rPr>
          <w:rFonts w:ascii="Angsana New" w:hAnsi="Angsana New"/>
          <w:sz w:val="30"/>
          <w:szCs w:val="30"/>
        </w:rPr>
        <w:t xml:space="preserve"> </w:t>
      </w:r>
      <w:r w:rsidRPr="00326364">
        <w:rPr>
          <w:rFonts w:ascii="Angsana New" w:hAnsi="Angsana New" w:hint="cs"/>
          <w:sz w:val="30"/>
          <w:szCs w:val="30"/>
          <w:cs/>
        </w:rPr>
        <w:t>ปี</w:t>
      </w:r>
      <w:r>
        <w:rPr>
          <w:rFonts w:ascii="Angsana New" w:hAnsi="Angsana New"/>
          <w:sz w:val="30"/>
          <w:szCs w:val="30"/>
        </w:rPr>
        <w:t xml:space="preserve">           </w:t>
      </w:r>
      <w:r w:rsidRPr="00326364">
        <w:rPr>
          <w:rFonts w:ascii="Angsana New" w:hAnsi="Angsana New"/>
          <w:sz w:val="30"/>
          <w:szCs w:val="30"/>
        </w:rPr>
        <w:t xml:space="preserve"> </w:t>
      </w:r>
      <w:r w:rsidRPr="00326364">
        <w:rPr>
          <w:rFonts w:ascii="Angsana New" w:hAnsi="Angsana New" w:hint="cs"/>
          <w:sz w:val="30"/>
          <w:szCs w:val="30"/>
          <w:cs/>
        </w:rPr>
        <w:t>ซึ่งออกโดยรัฐบาลในตลาดที่เกี่ยวเนื่องกันและมีกระแสเงินสดที่เป็นสกุลเงินเดียวกัน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ที่เฉพาะเจาะจงของหน่วยสินทรัพย์ที่ก่อให้เกิดเงินสด</w:t>
      </w:r>
    </w:p>
    <w:p w14:paraId="23CE2BC1" w14:textId="77777777" w:rsidR="00DF1D67" w:rsidRPr="008954F1" w:rsidRDefault="00DF1D67" w:rsidP="00DF1D67">
      <w:pPr>
        <w:jc w:val="thaiDistribute"/>
        <w:rPr>
          <w:rFonts w:ascii="Angsana New" w:hAnsi="Angsana New"/>
          <w:sz w:val="30"/>
          <w:szCs w:val="30"/>
          <w:highlight w:val="yellow"/>
          <w:cs/>
        </w:rPr>
      </w:pPr>
    </w:p>
    <w:p w14:paraId="37715D76" w14:textId="77777777" w:rsidR="00DF1D67" w:rsidRPr="002956FB" w:rsidRDefault="00DF1D67" w:rsidP="00DF1D67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2956FB">
        <w:rPr>
          <w:rFonts w:ascii="Angsana New" w:hAnsi="Angsana New" w:hint="cs"/>
          <w:sz w:val="30"/>
          <w:szCs w:val="30"/>
          <w:cs/>
        </w:rPr>
        <w:t>ข้อ</w:t>
      </w:r>
      <w:r w:rsidRPr="002956FB">
        <w:rPr>
          <w:rFonts w:ascii="Angsana New" w:hAnsi="Angsana New"/>
          <w:sz w:val="30"/>
          <w:szCs w:val="30"/>
          <w:cs/>
        </w:rPr>
        <w:t>สมมติเหล่านี้มาจากดุลยพินิจของผู้บริหาร</w:t>
      </w:r>
      <w:r w:rsidRPr="002956FB">
        <w:rPr>
          <w:rFonts w:ascii="Angsana New" w:hAnsi="Angsana New" w:hint="cs"/>
          <w:sz w:val="30"/>
          <w:szCs w:val="30"/>
          <w:cs/>
        </w:rPr>
        <w:t>ของบริษัทย่อย</w:t>
      </w:r>
      <w:r>
        <w:rPr>
          <w:rFonts w:ascii="Angsana New" w:hAnsi="Angsana New" w:hint="cs"/>
          <w:sz w:val="30"/>
          <w:szCs w:val="30"/>
          <w:cs/>
        </w:rPr>
        <w:t>และบริษัทย่อยทางอ้อม</w:t>
      </w:r>
      <w:r w:rsidRPr="002956FB">
        <w:rPr>
          <w:rFonts w:ascii="Angsana New" w:hAnsi="Angsana New"/>
          <w:sz w:val="30"/>
          <w:szCs w:val="30"/>
          <w:cs/>
        </w:rPr>
        <w:t xml:space="preserve"> และอยู่บนพื้นฐานของประสบการณ์ในอดีต</w:t>
      </w:r>
      <w:r w:rsidRPr="002956FB">
        <w:rPr>
          <w:rFonts w:ascii="Angsana New" w:hAnsi="Angsana New" w:hint="cs"/>
          <w:sz w:val="30"/>
          <w:szCs w:val="30"/>
          <w:cs/>
        </w:rPr>
        <w:t>และแผนการดำเนินธุรกิจ</w:t>
      </w:r>
      <w:r w:rsidRPr="002956FB">
        <w:rPr>
          <w:rFonts w:ascii="Angsana New" w:hAnsi="Angsana New"/>
          <w:sz w:val="30"/>
          <w:szCs w:val="30"/>
          <w:cs/>
        </w:rPr>
        <w:t xml:space="preserve"> รวมถึงการคาดการณ์ในอนาคตที่เชื่อว่าสมเหตุสมผลในสถานการณ์ปัจจุบัน โดยหากมีการเปลี่ยนแปลงของข้อมูล หรือมีข้อมูลใหม่ที่ชัดเจนขึ้น อาจทำให้เกิดผลกระทบต่อ</w:t>
      </w:r>
      <w:r w:rsidR="00CA7DAD">
        <w:rPr>
          <w:rFonts w:ascii="Angsana New" w:hAnsi="Angsana New"/>
          <w:sz w:val="30"/>
          <w:szCs w:val="30"/>
        </w:rPr>
        <w:br/>
      </w:r>
      <w:r w:rsidRPr="002956FB">
        <w:rPr>
          <w:rFonts w:ascii="Angsana New" w:hAnsi="Angsana New"/>
          <w:sz w:val="30"/>
          <w:szCs w:val="30"/>
          <w:cs/>
        </w:rPr>
        <w:t>การเปลี่ยนแปลงของ</w:t>
      </w:r>
      <w:r w:rsidRPr="002956FB">
        <w:rPr>
          <w:rFonts w:ascii="Angsana New" w:hAnsi="Angsana New" w:hint="cs"/>
          <w:sz w:val="30"/>
          <w:szCs w:val="30"/>
          <w:cs/>
        </w:rPr>
        <w:t>ข้อ</w:t>
      </w:r>
      <w:r w:rsidR="007D0F95">
        <w:rPr>
          <w:rFonts w:ascii="Angsana New" w:hAnsi="Angsana New"/>
          <w:sz w:val="30"/>
          <w:szCs w:val="30"/>
          <w:cs/>
        </w:rPr>
        <w:t>สมมติ</w:t>
      </w:r>
      <w:r w:rsidRPr="002956FB">
        <w:rPr>
          <w:rFonts w:ascii="Angsana New" w:hAnsi="Angsana New"/>
          <w:sz w:val="30"/>
          <w:szCs w:val="30"/>
          <w:cs/>
        </w:rPr>
        <w:t>และอัตราคิดลดที่จะนำมาใช้ในการคำนวณประมาณการกระแสเงินสดในอนาคต</w:t>
      </w:r>
      <w:r w:rsidR="007D0F95">
        <w:rPr>
          <w:rFonts w:ascii="Angsana New" w:hAnsi="Angsana New" w:hint="cs"/>
          <w:sz w:val="30"/>
          <w:szCs w:val="30"/>
          <w:cs/>
        </w:rPr>
        <w:t xml:space="preserve">    </w:t>
      </w:r>
      <w:r w:rsidRPr="002956FB">
        <w:rPr>
          <w:rFonts w:ascii="Angsana New" w:hAnsi="Angsana New"/>
          <w:sz w:val="30"/>
          <w:szCs w:val="30"/>
          <w:cs/>
        </w:rPr>
        <w:t>คิดลด</w:t>
      </w:r>
      <w:r w:rsidR="00296AFD">
        <w:rPr>
          <w:rFonts w:ascii="Angsana New" w:hAnsi="Angsana New"/>
          <w:sz w:val="30"/>
          <w:szCs w:val="30"/>
        </w:rPr>
        <w:t xml:space="preserve"> </w:t>
      </w:r>
      <w:r w:rsidRPr="002956FB">
        <w:rPr>
          <w:rFonts w:ascii="Angsana New" w:hAnsi="Angsana New" w:hint="cs"/>
          <w:sz w:val="30"/>
          <w:szCs w:val="30"/>
          <w:cs/>
        </w:rPr>
        <w:t>ตลอดจนความอ่อนไหวของข้อสมมติต่อมูลค่าที่คาดว่าจะได้รับคืน</w:t>
      </w:r>
    </w:p>
    <w:p w14:paraId="131B4340" w14:textId="77777777" w:rsidR="00DF1D67" w:rsidRPr="008954F1" w:rsidRDefault="00DF1D67" w:rsidP="00DF1D67">
      <w:pPr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7EF9763" w14:textId="77777777" w:rsidR="00DF1D67" w:rsidRPr="0006119A" w:rsidRDefault="00DF1D67" w:rsidP="00DF1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6119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หน่ว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ยสินทรัพย์ที่ก่อให้เกิดเงินสด</w:t>
      </w:r>
      <w:r w:rsidRPr="0006119A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06119A">
        <w:rPr>
          <w:rFonts w:ascii="Angsana New" w:hAnsi="Angsana New"/>
          <w:b/>
          <w:bCs/>
          <w:i/>
          <w:iCs/>
          <w:sz w:val="30"/>
          <w:szCs w:val="30"/>
        </w:rPr>
        <w:t xml:space="preserve">1: </w:t>
      </w:r>
      <w:r w:rsidRPr="0006119A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ใบอนุญาต</w:t>
      </w:r>
      <w:r w:rsidRPr="0006119A">
        <w:rPr>
          <w:rFonts w:ascii="Angsana New" w:hAnsi="Angsana New"/>
          <w:b/>
          <w:bCs/>
          <w:i/>
          <w:iCs/>
          <w:sz w:val="30"/>
          <w:szCs w:val="30"/>
          <w:cs/>
        </w:rPr>
        <w:t>ให้ใช้คลื่นความถี่และประกอบกิจการโทรทัศน์</w:t>
      </w:r>
      <w:r w:rsidRPr="0006119A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06119A">
        <w:rPr>
          <w:rFonts w:ascii="Angsana New" w:hAnsi="Angsana New"/>
          <w:b/>
          <w:bCs/>
          <w:i/>
          <w:iCs/>
          <w:sz w:val="30"/>
          <w:szCs w:val="30"/>
          <w:cs/>
        </w:rPr>
        <w:t>ในหมวดหมู่ทั่วไป แบบความคมชัดปกติ</w:t>
      </w:r>
    </w:p>
    <w:p w14:paraId="5D8F8016" w14:textId="77777777" w:rsidR="00DF1D67" w:rsidRPr="008954F1" w:rsidRDefault="00DF1D67" w:rsidP="00DF1D67">
      <w:pPr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531C500" w14:textId="77777777" w:rsidR="00DF1D67" w:rsidRDefault="00296AFD" w:rsidP="00076B74">
      <w:pPr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จากการทดสอบการด้อยค่าดังกล่าว </w:t>
      </w:r>
      <w:r w:rsidR="00DF1D67" w:rsidRPr="002956FB">
        <w:rPr>
          <w:rFonts w:ascii="Angsana New" w:hAnsi="Angsana New"/>
          <w:sz w:val="30"/>
          <w:szCs w:val="30"/>
          <w:cs/>
        </w:rPr>
        <w:t>มูลค่า</w:t>
      </w:r>
      <w:r w:rsidR="00DF1D67">
        <w:rPr>
          <w:rFonts w:ascii="Angsana New" w:hAnsi="Angsana New" w:hint="cs"/>
          <w:sz w:val="30"/>
          <w:szCs w:val="30"/>
          <w:cs/>
        </w:rPr>
        <w:t>ตามบัญชีหน่วยสินทรัพย์ที่ก่อให้เกิดเงินสด</w:t>
      </w:r>
      <w:r w:rsidR="00076B74">
        <w:rPr>
          <w:rFonts w:ascii="Angsana New" w:hAnsi="Angsana New" w:hint="cs"/>
          <w:sz w:val="30"/>
          <w:szCs w:val="30"/>
          <w:cs/>
        </w:rPr>
        <w:t xml:space="preserve"> 1 </w:t>
      </w:r>
      <w:r w:rsidR="00DF1D67">
        <w:rPr>
          <w:rFonts w:ascii="Angsana New" w:hAnsi="Angsana New" w:hint="cs"/>
          <w:sz w:val="30"/>
          <w:szCs w:val="30"/>
          <w:cs/>
        </w:rPr>
        <w:t>สูงก</w:t>
      </w:r>
      <w:r w:rsidR="00DF1D67" w:rsidRPr="002956FB">
        <w:rPr>
          <w:rFonts w:ascii="Angsana New" w:hAnsi="Angsana New"/>
          <w:sz w:val="30"/>
          <w:szCs w:val="30"/>
          <w:cs/>
        </w:rPr>
        <w:t>ว่ามูลค่า</w:t>
      </w:r>
      <w:r w:rsidR="00076B74">
        <w:rPr>
          <w:rFonts w:ascii="Angsana New" w:hAnsi="Angsana New" w:hint="cs"/>
          <w:sz w:val="30"/>
          <w:szCs w:val="30"/>
          <w:cs/>
        </w:rPr>
        <w:t>ที่จะได้รับคืน</w:t>
      </w:r>
      <w:r w:rsidR="00DF1D67">
        <w:rPr>
          <w:rFonts w:ascii="Angsana New" w:hAnsi="Angsana New" w:hint="cs"/>
          <w:sz w:val="30"/>
          <w:szCs w:val="30"/>
          <w:cs/>
        </w:rPr>
        <w:t>ดังนั้น</w:t>
      </w:r>
      <w:r w:rsidR="00DF1D67" w:rsidRPr="002956FB">
        <w:rPr>
          <w:rFonts w:ascii="Angsana New" w:hAnsi="Angsana New"/>
          <w:sz w:val="30"/>
          <w:szCs w:val="30"/>
          <w:cs/>
        </w:rPr>
        <w:t>กลุ่มบริษัทจึงรับรู้ขาดทุนจากการด้อยค่าในงบการเงินรวม</w:t>
      </w:r>
      <w:r>
        <w:rPr>
          <w:rFonts w:ascii="Angsana New" w:hAnsi="Angsana New" w:hint="cs"/>
          <w:sz w:val="30"/>
          <w:szCs w:val="30"/>
          <w:cs/>
        </w:rPr>
        <w:t>สำหรับ</w:t>
      </w:r>
      <w:r w:rsidR="00DF1D67">
        <w:rPr>
          <w:rFonts w:ascii="Angsana New" w:hAnsi="Angsana New" w:hint="cs"/>
          <w:sz w:val="30"/>
          <w:szCs w:val="30"/>
          <w:cs/>
        </w:rPr>
        <w:t>ปีสิ้นสุดวันที่ 31 ธันวาคม</w:t>
      </w:r>
      <w:r w:rsidR="00DF1D67">
        <w:rPr>
          <w:rFonts w:ascii="Angsana New" w:hAnsi="Angsana New"/>
          <w:sz w:val="30"/>
          <w:szCs w:val="30"/>
        </w:rPr>
        <w:t xml:space="preserve"> </w:t>
      </w:r>
      <w:r w:rsidR="00DF1D67" w:rsidRPr="002956FB">
        <w:rPr>
          <w:rFonts w:ascii="Angsana New" w:hAnsi="Angsana New" w:hint="cs"/>
          <w:sz w:val="30"/>
          <w:szCs w:val="30"/>
          <w:cs/>
        </w:rPr>
        <w:t>ดังนี้</w:t>
      </w:r>
    </w:p>
    <w:p w14:paraId="415F7840" w14:textId="77777777" w:rsidR="00DA7A60" w:rsidRDefault="00DA7A60" w:rsidP="00076B74">
      <w:pPr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5688"/>
        <w:gridCol w:w="1620"/>
        <w:gridCol w:w="270"/>
        <w:gridCol w:w="1620"/>
      </w:tblGrid>
      <w:tr w:rsidR="00DA7A60" w:rsidRPr="00302F84" w14:paraId="1A135E19" w14:textId="77777777" w:rsidTr="00A0170B">
        <w:trPr>
          <w:trHeight w:val="83"/>
        </w:trPr>
        <w:tc>
          <w:tcPr>
            <w:tcW w:w="5688" w:type="dxa"/>
            <w:shd w:val="clear" w:color="auto" w:fill="auto"/>
          </w:tcPr>
          <w:p w14:paraId="069514A2" w14:textId="77777777" w:rsidR="00DA7A60" w:rsidRPr="00326364" w:rsidRDefault="00DA7A60" w:rsidP="00EA29CC">
            <w:pPr>
              <w:tabs>
                <w:tab w:val="left" w:pos="567"/>
                <w:tab w:val="left" w:pos="1710"/>
              </w:tabs>
              <w:jc w:val="thaiDistribute"/>
              <w:rPr>
                <w:rFonts w:ascii="AngsanaNew" w:hAnsi="AngsanaNew" w:cs="Angsana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2045351D" w14:textId="77777777" w:rsidR="00DA7A60" w:rsidRPr="00DA7A60" w:rsidRDefault="00DA7A60" w:rsidP="00EA29CC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b/>
                <w:bCs/>
                <w:sz w:val="30"/>
                <w:szCs w:val="30"/>
                <w:cs/>
              </w:rPr>
            </w:pPr>
            <w:r w:rsidRPr="00DA7A60">
              <w:rPr>
                <w:rFonts w:ascii="AngsanaNew" w:hAnsi="AngsanaNew" w:cs="Angsana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A7A60" w:rsidRPr="00302F84" w14:paraId="322C7558" w14:textId="77777777" w:rsidTr="00A0170B">
        <w:tc>
          <w:tcPr>
            <w:tcW w:w="5688" w:type="dxa"/>
            <w:shd w:val="clear" w:color="auto" w:fill="auto"/>
          </w:tcPr>
          <w:p w14:paraId="740DA046" w14:textId="77777777" w:rsidR="00DA7A60" w:rsidRPr="00302F84" w:rsidRDefault="00DA7A60" w:rsidP="00DA7A60">
            <w:pPr>
              <w:tabs>
                <w:tab w:val="left" w:pos="567"/>
                <w:tab w:val="left" w:pos="1710"/>
              </w:tabs>
              <w:jc w:val="thaiDistribute"/>
              <w:rPr>
                <w:rFonts w:ascii="AngsanaNew" w:hAnsi="AngsanaNew" w:cs="Angsana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9CA8A4D" w14:textId="77777777" w:rsidR="00DA7A60" w:rsidRPr="00302F84" w:rsidRDefault="00DA7A60" w:rsidP="00DA7A60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  <w:r w:rsidRPr="00302F84">
              <w:rPr>
                <w:rFonts w:ascii="AngsanaNew" w:hAnsi="AngsanaNew" w:cs="Angsana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14:paraId="7A2882F6" w14:textId="77777777" w:rsidR="00DA7A60" w:rsidRPr="00302F84" w:rsidRDefault="00DA7A60" w:rsidP="00DA7A60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F351325" w14:textId="77777777" w:rsidR="00DA7A60" w:rsidRPr="00302F84" w:rsidRDefault="00DA7A60" w:rsidP="00DA7A60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  <w:r w:rsidRPr="00302F84">
              <w:rPr>
                <w:rFonts w:ascii="AngsanaNew" w:hAnsi="AngsanaNew" w:cs="AngsanaNew"/>
                <w:sz w:val="30"/>
                <w:szCs w:val="30"/>
              </w:rPr>
              <w:t>2559</w:t>
            </w:r>
          </w:p>
        </w:tc>
      </w:tr>
      <w:tr w:rsidR="00DA7A60" w:rsidRPr="00302F84" w14:paraId="299D122A" w14:textId="77777777" w:rsidTr="00A0170B">
        <w:tc>
          <w:tcPr>
            <w:tcW w:w="5688" w:type="dxa"/>
            <w:shd w:val="clear" w:color="auto" w:fill="auto"/>
          </w:tcPr>
          <w:p w14:paraId="6E9E7108" w14:textId="77777777" w:rsidR="00DA7A60" w:rsidRPr="00302F84" w:rsidRDefault="00DA7A60" w:rsidP="00DA7A60">
            <w:pPr>
              <w:tabs>
                <w:tab w:val="left" w:pos="567"/>
                <w:tab w:val="left" w:pos="1710"/>
              </w:tabs>
              <w:jc w:val="thaiDistribute"/>
              <w:rPr>
                <w:rFonts w:ascii="AngsanaNew" w:hAnsi="AngsanaNew" w:cs="Angsana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4F63255C" w14:textId="77777777" w:rsidR="00DA7A60" w:rsidRPr="00302F84" w:rsidRDefault="00DA7A60" w:rsidP="00DA7A60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  <w:r w:rsidRPr="000B5732">
              <w:rPr>
                <w:rFonts w:ascii="AngsanaNew" w:hAnsi="AngsanaNew" w:cs="AngsanaNew"/>
                <w:i/>
                <w:iCs/>
                <w:sz w:val="30"/>
                <w:szCs w:val="30"/>
              </w:rPr>
              <w:t>(</w:t>
            </w:r>
            <w:r w:rsidRPr="000B5732">
              <w:rPr>
                <w:rFonts w:ascii="AngsanaNew" w:hAnsi="AngsanaNew" w:cs="Angsana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B5732">
              <w:rPr>
                <w:rFonts w:ascii="AngsanaNew" w:hAnsi="AngsanaNew" w:cs="AngsanaNew"/>
                <w:i/>
                <w:iCs/>
                <w:sz w:val="30"/>
                <w:szCs w:val="30"/>
              </w:rPr>
              <w:t>)</w:t>
            </w:r>
          </w:p>
        </w:tc>
      </w:tr>
      <w:tr w:rsidR="00DA7A60" w:rsidRPr="00302F84" w14:paraId="1C0399A7" w14:textId="77777777" w:rsidTr="00A0170B">
        <w:tc>
          <w:tcPr>
            <w:tcW w:w="5688" w:type="dxa"/>
            <w:shd w:val="clear" w:color="auto" w:fill="auto"/>
          </w:tcPr>
          <w:p w14:paraId="09CEA3A3" w14:textId="77777777" w:rsidR="00DA7A60" w:rsidRPr="00302F84" w:rsidRDefault="00DA7A60" w:rsidP="00DA7A60">
            <w:pPr>
              <w:tabs>
                <w:tab w:val="left" w:pos="567"/>
                <w:tab w:val="left" w:pos="1710"/>
              </w:tabs>
              <w:jc w:val="thaiDistribute"/>
              <w:rPr>
                <w:rFonts w:ascii="AngsanaNew" w:hAnsi="AngsanaNew" w:cs="AngsanaNew"/>
                <w:b/>
                <w:bCs/>
                <w:sz w:val="30"/>
                <w:szCs w:val="30"/>
                <w:cs/>
              </w:rPr>
            </w:pPr>
            <w:r w:rsidRPr="00302F84">
              <w:rPr>
                <w:rFonts w:ascii="AngsanaNew" w:hAnsi="AngsanaNew" w:cs="AngsanaNew" w:hint="cs"/>
                <w:b/>
                <w:b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620" w:type="dxa"/>
            <w:shd w:val="clear" w:color="auto" w:fill="auto"/>
          </w:tcPr>
          <w:p w14:paraId="5768578A" w14:textId="77777777" w:rsidR="00DA7A60" w:rsidRPr="00302F84" w:rsidRDefault="00DA7A60" w:rsidP="00DA7A60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F3333B" w14:textId="77777777" w:rsidR="00DA7A60" w:rsidRPr="00302F84" w:rsidRDefault="00DA7A60" w:rsidP="00DA7A60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5014012" w14:textId="77777777" w:rsidR="00DA7A60" w:rsidRPr="00302F84" w:rsidRDefault="00DA7A60" w:rsidP="00DA7A60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</w:p>
        </w:tc>
      </w:tr>
      <w:tr w:rsidR="00DA7A60" w:rsidRPr="00302F84" w14:paraId="2B767726" w14:textId="77777777" w:rsidTr="00A0170B">
        <w:tc>
          <w:tcPr>
            <w:tcW w:w="5688" w:type="dxa"/>
            <w:shd w:val="clear" w:color="auto" w:fill="auto"/>
          </w:tcPr>
          <w:p w14:paraId="512A6E77" w14:textId="77777777" w:rsidR="00DA7A60" w:rsidRPr="00302F84" w:rsidRDefault="00DA7A60" w:rsidP="00DA7A60">
            <w:pPr>
              <w:tabs>
                <w:tab w:val="left" w:pos="567"/>
                <w:tab w:val="left" w:pos="1710"/>
              </w:tabs>
              <w:jc w:val="thaiDistribute"/>
              <w:rPr>
                <w:rFonts w:ascii="AngsanaNew" w:hAnsi="AngsanaNew" w:cs="AngsanaNew"/>
                <w:b/>
                <w:bCs/>
                <w:sz w:val="30"/>
                <w:szCs w:val="30"/>
                <w:cs/>
              </w:rPr>
            </w:pPr>
            <w:r w:rsidRPr="00302F84">
              <w:rPr>
                <w:rFonts w:ascii="AngsanaNew" w:hAnsi="AngsanaNew" w:cs="AngsanaNew"/>
                <w:sz w:val="30"/>
                <w:szCs w:val="30"/>
                <w:cs/>
              </w:rPr>
              <w:t>ใบอนุญาตให้ใช้คลื่นความถี่และประกอบกิจการโทรทัศน์</w:t>
            </w:r>
          </w:p>
        </w:tc>
        <w:tc>
          <w:tcPr>
            <w:tcW w:w="1620" w:type="dxa"/>
            <w:shd w:val="clear" w:color="auto" w:fill="auto"/>
          </w:tcPr>
          <w:p w14:paraId="63DC9A0E" w14:textId="3BEB5D1E" w:rsidR="00DA7A60" w:rsidRPr="00F8214A" w:rsidRDefault="00774BF3" w:rsidP="00DA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785,510</w:t>
            </w:r>
          </w:p>
        </w:tc>
        <w:tc>
          <w:tcPr>
            <w:tcW w:w="270" w:type="dxa"/>
            <w:shd w:val="clear" w:color="auto" w:fill="auto"/>
          </w:tcPr>
          <w:p w14:paraId="210EE839" w14:textId="77777777" w:rsidR="00DA7A60" w:rsidRPr="00302F84" w:rsidRDefault="00DA7A60" w:rsidP="00DA7A60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3EFA414" w14:textId="77777777" w:rsidR="00DA7A60" w:rsidRPr="00D6604E" w:rsidRDefault="00DA7A60" w:rsidP="00DA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DA7A60" w:rsidRPr="00302F84" w14:paraId="69463A5A" w14:textId="77777777" w:rsidTr="00A0170B">
        <w:tc>
          <w:tcPr>
            <w:tcW w:w="5688" w:type="dxa"/>
            <w:shd w:val="clear" w:color="auto" w:fill="auto"/>
          </w:tcPr>
          <w:p w14:paraId="7AC5A526" w14:textId="77777777" w:rsidR="00DA7A60" w:rsidRPr="00302F84" w:rsidRDefault="00DA7A60" w:rsidP="00DA7A60">
            <w:pPr>
              <w:autoSpaceDE w:val="0"/>
              <w:autoSpaceDN w:val="0"/>
              <w:adjustRightInd w:val="0"/>
              <w:rPr>
                <w:rFonts w:ascii="AngsanaNew" w:hAnsi="AngsanaNew" w:cs="AngsanaNew"/>
                <w:sz w:val="30"/>
                <w:szCs w:val="30"/>
                <w:cs/>
              </w:rPr>
            </w:pPr>
            <w:r w:rsidRPr="00302F84">
              <w:rPr>
                <w:rFonts w:ascii="AngsanaNew" w:hAnsi="AngsanaNew" w:cs="Angsana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620" w:type="dxa"/>
            <w:shd w:val="clear" w:color="auto" w:fill="auto"/>
          </w:tcPr>
          <w:p w14:paraId="0B5D936D" w14:textId="30A8F874" w:rsidR="00DA7A60" w:rsidRPr="00F8214A" w:rsidRDefault="00774BF3" w:rsidP="00DA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62,320</w:t>
            </w:r>
          </w:p>
        </w:tc>
        <w:tc>
          <w:tcPr>
            <w:tcW w:w="270" w:type="dxa"/>
            <w:shd w:val="clear" w:color="auto" w:fill="auto"/>
          </w:tcPr>
          <w:p w14:paraId="1FED7060" w14:textId="77777777" w:rsidR="00DA7A60" w:rsidRPr="00397F9E" w:rsidRDefault="00DA7A60" w:rsidP="00DA7A60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72FCDA0E" w14:textId="77777777" w:rsidR="00DA7A60" w:rsidRPr="00D6604E" w:rsidRDefault="00DA7A60" w:rsidP="00DA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6632C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DA7A60" w:rsidRPr="00302F84" w14:paraId="055FC708" w14:textId="77777777" w:rsidTr="00A0170B">
        <w:tc>
          <w:tcPr>
            <w:tcW w:w="5688" w:type="dxa"/>
            <w:shd w:val="clear" w:color="auto" w:fill="auto"/>
          </w:tcPr>
          <w:p w14:paraId="463984DB" w14:textId="77777777" w:rsidR="00DA7A60" w:rsidRPr="00302F84" w:rsidRDefault="00DA7A60" w:rsidP="00DA7A60">
            <w:pPr>
              <w:autoSpaceDE w:val="0"/>
              <w:autoSpaceDN w:val="0"/>
              <w:adjustRightInd w:val="0"/>
              <w:rPr>
                <w:rFonts w:ascii="AngsanaNew" w:hAnsi="AngsanaNew" w:cs="AngsanaNew"/>
                <w:sz w:val="30"/>
                <w:szCs w:val="30"/>
                <w:cs/>
              </w:rPr>
            </w:pPr>
            <w:r>
              <w:rPr>
                <w:rFonts w:ascii="AngsanaNew" w:hAnsi="AngsanaNew" w:cs="Angsana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620" w:type="dxa"/>
            <w:shd w:val="clear" w:color="auto" w:fill="auto"/>
          </w:tcPr>
          <w:p w14:paraId="27AAB08F" w14:textId="653680E5" w:rsidR="00DA7A60" w:rsidRPr="00F8214A" w:rsidRDefault="00774BF3" w:rsidP="00DA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7,990</w:t>
            </w:r>
          </w:p>
        </w:tc>
        <w:tc>
          <w:tcPr>
            <w:tcW w:w="270" w:type="dxa"/>
            <w:shd w:val="clear" w:color="auto" w:fill="auto"/>
          </w:tcPr>
          <w:p w14:paraId="5A44201C" w14:textId="77777777" w:rsidR="00DA7A60" w:rsidRPr="00397F9E" w:rsidRDefault="00DA7A60" w:rsidP="00DA7A60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0290BAED" w14:textId="77777777" w:rsidR="00DA7A60" w:rsidRPr="00D6604E" w:rsidRDefault="00DA7A60" w:rsidP="00DA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6632C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DA7A60" w:rsidRPr="00302F84" w14:paraId="6126DFCA" w14:textId="77777777" w:rsidTr="00A0170B">
        <w:tc>
          <w:tcPr>
            <w:tcW w:w="5688" w:type="dxa"/>
            <w:shd w:val="clear" w:color="auto" w:fill="auto"/>
          </w:tcPr>
          <w:p w14:paraId="46632279" w14:textId="77777777" w:rsidR="00DA7A60" w:rsidRPr="00302F84" w:rsidRDefault="00DA7A60" w:rsidP="00DA7A60">
            <w:pPr>
              <w:autoSpaceDE w:val="0"/>
              <w:autoSpaceDN w:val="0"/>
              <w:adjustRightInd w:val="0"/>
              <w:rPr>
                <w:rFonts w:ascii="AngsanaNew" w:hAnsi="AngsanaNew" w:cs="AngsanaNew"/>
                <w:sz w:val="30"/>
                <w:szCs w:val="30"/>
                <w:cs/>
              </w:rPr>
            </w:pPr>
            <w:r>
              <w:rPr>
                <w:rFonts w:ascii="AngsanaNew" w:hAnsi="AngsanaNew" w:cs="Angsana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42E5F00" w14:textId="014FCF71" w:rsidR="00DA7A60" w:rsidRPr="00F8214A" w:rsidRDefault="00DA7A60" w:rsidP="00DA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8214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8</w:t>
            </w:r>
            <w:r w:rsidR="00774BF3">
              <w:rPr>
                <w:rFonts w:ascii="Angsana New" w:hAnsi="Angsana New"/>
                <w:sz w:val="30"/>
                <w:szCs w:val="30"/>
              </w:rPr>
              <w:t>,350</w:t>
            </w:r>
          </w:p>
        </w:tc>
        <w:tc>
          <w:tcPr>
            <w:tcW w:w="270" w:type="dxa"/>
            <w:shd w:val="clear" w:color="auto" w:fill="auto"/>
          </w:tcPr>
          <w:p w14:paraId="61FF78DC" w14:textId="77777777" w:rsidR="00DA7A60" w:rsidRPr="00397F9E" w:rsidRDefault="00DA7A60" w:rsidP="00DA7A60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0CC8569" w14:textId="77777777" w:rsidR="00DA7A60" w:rsidRPr="00D6604E" w:rsidRDefault="00DA7A60" w:rsidP="00DA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6632C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DA7A60" w:rsidRPr="00302F84" w14:paraId="34EFC549" w14:textId="77777777" w:rsidTr="00A0170B">
        <w:tc>
          <w:tcPr>
            <w:tcW w:w="5688" w:type="dxa"/>
            <w:shd w:val="clear" w:color="auto" w:fill="auto"/>
          </w:tcPr>
          <w:p w14:paraId="2B642FA3" w14:textId="77777777" w:rsidR="00DA7A60" w:rsidRPr="00302F84" w:rsidRDefault="00DA7A60" w:rsidP="00DA7A60">
            <w:pPr>
              <w:autoSpaceDE w:val="0"/>
              <w:autoSpaceDN w:val="0"/>
              <w:adjustRightInd w:val="0"/>
              <w:rPr>
                <w:rFonts w:ascii="AngsanaNew" w:hAnsi="AngsanaNew" w:cs="AngsanaNew"/>
                <w:b/>
                <w:bCs/>
                <w:sz w:val="30"/>
                <w:szCs w:val="30"/>
                <w:cs/>
              </w:rPr>
            </w:pPr>
            <w:r w:rsidRPr="00302F84">
              <w:rPr>
                <w:rFonts w:ascii="AngsanaNew" w:hAnsi="AngsanaNew" w:cs="Angsana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843F3B" w14:textId="272DD3EB" w:rsidR="00DA7A60" w:rsidRPr="00F8214A" w:rsidRDefault="00774BF3" w:rsidP="00DA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864,170</w:t>
            </w:r>
          </w:p>
        </w:tc>
        <w:tc>
          <w:tcPr>
            <w:tcW w:w="270" w:type="dxa"/>
            <w:shd w:val="clear" w:color="auto" w:fill="auto"/>
          </w:tcPr>
          <w:p w14:paraId="157A8B0F" w14:textId="77777777" w:rsidR="00DA7A60" w:rsidRPr="00D6604E" w:rsidRDefault="00DA7A60" w:rsidP="00DA7A60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358303" w14:textId="77777777" w:rsidR="00DA7A60" w:rsidRPr="00D6604E" w:rsidRDefault="00DA7A60" w:rsidP="00DA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D6604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</w:tbl>
    <w:p w14:paraId="6D704806" w14:textId="77777777" w:rsidR="00DA7A60" w:rsidRDefault="00DA7A60" w:rsidP="00076B74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07880B77" w14:textId="77777777" w:rsidR="00DF1D67" w:rsidRDefault="00DF1D67" w:rsidP="00B24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6119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หน่ว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ยสินทรัพย์ที่ก่อให้เกิดเงินสด</w:t>
      </w:r>
      <w:r w:rsidRPr="0006119A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06119A">
        <w:rPr>
          <w:rFonts w:ascii="Angsana New" w:hAnsi="Angsana New"/>
          <w:b/>
          <w:bCs/>
          <w:i/>
          <w:iCs/>
          <w:sz w:val="30"/>
          <w:szCs w:val="30"/>
        </w:rPr>
        <w:t xml:space="preserve">2: </w:t>
      </w:r>
      <w:r w:rsidRPr="0006119A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ใบอนุญาต</w:t>
      </w:r>
      <w:r w:rsidRPr="0006119A">
        <w:rPr>
          <w:rFonts w:ascii="Angsana New" w:hAnsi="Angsana New"/>
          <w:b/>
          <w:bCs/>
          <w:i/>
          <w:iCs/>
          <w:sz w:val="30"/>
          <w:szCs w:val="30"/>
          <w:cs/>
        </w:rPr>
        <w:t>ให้ใช้คลื่นความถี่และประกอบกิจการโทรทัศน์ ในหมวดหมู่ข่าวสารและสาระ</w:t>
      </w:r>
    </w:p>
    <w:p w14:paraId="092C7C52" w14:textId="77777777" w:rsidR="00B24C02" w:rsidRPr="00776FA0" w:rsidRDefault="00B24C02" w:rsidP="00B24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AAA1016" w14:textId="77777777" w:rsidR="00DF1D67" w:rsidRDefault="00296AFD" w:rsidP="00076B74">
      <w:pPr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จากการทดสอบการด้อยค่าดังกล่าว </w:t>
      </w:r>
      <w:r w:rsidR="00DF1D67">
        <w:rPr>
          <w:rFonts w:ascii="Angsana New" w:hAnsi="Angsana New" w:hint="cs"/>
          <w:sz w:val="30"/>
          <w:szCs w:val="30"/>
          <w:cs/>
        </w:rPr>
        <w:t>มูลค่าตามบัญชีของหน่วยสินทรัพย์ที่ก่อให้เกิดเงินสด</w:t>
      </w:r>
      <w:r w:rsidR="00076B74">
        <w:rPr>
          <w:rFonts w:ascii="Angsana New" w:hAnsi="Angsana New" w:hint="cs"/>
          <w:sz w:val="30"/>
          <w:szCs w:val="30"/>
          <w:cs/>
        </w:rPr>
        <w:t xml:space="preserve"> 2 </w:t>
      </w:r>
      <w:r w:rsidR="00DF1D67">
        <w:rPr>
          <w:rFonts w:ascii="Angsana New" w:hAnsi="Angsana New" w:hint="cs"/>
          <w:sz w:val="30"/>
          <w:szCs w:val="30"/>
          <w:cs/>
        </w:rPr>
        <w:t>สูงกว่ามูลค่าที่จะได้รับคืน ดังนั้น</w:t>
      </w:r>
      <w:r w:rsidR="00DF1D67" w:rsidRPr="002956FB">
        <w:rPr>
          <w:rFonts w:ascii="Angsana New" w:hAnsi="Angsana New"/>
          <w:sz w:val="30"/>
          <w:szCs w:val="30"/>
          <w:cs/>
        </w:rPr>
        <w:t>กลุ่มบริษัทจึง</w:t>
      </w:r>
      <w:r w:rsidR="00DF1D67">
        <w:rPr>
          <w:rFonts w:ascii="Angsana New" w:hAnsi="Angsana New" w:hint="cs"/>
          <w:sz w:val="30"/>
          <w:szCs w:val="30"/>
          <w:cs/>
        </w:rPr>
        <w:t>รับรู้ขาดทุน</w:t>
      </w:r>
      <w:r w:rsidR="00DF1D67" w:rsidRPr="002956FB">
        <w:rPr>
          <w:rFonts w:ascii="Angsana New" w:hAnsi="Angsana New"/>
          <w:sz w:val="30"/>
          <w:szCs w:val="30"/>
          <w:cs/>
        </w:rPr>
        <w:t>จากการด้อยค่าในงบการเงินรวม</w:t>
      </w:r>
      <w:r w:rsidR="00DF1D67">
        <w:rPr>
          <w:rFonts w:ascii="Angsana New" w:hAnsi="Angsana New" w:hint="cs"/>
          <w:sz w:val="30"/>
          <w:szCs w:val="30"/>
          <w:cs/>
        </w:rPr>
        <w:t>สำหรับปีสิ้นสุดวันที่ 31 ธันวาคม</w:t>
      </w:r>
      <w:r w:rsidR="00DF1D67">
        <w:rPr>
          <w:rFonts w:ascii="Angsana New" w:hAnsi="Angsana New"/>
          <w:sz w:val="30"/>
          <w:szCs w:val="30"/>
        </w:rPr>
        <w:t xml:space="preserve"> </w:t>
      </w:r>
      <w:r w:rsidR="00DF1D67" w:rsidRPr="002956FB">
        <w:rPr>
          <w:rFonts w:ascii="Angsana New" w:hAnsi="Angsana New" w:hint="cs"/>
          <w:sz w:val="30"/>
          <w:szCs w:val="30"/>
          <w:cs/>
        </w:rPr>
        <w:t>ดังนี้</w:t>
      </w: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5688"/>
        <w:gridCol w:w="1620"/>
        <w:gridCol w:w="270"/>
        <w:gridCol w:w="1620"/>
      </w:tblGrid>
      <w:tr w:rsidR="00DF1D67" w14:paraId="61E90C61" w14:textId="77777777" w:rsidTr="00A0170B">
        <w:tc>
          <w:tcPr>
            <w:tcW w:w="5688" w:type="dxa"/>
            <w:shd w:val="clear" w:color="auto" w:fill="auto"/>
          </w:tcPr>
          <w:p w14:paraId="3937DB9B" w14:textId="77777777" w:rsidR="00DF1D67" w:rsidRPr="00302F84" w:rsidRDefault="00DF1D67" w:rsidP="00010552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2EF0AB51" w14:textId="77777777" w:rsidR="00DF1D67" w:rsidRPr="00302F84" w:rsidRDefault="00DF1D67" w:rsidP="00010552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b/>
                <w:bCs/>
                <w:sz w:val="30"/>
                <w:szCs w:val="30"/>
                <w:cs/>
              </w:rPr>
            </w:pPr>
            <w:r w:rsidRPr="00302F84">
              <w:rPr>
                <w:rFonts w:ascii="AngsanaNew" w:hAnsi="AngsanaNew" w:cs="Angsana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F1D67" w14:paraId="3875A7CB" w14:textId="77777777" w:rsidTr="00A0170B">
        <w:tc>
          <w:tcPr>
            <w:tcW w:w="5688" w:type="dxa"/>
            <w:shd w:val="clear" w:color="auto" w:fill="auto"/>
          </w:tcPr>
          <w:p w14:paraId="448CC9CB" w14:textId="77777777" w:rsidR="00DF1D67" w:rsidRPr="00302F84" w:rsidRDefault="00DF1D67" w:rsidP="00010552">
            <w:pPr>
              <w:tabs>
                <w:tab w:val="left" w:pos="567"/>
                <w:tab w:val="left" w:pos="1710"/>
              </w:tabs>
              <w:jc w:val="thaiDistribute"/>
              <w:rPr>
                <w:rFonts w:ascii="AngsanaNew" w:hAnsi="AngsanaNew" w:cs="Angsana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68264171" w14:textId="77777777" w:rsidR="00DF1D67" w:rsidRPr="00302F84" w:rsidRDefault="00DF1D67" w:rsidP="00010552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  <w:r w:rsidRPr="00302F84">
              <w:rPr>
                <w:rFonts w:ascii="AngsanaNew" w:hAnsi="AngsanaNew" w:cs="Angsana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14:paraId="1EA97DF2" w14:textId="77777777" w:rsidR="00DF1D67" w:rsidRPr="00302F84" w:rsidRDefault="00DF1D67" w:rsidP="00010552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675163FC" w14:textId="77777777" w:rsidR="00DF1D67" w:rsidRPr="00302F84" w:rsidRDefault="00DF1D67" w:rsidP="00010552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  <w:r w:rsidRPr="00302F84">
              <w:rPr>
                <w:rFonts w:ascii="AngsanaNew" w:hAnsi="AngsanaNew" w:cs="AngsanaNew"/>
                <w:sz w:val="30"/>
                <w:szCs w:val="30"/>
              </w:rPr>
              <w:t>2559</w:t>
            </w:r>
          </w:p>
        </w:tc>
      </w:tr>
      <w:tr w:rsidR="00DF1D67" w14:paraId="14349E0E" w14:textId="77777777" w:rsidTr="00A0170B">
        <w:tc>
          <w:tcPr>
            <w:tcW w:w="5688" w:type="dxa"/>
            <w:shd w:val="clear" w:color="auto" w:fill="auto"/>
          </w:tcPr>
          <w:p w14:paraId="14B2EA25" w14:textId="77777777" w:rsidR="00DF1D67" w:rsidRPr="00302F84" w:rsidRDefault="00DF1D67" w:rsidP="00010552">
            <w:pPr>
              <w:tabs>
                <w:tab w:val="left" w:pos="567"/>
                <w:tab w:val="left" w:pos="1710"/>
              </w:tabs>
              <w:jc w:val="thaiDistribute"/>
              <w:rPr>
                <w:rFonts w:ascii="AngsanaNew" w:hAnsi="AngsanaNew" w:cs="Angsana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2ECD474A" w14:textId="77777777" w:rsidR="00DF1D67" w:rsidRPr="00302F84" w:rsidRDefault="00DF1D67" w:rsidP="00010552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  <w:r w:rsidRPr="000B5732">
              <w:rPr>
                <w:rFonts w:ascii="AngsanaNew" w:hAnsi="AngsanaNew" w:cs="AngsanaNew"/>
                <w:i/>
                <w:iCs/>
                <w:sz w:val="30"/>
                <w:szCs w:val="30"/>
              </w:rPr>
              <w:t>(</w:t>
            </w:r>
            <w:r w:rsidRPr="000B5732">
              <w:rPr>
                <w:rFonts w:ascii="AngsanaNew" w:hAnsi="AngsanaNew" w:cs="Angsana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B5732">
              <w:rPr>
                <w:rFonts w:ascii="AngsanaNew" w:hAnsi="AngsanaNew" w:cs="AngsanaNew"/>
                <w:i/>
                <w:iCs/>
                <w:sz w:val="30"/>
                <w:szCs w:val="30"/>
              </w:rPr>
              <w:t>)</w:t>
            </w:r>
          </w:p>
        </w:tc>
      </w:tr>
      <w:tr w:rsidR="00DF1D67" w14:paraId="5E981C52" w14:textId="77777777" w:rsidTr="00A0170B">
        <w:tc>
          <w:tcPr>
            <w:tcW w:w="5688" w:type="dxa"/>
            <w:shd w:val="clear" w:color="auto" w:fill="auto"/>
          </w:tcPr>
          <w:p w14:paraId="41A02D18" w14:textId="77777777" w:rsidR="00DF1D67" w:rsidRPr="00302F84" w:rsidRDefault="00DF1D67" w:rsidP="00010552">
            <w:pPr>
              <w:tabs>
                <w:tab w:val="left" w:pos="567"/>
                <w:tab w:val="left" w:pos="1710"/>
              </w:tabs>
              <w:jc w:val="thaiDistribute"/>
              <w:rPr>
                <w:rFonts w:ascii="AngsanaNew" w:hAnsi="AngsanaNew" w:cs="AngsanaNew"/>
                <w:b/>
                <w:bCs/>
                <w:sz w:val="30"/>
                <w:szCs w:val="30"/>
                <w:cs/>
              </w:rPr>
            </w:pPr>
            <w:r w:rsidRPr="00302F84">
              <w:rPr>
                <w:rFonts w:ascii="AngsanaNew" w:hAnsi="AngsanaNew" w:cs="AngsanaNew" w:hint="cs"/>
                <w:b/>
                <w:b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620" w:type="dxa"/>
            <w:shd w:val="clear" w:color="auto" w:fill="auto"/>
          </w:tcPr>
          <w:p w14:paraId="38EEB96D" w14:textId="77777777" w:rsidR="00DF1D67" w:rsidRPr="00302F84" w:rsidRDefault="00DF1D67" w:rsidP="00010552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94C5DEB" w14:textId="77777777" w:rsidR="00DF1D67" w:rsidRPr="00302F84" w:rsidRDefault="00DF1D67" w:rsidP="00010552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1BBD99C" w14:textId="77777777" w:rsidR="00DF1D67" w:rsidRPr="00302F84" w:rsidRDefault="00DF1D67" w:rsidP="00010552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</w:p>
        </w:tc>
      </w:tr>
      <w:tr w:rsidR="00DF1D67" w14:paraId="45DF3649" w14:textId="77777777" w:rsidTr="00A0170B">
        <w:tc>
          <w:tcPr>
            <w:tcW w:w="5688" w:type="dxa"/>
            <w:shd w:val="clear" w:color="auto" w:fill="auto"/>
          </w:tcPr>
          <w:p w14:paraId="0C837027" w14:textId="77777777" w:rsidR="00DF1D67" w:rsidRPr="00302F84" w:rsidRDefault="00DF1D67" w:rsidP="00010552">
            <w:pPr>
              <w:tabs>
                <w:tab w:val="left" w:pos="567"/>
                <w:tab w:val="left" w:pos="1710"/>
              </w:tabs>
              <w:jc w:val="thaiDistribute"/>
              <w:rPr>
                <w:rFonts w:ascii="AngsanaNew" w:hAnsi="AngsanaNew" w:cs="AngsanaNew"/>
                <w:b/>
                <w:bCs/>
                <w:sz w:val="30"/>
                <w:szCs w:val="30"/>
                <w:cs/>
              </w:rPr>
            </w:pPr>
            <w:r w:rsidRPr="00302F84">
              <w:rPr>
                <w:rFonts w:ascii="AngsanaNew" w:hAnsi="AngsanaNew" w:cs="AngsanaNew"/>
                <w:sz w:val="30"/>
                <w:szCs w:val="30"/>
                <w:cs/>
              </w:rPr>
              <w:t>ใบอนุญาตให้ใช้คลื่นความถี่และประกอบกิจการโทรทัศน์</w:t>
            </w:r>
          </w:p>
        </w:tc>
        <w:tc>
          <w:tcPr>
            <w:tcW w:w="1620" w:type="dxa"/>
            <w:shd w:val="clear" w:color="auto" w:fill="auto"/>
          </w:tcPr>
          <w:p w14:paraId="29722D09" w14:textId="77777777" w:rsidR="00DF1D67" w:rsidRPr="00D6604E" w:rsidRDefault="00DF1D67" w:rsidP="0001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560,740</w:t>
            </w:r>
          </w:p>
        </w:tc>
        <w:tc>
          <w:tcPr>
            <w:tcW w:w="270" w:type="dxa"/>
            <w:shd w:val="clear" w:color="auto" w:fill="auto"/>
          </w:tcPr>
          <w:p w14:paraId="1C3673D6" w14:textId="77777777" w:rsidR="00DF1D67" w:rsidRPr="00302F84" w:rsidRDefault="00DF1D67" w:rsidP="00010552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00689BE" w14:textId="77777777" w:rsidR="00DF1D67" w:rsidRPr="00D6604E" w:rsidRDefault="00DF1D67" w:rsidP="0001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DF1D67" w14:paraId="10704BFD" w14:textId="77777777" w:rsidTr="00A0170B">
        <w:tc>
          <w:tcPr>
            <w:tcW w:w="5688" w:type="dxa"/>
            <w:shd w:val="clear" w:color="auto" w:fill="auto"/>
          </w:tcPr>
          <w:p w14:paraId="1F325687" w14:textId="77777777" w:rsidR="00DF1D67" w:rsidRPr="00302F84" w:rsidRDefault="00DF1D67" w:rsidP="00010552">
            <w:pPr>
              <w:autoSpaceDE w:val="0"/>
              <w:autoSpaceDN w:val="0"/>
              <w:adjustRightInd w:val="0"/>
              <w:rPr>
                <w:rFonts w:ascii="AngsanaNew" w:hAnsi="AngsanaNew" w:cs="AngsanaNew"/>
                <w:sz w:val="30"/>
                <w:szCs w:val="30"/>
                <w:cs/>
              </w:rPr>
            </w:pPr>
            <w:r w:rsidRPr="00302F84">
              <w:rPr>
                <w:rFonts w:ascii="AngsanaNew" w:hAnsi="AngsanaNew" w:cs="Angsana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92E41DF" w14:textId="77777777" w:rsidR="00DF1D67" w:rsidRPr="00D6604E" w:rsidRDefault="00DF1D67" w:rsidP="0001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6,660</w:t>
            </w:r>
          </w:p>
        </w:tc>
        <w:tc>
          <w:tcPr>
            <w:tcW w:w="270" w:type="dxa"/>
            <w:shd w:val="clear" w:color="auto" w:fill="auto"/>
          </w:tcPr>
          <w:p w14:paraId="2EA1F722" w14:textId="77777777" w:rsidR="00DF1D67" w:rsidRPr="00302F84" w:rsidRDefault="00DF1D67" w:rsidP="00010552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6929524" w14:textId="77777777" w:rsidR="00DF1D67" w:rsidRPr="00D6604E" w:rsidRDefault="00DF1D67" w:rsidP="0001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6632C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DF1D67" w14:paraId="3E4DD073" w14:textId="77777777" w:rsidTr="00A0170B">
        <w:tc>
          <w:tcPr>
            <w:tcW w:w="5688" w:type="dxa"/>
            <w:shd w:val="clear" w:color="auto" w:fill="auto"/>
          </w:tcPr>
          <w:p w14:paraId="3F1FEE72" w14:textId="77777777" w:rsidR="00DF1D67" w:rsidRPr="00302F84" w:rsidRDefault="00DF1D67" w:rsidP="00010552">
            <w:pPr>
              <w:autoSpaceDE w:val="0"/>
              <w:autoSpaceDN w:val="0"/>
              <w:adjustRightInd w:val="0"/>
              <w:rPr>
                <w:rFonts w:ascii="AngsanaNew" w:hAnsi="AngsanaNew" w:cs="AngsanaNew"/>
                <w:b/>
                <w:bCs/>
                <w:sz w:val="30"/>
                <w:szCs w:val="30"/>
                <w:cs/>
              </w:rPr>
            </w:pPr>
            <w:r w:rsidRPr="00302F84">
              <w:rPr>
                <w:rFonts w:ascii="AngsanaNew" w:hAnsi="AngsanaNew" w:cs="Angsana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0B5478" w14:textId="77777777" w:rsidR="00DF1D67" w:rsidRPr="00D6604E" w:rsidRDefault="00DF1D67" w:rsidP="0001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567,400</w:t>
            </w:r>
          </w:p>
        </w:tc>
        <w:tc>
          <w:tcPr>
            <w:tcW w:w="270" w:type="dxa"/>
            <w:shd w:val="clear" w:color="auto" w:fill="auto"/>
          </w:tcPr>
          <w:p w14:paraId="18B45D42" w14:textId="77777777" w:rsidR="00DF1D67" w:rsidRPr="00D6604E" w:rsidRDefault="00DF1D67" w:rsidP="00010552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6A6266" w14:textId="77777777" w:rsidR="00DF1D67" w:rsidRPr="00D6604E" w:rsidRDefault="00DF1D67" w:rsidP="0001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D6604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</w:tbl>
    <w:p w14:paraId="4A42AD1C" w14:textId="77777777" w:rsidR="00DA7A60" w:rsidRDefault="00DA7A60" w:rsidP="00B24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AF7E322" w14:textId="77777777" w:rsidR="005C797C" w:rsidRPr="00A72877" w:rsidRDefault="00234A11" w:rsidP="00B24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413BD">
        <w:rPr>
          <w:rFonts w:ascii="Angsana New" w:hAnsi="Angsana New"/>
          <w:b/>
          <w:bCs/>
          <w:sz w:val="30"/>
          <w:szCs w:val="30"/>
        </w:rPr>
        <w:t>2</w:t>
      </w:r>
      <w:r w:rsidR="00B07344">
        <w:rPr>
          <w:rFonts w:ascii="Angsana New" w:hAnsi="Angsana New"/>
          <w:b/>
          <w:bCs/>
          <w:sz w:val="30"/>
          <w:szCs w:val="30"/>
        </w:rPr>
        <w:t>3</w:t>
      </w:r>
      <w:r w:rsidR="005C797C" w:rsidRPr="00B413BD">
        <w:rPr>
          <w:rFonts w:ascii="Angsana New" w:hAnsi="Angsana New" w:hint="cs"/>
          <w:b/>
          <w:bCs/>
          <w:sz w:val="30"/>
          <w:szCs w:val="30"/>
          <w:cs/>
        </w:rPr>
        <w:tab/>
        <w:t>ภาษีเงินได้รอการตัดบัญชี</w:t>
      </w:r>
    </w:p>
    <w:p w14:paraId="12D198FF" w14:textId="77777777" w:rsidR="005C797C" w:rsidRPr="008954F1" w:rsidRDefault="005C797C" w:rsidP="006D01E6">
      <w:pPr>
        <w:pStyle w:val="a"/>
        <w:tabs>
          <w:tab w:val="clear" w:pos="1080"/>
        </w:tabs>
        <w:ind w:left="567"/>
        <w:jc w:val="thaiDistribute"/>
        <w:rPr>
          <w:rFonts w:ascii="Angsana New" w:hAnsi="Angsana New" w:cs="Angsana New"/>
          <w:b/>
          <w:bCs/>
          <w:lang w:val="en-US"/>
        </w:rPr>
      </w:pPr>
    </w:p>
    <w:p w14:paraId="0DE73C0B" w14:textId="77777777" w:rsidR="00E81158" w:rsidRDefault="005C797C" w:rsidP="006D01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sz w:val="30"/>
          <w:szCs w:val="30"/>
        </w:rPr>
      </w:pPr>
      <w:r w:rsidRPr="00996FF1">
        <w:rPr>
          <w:sz w:val="30"/>
          <w:szCs w:val="30"/>
          <w:cs/>
        </w:rPr>
        <w:t>สินทรัพย์และหนี้สินภาษีเงินได้รอการตัดบัญชี</w:t>
      </w:r>
      <w:r w:rsidRPr="00996FF1">
        <w:rPr>
          <w:rFonts w:hint="cs"/>
          <w:sz w:val="30"/>
          <w:szCs w:val="30"/>
          <w:cs/>
        </w:rPr>
        <w:t xml:space="preserve"> </w:t>
      </w:r>
      <w:r w:rsidRPr="00996FF1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996FF1">
        <w:rPr>
          <w:rFonts w:ascii="Angsana New" w:hAnsi="Angsana New"/>
          <w:sz w:val="30"/>
          <w:szCs w:val="30"/>
        </w:rPr>
        <w:t xml:space="preserve">31 </w:t>
      </w:r>
      <w:r w:rsidRPr="00996FF1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96FF1">
        <w:rPr>
          <w:rFonts w:hint="cs"/>
          <w:sz w:val="30"/>
          <w:szCs w:val="30"/>
          <w:cs/>
        </w:rPr>
        <w:t>มี</w:t>
      </w:r>
      <w:r w:rsidRPr="00996FF1">
        <w:rPr>
          <w:sz w:val="30"/>
          <w:szCs w:val="30"/>
          <w:cs/>
        </w:rPr>
        <w:t>ดังนี้</w:t>
      </w:r>
    </w:p>
    <w:p w14:paraId="7AF71775" w14:textId="77777777" w:rsidR="00E81158" w:rsidRPr="008954F1" w:rsidRDefault="00E81158" w:rsidP="006D01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sz w:val="30"/>
          <w:szCs w:val="30"/>
          <w:cs/>
        </w:rPr>
      </w:pPr>
    </w:p>
    <w:tbl>
      <w:tblPr>
        <w:tblW w:w="93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60"/>
        <w:gridCol w:w="1062"/>
        <w:gridCol w:w="21"/>
        <w:gridCol w:w="271"/>
        <w:gridCol w:w="1084"/>
        <w:gridCol w:w="253"/>
        <w:gridCol w:w="1058"/>
        <w:gridCol w:w="262"/>
        <w:gridCol w:w="1090"/>
      </w:tblGrid>
      <w:tr w:rsidR="005C797C" w:rsidRPr="002C3617" w14:paraId="7846C8FD" w14:textId="77777777" w:rsidTr="00A0170B">
        <w:trPr>
          <w:trHeight w:val="413"/>
        </w:trPr>
        <w:tc>
          <w:tcPr>
            <w:tcW w:w="2276" w:type="pct"/>
          </w:tcPr>
          <w:p w14:paraId="744BDCCF" w14:textId="77777777" w:rsidR="005C797C" w:rsidRPr="002C3617" w:rsidRDefault="005C797C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4" w:type="pct"/>
            <w:gridSpan w:val="8"/>
          </w:tcPr>
          <w:p w14:paraId="1D62F467" w14:textId="77777777" w:rsidR="005C797C" w:rsidRPr="008B4666" w:rsidRDefault="005C797C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6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C797C" w:rsidRPr="002C3617" w14:paraId="7765F489" w14:textId="77777777" w:rsidTr="00A0170B">
        <w:trPr>
          <w:trHeight w:val="413"/>
        </w:trPr>
        <w:tc>
          <w:tcPr>
            <w:tcW w:w="2276" w:type="pct"/>
          </w:tcPr>
          <w:p w14:paraId="4E998D3E" w14:textId="77777777" w:rsidR="005C797C" w:rsidRPr="002C3617" w:rsidRDefault="005C797C" w:rsidP="00624F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02" w:type="pct"/>
            <w:gridSpan w:val="4"/>
          </w:tcPr>
          <w:p w14:paraId="73CC5CC3" w14:textId="77777777" w:rsidR="005C797C" w:rsidRPr="00C05F0E" w:rsidRDefault="005C797C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5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" w:type="pct"/>
          </w:tcPr>
          <w:p w14:paraId="020F8B7F" w14:textId="77777777" w:rsidR="005C797C" w:rsidRPr="00C05F0E" w:rsidRDefault="005C797C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pct"/>
            <w:gridSpan w:val="3"/>
          </w:tcPr>
          <w:p w14:paraId="296734EB" w14:textId="77777777" w:rsidR="005C797C" w:rsidRPr="00C05F0E" w:rsidRDefault="005C797C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5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A72877" w:rsidRPr="002C3617" w14:paraId="01CB0984" w14:textId="77777777" w:rsidTr="00A0170B">
        <w:trPr>
          <w:trHeight w:val="413"/>
        </w:trPr>
        <w:tc>
          <w:tcPr>
            <w:tcW w:w="2276" w:type="pct"/>
          </w:tcPr>
          <w:p w14:paraId="1D632275" w14:textId="77777777" w:rsidR="00A72877" w:rsidRPr="002C3617" w:rsidRDefault="00A72877" w:rsidP="00624F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578" w:type="pct"/>
            <w:gridSpan w:val="2"/>
          </w:tcPr>
          <w:p w14:paraId="7F2DB18D" w14:textId="77777777" w:rsidR="00A72877" w:rsidRPr="00F27981" w:rsidRDefault="008645A4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5" w:type="pct"/>
          </w:tcPr>
          <w:p w14:paraId="17016044" w14:textId="77777777" w:rsidR="00A72877" w:rsidRPr="00F27981" w:rsidRDefault="00A72877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AD6D5DD" w14:textId="77777777" w:rsidR="00A72877" w:rsidRPr="00F27981" w:rsidRDefault="004B759F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="00711E5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5" w:type="pct"/>
          </w:tcPr>
          <w:p w14:paraId="0ED74BDD" w14:textId="77777777" w:rsidR="00A72877" w:rsidRPr="00F27981" w:rsidRDefault="00A72877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7486292F" w14:textId="77777777" w:rsidR="00A72877" w:rsidRPr="00F27981" w:rsidRDefault="008645A4" w:rsidP="004F3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0" w:type="pct"/>
          </w:tcPr>
          <w:p w14:paraId="59E6F05A" w14:textId="77777777" w:rsidR="00A72877" w:rsidRPr="002C3617" w:rsidRDefault="00A72877" w:rsidP="004F3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B9F8557" w14:textId="77777777" w:rsidR="00A72877" w:rsidRPr="002C3617" w:rsidRDefault="004B759F" w:rsidP="004F3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="00711E54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5C797C" w:rsidRPr="002C3617" w14:paraId="5044E4A5" w14:textId="77777777" w:rsidTr="00A0170B">
        <w:trPr>
          <w:trHeight w:val="429"/>
        </w:trPr>
        <w:tc>
          <w:tcPr>
            <w:tcW w:w="2276" w:type="pct"/>
          </w:tcPr>
          <w:p w14:paraId="6538B530" w14:textId="77777777" w:rsidR="005C797C" w:rsidRPr="002C3617" w:rsidRDefault="005C797C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4" w:type="pct"/>
            <w:gridSpan w:val="8"/>
          </w:tcPr>
          <w:p w14:paraId="4B8BE109" w14:textId="77777777" w:rsidR="005C797C" w:rsidRPr="00F27981" w:rsidRDefault="005C797C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98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1E54" w:rsidRPr="00A5316F" w14:paraId="054DDFCB" w14:textId="77777777" w:rsidTr="00A0170B">
        <w:trPr>
          <w:trHeight w:val="305"/>
        </w:trPr>
        <w:tc>
          <w:tcPr>
            <w:tcW w:w="2276" w:type="pct"/>
          </w:tcPr>
          <w:p w14:paraId="7E0467A1" w14:textId="77777777" w:rsidR="00711E54" w:rsidRPr="00A5316F" w:rsidRDefault="00711E54" w:rsidP="006D0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5316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567" w:type="pct"/>
          </w:tcPr>
          <w:p w14:paraId="0A087597" w14:textId="77777777" w:rsidR="00711E54" w:rsidRPr="00A5316F" w:rsidRDefault="00375C88" w:rsidP="00175A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104,000</w:t>
            </w:r>
          </w:p>
        </w:tc>
        <w:tc>
          <w:tcPr>
            <w:tcW w:w="156" w:type="pct"/>
            <w:gridSpan w:val="2"/>
          </w:tcPr>
          <w:p w14:paraId="0193DD21" w14:textId="77777777" w:rsidR="00711E54" w:rsidRPr="00A5316F" w:rsidRDefault="00711E54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096E21A" w14:textId="77777777" w:rsidR="00711E54" w:rsidRPr="00A5316F" w:rsidRDefault="00711E54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450</w:t>
            </w:r>
          </w:p>
        </w:tc>
        <w:tc>
          <w:tcPr>
            <w:tcW w:w="135" w:type="pct"/>
          </w:tcPr>
          <w:p w14:paraId="576CD23E" w14:textId="77777777" w:rsidR="00711E54" w:rsidRPr="00A5316F" w:rsidRDefault="00711E54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04CA6EDA" w14:textId="3BCB7C38" w:rsidR="00711E54" w:rsidRPr="00A5316F" w:rsidRDefault="00B7181E" w:rsidP="00B718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57,913</w:t>
            </w:r>
          </w:p>
        </w:tc>
        <w:tc>
          <w:tcPr>
            <w:tcW w:w="140" w:type="pct"/>
          </w:tcPr>
          <w:p w14:paraId="650B6694" w14:textId="77777777" w:rsidR="00711E54" w:rsidRPr="00A5316F" w:rsidRDefault="00711E54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  <w:tab w:val="decimal" w:pos="836"/>
                <w:tab w:val="decimal" w:pos="967"/>
              </w:tabs>
              <w:spacing w:after="0"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16B1D40" w14:textId="77777777" w:rsidR="00711E54" w:rsidRPr="00A5316F" w:rsidRDefault="00711E54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  <w:r w:rsidRPr="00A5316F">
              <w:rPr>
                <w:rFonts w:ascii="Angsana New" w:hAnsi="Angsana New"/>
                <w:sz w:val="30"/>
                <w:szCs w:val="30"/>
              </w:rPr>
              <w:t>35,306</w:t>
            </w:r>
          </w:p>
        </w:tc>
      </w:tr>
      <w:tr w:rsidR="00711E54" w:rsidRPr="00A5316F" w14:paraId="43D53A8E" w14:textId="77777777" w:rsidTr="00A0170B">
        <w:trPr>
          <w:trHeight w:val="305"/>
        </w:trPr>
        <w:tc>
          <w:tcPr>
            <w:tcW w:w="2276" w:type="pct"/>
          </w:tcPr>
          <w:p w14:paraId="178F236D" w14:textId="77777777" w:rsidR="00711E54" w:rsidRPr="00A5316F" w:rsidRDefault="00711E54" w:rsidP="006D0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5316F"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694EBFCE" w14:textId="77777777" w:rsidR="00711E54" w:rsidRPr="00A5316F" w:rsidRDefault="00375C88" w:rsidP="004A43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A43FE">
              <w:rPr>
                <w:rFonts w:ascii="Angsana New" w:hAnsi="Angsana New"/>
                <w:sz w:val="30"/>
                <w:szCs w:val="30"/>
              </w:rPr>
              <w:t>26,683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6" w:type="pct"/>
            <w:gridSpan w:val="2"/>
          </w:tcPr>
          <w:p w14:paraId="0D212D0B" w14:textId="77777777" w:rsidR="00711E54" w:rsidRPr="00A5316F" w:rsidRDefault="00711E54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4CC9B791" w14:textId="77777777" w:rsidR="00711E54" w:rsidRPr="00A5316F" w:rsidRDefault="00711E54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  <w:r w:rsidRPr="00A5316F">
              <w:rPr>
                <w:rFonts w:ascii="Angsana New" w:hAnsi="Angsana New"/>
                <w:sz w:val="30"/>
                <w:szCs w:val="30"/>
              </w:rPr>
              <w:t>(14,397)</w:t>
            </w:r>
          </w:p>
        </w:tc>
        <w:tc>
          <w:tcPr>
            <w:tcW w:w="135" w:type="pct"/>
          </w:tcPr>
          <w:p w14:paraId="719414D5" w14:textId="77777777" w:rsidR="00711E54" w:rsidRPr="00A5316F" w:rsidRDefault="00711E54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58F02371" w14:textId="77777777" w:rsidR="00711E54" w:rsidRPr="00A5316F" w:rsidRDefault="00375C88" w:rsidP="004A43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A43FE">
              <w:rPr>
                <w:rFonts w:ascii="Angsana New" w:hAnsi="Angsana New"/>
                <w:sz w:val="30"/>
                <w:szCs w:val="30"/>
              </w:rPr>
              <w:t>26,683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0F8C8DD4" w14:textId="77777777" w:rsidR="00711E54" w:rsidRPr="00A5316F" w:rsidRDefault="00711E54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  <w:tab w:val="decimal" w:pos="864"/>
              </w:tabs>
              <w:spacing w:after="0"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1E29C773" w14:textId="77777777" w:rsidR="00711E54" w:rsidRPr="00A5316F" w:rsidRDefault="00711E54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  <w:r w:rsidRPr="00A5316F">
              <w:rPr>
                <w:rFonts w:ascii="Angsana New" w:hAnsi="Angsana New"/>
                <w:sz w:val="30"/>
                <w:szCs w:val="30"/>
              </w:rPr>
              <w:t>(14,397)</w:t>
            </w:r>
          </w:p>
        </w:tc>
      </w:tr>
      <w:tr w:rsidR="00711E54" w:rsidRPr="00A5316F" w14:paraId="1012FA36" w14:textId="77777777" w:rsidTr="00A0170B">
        <w:trPr>
          <w:trHeight w:val="413"/>
        </w:trPr>
        <w:tc>
          <w:tcPr>
            <w:tcW w:w="2276" w:type="pct"/>
          </w:tcPr>
          <w:p w14:paraId="663420C4" w14:textId="77777777" w:rsidR="00711E54" w:rsidRPr="002A5404" w:rsidRDefault="00711E54" w:rsidP="006D0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 w:rsidRPr="002A5404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สินทรัพย์</w:t>
            </w:r>
            <w:r w:rsidRPr="002A5404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 xml:space="preserve"> </w:t>
            </w:r>
            <w:r w:rsidRPr="002A5404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(หนี้สิน) ภาษีเงินได้รอการตัดบัญชีสุทธิ </w:t>
            </w: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78D9EE78" w14:textId="77777777" w:rsidR="00711E54" w:rsidRPr="00A5316F" w:rsidRDefault="004A43FE" w:rsidP="00175A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77,317</w:t>
            </w:r>
          </w:p>
        </w:tc>
        <w:tc>
          <w:tcPr>
            <w:tcW w:w="156" w:type="pct"/>
            <w:gridSpan w:val="2"/>
          </w:tcPr>
          <w:p w14:paraId="5B9E67AE" w14:textId="77777777" w:rsidR="00711E54" w:rsidRPr="00A5316F" w:rsidRDefault="00711E54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5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66FC623D" w14:textId="77777777" w:rsidR="00711E54" w:rsidRPr="00A5316F" w:rsidRDefault="00711E54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112,053</w:t>
            </w:r>
          </w:p>
        </w:tc>
        <w:tc>
          <w:tcPr>
            <w:tcW w:w="135" w:type="pct"/>
          </w:tcPr>
          <w:p w14:paraId="7B51AACE" w14:textId="77777777" w:rsidR="00711E54" w:rsidRPr="00A5316F" w:rsidRDefault="00711E54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5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07128937" w14:textId="687BB44E" w:rsidR="00711E54" w:rsidRPr="00A5316F" w:rsidRDefault="00B7181E" w:rsidP="00161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31,230</w:t>
            </w:r>
          </w:p>
        </w:tc>
        <w:tc>
          <w:tcPr>
            <w:tcW w:w="140" w:type="pct"/>
          </w:tcPr>
          <w:p w14:paraId="6D26B781" w14:textId="77777777" w:rsidR="00711E54" w:rsidRPr="00A5316F" w:rsidRDefault="00711E54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  <w:tab w:val="decimal" w:pos="836"/>
                <w:tab w:val="decimal" w:pos="967"/>
              </w:tabs>
              <w:spacing w:after="0"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15AB65F" w14:textId="77777777" w:rsidR="00711E54" w:rsidRPr="00A5316F" w:rsidRDefault="00711E54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316F">
              <w:rPr>
                <w:rFonts w:ascii="Angsana New" w:hAnsi="Angsana New"/>
                <w:b/>
                <w:bCs/>
                <w:sz w:val="30"/>
                <w:szCs w:val="30"/>
              </w:rPr>
              <w:t>20,909</w:t>
            </w:r>
          </w:p>
        </w:tc>
      </w:tr>
    </w:tbl>
    <w:p w14:paraId="431596BA" w14:textId="77777777" w:rsidR="002B1E69" w:rsidRPr="008954F1" w:rsidRDefault="002B1E69" w:rsidP="006D01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61"/>
        <w:gridCol w:w="1062"/>
        <w:gridCol w:w="19"/>
        <w:gridCol w:w="271"/>
        <w:gridCol w:w="1084"/>
        <w:gridCol w:w="251"/>
        <w:gridCol w:w="1058"/>
        <w:gridCol w:w="262"/>
        <w:gridCol w:w="1093"/>
      </w:tblGrid>
      <w:tr w:rsidR="005C797C" w:rsidRPr="00A5316F" w14:paraId="29FF59FD" w14:textId="77777777" w:rsidTr="00A0170B">
        <w:trPr>
          <w:trHeight w:val="413"/>
        </w:trPr>
        <w:tc>
          <w:tcPr>
            <w:tcW w:w="2276" w:type="pct"/>
          </w:tcPr>
          <w:p w14:paraId="2E4429E3" w14:textId="77777777" w:rsidR="005C797C" w:rsidRPr="00A5316F" w:rsidRDefault="002B1E69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724" w:type="pct"/>
            <w:gridSpan w:val="8"/>
          </w:tcPr>
          <w:p w14:paraId="0807B033" w14:textId="77777777" w:rsidR="005C797C" w:rsidRPr="00A5316F" w:rsidRDefault="005C797C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31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A53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C797C" w:rsidRPr="00A5316F" w14:paraId="491F137A" w14:textId="77777777" w:rsidTr="00A0170B">
        <w:trPr>
          <w:trHeight w:val="413"/>
        </w:trPr>
        <w:tc>
          <w:tcPr>
            <w:tcW w:w="2276" w:type="pct"/>
          </w:tcPr>
          <w:p w14:paraId="442C00FF" w14:textId="77777777" w:rsidR="005C797C" w:rsidRPr="00A5316F" w:rsidRDefault="005C797C" w:rsidP="00624F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01" w:type="pct"/>
            <w:gridSpan w:val="4"/>
          </w:tcPr>
          <w:p w14:paraId="672F186B" w14:textId="77777777" w:rsidR="005C797C" w:rsidRPr="00A5316F" w:rsidRDefault="005C797C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3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4" w:type="pct"/>
          </w:tcPr>
          <w:p w14:paraId="14C89C49" w14:textId="77777777" w:rsidR="005C797C" w:rsidRPr="00A5316F" w:rsidRDefault="005C797C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pct"/>
            <w:gridSpan w:val="3"/>
          </w:tcPr>
          <w:p w14:paraId="6F206712" w14:textId="77777777" w:rsidR="005C797C" w:rsidRPr="00A5316F" w:rsidRDefault="005C797C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3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4B759F" w:rsidRPr="00A5316F" w14:paraId="3FBC08EA" w14:textId="77777777" w:rsidTr="00A0170B">
        <w:trPr>
          <w:trHeight w:val="413"/>
        </w:trPr>
        <w:tc>
          <w:tcPr>
            <w:tcW w:w="2276" w:type="pct"/>
          </w:tcPr>
          <w:p w14:paraId="483B0590" w14:textId="77777777" w:rsidR="004B759F" w:rsidRPr="00A5316F" w:rsidRDefault="004B759F" w:rsidP="00624F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577" w:type="pct"/>
            <w:gridSpan w:val="2"/>
          </w:tcPr>
          <w:p w14:paraId="1B5141C7" w14:textId="77777777" w:rsidR="004B759F" w:rsidRPr="00A5316F" w:rsidRDefault="008645A4" w:rsidP="00C6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5" w:type="pct"/>
          </w:tcPr>
          <w:p w14:paraId="17552851" w14:textId="77777777" w:rsidR="004B759F" w:rsidRPr="00A5316F" w:rsidRDefault="004B759F" w:rsidP="00C6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8F867AB" w14:textId="77777777" w:rsidR="004B759F" w:rsidRPr="00A5316F" w:rsidRDefault="004B759F" w:rsidP="00C6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316F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="00896C4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4" w:type="pct"/>
          </w:tcPr>
          <w:p w14:paraId="2CADE676" w14:textId="77777777" w:rsidR="004B759F" w:rsidRPr="00A5316F" w:rsidRDefault="004B759F" w:rsidP="00C6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266F0074" w14:textId="77777777" w:rsidR="004B759F" w:rsidRPr="00A5316F" w:rsidRDefault="008645A4" w:rsidP="00C6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0" w:type="pct"/>
          </w:tcPr>
          <w:p w14:paraId="0B7135D7" w14:textId="77777777" w:rsidR="004B759F" w:rsidRPr="00A5316F" w:rsidRDefault="004B759F" w:rsidP="00C6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12B2877" w14:textId="77777777" w:rsidR="004B759F" w:rsidRPr="00A5316F" w:rsidRDefault="004B759F" w:rsidP="00C6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316F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="00896C44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5C797C" w:rsidRPr="00A5316F" w14:paraId="6C15620C" w14:textId="77777777" w:rsidTr="00A0170B">
        <w:trPr>
          <w:trHeight w:val="429"/>
        </w:trPr>
        <w:tc>
          <w:tcPr>
            <w:tcW w:w="2276" w:type="pct"/>
          </w:tcPr>
          <w:p w14:paraId="2BAECEE1" w14:textId="77777777" w:rsidR="005C797C" w:rsidRPr="00A5316F" w:rsidRDefault="005C797C" w:rsidP="006D01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4" w:type="pct"/>
            <w:gridSpan w:val="8"/>
          </w:tcPr>
          <w:p w14:paraId="6C43475B" w14:textId="77777777" w:rsidR="005C797C" w:rsidRPr="00A5316F" w:rsidRDefault="005C797C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316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6C44" w:rsidRPr="00A5316F" w14:paraId="7E502E8F" w14:textId="77777777" w:rsidTr="00A0170B">
        <w:trPr>
          <w:trHeight w:val="305"/>
        </w:trPr>
        <w:tc>
          <w:tcPr>
            <w:tcW w:w="2276" w:type="pct"/>
          </w:tcPr>
          <w:p w14:paraId="0B5F4718" w14:textId="77777777" w:rsidR="00896C44" w:rsidRPr="00A5316F" w:rsidRDefault="00896C44" w:rsidP="006D0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5316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567" w:type="pct"/>
          </w:tcPr>
          <w:p w14:paraId="61372A60" w14:textId="77777777" w:rsidR="00896C44" w:rsidRPr="00A5316F" w:rsidRDefault="00375C88" w:rsidP="00795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18,203</w:t>
            </w:r>
          </w:p>
        </w:tc>
        <w:tc>
          <w:tcPr>
            <w:tcW w:w="155" w:type="pct"/>
            <w:gridSpan w:val="2"/>
          </w:tcPr>
          <w:p w14:paraId="1C6189BB" w14:textId="77777777" w:rsidR="00896C44" w:rsidRPr="00A5316F" w:rsidRDefault="00896C44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64ED9124" w14:textId="77777777" w:rsidR="00896C44" w:rsidRPr="00A5316F" w:rsidRDefault="00896C44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22,048</w:t>
            </w:r>
          </w:p>
        </w:tc>
        <w:tc>
          <w:tcPr>
            <w:tcW w:w="134" w:type="pct"/>
          </w:tcPr>
          <w:p w14:paraId="08E5F37D" w14:textId="77777777" w:rsidR="00896C44" w:rsidRPr="00A5316F" w:rsidRDefault="00896C44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78BABAFA" w14:textId="77777777" w:rsidR="00896C44" w:rsidRPr="00A5316F" w:rsidRDefault="002A416B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8,451</w:t>
            </w:r>
          </w:p>
        </w:tc>
        <w:tc>
          <w:tcPr>
            <w:tcW w:w="140" w:type="pct"/>
          </w:tcPr>
          <w:p w14:paraId="2EA40E58" w14:textId="77777777" w:rsidR="00896C44" w:rsidRPr="00A5316F" w:rsidRDefault="00896C44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  <w:tab w:val="decimal" w:pos="836"/>
                <w:tab w:val="decimal" w:pos="967"/>
              </w:tabs>
              <w:spacing w:after="0"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6C713D1" w14:textId="77777777" w:rsidR="00896C44" w:rsidRPr="00A5316F" w:rsidRDefault="00896C44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  <w:r w:rsidRPr="00A5316F">
              <w:rPr>
                <w:rFonts w:ascii="Angsana New" w:hAnsi="Angsana New"/>
                <w:sz w:val="30"/>
                <w:szCs w:val="30"/>
              </w:rPr>
              <w:t>695</w:t>
            </w:r>
          </w:p>
        </w:tc>
      </w:tr>
      <w:tr w:rsidR="00896C44" w:rsidRPr="00A5316F" w14:paraId="2E60DFAE" w14:textId="77777777" w:rsidTr="00A0170B">
        <w:trPr>
          <w:trHeight w:val="305"/>
        </w:trPr>
        <w:tc>
          <w:tcPr>
            <w:tcW w:w="2276" w:type="pct"/>
          </w:tcPr>
          <w:p w14:paraId="65172AE5" w14:textId="77777777" w:rsidR="00896C44" w:rsidRPr="00A5316F" w:rsidRDefault="00896C44" w:rsidP="006D0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5316F"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44D57247" w14:textId="77777777" w:rsidR="00896C44" w:rsidRPr="00A5316F" w:rsidRDefault="00375C88" w:rsidP="002A4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A416B">
              <w:rPr>
                <w:rFonts w:ascii="Angsana New" w:hAnsi="Angsana New"/>
                <w:sz w:val="30"/>
                <w:szCs w:val="30"/>
              </w:rPr>
              <w:t>8,451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5" w:type="pct"/>
            <w:gridSpan w:val="2"/>
          </w:tcPr>
          <w:p w14:paraId="4B8DD486" w14:textId="77777777" w:rsidR="00896C44" w:rsidRPr="00A5316F" w:rsidRDefault="00896C44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1B1F0481" w14:textId="77777777" w:rsidR="00896C44" w:rsidRPr="00A5316F" w:rsidRDefault="00896C44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  <w:r w:rsidRPr="00A5316F">
              <w:rPr>
                <w:rFonts w:ascii="Angsana New" w:hAnsi="Angsana New"/>
                <w:sz w:val="30"/>
                <w:szCs w:val="30"/>
              </w:rPr>
              <w:t>(695)</w:t>
            </w:r>
          </w:p>
        </w:tc>
        <w:tc>
          <w:tcPr>
            <w:tcW w:w="134" w:type="pct"/>
          </w:tcPr>
          <w:p w14:paraId="0FFC8AF4" w14:textId="77777777" w:rsidR="00896C44" w:rsidRPr="00A5316F" w:rsidRDefault="00896C44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666B6E0F" w14:textId="77777777" w:rsidR="00896C44" w:rsidRPr="00A5316F" w:rsidRDefault="00375C88" w:rsidP="002A4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A416B">
              <w:rPr>
                <w:rFonts w:ascii="Angsana New" w:hAnsi="Angsana New"/>
                <w:sz w:val="30"/>
                <w:szCs w:val="30"/>
              </w:rPr>
              <w:t>8,451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426A10DD" w14:textId="77777777" w:rsidR="00896C44" w:rsidRPr="00A5316F" w:rsidRDefault="00896C44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  <w:tab w:val="decimal" w:pos="864"/>
              </w:tabs>
              <w:spacing w:after="0"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A15B8D6" w14:textId="77777777" w:rsidR="00896C44" w:rsidRPr="00A5316F" w:rsidRDefault="00896C44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  <w:r w:rsidRPr="00A5316F">
              <w:rPr>
                <w:rFonts w:ascii="Angsana New" w:hAnsi="Angsana New"/>
                <w:sz w:val="30"/>
                <w:szCs w:val="30"/>
              </w:rPr>
              <w:t>(695)</w:t>
            </w:r>
          </w:p>
        </w:tc>
      </w:tr>
      <w:tr w:rsidR="00375C88" w:rsidRPr="00623E85" w14:paraId="43579E4E" w14:textId="77777777" w:rsidTr="00A0170B">
        <w:trPr>
          <w:trHeight w:val="413"/>
        </w:trPr>
        <w:tc>
          <w:tcPr>
            <w:tcW w:w="2276" w:type="pct"/>
          </w:tcPr>
          <w:p w14:paraId="5571EC74" w14:textId="77777777" w:rsidR="00375C88" w:rsidRPr="00A5316F" w:rsidRDefault="00375C88" w:rsidP="006D0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5404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สินทรัพย์</w:t>
            </w:r>
            <w:r w:rsidRPr="002A5404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 xml:space="preserve"> </w:t>
            </w:r>
            <w:r w:rsidRPr="002A5404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(หนี้สิน) ภาษีเงินได้รอการตัดบัญชีสุทธิ</w:t>
            </w: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0E88FA9B" w14:textId="77777777" w:rsidR="00375C88" w:rsidRPr="00A5316F" w:rsidRDefault="002A416B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9,752</w:t>
            </w:r>
          </w:p>
        </w:tc>
        <w:tc>
          <w:tcPr>
            <w:tcW w:w="155" w:type="pct"/>
            <w:gridSpan w:val="2"/>
          </w:tcPr>
          <w:p w14:paraId="3802C554" w14:textId="77777777" w:rsidR="00375C88" w:rsidRPr="00A5316F" w:rsidRDefault="00375C88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5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5D590A1F" w14:textId="77777777" w:rsidR="00375C88" w:rsidRPr="00A5316F" w:rsidRDefault="00375C88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21,353</w:t>
            </w:r>
          </w:p>
        </w:tc>
        <w:tc>
          <w:tcPr>
            <w:tcW w:w="134" w:type="pct"/>
          </w:tcPr>
          <w:p w14:paraId="3BE6229A" w14:textId="77777777" w:rsidR="00375C88" w:rsidRPr="00A5316F" w:rsidRDefault="00375C88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5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06CA3189" w14:textId="77777777" w:rsidR="00375C88" w:rsidRPr="00A5316F" w:rsidRDefault="00375C88" w:rsidP="00594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316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5DB021B" w14:textId="77777777" w:rsidR="00375C88" w:rsidRPr="00A5316F" w:rsidRDefault="00375C88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  <w:tab w:val="decimal" w:pos="836"/>
                <w:tab w:val="decimal" w:pos="967"/>
              </w:tabs>
              <w:spacing w:after="0"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0DEC752B" w14:textId="77777777" w:rsidR="00375C88" w:rsidRPr="00A5316F" w:rsidRDefault="00375C88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316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360EC35" w14:textId="77777777" w:rsidR="008954F1" w:rsidRDefault="008954F1" w:rsidP="00B11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sz w:val="30"/>
          <w:szCs w:val="30"/>
        </w:rPr>
      </w:pPr>
    </w:p>
    <w:p w14:paraId="085266E1" w14:textId="77777777" w:rsidR="00B11735" w:rsidRPr="00DC1006" w:rsidRDefault="008954F1" w:rsidP="00B11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sz w:val="30"/>
          <w:szCs w:val="30"/>
        </w:rPr>
      </w:pPr>
      <w:r>
        <w:rPr>
          <w:sz w:val="30"/>
          <w:szCs w:val="30"/>
          <w:cs/>
        </w:rPr>
        <w:br w:type="page"/>
      </w:r>
      <w:r w:rsidR="00B11735" w:rsidRPr="00DC1006">
        <w:rPr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รายการเคลื่อนไหวของสินทรัพย์และหนี้สินภาษีเงินได้รอการตัดบัญชีที่เกิดขึ้นในระหว่างปี</w:t>
      </w:r>
      <w:r w:rsidR="00B11735" w:rsidRPr="00DC1006">
        <w:rPr>
          <w:sz w:val="30"/>
          <w:szCs w:val="30"/>
        </w:rPr>
        <w:t xml:space="preserve"> </w:t>
      </w:r>
      <w:r w:rsidR="00B11735" w:rsidRPr="00DC1006">
        <w:rPr>
          <w:sz w:val="30"/>
          <w:szCs w:val="30"/>
          <w:cs/>
        </w:rPr>
        <w:t>มีดังนี้</w:t>
      </w:r>
    </w:p>
    <w:p w14:paraId="5C416D00" w14:textId="77777777" w:rsidR="00B11735" w:rsidRDefault="00B11735" w:rsidP="00B11735">
      <w:pPr>
        <w:pStyle w:val="a"/>
        <w:tabs>
          <w:tab w:val="clear" w:pos="1080"/>
        </w:tabs>
        <w:ind w:left="567" w:right="-43" w:hanging="567"/>
        <w:jc w:val="thaiDistribute"/>
        <w:rPr>
          <w:rFonts w:ascii="Angsana New" w:hAnsi="Angsana New" w:cs="Angsana New"/>
          <w:b/>
          <w:bCs/>
          <w:lang w:val="en-US"/>
        </w:rPr>
      </w:pP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420"/>
        <w:gridCol w:w="1350"/>
        <w:gridCol w:w="270"/>
        <w:gridCol w:w="1260"/>
        <w:gridCol w:w="269"/>
        <w:gridCol w:w="1261"/>
        <w:gridCol w:w="270"/>
        <w:gridCol w:w="1170"/>
      </w:tblGrid>
      <w:tr w:rsidR="00B11735" w:rsidRPr="001E6FBD" w14:paraId="2CE580A0" w14:textId="77777777" w:rsidTr="00A0170B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54FF79BB" w14:textId="77777777" w:rsidR="00B11735" w:rsidRPr="001E6FBD" w:rsidRDefault="00B11735" w:rsidP="00D0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67EDE7E1" w14:textId="77777777" w:rsidR="00B11735" w:rsidRPr="001E6FBD" w:rsidRDefault="00B11735" w:rsidP="00A2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6F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11735" w:rsidRPr="001E6FBD" w14:paraId="342462C4" w14:textId="77777777" w:rsidTr="00A0170B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7B844473" w14:textId="77777777" w:rsidR="00B11735" w:rsidRPr="001E6FBD" w:rsidRDefault="00B11735" w:rsidP="00D0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C42F72D" w14:textId="77777777" w:rsidR="00B11735" w:rsidRPr="001E6FBD" w:rsidRDefault="00B11735" w:rsidP="00A2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0113584" w14:textId="77777777" w:rsidR="00B11735" w:rsidRPr="001E6FBD" w:rsidRDefault="00B11735" w:rsidP="00A2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3F3EDD53" w14:textId="77777777" w:rsidR="00B11735" w:rsidRPr="001E6FBD" w:rsidRDefault="00B11735" w:rsidP="00A2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1E6FBD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1E6FBD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1E6FBD">
              <w:rPr>
                <w:rFonts w:ascii="Angsana New" w:hAnsi="Angsana New"/>
                <w:sz w:val="30"/>
                <w:szCs w:val="30"/>
              </w:rPr>
              <w:t>)</w:t>
            </w:r>
            <w:r w:rsidRPr="001E6FBD">
              <w:rPr>
                <w:rFonts w:ascii="Angsana New" w:hAnsi="Angsana New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270" w:type="dxa"/>
            <w:vAlign w:val="bottom"/>
          </w:tcPr>
          <w:p w14:paraId="69BD80DB" w14:textId="77777777" w:rsidR="00B11735" w:rsidRPr="001E6FBD" w:rsidRDefault="00B11735" w:rsidP="00A2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054B3E" w14:textId="77777777" w:rsidR="00B11735" w:rsidRPr="001E6FBD" w:rsidRDefault="00B11735" w:rsidP="00A2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11735" w:rsidRPr="001E6FBD" w14:paraId="1E23BDA4" w14:textId="77777777" w:rsidTr="00A0170B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72EDB97D" w14:textId="77777777" w:rsidR="00B11735" w:rsidRPr="001E6FBD" w:rsidRDefault="00B11735" w:rsidP="00D0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4F1EAC5" w14:textId="77777777" w:rsidR="00B11735" w:rsidRPr="001E6FBD" w:rsidRDefault="00B11735" w:rsidP="00A2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6F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6FC852DE" w14:textId="77777777" w:rsidR="00B11735" w:rsidRPr="001E6FBD" w:rsidRDefault="00B11735" w:rsidP="00A2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31FFD8A" w14:textId="77777777" w:rsidR="00B11735" w:rsidRPr="001E6FBD" w:rsidRDefault="00B11735" w:rsidP="00A2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2D4E90BE" w14:textId="77777777" w:rsidR="00B11735" w:rsidRPr="001E6FBD" w:rsidRDefault="00B11735" w:rsidP="00A2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3A139B5F" w14:textId="77777777" w:rsidR="00B11735" w:rsidRPr="001E6FBD" w:rsidRDefault="00B11735" w:rsidP="00A2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D3C56E4" w14:textId="77777777" w:rsidR="00B11735" w:rsidRPr="001E6FBD" w:rsidRDefault="00B11735" w:rsidP="00A2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DE3854" w14:textId="77777777" w:rsidR="00B11735" w:rsidRPr="001E6FBD" w:rsidRDefault="00B11735" w:rsidP="00A2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6F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B11735" w:rsidRPr="001E6FBD" w14:paraId="3FEEF920" w14:textId="77777777" w:rsidTr="00A0170B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5C2F0F39" w14:textId="77777777" w:rsidR="00B11735" w:rsidRPr="001E6FBD" w:rsidRDefault="00B11735" w:rsidP="00D0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467E4F6" w14:textId="77777777" w:rsidR="00B11735" w:rsidRPr="001E6FBD" w:rsidRDefault="00B11735" w:rsidP="00A2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6FB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1E6F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70C77061" w14:textId="77777777" w:rsidR="00B11735" w:rsidRPr="001E6FBD" w:rsidRDefault="00B11735" w:rsidP="00A2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E2F303A" w14:textId="77777777" w:rsidR="00B11735" w:rsidRPr="001E6FBD" w:rsidRDefault="00B11735" w:rsidP="00A2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69" w:type="dxa"/>
            <w:vAlign w:val="bottom"/>
          </w:tcPr>
          <w:p w14:paraId="6359E5A1" w14:textId="77777777" w:rsidR="00B11735" w:rsidRPr="001E6FBD" w:rsidRDefault="00B11735" w:rsidP="00A2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0ACB330C" w14:textId="77777777" w:rsidR="00B11735" w:rsidRPr="001E6FBD" w:rsidRDefault="00B11735" w:rsidP="00A2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vAlign w:val="bottom"/>
          </w:tcPr>
          <w:p w14:paraId="307219DE" w14:textId="77777777" w:rsidR="00B11735" w:rsidRPr="001E6FBD" w:rsidRDefault="00B11735" w:rsidP="00A2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573091" w14:textId="77777777" w:rsidR="00B11735" w:rsidRPr="001E6FBD" w:rsidRDefault="00B11735" w:rsidP="00A2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6F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</w:tr>
      <w:tr w:rsidR="00B11735" w:rsidRPr="001E6FBD" w14:paraId="7EAC80DD" w14:textId="77777777" w:rsidTr="00A0170B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4DD82148" w14:textId="77777777" w:rsidR="00B11735" w:rsidRPr="001E6FBD" w:rsidRDefault="00B11735" w:rsidP="00D0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781AD21" w14:textId="77777777" w:rsidR="00B11735" w:rsidRPr="001E6FBD" w:rsidRDefault="008645A4" w:rsidP="00A2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bottom"/>
          </w:tcPr>
          <w:p w14:paraId="44DBD35C" w14:textId="77777777" w:rsidR="00B11735" w:rsidRPr="001E6FBD" w:rsidRDefault="00B11735" w:rsidP="00A2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483A60" w14:textId="77777777" w:rsidR="00B11735" w:rsidRPr="001E6FBD" w:rsidRDefault="00B11735" w:rsidP="00A2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69" w:type="dxa"/>
            <w:vAlign w:val="bottom"/>
          </w:tcPr>
          <w:p w14:paraId="2DF4596E" w14:textId="77777777" w:rsidR="00B11735" w:rsidRPr="001E6FBD" w:rsidRDefault="00B11735" w:rsidP="00A2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1217A1A9" w14:textId="77777777" w:rsidR="00B11735" w:rsidRPr="001E6FBD" w:rsidRDefault="00B11735" w:rsidP="00A2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2FA19BEC" w14:textId="77777777" w:rsidR="00B11735" w:rsidRPr="001E6FBD" w:rsidRDefault="00B11735" w:rsidP="00A2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5E78A2B" w14:textId="77777777" w:rsidR="00B11735" w:rsidRPr="001E6FBD" w:rsidRDefault="008645A4" w:rsidP="00A2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</w:tr>
      <w:tr w:rsidR="00B11735" w:rsidRPr="001E6FBD" w14:paraId="1B89934B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3AD8980B" w14:textId="77777777" w:rsidR="00B11735" w:rsidRPr="001E6FBD" w:rsidRDefault="00B11735" w:rsidP="00D0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224DBE48" w14:textId="77777777" w:rsidR="00B11735" w:rsidRPr="000D5431" w:rsidRDefault="000D5431" w:rsidP="000D5431">
            <w:pPr>
              <w:jc w:val="center"/>
              <w:rPr>
                <w:sz w:val="30"/>
                <w:szCs w:val="30"/>
              </w:rPr>
            </w:pPr>
            <w:r w:rsidRPr="000D54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1735" w:rsidRPr="001E6FBD" w14:paraId="0053BA24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07E4747F" w14:textId="77777777" w:rsidR="00B11735" w:rsidRPr="001E6FBD" w:rsidRDefault="00B11735" w:rsidP="00D0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E6FB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6255F437" w14:textId="77777777" w:rsidR="00B11735" w:rsidRPr="001E6FBD" w:rsidRDefault="00B11735" w:rsidP="004F30A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686D825" w14:textId="77777777" w:rsidR="00B11735" w:rsidRPr="001E6FBD" w:rsidRDefault="00B11735" w:rsidP="004F30A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E1EC813" w14:textId="77777777" w:rsidR="00B11735" w:rsidRPr="001E6FBD" w:rsidRDefault="00B11735" w:rsidP="004F30A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0DEE696E" w14:textId="77777777" w:rsidR="00B11735" w:rsidRPr="001E6FBD" w:rsidRDefault="00B11735" w:rsidP="004F30A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</w:tcPr>
          <w:p w14:paraId="0E4F635A" w14:textId="77777777" w:rsidR="00B11735" w:rsidRPr="001E6FBD" w:rsidRDefault="00B11735" w:rsidP="004F30A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6A324A0" w14:textId="77777777" w:rsidR="00B11735" w:rsidRPr="001E6FBD" w:rsidRDefault="00B11735" w:rsidP="004F30A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BC0D90F" w14:textId="77777777" w:rsidR="00B11735" w:rsidRPr="001E6FBD" w:rsidRDefault="00B11735" w:rsidP="004F30A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75C88" w:rsidRPr="001E6FBD" w14:paraId="5B865279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2718B891" w14:textId="77777777" w:rsidR="00375C88" w:rsidRPr="001E6FBD" w:rsidRDefault="00375C88" w:rsidP="00FF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  <w:vAlign w:val="bottom"/>
          </w:tcPr>
          <w:p w14:paraId="7A6D6312" w14:textId="77777777" w:rsidR="00375C88" w:rsidRPr="001E6FBD" w:rsidRDefault="00375C88" w:rsidP="00C62D4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10,706</w:t>
            </w:r>
          </w:p>
        </w:tc>
        <w:tc>
          <w:tcPr>
            <w:tcW w:w="270" w:type="dxa"/>
            <w:vAlign w:val="bottom"/>
          </w:tcPr>
          <w:p w14:paraId="517EB44E" w14:textId="77777777" w:rsidR="00375C88" w:rsidRPr="001E6FBD" w:rsidRDefault="00375C88" w:rsidP="00FF0E6C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D7FD77" w14:textId="77777777" w:rsidR="00375C88" w:rsidRPr="000E643F" w:rsidRDefault="00375C88" w:rsidP="000E643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(1,830)</w:t>
            </w:r>
          </w:p>
        </w:tc>
        <w:tc>
          <w:tcPr>
            <w:tcW w:w="269" w:type="dxa"/>
            <w:vAlign w:val="bottom"/>
          </w:tcPr>
          <w:p w14:paraId="6D236BA2" w14:textId="77777777" w:rsidR="00375C88" w:rsidRPr="000E643F" w:rsidRDefault="00375C88" w:rsidP="00FF0E6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02E528E8" w14:textId="77777777" w:rsidR="00375C88" w:rsidRPr="000E643F" w:rsidRDefault="00375C88" w:rsidP="00594AC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C5EF3EB" w14:textId="77777777" w:rsidR="00375C88" w:rsidRPr="001E6FBD" w:rsidRDefault="00375C88" w:rsidP="00FF0E6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1C05B95" w14:textId="77777777" w:rsidR="00375C88" w:rsidRPr="001E6FBD" w:rsidRDefault="00375C88" w:rsidP="00FF0E6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8,876</w:t>
            </w:r>
          </w:p>
        </w:tc>
      </w:tr>
      <w:tr w:rsidR="00375C88" w:rsidRPr="001E6FBD" w14:paraId="56F27615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4B16C2A6" w14:textId="77777777" w:rsidR="00375C88" w:rsidRPr="001E6FBD" w:rsidRDefault="00375C88" w:rsidP="00FF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>หลักทรัพย์ในความต้องการของตลาด</w:t>
            </w:r>
          </w:p>
        </w:tc>
        <w:tc>
          <w:tcPr>
            <w:tcW w:w="1350" w:type="dxa"/>
            <w:vAlign w:val="bottom"/>
          </w:tcPr>
          <w:p w14:paraId="43363A37" w14:textId="77777777" w:rsidR="00375C88" w:rsidRPr="001E6FBD" w:rsidRDefault="00375C88" w:rsidP="00C62D4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1,058</w:t>
            </w:r>
          </w:p>
        </w:tc>
        <w:tc>
          <w:tcPr>
            <w:tcW w:w="270" w:type="dxa"/>
            <w:vAlign w:val="bottom"/>
          </w:tcPr>
          <w:p w14:paraId="126416A4" w14:textId="77777777" w:rsidR="00375C88" w:rsidRPr="001E6FBD" w:rsidRDefault="00375C88" w:rsidP="00FF0E6C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4C55012" w14:textId="77777777" w:rsidR="00375C88" w:rsidRPr="000E643F" w:rsidRDefault="00375C88" w:rsidP="00FF0E6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14:paraId="409D88BF" w14:textId="77777777" w:rsidR="00375C88" w:rsidRPr="000E643F" w:rsidRDefault="00375C88" w:rsidP="00FF0E6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vAlign w:val="bottom"/>
          </w:tcPr>
          <w:p w14:paraId="7693E8CA" w14:textId="77777777" w:rsidR="00375C88" w:rsidRPr="000E643F" w:rsidRDefault="00375C88" w:rsidP="000E64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(1,057)</w:t>
            </w:r>
          </w:p>
        </w:tc>
        <w:tc>
          <w:tcPr>
            <w:tcW w:w="270" w:type="dxa"/>
            <w:vAlign w:val="bottom"/>
          </w:tcPr>
          <w:p w14:paraId="235692AF" w14:textId="77777777" w:rsidR="00375C88" w:rsidRPr="001E6FBD" w:rsidRDefault="00375C88" w:rsidP="00FF0E6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B45FC72" w14:textId="77777777" w:rsidR="00375C88" w:rsidRPr="001E6FBD" w:rsidRDefault="00375C88" w:rsidP="00FF0E6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</w:tr>
      <w:tr w:rsidR="00375C88" w:rsidRPr="001E6FBD" w14:paraId="6570FB0B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2EA8E736" w14:textId="77777777" w:rsidR="00375C88" w:rsidRPr="001E6FBD" w:rsidRDefault="00375C88" w:rsidP="00FF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50" w:type="dxa"/>
            <w:vAlign w:val="bottom"/>
          </w:tcPr>
          <w:p w14:paraId="20BAC575" w14:textId="77777777" w:rsidR="00375C88" w:rsidRPr="001E6FBD" w:rsidRDefault="00375C88" w:rsidP="00C62D4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11,057</w:t>
            </w:r>
          </w:p>
        </w:tc>
        <w:tc>
          <w:tcPr>
            <w:tcW w:w="270" w:type="dxa"/>
            <w:vAlign w:val="bottom"/>
          </w:tcPr>
          <w:p w14:paraId="3835CDE1" w14:textId="77777777" w:rsidR="00375C88" w:rsidRPr="001E6FBD" w:rsidRDefault="00375C88" w:rsidP="00FF0E6C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328094F" w14:textId="77777777" w:rsidR="00375C88" w:rsidRPr="000E643F" w:rsidRDefault="00375C88" w:rsidP="000E643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(7,900)</w:t>
            </w:r>
          </w:p>
        </w:tc>
        <w:tc>
          <w:tcPr>
            <w:tcW w:w="269" w:type="dxa"/>
            <w:vAlign w:val="bottom"/>
          </w:tcPr>
          <w:p w14:paraId="31F9C3A3" w14:textId="77777777" w:rsidR="00375C88" w:rsidRPr="000E643F" w:rsidRDefault="00375C88" w:rsidP="00FF0E6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vAlign w:val="bottom"/>
          </w:tcPr>
          <w:p w14:paraId="55D316F0" w14:textId="77777777" w:rsidR="00375C88" w:rsidRPr="000E643F" w:rsidRDefault="00375C88" w:rsidP="00594AC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E23D40D" w14:textId="77777777" w:rsidR="00375C88" w:rsidRPr="001E6FBD" w:rsidRDefault="00375C88" w:rsidP="00FF0E6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F8AA88C" w14:textId="77777777" w:rsidR="00375C88" w:rsidRPr="001E6FBD" w:rsidRDefault="00375C88" w:rsidP="00FF0E6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3,157</w:t>
            </w:r>
          </w:p>
        </w:tc>
      </w:tr>
      <w:tr w:rsidR="00375C88" w:rsidRPr="001E6FBD" w14:paraId="5396C6B7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3A5BBC53" w14:textId="77777777" w:rsidR="00375C88" w:rsidRPr="001E6FBD" w:rsidRDefault="00375C88" w:rsidP="00FF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350" w:type="dxa"/>
            <w:vAlign w:val="bottom"/>
          </w:tcPr>
          <w:p w14:paraId="6C548222" w14:textId="77777777" w:rsidR="00375C88" w:rsidRPr="001E6FBD" w:rsidRDefault="00375C88" w:rsidP="00C62D4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7,082</w:t>
            </w:r>
          </w:p>
        </w:tc>
        <w:tc>
          <w:tcPr>
            <w:tcW w:w="270" w:type="dxa"/>
            <w:vAlign w:val="bottom"/>
          </w:tcPr>
          <w:p w14:paraId="01114539" w14:textId="77777777" w:rsidR="00375C88" w:rsidRPr="001E6FBD" w:rsidRDefault="00375C88" w:rsidP="00FF0E6C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E993A5B" w14:textId="77777777" w:rsidR="00375C88" w:rsidRPr="000E643F" w:rsidRDefault="00375C88" w:rsidP="002A5CD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(141)</w:t>
            </w:r>
          </w:p>
        </w:tc>
        <w:tc>
          <w:tcPr>
            <w:tcW w:w="269" w:type="dxa"/>
            <w:vAlign w:val="bottom"/>
          </w:tcPr>
          <w:p w14:paraId="276073B4" w14:textId="77777777" w:rsidR="00375C88" w:rsidRPr="000E643F" w:rsidRDefault="00375C88" w:rsidP="00FF0E6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vAlign w:val="bottom"/>
          </w:tcPr>
          <w:p w14:paraId="3A4379AD" w14:textId="77777777" w:rsidR="00375C88" w:rsidRPr="000E643F" w:rsidRDefault="00375C88" w:rsidP="00594AC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99FA34C" w14:textId="77777777" w:rsidR="00375C88" w:rsidRPr="001E6FBD" w:rsidRDefault="00375C88" w:rsidP="00FF0E6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C487AAC" w14:textId="77777777" w:rsidR="00375C88" w:rsidRPr="001E6FBD" w:rsidRDefault="00375C88" w:rsidP="00FF0E6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6,941</w:t>
            </w:r>
          </w:p>
        </w:tc>
      </w:tr>
      <w:tr w:rsidR="00375C88" w:rsidRPr="001E6FBD" w14:paraId="3BD21284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5A523717" w14:textId="77777777" w:rsidR="00375C88" w:rsidRPr="001E6FBD" w:rsidRDefault="00375C88" w:rsidP="00FF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350" w:type="dxa"/>
            <w:vAlign w:val="bottom"/>
          </w:tcPr>
          <w:p w14:paraId="1F185AAE" w14:textId="77777777" w:rsidR="00375C88" w:rsidRPr="001E6FBD" w:rsidRDefault="00375C88" w:rsidP="00C62D4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32,574</w:t>
            </w:r>
          </w:p>
        </w:tc>
        <w:tc>
          <w:tcPr>
            <w:tcW w:w="270" w:type="dxa"/>
            <w:vAlign w:val="bottom"/>
          </w:tcPr>
          <w:p w14:paraId="045B7937" w14:textId="77777777" w:rsidR="00375C88" w:rsidRPr="001E6FBD" w:rsidRDefault="00375C88" w:rsidP="00FF0E6C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445E8B4" w14:textId="77777777" w:rsidR="00375C88" w:rsidRPr="000E643F" w:rsidRDefault="00375C88" w:rsidP="000E643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(5,912)</w:t>
            </w:r>
          </w:p>
        </w:tc>
        <w:tc>
          <w:tcPr>
            <w:tcW w:w="269" w:type="dxa"/>
            <w:vAlign w:val="bottom"/>
          </w:tcPr>
          <w:p w14:paraId="48FD244C" w14:textId="77777777" w:rsidR="00375C88" w:rsidRPr="000E643F" w:rsidRDefault="00375C88" w:rsidP="00FF0E6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vAlign w:val="bottom"/>
          </w:tcPr>
          <w:p w14:paraId="32664875" w14:textId="77777777" w:rsidR="00375C88" w:rsidRPr="000E643F" w:rsidRDefault="00375C88" w:rsidP="00594AC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8F689F9" w14:textId="77777777" w:rsidR="00375C88" w:rsidRPr="001E6FBD" w:rsidRDefault="00375C88" w:rsidP="00FF0E6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517C44A" w14:textId="77777777" w:rsidR="00375C88" w:rsidRPr="001E6FBD" w:rsidRDefault="00375C88" w:rsidP="002C35C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26,662</w:t>
            </w:r>
          </w:p>
        </w:tc>
      </w:tr>
      <w:tr w:rsidR="00375C88" w:rsidRPr="001E6FBD" w14:paraId="2410E31E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051D1E4F" w14:textId="77777777" w:rsidR="00375C88" w:rsidRDefault="00375C88" w:rsidP="00FF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413BD">
              <w:rPr>
                <w:rFonts w:ascii="Angsana New" w:hAnsi="Angsana New"/>
                <w:sz w:val="30"/>
                <w:szCs w:val="30"/>
                <w:cs/>
              </w:rPr>
              <w:t>ใบอนุญาตให้ใช้คลื่นความถี่และ</w:t>
            </w:r>
          </w:p>
          <w:p w14:paraId="492073B2" w14:textId="77777777" w:rsidR="00375C88" w:rsidRPr="001E6FBD" w:rsidRDefault="00375C88" w:rsidP="00FF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413BD">
              <w:rPr>
                <w:rFonts w:ascii="Angsana New" w:hAnsi="Angsana New"/>
                <w:sz w:val="30"/>
                <w:szCs w:val="30"/>
                <w:cs/>
              </w:rPr>
              <w:t>ประกอบกิจการโทรทัศน์</w:t>
            </w:r>
          </w:p>
        </w:tc>
        <w:tc>
          <w:tcPr>
            <w:tcW w:w="1350" w:type="dxa"/>
            <w:vAlign w:val="bottom"/>
          </w:tcPr>
          <w:p w14:paraId="7D0359F0" w14:textId="77777777" w:rsidR="00375C88" w:rsidRPr="001E6FBD" w:rsidRDefault="00375C88" w:rsidP="00C62D4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44,325</w:t>
            </w:r>
          </w:p>
        </w:tc>
        <w:tc>
          <w:tcPr>
            <w:tcW w:w="270" w:type="dxa"/>
            <w:vAlign w:val="bottom"/>
          </w:tcPr>
          <w:p w14:paraId="049E4A12" w14:textId="77777777" w:rsidR="00375C88" w:rsidRPr="001E6FBD" w:rsidRDefault="00375C88" w:rsidP="00FF0E6C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8C4E02" w14:textId="77777777" w:rsidR="00375C88" w:rsidRPr="000E643F" w:rsidRDefault="00375C88" w:rsidP="00FF0E6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(3,679)</w:t>
            </w:r>
          </w:p>
        </w:tc>
        <w:tc>
          <w:tcPr>
            <w:tcW w:w="269" w:type="dxa"/>
            <w:vAlign w:val="bottom"/>
          </w:tcPr>
          <w:p w14:paraId="6C9988C7" w14:textId="77777777" w:rsidR="00375C88" w:rsidRPr="000E643F" w:rsidRDefault="00375C88" w:rsidP="00FF0E6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vAlign w:val="bottom"/>
          </w:tcPr>
          <w:p w14:paraId="59212344" w14:textId="77777777" w:rsidR="00375C88" w:rsidRPr="000E643F" w:rsidRDefault="00375C88" w:rsidP="00594AC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752D3F9" w14:textId="77777777" w:rsidR="00375C88" w:rsidRPr="001E6FBD" w:rsidRDefault="00375C88" w:rsidP="00FF0E6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F9AE35A" w14:textId="77777777" w:rsidR="00375C88" w:rsidRPr="001E6FBD" w:rsidRDefault="00375C88" w:rsidP="00FF0E6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40,646</w:t>
            </w:r>
          </w:p>
        </w:tc>
      </w:tr>
      <w:tr w:rsidR="00C91302" w:rsidRPr="001E6FBD" w14:paraId="30A1F74A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36E5AD45" w14:textId="77777777" w:rsidR="00C91302" w:rsidRPr="001E6FBD" w:rsidRDefault="00C91302" w:rsidP="00FF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50" w:type="dxa"/>
            <w:vAlign w:val="bottom"/>
          </w:tcPr>
          <w:p w14:paraId="243512D3" w14:textId="77777777" w:rsidR="00C91302" w:rsidRPr="00D05E86" w:rsidRDefault="00C91302" w:rsidP="00C62D4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19,648</w:t>
            </w:r>
          </w:p>
        </w:tc>
        <w:tc>
          <w:tcPr>
            <w:tcW w:w="270" w:type="dxa"/>
            <w:vAlign w:val="bottom"/>
          </w:tcPr>
          <w:p w14:paraId="231FEB91" w14:textId="77777777" w:rsidR="00C91302" w:rsidRPr="001E6FBD" w:rsidRDefault="00C91302" w:rsidP="00FF0E6C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A9CD506" w14:textId="77777777" w:rsidR="00C91302" w:rsidRPr="000E643F" w:rsidRDefault="00C91302" w:rsidP="00175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86" w:right="-130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(1,931)</w:t>
            </w:r>
          </w:p>
        </w:tc>
        <w:tc>
          <w:tcPr>
            <w:tcW w:w="269" w:type="dxa"/>
            <w:vAlign w:val="bottom"/>
          </w:tcPr>
          <w:p w14:paraId="0DA4F544" w14:textId="77777777" w:rsidR="00C91302" w:rsidRPr="000E643F" w:rsidRDefault="00C91302" w:rsidP="00FF0E6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vAlign w:val="bottom"/>
          </w:tcPr>
          <w:p w14:paraId="0C61DA05" w14:textId="77777777" w:rsidR="00C91302" w:rsidRPr="000E643F" w:rsidRDefault="00C91302" w:rsidP="00594AC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0F59AA8" w14:textId="77777777" w:rsidR="00C91302" w:rsidRPr="00D05E86" w:rsidRDefault="00C91302" w:rsidP="00FF0E6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93AD249" w14:textId="77777777" w:rsidR="00C91302" w:rsidRPr="00D05E86" w:rsidRDefault="00C91302" w:rsidP="00175A0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17,717</w:t>
            </w:r>
          </w:p>
        </w:tc>
      </w:tr>
      <w:tr w:rsidR="00C91302" w:rsidRPr="001E6FBD" w14:paraId="69C9CC08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50989145" w14:textId="77777777" w:rsidR="00C91302" w:rsidRPr="001E6FBD" w:rsidRDefault="00C91302" w:rsidP="00FF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6F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9F789" w14:textId="77777777" w:rsidR="00C91302" w:rsidRPr="001E6FBD" w:rsidRDefault="00C91302" w:rsidP="00C62D4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126,450</w:t>
            </w:r>
          </w:p>
        </w:tc>
        <w:tc>
          <w:tcPr>
            <w:tcW w:w="270" w:type="dxa"/>
            <w:vAlign w:val="bottom"/>
          </w:tcPr>
          <w:p w14:paraId="0169F2BA" w14:textId="77777777" w:rsidR="00C91302" w:rsidRPr="001E6FBD" w:rsidRDefault="00C91302" w:rsidP="00FF0E6C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186A3" w14:textId="77777777" w:rsidR="00C91302" w:rsidRPr="000E643F" w:rsidRDefault="00C91302" w:rsidP="00175A0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(21,393)</w:t>
            </w:r>
          </w:p>
        </w:tc>
        <w:tc>
          <w:tcPr>
            <w:tcW w:w="269" w:type="dxa"/>
            <w:vAlign w:val="bottom"/>
          </w:tcPr>
          <w:p w14:paraId="61E6F67A" w14:textId="77777777" w:rsidR="00C91302" w:rsidRPr="000E643F" w:rsidRDefault="00C91302" w:rsidP="00FF0E6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A94C3" w14:textId="77777777" w:rsidR="00C91302" w:rsidRPr="000E643F" w:rsidRDefault="00C91302" w:rsidP="00FF0E6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(1,057)</w:t>
            </w:r>
          </w:p>
        </w:tc>
        <w:tc>
          <w:tcPr>
            <w:tcW w:w="270" w:type="dxa"/>
            <w:vAlign w:val="bottom"/>
          </w:tcPr>
          <w:p w14:paraId="0379F301" w14:textId="77777777" w:rsidR="00C91302" w:rsidRPr="001E6FBD" w:rsidRDefault="00C91302" w:rsidP="00FF0E6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C3212" w14:textId="77777777" w:rsidR="00C91302" w:rsidRPr="001E6FBD" w:rsidRDefault="00C91302" w:rsidP="00175A0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104,000</w:t>
            </w:r>
          </w:p>
        </w:tc>
      </w:tr>
      <w:tr w:rsidR="00C91302" w:rsidRPr="001E6FBD" w14:paraId="431C4FBE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7DA53388" w14:textId="77777777" w:rsidR="00C91302" w:rsidRPr="001E6FBD" w:rsidRDefault="00C91302" w:rsidP="00FF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5B6E670" w14:textId="77777777" w:rsidR="00C91302" w:rsidRPr="001E6FBD" w:rsidRDefault="00C91302" w:rsidP="00FF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4B31E3F" w14:textId="77777777" w:rsidR="00C91302" w:rsidRPr="001E6FBD" w:rsidRDefault="00C91302" w:rsidP="00FF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69C1C45" w14:textId="77777777" w:rsidR="00C91302" w:rsidRPr="000E643F" w:rsidRDefault="00C91302" w:rsidP="00FF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1DF5648D" w14:textId="77777777" w:rsidR="00C91302" w:rsidRPr="000E643F" w:rsidRDefault="00C91302" w:rsidP="00FF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6A1F34C2" w14:textId="77777777" w:rsidR="00C91302" w:rsidRPr="000E643F" w:rsidRDefault="00C91302" w:rsidP="00FF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A37F7E1" w14:textId="77777777" w:rsidR="00C91302" w:rsidRPr="001E6FBD" w:rsidRDefault="00C91302" w:rsidP="00FF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02D40D0" w14:textId="77777777" w:rsidR="00C91302" w:rsidRPr="001E6FBD" w:rsidRDefault="00C91302" w:rsidP="00FF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1302" w:rsidRPr="001E6FBD" w14:paraId="084A9994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302C003E" w14:textId="77777777" w:rsidR="00C91302" w:rsidRPr="001E6FBD" w:rsidRDefault="00C91302" w:rsidP="00FF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E6FB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23122AA9" w14:textId="77777777" w:rsidR="00C91302" w:rsidRPr="001E6FBD" w:rsidRDefault="00C91302" w:rsidP="00FF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AFB4A99" w14:textId="77777777" w:rsidR="00C91302" w:rsidRPr="001E6FBD" w:rsidRDefault="00C91302" w:rsidP="00FF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56981B5" w14:textId="77777777" w:rsidR="00C91302" w:rsidRPr="000E643F" w:rsidRDefault="00C91302" w:rsidP="00FF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1BA1EA74" w14:textId="77777777" w:rsidR="00C91302" w:rsidRPr="000E643F" w:rsidRDefault="00C91302" w:rsidP="00FF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2DAC149F" w14:textId="77777777" w:rsidR="00C91302" w:rsidRPr="000E643F" w:rsidRDefault="00C91302" w:rsidP="00FF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9FDF3E" w14:textId="77777777" w:rsidR="00C91302" w:rsidRPr="001E6FBD" w:rsidRDefault="00C91302" w:rsidP="00FF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44324D" w14:textId="77777777" w:rsidR="00C91302" w:rsidRPr="001E6FBD" w:rsidRDefault="00C91302" w:rsidP="00FF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1302" w:rsidRPr="001E6FBD" w14:paraId="407859C0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30F281EE" w14:textId="77777777" w:rsidR="00C91302" w:rsidRPr="001E6FBD" w:rsidRDefault="00C91302" w:rsidP="00FF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vAlign w:val="bottom"/>
          </w:tcPr>
          <w:p w14:paraId="626F6605" w14:textId="77777777" w:rsidR="00C91302" w:rsidRPr="001E6FBD" w:rsidRDefault="00C91302" w:rsidP="00C62D4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35,073</w:t>
            </w:r>
          </w:p>
        </w:tc>
        <w:tc>
          <w:tcPr>
            <w:tcW w:w="270" w:type="dxa"/>
            <w:vAlign w:val="bottom"/>
          </w:tcPr>
          <w:p w14:paraId="66A9B07F" w14:textId="77777777" w:rsidR="00C91302" w:rsidRPr="001E6FBD" w:rsidRDefault="00C91302" w:rsidP="00FF0E6C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6E4DA72" w14:textId="77777777" w:rsidR="00C91302" w:rsidRPr="000E643F" w:rsidRDefault="00C91302" w:rsidP="00FF0E6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2,564</w:t>
            </w:r>
          </w:p>
        </w:tc>
        <w:tc>
          <w:tcPr>
            <w:tcW w:w="269" w:type="dxa"/>
            <w:vAlign w:val="bottom"/>
          </w:tcPr>
          <w:p w14:paraId="649D06E0" w14:textId="77777777" w:rsidR="00C91302" w:rsidRPr="000E643F" w:rsidRDefault="00C91302" w:rsidP="00FF0E6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vAlign w:val="bottom"/>
          </w:tcPr>
          <w:p w14:paraId="771DB9CE" w14:textId="45FC879B" w:rsidR="00C91302" w:rsidRPr="000E643F" w:rsidRDefault="00774BF3" w:rsidP="00633A6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342F8">
              <w:rPr>
                <w:rFonts w:ascii="Angsana New" w:hAnsi="Angsana New" w:cs="Angsana New"/>
                <w:sz w:val="30"/>
                <w:szCs w:val="30"/>
              </w:rPr>
              <w:t>9,876</w:t>
            </w:r>
          </w:p>
        </w:tc>
        <w:tc>
          <w:tcPr>
            <w:tcW w:w="270" w:type="dxa"/>
            <w:vAlign w:val="bottom"/>
          </w:tcPr>
          <w:p w14:paraId="4A6E0C65" w14:textId="77777777" w:rsidR="00C91302" w:rsidRPr="001E6FBD" w:rsidRDefault="00C91302" w:rsidP="00FF0E6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ADE6291" w14:textId="12CF0A75" w:rsidR="00C91302" w:rsidRPr="001E6FBD" w:rsidRDefault="00774BF3" w:rsidP="00FF0E6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  <w:r w:rsidR="00A342F8">
              <w:rPr>
                <w:rFonts w:ascii="Angsana New" w:hAnsi="Angsana New" w:cs="Angsana New"/>
                <w:sz w:val="30"/>
                <w:szCs w:val="30"/>
                <w:lang w:bidi="th-TH"/>
              </w:rPr>
              <w:t>7,513</w:t>
            </w:r>
          </w:p>
        </w:tc>
      </w:tr>
      <w:tr w:rsidR="00C91302" w:rsidRPr="001E6FBD" w14:paraId="524EB473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6417E501" w14:textId="77777777" w:rsidR="00C91302" w:rsidRPr="001E6FBD" w:rsidRDefault="00C91302" w:rsidP="00FF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ค่าธรรมเนียมการจัดการเงินกู้ยืม</w:t>
            </w:r>
          </w:p>
        </w:tc>
        <w:tc>
          <w:tcPr>
            <w:tcW w:w="1350" w:type="dxa"/>
            <w:vAlign w:val="bottom"/>
          </w:tcPr>
          <w:p w14:paraId="03B9316E" w14:textId="77777777" w:rsidR="00C91302" w:rsidRPr="001E6FBD" w:rsidRDefault="00C91302" w:rsidP="00C62D4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2AA092C" w14:textId="77777777" w:rsidR="00C91302" w:rsidRPr="001E6FBD" w:rsidRDefault="00C91302" w:rsidP="00FF0E6C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02ED061" w14:textId="77777777" w:rsidR="00C91302" w:rsidRPr="000E643F" w:rsidRDefault="00C91302" w:rsidP="00FF0E6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vAlign w:val="bottom"/>
          </w:tcPr>
          <w:p w14:paraId="1EFCC23A" w14:textId="77777777" w:rsidR="00C91302" w:rsidRPr="000E643F" w:rsidRDefault="00C91302" w:rsidP="00FF0E6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vAlign w:val="bottom"/>
          </w:tcPr>
          <w:p w14:paraId="61B3EC42" w14:textId="77777777" w:rsidR="00C91302" w:rsidRPr="000E643F" w:rsidRDefault="00C91302" w:rsidP="00FF0E6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E7B8940" w14:textId="77777777" w:rsidR="00C91302" w:rsidRPr="001E6FBD" w:rsidRDefault="00C91302" w:rsidP="00FF0E6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44D3DF4" w14:textId="77777777" w:rsidR="00C91302" w:rsidRPr="001E6FBD" w:rsidRDefault="00C91302" w:rsidP="00FF0E6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91302" w:rsidRPr="001E6FBD" w14:paraId="5E26B95C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306D6E87" w14:textId="77777777" w:rsidR="00C91302" w:rsidRPr="001E6FBD" w:rsidRDefault="00C91302" w:rsidP="00FF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 xml:space="preserve">   ระยะยาวจากสถาบันการเงิน</w:t>
            </w:r>
          </w:p>
        </w:tc>
        <w:tc>
          <w:tcPr>
            <w:tcW w:w="1350" w:type="dxa"/>
            <w:vAlign w:val="bottom"/>
          </w:tcPr>
          <w:p w14:paraId="71360735" w14:textId="77777777" w:rsidR="00C91302" w:rsidRPr="001E6FBD" w:rsidRDefault="00C91302" w:rsidP="00594AC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233</w:t>
            </w:r>
          </w:p>
        </w:tc>
        <w:tc>
          <w:tcPr>
            <w:tcW w:w="270" w:type="dxa"/>
            <w:vAlign w:val="bottom"/>
          </w:tcPr>
          <w:p w14:paraId="40BF781C" w14:textId="77777777" w:rsidR="00C91302" w:rsidRPr="001E6FBD" w:rsidRDefault="00C91302" w:rsidP="00FF0E6C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C6FADC1" w14:textId="77777777" w:rsidR="00C91302" w:rsidRPr="000E643F" w:rsidRDefault="00C91302" w:rsidP="002A5CD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167</w:t>
            </w:r>
          </w:p>
        </w:tc>
        <w:tc>
          <w:tcPr>
            <w:tcW w:w="269" w:type="dxa"/>
            <w:vAlign w:val="bottom"/>
          </w:tcPr>
          <w:p w14:paraId="336987F3" w14:textId="77777777" w:rsidR="00C91302" w:rsidRPr="000E643F" w:rsidRDefault="00C91302" w:rsidP="00FF0E6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vAlign w:val="bottom"/>
          </w:tcPr>
          <w:p w14:paraId="72915003" w14:textId="77777777" w:rsidR="00C91302" w:rsidRPr="000E643F" w:rsidRDefault="00C91302" w:rsidP="00594AC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BB78205" w14:textId="77777777" w:rsidR="00C91302" w:rsidRPr="001E6FBD" w:rsidRDefault="00C91302" w:rsidP="00FF0E6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A03C844" w14:textId="77777777" w:rsidR="00C91302" w:rsidRPr="001E6FBD" w:rsidRDefault="00C91302" w:rsidP="002A5CD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400</w:t>
            </w:r>
          </w:p>
        </w:tc>
      </w:tr>
      <w:tr w:rsidR="00C91302" w:rsidRPr="001E6FBD" w14:paraId="2FC6FCB8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0EA1E467" w14:textId="77777777" w:rsidR="00C91302" w:rsidRPr="001E6FBD" w:rsidRDefault="00C91302" w:rsidP="00FF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6F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3FF0F" w14:textId="77777777" w:rsidR="00C91302" w:rsidRPr="001E6FBD" w:rsidRDefault="00C91302" w:rsidP="00C62D4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35,306</w:t>
            </w:r>
          </w:p>
        </w:tc>
        <w:tc>
          <w:tcPr>
            <w:tcW w:w="270" w:type="dxa"/>
            <w:vAlign w:val="bottom"/>
          </w:tcPr>
          <w:p w14:paraId="411CD2C4" w14:textId="77777777" w:rsidR="00C91302" w:rsidRPr="001E6FBD" w:rsidRDefault="00C91302" w:rsidP="00FF0E6C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CE8DD6" w14:textId="77777777" w:rsidR="00C91302" w:rsidRPr="000E643F" w:rsidRDefault="00C91302" w:rsidP="00FF0E6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2,731</w:t>
            </w:r>
          </w:p>
        </w:tc>
        <w:tc>
          <w:tcPr>
            <w:tcW w:w="269" w:type="dxa"/>
            <w:vAlign w:val="bottom"/>
          </w:tcPr>
          <w:p w14:paraId="5423FC0B" w14:textId="77777777" w:rsidR="00C91302" w:rsidRPr="000E643F" w:rsidRDefault="00C91302" w:rsidP="00FF0E6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891FC5" w14:textId="78E6625C" w:rsidR="00C91302" w:rsidRPr="00C91302" w:rsidRDefault="00774BF3" w:rsidP="00633A6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  <w:r w:rsidR="00A342F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9,876</w:t>
            </w:r>
          </w:p>
        </w:tc>
        <w:tc>
          <w:tcPr>
            <w:tcW w:w="270" w:type="dxa"/>
            <w:vAlign w:val="bottom"/>
          </w:tcPr>
          <w:p w14:paraId="3E948004" w14:textId="77777777" w:rsidR="00C91302" w:rsidRPr="001E6FBD" w:rsidRDefault="00C91302" w:rsidP="00FF0E6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FDCD0" w14:textId="5FD72FB1" w:rsidR="00C91302" w:rsidRPr="001E6FBD" w:rsidRDefault="00774BF3" w:rsidP="00FF0E6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</w:t>
            </w:r>
            <w:r w:rsidR="00A342F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7,913</w:t>
            </w:r>
          </w:p>
        </w:tc>
      </w:tr>
      <w:tr w:rsidR="00C91302" w:rsidRPr="001E6FBD" w14:paraId="312BA67F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7FD9DA8F" w14:textId="77777777" w:rsidR="00C91302" w:rsidRPr="001E6FBD" w:rsidRDefault="00C91302" w:rsidP="00FF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3A2973C" w14:textId="77777777" w:rsidR="00C91302" w:rsidRPr="001E6FBD" w:rsidRDefault="00C91302" w:rsidP="00C62D4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F90B93A" w14:textId="77777777" w:rsidR="00C91302" w:rsidRPr="001E6FBD" w:rsidRDefault="00C91302" w:rsidP="00FF0E6C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E1EDD82" w14:textId="77777777" w:rsidR="00C91302" w:rsidRPr="000E643F" w:rsidRDefault="00C91302" w:rsidP="00FF0E6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vAlign w:val="bottom"/>
          </w:tcPr>
          <w:p w14:paraId="21248C62" w14:textId="77777777" w:rsidR="00C91302" w:rsidRPr="000E643F" w:rsidRDefault="00C91302" w:rsidP="00FF0E6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122A625F" w14:textId="77777777" w:rsidR="00C91302" w:rsidRPr="000E643F" w:rsidRDefault="00C91302" w:rsidP="00FF0E6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F0C9705" w14:textId="77777777" w:rsidR="00C91302" w:rsidRPr="001E6FBD" w:rsidRDefault="00C91302" w:rsidP="00FF0E6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10AAA15" w14:textId="77777777" w:rsidR="00C91302" w:rsidRPr="001E6FBD" w:rsidRDefault="00C91302" w:rsidP="00FF0E6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91302" w:rsidRPr="001E6FBD" w14:paraId="5B804146" w14:textId="77777777" w:rsidTr="00A0170B">
        <w:trPr>
          <w:trHeight w:val="272"/>
        </w:trPr>
        <w:tc>
          <w:tcPr>
            <w:tcW w:w="3420" w:type="dxa"/>
            <w:vAlign w:val="bottom"/>
          </w:tcPr>
          <w:p w14:paraId="729F18D2" w14:textId="77777777" w:rsidR="00C91302" w:rsidRPr="001E6FBD" w:rsidRDefault="00C91302" w:rsidP="00FF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6F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C882374" w14:textId="77777777" w:rsidR="00C91302" w:rsidRPr="001E6FBD" w:rsidRDefault="00C91302" w:rsidP="00C62D4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91,144</w:t>
            </w:r>
          </w:p>
        </w:tc>
        <w:tc>
          <w:tcPr>
            <w:tcW w:w="270" w:type="dxa"/>
            <w:vAlign w:val="bottom"/>
          </w:tcPr>
          <w:p w14:paraId="6DC4FA05" w14:textId="77777777" w:rsidR="00C91302" w:rsidRPr="001E6FBD" w:rsidRDefault="00C91302" w:rsidP="00FF0E6C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8B88CB3" w14:textId="77777777" w:rsidR="00C91302" w:rsidRPr="000E643F" w:rsidRDefault="00C91302" w:rsidP="005D12C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(24,124)</w:t>
            </w:r>
          </w:p>
        </w:tc>
        <w:tc>
          <w:tcPr>
            <w:tcW w:w="269" w:type="dxa"/>
            <w:vAlign w:val="bottom"/>
          </w:tcPr>
          <w:p w14:paraId="1AFA84AC" w14:textId="77777777" w:rsidR="00C91302" w:rsidRPr="000E643F" w:rsidRDefault="00C91302" w:rsidP="00FF0E6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14:paraId="17C08591" w14:textId="0EB665AA" w:rsidR="00C91302" w:rsidRPr="000E643F" w:rsidRDefault="00C91302" w:rsidP="007F043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A342F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20,933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FD0BF4D" w14:textId="77777777" w:rsidR="00C91302" w:rsidRPr="001E6FBD" w:rsidRDefault="00C91302" w:rsidP="00FF0E6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647CC96" w14:textId="11D7107F" w:rsidR="00C91302" w:rsidRPr="001E6FBD" w:rsidRDefault="00A342F8" w:rsidP="00175A0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46,087</w:t>
            </w:r>
          </w:p>
        </w:tc>
      </w:tr>
    </w:tbl>
    <w:p w14:paraId="62550FC4" w14:textId="77777777" w:rsidR="00C95A8B" w:rsidRDefault="00C95A8B" w:rsidP="006F7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</w:rPr>
        <w:sectPr w:rsidR="00C95A8B" w:rsidSect="00621170"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420"/>
        <w:gridCol w:w="1350"/>
        <w:gridCol w:w="270"/>
        <w:gridCol w:w="1260"/>
        <w:gridCol w:w="269"/>
        <w:gridCol w:w="1261"/>
        <w:gridCol w:w="270"/>
        <w:gridCol w:w="1170"/>
      </w:tblGrid>
      <w:tr w:rsidR="00030466" w:rsidRPr="001E6FBD" w14:paraId="6BF1E35C" w14:textId="77777777" w:rsidTr="00A0170B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744ABD46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724C15EC" w14:textId="77777777" w:rsidR="00030466" w:rsidRPr="0003046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6F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30466" w:rsidRPr="001E6FBD" w14:paraId="27689674" w14:textId="77777777" w:rsidTr="00A0170B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39AC3E87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FE78F7F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178B56F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5ED522F0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1E6FBD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1E6FBD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1E6FBD">
              <w:rPr>
                <w:rFonts w:ascii="Angsana New" w:hAnsi="Angsana New"/>
                <w:sz w:val="30"/>
                <w:szCs w:val="30"/>
              </w:rPr>
              <w:t>)</w:t>
            </w:r>
            <w:r w:rsidRPr="001E6FBD">
              <w:rPr>
                <w:rFonts w:ascii="Angsana New" w:hAnsi="Angsana New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270" w:type="dxa"/>
            <w:vAlign w:val="bottom"/>
          </w:tcPr>
          <w:p w14:paraId="31AA3332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7ACF1E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030466" w:rsidRPr="001E6FBD" w14:paraId="5DB105F7" w14:textId="77777777" w:rsidTr="00A0170B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7260B0D6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26CF3A3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6F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28CB6B4A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EDFBCC5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0859959B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6FCD0C16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8558B59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CFA9C6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6F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030466" w:rsidRPr="001E6FBD" w14:paraId="02F77B8D" w14:textId="77777777" w:rsidTr="00A0170B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6B3ECA71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2E9389A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6FB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1E6F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282D46FC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08FF9F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69" w:type="dxa"/>
            <w:vAlign w:val="bottom"/>
          </w:tcPr>
          <w:p w14:paraId="30435AF1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2304A3D9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vAlign w:val="bottom"/>
          </w:tcPr>
          <w:p w14:paraId="040E7C93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CDC47B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6F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</w:tr>
      <w:tr w:rsidR="00030466" w:rsidRPr="001E6FBD" w14:paraId="77372E3C" w14:textId="77777777" w:rsidTr="00A0170B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6B4B9408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D7ADF82" w14:textId="77777777" w:rsidR="00030466" w:rsidRPr="001E6FBD" w:rsidRDefault="00204A54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270" w:type="dxa"/>
            <w:vAlign w:val="bottom"/>
          </w:tcPr>
          <w:p w14:paraId="7DDD5EA8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0854A78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69" w:type="dxa"/>
            <w:vAlign w:val="bottom"/>
          </w:tcPr>
          <w:p w14:paraId="0486A5C1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3C918D84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36EEE7D5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4098EB" w14:textId="77777777" w:rsidR="00030466" w:rsidRPr="001E6FBD" w:rsidRDefault="00204A54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</w:tr>
      <w:tr w:rsidR="00030466" w:rsidRPr="001E6FBD" w14:paraId="17AAD067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1AF59CD9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5B8EFDC8" w14:textId="77777777" w:rsidR="00030466" w:rsidRPr="000D5431" w:rsidRDefault="00030466" w:rsidP="00C62D45">
            <w:pPr>
              <w:jc w:val="center"/>
              <w:rPr>
                <w:sz w:val="30"/>
                <w:szCs w:val="30"/>
              </w:rPr>
            </w:pPr>
            <w:r w:rsidRPr="000D54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0466" w:rsidRPr="001E6FBD" w14:paraId="285C7288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0F09C4BB" w14:textId="77777777" w:rsidR="00030466" w:rsidRPr="001E6FBD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E6FB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04CCEE16" w14:textId="77777777" w:rsidR="00030466" w:rsidRPr="001E6FBD" w:rsidRDefault="00030466" w:rsidP="00C62D4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4D685A7" w14:textId="77777777" w:rsidR="00030466" w:rsidRPr="001E6FBD" w:rsidRDefault="00030466" w:rsidP="00C62D4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4D23254" w14:textId="77777777" w:rsidR="00030466" w:rsidRPr="001E6FBD" w:rsidRDefault="00030466" w:rsidP="00C62D4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3EE1B87A" w14:textId="77777777" w:rsidR="00030466" w:rsidRPr="001E6FBD" w:rsidRDefault="00030466" w:rsidP="00C62D4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</w:tcPr>
          <w:p w14:paraId="746EF2D0" w14:textId="77777777" w:rsidR="00030466" w:rsidRPr="001E6FBD" w:rsidRDefault="00030466" w:rsidP="00C62D4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F66153D" w14:textId="77777777" w:rsidR="00030466" w:rsidRPr="001E6FBD" w:rsidRDefault="00030466" w:rsidP="00C62D4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A49B2C7" w14:textId="77777777" w:rsidR="00030466" w:rsidRPr="001E6FBD" w:rsidRDefault="00030466" w:rsidP="00C62D4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E0724" w:rsidRPr="001E6FBD" w14:paraId="2BB64B76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7DA29701" w14:textId="77777777" w:rsidR="00FE0724" w:rsidRPr="001E6FBD" w:rsidRDefault="00FE0724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  <w:vAlign w:val="bottom"/>
          </w:tcPr>
          <w:p w14:paraId="61880C21" w14:textId="77777777" w:rsidR="00FE0724" w:rsidRPr="001E6FBD" w:rsidRDefault="00FE0724" w:rsidP="00AF63F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11,762</w:t>
            </w:r>
          </w:p>
        </w:tc>
        <w:tc>
          <w:tcPr>
            <w:tcW w:w="270" w:type="dxa"/>
            <w:vAlign w:val="bottom"/>
          </w:tcPr>
          <w:p w14:paraId="3B46371D" w14:textId="77777777" w:rsidR="00FE0724" w:rsidRPr="001E6FBD" w:rsidRDefault="00FE0724" w:rsidP="00AF63F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BD274F" w14:textId="77777777" w:rsidR="00FE0724" w:rsidRPr="000E643F" w:rsidRDefault="00FE0724" w:rsidP="00AF63F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 w:rsidRPr="000E643F">
              <w:rPr>
                <w:rFonts w:ascii="Angsana New" w:hAnsi="Angsana New" w:cs="Angsana New"/>
                <w:sz w:val="30"/>
                <w:szCs w:val="30"/>
              </w:rPr>
              <w:t>(1,056)</w:t>
            </w:r>
          </w:p>
        </w:tc>
        <w:tc>
          <w:tcPr>
            <w:tcW w:w="269" w:type="dxa"/>
            <w:vAlign w:val="bottom"/>
          </w:tcPr>
          <w:p w14:paraId="6699B805" w14:textId="77777777" w:rsidR="00FE0724" w:rsidRPr="000E643F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32358C1B" w14:textId="77777777" w:rsidR="00FE0724" w:rsidRPr="000E643F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3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E643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B4CBE0D" w14:textId="77777777" w:rsidR="00FE0724" w:rsidRPr="001E6FBD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23D52F" w14:textId="77777777" w:rsidR="00FE0724" w:rsidRPr="001E6FBD" w:rsidRDefault="00FE0724" w:rsidP="00AF63F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10,706</w:t>
            </w:r>
          </w:p>
        </w:tc>
      </w:tr>
      <w:tr w:rsidR="00FE0724" w:rsidRPr="001E6FBD" w14:paraId="27B8831E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0B79AA1D" w14:textId="77777777" w:rsidR="00FE0724" w:rsidRPr="001E6FBD" w:rsidRDefault="00FE0724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>หลักทรัพย์ในความต้องการของตลาด</w:t>
            </w:r>
          </w:p>
        </w:tc>
        <w:tc>
          <w:tcPr>
            <w:tcW w:w="1350" w:type="dxa"/>
            <w:vAlign w:val="bottom"/>
          </w:tcPr>
          <w:p w14:paraId="557FCF82" w14:textId="77777777" w:rsidR="00FE0724" w:rsidRPr="001E6FBD" w:rsidRDefault="00FE0724" w:rsidP="00AF63F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E6FBD">
              <w:rPr>
                <w:rFonts w:ascii="Angsana New" w:hAnsi="Angsana New" w:cs="Angsana New"/>
                <w:sz w:val="30"/>
                <w:szCs w:val="30"/>
                <w:lang w:bidi="th-TH"/>
              </w:rPr>
              <w:t>1,063</w:t>
            </w:r>
          </w:p>
        </w:tc>
        <w:tc>
          <w:tcPr>
            <w:tcW w:w="270" w:type="dxa"/>
            <w:vAlign w:val="bottom"/>
          </w:tcPr>
          <w:p w14:paraId="2348982D" w14:textId="77777777" w:rsidR="00FE0724" w:rsidRPr="001E6FBD" w:rsidRDefault="00FE0724" w:rsidP="00AF63F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02CA0B" w14:textId="77777777" w:rsidR="00FE0724" w:rsidRPr="000E643F" w:rsidRDefault="00FE0724" w:rsidP="00AF63F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 w:rsidRPr="000E643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14:paraId="0D0DDDB8" w14:textId="77777777" w:rsidR="00FE0724" w:rsidRPr="000E643F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vAlign w:val="bottom"/>
          </w:tcPr>
          <w:p w14:paraId="67FF8786" w14:textId="77777777" w:rsidR="00FE0724" w:rsidRPr="000E643F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E643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0E643F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  <w:r w:rsidRPr="000E643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0FF1BE9" w14:textId="77777777" w:rsidR="00FE0724" w:rsidRPr="001E6FBD" w:rsidRDefault="00FE0724" w:rsidP="00AF63F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5DE99A0" w14:textId="77777777" w:rsidR="00FE0724" w:rsidRPr="001E6FBD" w:rsidRDefault="00FE0724" w:rsidP="00AF63F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1,058</w:t>
            </w:r>
          </w:p>
        </w:tc>
      </w:tr>
      <w:tr w:rsidR="00FE0724" w:rsidRPr="001E6FBD" w14:paraId="25287FA9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6C8AD044" w14:textId="77777777" w:rsidR="00FE0724" w:rsidRPr="001E6FBD" w:rsidRDefault="00FE0724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50" w:type="dxa"/>
            <w:vAlign w:val="bottom"/>
          </w:tcPr>
          <w:p w14:paraId="2464ADA7" w14:textId="77777777" w:rsidR="00FE0724" w:rsidRPr="001E6FBD" w:rsidRDefault="00FE0724" w:rsidP="00AF63F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16,024</w:t>
            </w:r>
          </w:p>
        </w:tc>
        <w:tc>
          <w:tcPr>
            <w:tcW w:w="270" w:type="dxa"/>
            <w:vAlign w:val="bottom"/>
          </w:tcPr>
          <w:p w14:paraId="45669757" w14:textId="77777777" w:rsidR="00FE0724" w:rsidRPr="001E6FBD" w:rsidRDefault="00FE0724" w:rsidP="00AF63F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BC8BCE0" w14:textId="77777777" w:rsidR="00FE0724" w:rsidRPr="000E643F" w:rsidRDefault="00FE0724" w:rsidP="00AF63F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 w:rsidRPr="000E643F">
              <w:rPr>
                <w:rFonts w:ascii="Angsana New" w:hAnsi="Angsana New" w:cs="Angsana New"/>
                <w:sz w:val="30"/>
                <w:szCs w:val="30"/>
              </w:rPr>
              <w:t>(4,967)</w:t>
            </w:r>
          </w:p>
        </w:tc>
        <w:tc>
          <w:tcPr>
            <w:tcW w:w="269" w:type="dxa"/>
            <w:vAlign w:val="bottom"/>
          </w:tcPr>
          <w:p w14:paraId="2F028FCE" w14:textId="77777777" w:rsidR="00FE0724" w:rsidRPr="000E643F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vAlign w:val="bottom"/>
          </w:tcPr>
          <w:p w14:paraId="10538EAE" w14:textId="77777777" w:rsidR="00FE0724" w:rsidRPr="000E643F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3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E643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0956F91" w14:textId="77777777" w:rsidR="00FE0724" w:rsidRPr="001E6FBD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FE5FD05" w14:textId="77777777" w:rsidR="00FE0724" w:rsidRPr="001E6FBD" w:rsidRDefault="00FE0724" w:rsidP="00AF63F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11,057</w:t>
            </w:r>
          </w:p>
        </w:tc>
      </w:tr>
      <w:tr w:rsidR="00FE0724" w:rsidRPr="001E6FBD" w14:paraId="4959EDB1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1DB63DE1" w14:textId="77777777" w:rsidR="00FE0724" w:rsidRPr="001E6FBD" w:rsidRDefault="00FE0724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350" w:type="dxa"/>
            <w:vAlign w:val="bottom"/>
          </w:tcPr>
          <w:p w14:paraId="73709F27" w14:textId="77777777" w:rsidR="00FE0724" w:rsidRPr="001E6FBD" w:rsidRDefault="00FE0724" w:rsidP="00AF63F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E6FBD">
              <w:rPr>
                <w:rFonts w:ascii="Angsana New" w:hAnsi="Angsana New" w:cs="Angsana New"/>
                <w:sz w:val="30"/>
                <w:szCs w:val="30"/>
                <w:lang w:bidi="th-TH"/>
              </w:rPr>
              <w:t>6,492</w:t>
            </w:r>
          </w:p>
        </w:tc>
        <w:tc>
          <w:tcPr>
            <w:tcW w:w="270" w:type="dxa"/>
            <w:vAlign w:val="bottom"/>
          </w:tcPr>
          <w:p w14:paraId="429680C5" w14:textId="77777777" w:rsidR="00FE0724" w:rsidRPr="001E6FBD" w:rsidRDefault="00FE0724" w:rsidP="00AF63F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2D6EB19" w14:textId="77777777" w:rsidR="00FE0724" w:rsidRPr="000E643F" w:rsidRDefault="00FE0724" w:rsidP="00AF63F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643F">
              <w:rPr>
                <w:rFonts w:ascii="Angsana New" w:hAnsi="Angsana New" w:cs="Angsana New"/>
                <w:sz w:val="30"/>
                <w:szCs w:val="30"/>
                <w:lang w:bidi="th-TH"/>
              </w:rPr>
              <w:t>590</w:t>
            </w:r>
          </w:p>
        </w:tc>
        <w:tc>
          <w:tcPr>
            <w:tcW w:w="269" w:type="dxa"/>
            <w:vAlign w:val="bottom"/>
          </w:tcPr>
          <w:p w14:paraId="2A05D648" w14:textId="77777777" w:rsidR="00FE0724" w:rsidRPr="000E643F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vAlign w:val="bottom"/>
          </w:tcPr>
          <w:p w14:paraId="3CFA4479" w14:textId="77777777" w:rsidR="00FE0724" w:rsidRPr="000E643F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3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E643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821B843" w14:textId="77777777" w:rsidR="00FE0724" w:rsidRPr="001E6FBD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0A6C82A" w14:textId="77777777" w:rsidR="00FE0724" w:rsidRPr="001E6FBD" w:rsidRDefault="00FE0724" w:rsidP="00AF63F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7,082</w:t>
            </w:r>
          </w:p>
        </w:tc>
      </w:tr>
      <w:tr w:rsidR="00FE0724" w:rsidRPr="001E6FBD" w14:paraId="2719A03A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1A0071A6" w14:textId="77777777" w:rsidR="00FE0724" w:rsidRPr="001E6FBD" w:rsidRDefault="00FE0724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350" w:type="dxa"/>
            <w:vAlign w:val="bottom"/>
          </w:tcPr>
          <w:p w14:paraId="1E14B8AF" w14:textId="77777777" w:rsidR="00FE0724" w:rsidRPr="001E6FBD" w:rsidRDefault="00FE0724" w:rsidP="00AF63F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31,938</w:t>
            </w:r>
          </w:p>
        </w:tc>
        <w:tc>
          <w:tcPr>
            <w:tcW w:w="270" w:type="dxa"/>
            <w:vAlign w:val="bottom"/>
          </w:tcPr>
          <w:p w14:paraId="1BFDE113" w14:textId="77777777" w:rsidR="00FE0724" w:rsidRPr="001E6FBD" w:rsidRDefault="00FE0724" w:rsidP="00AF63F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5B06506" w14:textId="77777777" w:rsidR="00FE0724" w:rsidRPr="000E643F" w:rsidRDefault="00FE0724" w:rsidP="00AF63F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 w:rsidRPr="000E643F">
              <w:rPr>
                <w:rFonts w:ascii="Angsana New" w:hAnsi="Angsana New" w:cs="Angsana New"/>
                <w:sz w:val="30"/>
                <w:szCs w:val="30"/>
              </w:rPr>
              <w:t>(1,757)</w:t>
            </w:r>
          </w:p>
        </w:tc>
        <w:tc>
          <w:tcPr>
            <w:tcW w:w="269" w:type="dxa"/>
            <w:vAlign w:val="bottom"/>
          </w:tcPr>
          <w:p w14:paraId="0B209031" w14:textId="77777777" w:rsidR="00FE0724" w:rsidRPr="000E643F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vAlign w:val="bottom"/>
          </w:tcPr>
          <w:p w14:paraId="7B4868C3" w14:textId="77777777" w:rsidR="00FE0724" w:rsidRPr="000E643F" w:rsidRDefault="00FE0724" w:rsidP="00AF63F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2,393</w:t>
            </w:r>
          </w:p>
        </w:tc>
        <w:tc>
          <w:tcPr>
            <w:tcW w:w="270" w:type="dxa"/>
            <w:vAlign w:val="bottom"/>
          </w:tcPr>
          <w:p w14:paraId="23E7ED30" w14:textId="77777777" w:rsidR="00FE0724" w:rsidRPr="001E6FBD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3831718" w14:textId="77777777" w:rsidR="00FE0724" w:rsidRPr="001E6FBD" w:rsidRDefault="00FE0724" w:rsidP="00AF63F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32,574</w:t>
            </w:r>
          </w:p>
        </w:tc>
      </w:tr>
      <w:tr w:rsidR="00FE0724" w:rsidRPr="001E6FBD" w14:paraId="05E5FEDA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1D24A6DE" w14:textId="77777777" w:rsidR="00FE0724" w:rsidRDefault="00FE0724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413BD">
              <w:rPr>
                <w:rFonts w:ascii="Angsana New" w:hAnsi="Angsana New"/>
                <w:sz w:val="30"/>
                <w:szCs w:val="30"/>
                <w:cs/>
              </w:rPr>
              <w:t>ใบอนุญาตให้ใช้คลื่นความถี่และ</w:t>
            </w:r>
          </w:p>
          <w:p w14:paraId="2222454D" w14:textId="77777777" w:rsidR="00FE0724" w:rsidRPr="001E6FBD" w:rsidRDefault="00FE0724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413BD">
              <w:rPr>
                <w:rFonts w:ascii="Angsana New" w:hAnsi="Angsana New"/>
                <w:sz w:val="30"/>
                <w:szCs w:val="30"/>
                <w:cs/>
              </w:rPr>
              <w:t>ประกอบกิจการโทรทัศน์</w:t>
            </w:r>
          </w:p>
        </w:tc>
        <w:tc>
          <w:tcPr>
            <w:tcW w:w="1350" w:type="dxa"/>
            <w:vAlign w:val="bottom"/>
          </w:tcPr>
          <w:p w14:paraId="17C96CB9" w14:textId="77777777" w:rsidR="00FE0724" w:rsidRPr="001E6FBD" w:rsidRDefault="00FE0724" w:rsidP="00AF63F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31,297</w:t>
            </w:r>
          </w:p>
        </w:tc>
        <w:tc>
          <w:tcPr>
            <w:tcW w:w="270" w:type="dxa"/>
            <w:vAlign w:val="bottom"/>
          </w:tcPr>
          <w:p w14:paraId="255CAF34" w14:textId="77777777" w:rsidR="00FE0724" w:rsidRPr="001E6FBD" w:rsidRDefault="00FE0724" w:rsidP="00AF63F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BA27FE" w14:textId="77777777" w:rsidR="00FE0724" w:rsidRPr="000E643F" w:rsidRDefault="00FE0724" w:rsidP="00AF63F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13,028</w:t>
            </w:r>
          </w:p>
        </w:tc>
        <w:tc>
          <w:tcPr>
            <w:tcW w:w="269" w:type="dxa"/>
            <w:vAlign w:val="bottom"/>
          </w:tcPr>
          <w:p w14:paraId="539D2DC3" w14:textId="77777777" w:rsidR="00FE0724" w:rsidRPr="000E643F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vAlign w:val="bottom"/>
          </w:tcPr>
          <w:p w14:paraId="4FF180A8" w14:textId="77777777" w:rsidR="00FE0724" w:rsidRPr="000E643F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3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E643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EE19FAB" w14:textId="77777777" w:rsidR="00FE0724" w:rsidRPr="001E6FBD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B75FE1" w14:textId="77777777" w:rsidR="00FE0724" w:rsidRPr="001E6FBD" w:rsidRDefault="00FE0724" w:rsidP="00AF63F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44,325</w:t>
            </w:r>
          </w:p>
        </w:tc>
      </w:tr>
      <w:tr w:rsidR="00FE0724" w:rsidRPr="001E6FBD" w14:paraId="520C9F12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636EA8F1" w14:textId="77777777" w:rsidR="00FE0724" w:rsidRPr="001E6FBD" w:rsidRDefault="00FE0724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50" w:type="dxa"/>
            <w:vAlign w:val="bottom"/>
          </w:tcPr>
          <w:p w14:paraId="275404C9" w14:textId="77777777" w:rsidR="00FE0724" w:rsidRPr="00D05E86" w:rsidRDefault="00FE0724" w:rsidP="00AF63F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174,303</w:t>
            </w:r>
          </w:p>
        </w:tc>
        <w:tc>
          <w:tcPr>
            <w:tcW w:w="270" w:type="dxa"/>
            <w:vAlign w:val="bottom"/>
          </w:tcPr>
          <w:p w14:paraId="5D4867B0" w14:textId="77777777" w:rsidR="00FE0724" w:rsidRPr="001E6FBD" w:rsidRDefault="00FE0724" w:rsidP="00AF63F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DBEAE85" w14:textId="77777777" w:rsidR="00FE0724" w:rsidRPr="000E643F" w:rsidRDefault="00FE0724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86" w:right="-130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(154,655)</w:t>
            </w:r>
          </w:p>
        </w:tc>
        <w:tc>
          <w:tcPr>
            <w:tcW w:w="269" w:type="dxa"/>
            <w:vAlign w:val="bottom"/>
          </w:tcPr>
          <w:p w14:paraId="5739E727" w14:textId="77777777" w:rsidR="00FE0724" w:rsidRPr="000E643F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vAlign w:val="bottom"/>
          </w:tcPr>
          <w:p w14:paraId="63659DE7" w14:textId="77777777" w:rsidR="00FE0724" w:rsidRPr="000E643F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3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E643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C67A5D9" w14:textId="77777777" w:rsidR="00FE0724" w:rsidRPr="00D05E86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F524422" w14:textId="77777777" w:rsidR="00FE0724" w:rsidRPr="00D05E86" w:rsidRDefault="00FE0724" w:rsidP="00AF63F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19,648</w:t>
            </w:r>
          </w:p>
        </w:tc>
      </w:tr>
      <w:tr w:rsidR="00FE0724" w:rsidRPr="001E6FBD" w14:paraId="2442B171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493F63C2" w14:textId="77777777" w:rsidR="00FE0724" w:rsidRPr="001E6FBD" w:rsidRDefault="00FE0724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6F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E2EABC" w14:textId="77777777" w:rsidR="00FE0724" w:rsidRPr="001E6FBD" w:rsidRDefault="00FE0724" w:rsidP="00AF63F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272,879</w:t>
            </w:r>
          </w:p>
        </w:tc>
        <w:tc>
          <w:tcPr>
            <w:tcW w:w="270" w:type="dxa"/>
            <w:vAlign w:val="bottom"/>
          </w:tcPr>
          <w:p w14:paraId="5F53FF4B" w14:textId="77777777" w:rsidR="00FE0724" w:rsidRPr="001E6FBD" w:rsidRDefault="00FE0724" w:rsidP="00AF63F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5C7A6" w14:textId="77777777" w:rsidR="00FE0724" w:rsidRPr="000E643F" w:rsidRDefault="00FE0724" w:rsidP="00AF63F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(148,817)</w:t>
            </w:r>
          </w:p>
        </w:tc>
        <w:tc>
          <w:tcPr>
            <w:tcW w:w="269" w:type="dxa"/>
            <w:vAlign w:val="bottom"/>
          </w:tcPr>
          <w:p w14:paraId="2578F842" w14:textId="77777777" w:rsidR="00FE0724" w:rsidRPr="000E643F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D8C45C" w14:textId="77777777" w:rsidR="00FE0724" w:rsidRPr="000E643F" w:rsidRDefault="00FE0724" w:rsidP="00AF63F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2,388</w:t>
            </w:r>
          </w:p>
        </w:tc>
        <w:tc>
          <w:tcPr>
            <w:tcW w:w="270" w:type="dxa"/>
            <w:vAlign w:val="bottom"/>
          </w:tcPr>
          <w:p w14:paraId="12F1C2BC" w14:textId="77777777" w:rsidR="00FE0724" w:rsidRPr="001E6FBD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85A72" w14:textId="77777777" w:rsidR="00FE0724" w:rsidRPr="001E6FBD" w:rsidRDefault="00FE0724" w:rsidP="00AF63F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126,450</w:t>
            </w:r>
          </w:p>
        </w:tc>
      </w:tr>
      <w:tr w:rsidR="00FE0724" w:rsidRPr="001E6FBD" w14:paraId="49D62C89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2D9DF05A" w14:textId="77777777" w:rsidR="00FE0724" w:rsidRPr="001E6FBD" w:rsidRDefault="00FE0724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F1A7E4B" w14:textId="77777777" w:rsidR="00FE0724" w:rsidRPr="001E6FBD" w:rsidRDefault="00FE0724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66BD5AB" w14:textId="77777777" w:rsidR="00FE0724" w:rsidRPr="001E6FBD" w:rsidRDefault="00FE0724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F0D379" w14:textId="77777777" w:rsidR="00FE0724" w:rsidRPr="000E643F" w:rsidRDefault="00FE0724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0EED6DFA" w14:textId="77777777" w:rsidR="00FE0724" w:rsidRPr="000E643F" w:rsidRDefault="00FE0724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45A0B8F5" w14:textId="77777777" w:rsidR="00FE0724" w:rsidRPr="000E643F" w:rsidRDefault="00FE0724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1E47522" w14:textId="77777777" w:rsidR="00FE0724" w:rsidRPr="001E6FBD" w:rsidRDefault="00FE0724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6E62EE" w14:textId="77777777" w:rsidR="00FE0724" w:rsidRPr="001E6FBD" w:rsidRDefault="00FE0724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0724" w:rsidRPr="001E6FBD" w14:paraId="3F368066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38776926" w14:textId="77777777" w:rsidR="00FE0724" w:rsidRPr="001E6FBD" w:rsidRDefault="00FE0724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E6FB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5809A76D" w14:textId="77777777" w:rsidR="00FE0724" w:rsidRPr="001E6FBD" w:rsidRDefault="00FE0724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568EB86" w14:textId="77777777" w:rsidR="00FE0724" w:rsidRPr="001E6FBD" w:rsidRDefault="00FE0724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5202EE0" w14:textId="77777777" w:rsidR="00FE0724" w:rsidRPr="000E643F" w:rsidRDefault="00FE0724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5EB30DE2" w14:textId="77777777" w:rsidR="00FE0724" w:rsidRPr="000E643F" w:rsidRDefault="00FE0724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16286E05" w14:textId="77777777" w:rsidR="00FE0724" w:rsidRPr="000E643F" w:rsidRDefault="00FE0724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8118445" w14:textId="77777777" w:rsidR="00FE0724" w:rsidRPr="001E6FBD" w:rsidRDefault="00FE0724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0C055C" w14:textId="77777777" w:rsidR="00FE0724" w:rsidRPr="001E6FBD" w:rsidRDefault="00FE0724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0724" w:rsidRPr="001E6FBD" w14:paraId="65C04172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28E8AB10" w14:textId="77777777" w:rsidR="00FE0724" w:rsidRPr="001E6FBD" w:rsidRDefault="00FE0724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vAlign w:val="bottom"/>
          </w:tcPr>
          <w:p w14:paraId="00F74EC5" w14:textId="77777777" w:rsidR="00FE0724" w:rsidRPr="001E6FBD" w:rsidRDefault="00FE0724" w:rsidP="00AF63F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27,783</w:t>
            </w:r>
          </w:p>
        </w:tc>
        <w:tc>
          <w:tcPr>
            <w:tcW w:w="270" w:type="dxa"/>
            <w:vAlign w:val="bottom"/>
          </w:tcPr>
          <w:p w14:paraId="2A9599C2" w14:textId="77777777" w:rsidR="00FE0724" w:rsidRPr="001E6FBD" w:rsidRDefault="00FE0724" w:rsidP="00AF63F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838782D" w14:textId="77777777" w:rsidR="00FE0724" w:rsidRPr="000E643F" w:rsidRDefault="00FE0724" w:rsidP="00AF63F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643F">
              <w:rPr>
                <w:rFonts w:ascii="Angsana New" w:hAnsi="Angsana New" w:cs="Angsana New"/>
                <w:sz w:val="30"/>
                <w:szCs w:val="30"/>
                <w:lang w:bidi="th-TH"/>
              </w:rPr>
              <w:t>7,290</w:t>
            </w:r>
          </w:p>
        </w:tc>
        <w:tc>
          <w:tcPr>
            <w:tcW w:w="269" w:type="dxa"/>
            <w:vAlign w:val="bottom"/>
          </w:tcPr>
          <w:p w14:paraId="39672D61" w14:textId="77777777" w:rsidR="00FE0724" w:rsidRPr="000E643F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vAlign w:val="bottom"/>
          </w:tcPr>
          <w:p w14:paraId="4644A7EC" w14:textId="77777777" w:rsidR="00FE0724" w:rsidRPr="000E643F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3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E643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2EADFBA" w14:textId="77777777" w:rsidR="00FE0724" w:rsidRPr="001E6FBD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795B7FE" w14:textId="77777777" w:rsidR="00FE0724" w:rsidRPr="001E6FBD" w:rsidRDefault="00FE0724" w:rsidP="00AF63F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35,073</w:t>
            </w:r>
          </w:p>
        </w:tc>
      </w:tr>
      <w:tr w:rsidR="00FE0724" w:rsidRPr="001E6FBD" w14:paraId="0F67B98B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1B9B98C5" w14:textId="77777777" w:rsidR="00FE0724" w:rsidRPr="001E6FBD" w:rsidRDefault="00FE0724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ค่าธรรมเนียมการจัดการเงินกู้ยืม</w:t>
            </w:r>
          </w:p>
        </w:tc>
        <w:tc>
          <w:tcPr>
            <w:tcW w:w="1350" w:type="dxa"/>
            <w:vAlign w:val="bottom"/>
          </w:tcPr>
          <w:p w14:paraId="3B4075B0" w14:textId="77777777" w:rsidR="00FE0724" w:rsidRPr="001E6FBD" w:rsidRDefault="00FE0724" w:rsidP="00AF63F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2EFBCA7" w14:textId="77777777" w:rsidR="00FE0724" w:rsidRPr="001E6FBD" w:rsidRDefault="00FE0724" w:rsidP="00AF63F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22512BC" w14:textId="77777777" w:rsidR="00FE0724" w:rsidRPr="000E643F" w:rsidRDefault="00FE0724" w:rsidP="00AF63F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vAlign w:val="bottom"/>
          </w:tcPr>
          <w:p w14:paraId="534C7563" w14:textId="77777777" w:rsidR="00FE0724" w:rsidRPr="000E643F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vAlign w:val="bottom"/>
          </w:tcPr>
          <w:p w14:paraId="37402E8F" w14:textId="77777777" w:rsidR="00FE0724" w:rsidRPr="000E643F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446E463" w14:textId="77777777" w:rsidR="00FE0724" w:rsidRPr="001E6FBD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EB48BE6" w14:textId="77777777" w:rsidR="00FE0724" w:rsidRPr="001E6FBD" w:rsidRDefault="00FE0724" w:rsidP="00AF63F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E0724" w:rsidRPr="001E6FBD" w14:paraId="5BC370FE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1945CBCF" w14:textId="77777777" w:rsidR="00FE0724" w:rsidRPr="001E6FBD" w:rsidRDefault="00FE0724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 xml:space="preserve">   ระยะยาวจากสถาบันการเงิน</w:t>
            </w:r>
          </w:p>
        </w:tc>
        <w:tc>
          <w:tcPr>
            <w:tcW w:w="1350" w:type="dxa"/>
            <w:vAlign w:val="bottom"/>
          </w:tcPr>
          <w:p w14:paraId="25A89486" w14:textId="77777777" w:rsidR="00FE0724" w:rsidRPr="001E6FBD" w:rsidRDefault="00FE0724" w:rsidP="00AF63F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 w:rsidRPr="001E6F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F56A7BA" w14:textId="77777777" w:rsidR="00FE0724" w:rsidRPr="001E6FBD" w:rsidRDefault="00FE0724" w:rsidP="00AF63F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A6D7C9C" w14:textId="77777777" w:rsidR="00FE0724" w:rsidRPr="000E643F" w:rsidRDefault="00FE0724" w:rsidP="00AF63F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643F">
              <w:rPr>
                <w:rFonts w:ascii="Angsana New" w:hAnsi="Angsana New" w:cs="Angsana New"/>
                <w:sz w:val="30"/>
                <w:szCs w:val="30"/>
                <w:lang w:bidi="th-TH"/>
              </w:rPr>
              <w:t>233</w:t>
            </w:r>
          </w:p>
        </w:tc>
        <w:tc>
          <w:tcPr>
            <w:tcW w:w="269" w:type="dxa"/>
            <w:vAlign w:val="bottom"/>
          </w:tcPr>
          <w:p w14:paraId="6552580B" w14:textId="77777777" w:rsidR="00FE0724" w:rsidRPr="000E643F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vAlign w:val="bottom"/>
          </w:tcPr>
          <w:p w14:paraId="23088300" w14:textId="77777777" w:rsidR="00FE0724" w:rsidRPr="000E643F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3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E643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8966B26" w14:textId="77777777" w:rsidR="00FE0724" w:rsidRPr="001E6FBD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D99439B" w14:textId="77777777" w:rsidR="00FE0724" w:rsidRPr="001E6FBD" w:rsidRDefault="00FE0724" w:rsidP="00AF63F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233</w:t>
            </w:r>
          </w:p>
        </w:tc>
      </w:tr>
      <w:tr w:rsidR="00FE0724" w:rsidRPr="001E6FBD" w14:paraId="21BD8660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73D29863" w14:textId="77777777" w:rsidR="00FE0724" w:rsidRPr="001E6FBD" w:rsidRDefault="00FE0724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6F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CFF2E" w14:textId="77777777" w:rsidR="00FE0724" w:rsidRPr="001E6FBD" w:rsidRDefault="00FE0724" w:rsidP="00AF63F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27,783</w:t>
            </w:r>
          </w:p>
        </w:tc>
        <w:tc>
          <w:tcPr>
            <w:tcW w:w="270" w:type="dxa"/>
            <w:vAlign w:val="bottom"/>
          </w:tcPr>
          <w:p w14:paraId="6646733B" w14:textId="77777777" w:rsidR="00FE0724" w:rsidRPr="001E6FBD" w:rsidRDefault="00FE0724" w:rsidP="00AF63F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BF9173" w14:textId="77777777" w:rsidR="00FE0724" w:rsidRPr="000E643F" w:rsidRDefault="00FE0724" w:rsidP="00AF63F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E643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7,523</w:t>
            </w:r>
          </w:p>
        </w:tc>
        <w:tc>
          <w:tcPr>
            <w:tcW w:w="269" w:type="dxa"/>
            <w:vAlign w:val="bottom"/>
          </w:tcPr>
          <w:p w14:paraId="4B3BBBA6" w14:textId="77777777" w:rsidR="00FE0724" w:rsidRPr="000E643F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AA519" w14:textId="77777777" w:rsidR="00FE0724" w:rsidRPr="0058376E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3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8376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0BC8919" w14:textId="77777777" w:rsidR="00FE0724" w:rsidRPr="001E6FBD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E455D5" w14:textId="77777777" w:rsidR="00FE0724" w:rsidRPr="001E6FBD" w:rsidRDefault="00FE0724" w:rsidP="00AF63F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35,306</w:t>
            </w:r>
          </w:p>
        </w:tc>
      </w:tr>
      <w:tr w:rsidR="00FE0724" w:rsidRPr="001E6FBD" w14:paraId="00EB47F9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7ED8DAFA" w14:textId="77777777" w:rsidR="00FE0724" w:rsidRPr="001E6FBD" w:rsidRDefault="00FE0724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0559B4F" w14:textId="77777777" w:rsidR="00FE0724" w:rsidRPr="001E6FBD" w:rsidRDefault="00FE0724" w:rsidP="00AF63F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F341484" w14:textId="77777777" w:rsidR="00FE0724" w:rsidRPr="001E6FBD" w:rsidRDefault="00FE0724" w:rsidP="00AF63F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C03FE99" w14:textId="77777777" w:rsidR="00FE0724" w:rsidRPr="000E643F" w:rsidRDefault="00FE0724" w:rsidP="00AF63F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vAlign w:val="bottom"/>
          </w:tcPr>
          <w:p w14:paraId="604AE39C" w14:textId="77777777" w:rsidR="00FE0724" w:rsidRPr="000E643F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340AC212" w14:textId="77777777" w:rsidR="00FE0724" w:rsidRPr="000E643F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BC403AF" w14:textId="77777777" w:rsidR="00FE0724" w:rsidRPr="001E6FBD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9CE0D91" w14:textId="77777777" w:rsidR="00FE0724" w:rsidRPr="001E6FBD" w:rsidRDefault="00FE0724" w:rsidP="00AF63F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E0724" w:rsidRPr="001E6FBD" w14:paraId="67DF9AC8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5D34DC32" w14:textId="77777777" w:rsidR="00FE0724" w:rsidRPr="001E6FBD" w:rsidRDefault="00FE0724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6F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FF0419B" w14:textId="77777777" w:rsidR="00FE0724" w:rsidRPr="001E6FBD" w:rsidRDefault="00FE0724" w:rsidP="00AF63F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245,096</w:t>
            </w:r>
          </w:p>
        </w:tc>
        <w:tc>
          <w:tcPr>
            <w:tcW w:w="270" w:type="dxa"/>
            <w:vAlign w:val="bottom"/>
          </w:tcPr>
          <w:p w14:paraId="4F11BBA3" w14:textId="77777777" w:rsidR="00FE0724" w:rsidRPr="001E6FBD" w:rsidRDefault="00FE0724" w:rsidP="00AF63F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6583E5E" w14:textId="77777777" w:rsidR="00FE0724" w:rsidRPr="000E643F" w:rsidRDefault="00FE0724" w:rsidP="00AF63F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(156,340)</w:t>
            </w:r>
          </w:p>
        </w:tc>
        <w:tc>
          <w:tcPr>
            <w:tcW w:w="269" w:type="dxa"/>
            <w:vAlign w:val="bottom"/>
          </w:tcPr>
          <w:p w14:paraId="325D9A67" w14:textId="77777777" w:rsidR="00FE0724" w:rsidRPr="000E643F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14:paraId="4BF93DCE" w14:textId="77777777" w:rsidR="00FE0724" w:rsidRPr="000E643F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2,388</w:t>
            </w:r>
          </w:p>
        </w:tc>
        <w:tc>
          <w:tcPr>
            <w:tcW w:w="270" w:type="dxa"/>
            <w:vAlign w:val="bottom"/>
          </w:tcPr>
          <w:p w14:paraId="33C4E041" w14:textId="77777777" w:rsidR="00FE0724" w:rsidRPr="001E6FBD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2DBDDFB" w14:textId="77777777" w:rsidR="00FE0724" w:rsidRPr="001E6FBD" w:rsidRDefault="00FE0724" w:rsidP="00AF63F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91,144</w:t>
            </w:r>
          </w:p>
        </w:tc>
      </w:tr>
    </w:tbl>
    <w:p w14:paraId="0841D821" w14:textId="77777777" w:rsidR="00030466" w:rsidRDefault="00030466"/>
    <w:p w14:paraId="610D2BEC" w14:textId="77777777" w:rsidR="00030466" w:rsidRDefault="00030466"/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420"/>
        <w:gridCol w:w="1350"/>
        <w:gridCol w:w="270"/>
        <w:gridCol w:w="1260"/>
        <w:gridCol w:w="269"/>
        <w:gridCol w:w="1261"/>
        <w:gridCol w:w="270"/>
        <w:gridCol w:w="1170"/>
      </w:tblGrid>
      <w:tr w:rsidR="006F7B96" w:rsidRPr="00D05E86" w14:paraId="54113E0F" w14:textId="77777777" w:rsidTr="00A0170B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515AF6F1" w14:textId="77777777" w:rsidR="006F7B96" w:rsidRPr="00D05E86" w:rsidRDefault="006F7B96" w:rsidP="008954F1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29C05F35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6C3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7B96" w:rsidRPr="00D05E86" w14:paraId="3B5A6FD5" w14:textId="77777777" w:rsidTr="00A0170B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34869C11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B1E111E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B8376AD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3D6CAF54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5E86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D05E86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D05E86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D05E86">
              <w:rPr>
                <w:rFonts w:ascii="Angsana New" w:hAnsi="Angsana New"/>
                <w:sz w:val="30"/>
                <w:szCs w:val="30"/>
              </w:rPr>
              <w:t>)</w:t>
            </w:r>
            <w:r w:rsidRPr="00D05E86">
              <w:rPr>
                <w:rFonts w:ascii="Angsana New" w:hAnsi="Angsana New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270" w:type="dxa"/>
            <w:vAlign w:val="bottom"/>
          </w:tcPr>
          <w:p w14:paraId="0D8EF340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168789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F7B96" w:rsidRPr="00D05E86" w14:paraId="3B61554A" w14:textId="77777777" w:rsidTr="00A0170B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178108C9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C3AC8A8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5E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0630B35F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55DEAED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4F0A4E67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596EAA1F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58145E6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B634BD7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5E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6F7B96" w:rsidRPr="00D05E86" w14:paraId="2664DE7E" w14:textId="77777777" w:rsidTr="00A0170B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2011DE16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881C28A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5E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05E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55110C16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A098DAC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5E86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69" w:type="dxa"/>
            <w:vAlign w:val="bottom"/>
          </w:tcPr>
          <w:p w14:paraId="2B8CC59E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528618D6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5E86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vAlign w:val="bottom"/>
          </w:tcPr>
          <w:p w14:paraId="7D73ACCB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9B8ECE4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5E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</w:tr>
      <w:tr w:rsidR="006F7B96" w:rsidRPr="00D05E86" w14:paraId="5A0C9521" w14:textId="77777777" w:rsidTr="00A0170B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06B83E53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53BB29E" w14:textId="77777777" w:rsidR="006F7B96" w:rsidRPr="00D05E86" w:rsidRDefault="008645A4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bottom"/>
          </w:tcPr>
          <w:p w14:paraId="3E4047A4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3093C2A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5E86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69" w:type="dxa"/>
            <w:vAlign w:val="bottom"/>
          </w:tcPr>
          <w:p w14:paraId="5455EC13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7F4E866A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5E86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028797D5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D87BA8" w14:textId="77777777" w:rsidR="006F7B96" w:rsidRPr="00D05E86" w:rsidRDefault="008645A4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</w:tr>
      <w:tr w:rsidR="006F7B96" w:rsidRPr="00D05E86" w14:paraId="7E7C14C7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2FC1ED34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3DB5B20B" w14:textId="77777777" w:rsidR="006F7B96" w:rsidRPr="00AF1FAF" w:rsidRDefault="00AF1FAF" w:rsidP="007F01F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F1FA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F7B96" w:rsidRPr="00D05E86" w14:paraId="6628CDA7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79360CC0" w14:textId="77777777" w:rsidR="006F7B96" w:rsidRPr="00D05E86" w:rsidRDefault="006F7B96" w:rsidP="007F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5E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299428B3" w14:textId="77777777" w:rsidR="006F7B96" w:rsidRPr="00D05E86" w:rsidRDefault="006F7B96" w:rsidP="007F01F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3EA13C0" w14:textId="77777777" w:rsidR="006F7B96" w:rsidRPr="00D05E86" w:rsidRDefault="006F7B96" w:rsidP="007F01F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604737C" w14:textId="77777777" w:rsidR="006F7B96" w:rsidRPr="00D05E86" w:rsidRDefault="006F7B96" w:rsidP="007F01F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63CF2181" w14:textId="77777777" w:rsidR="006F7B96" w:rsidRPr="00D05E86" w:rsidRDefault="006F7B96" w:rsidP="007F01F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</w:tcPr>
          <w:p w14:paraId="1C453A51" w14:textId="77777777" w:rsidR="006F7B96" w:rsidRPr="00D05E86" w:rsidRDefault="006F7B96" w:rsidP="007F01F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6DAF0D9" w14:textId="77777777" w:rsidR="006F7B96" w:rsidRPr="00D05E86" w:rsidRDefault="006F7B96" w:rsidP="007F01F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85669E2" w14:textId="77777777" w:rsidR="006F7B96" w:rsidRPr="00D05E86" w:rsidRDefault="006F7B96" w:rsidP="007F01F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26E85" w:rsidRPr="00D05E86" w14:paraId="1C355D5F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4666759B" w14:textId="77777777" w:rsidR="00F26E85" w:rsidRPr="00D05E86" w:rsidRDefault="00F26E85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05E86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  <w:vAlign w:val="bottom"/>
          </w:tcPr>
          <w:p w14:paraId="63BA9166" w14:textId="77777777" w:rsidR="00F26E85" w:rsidRPr="00FA0961" w:rsidRDefault="00F26E85" w:rsidP="00594AC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0961">
              <w:rPr>
                <w:rFonts w:ascii="Angsana New" w:hAnsi="Angsana New" w:cs="Angsana New"/>
                <w:sz w:val="30"/>
                <w:szCs w:val="30"/>
              </w:rPr>
              <w:t>3,803</w:t>
            </w:r>
          </w:p>
        </w:tc>
        <w:tc>
          <w:tcPr>
            <w:tcW w:w="270" w:type="dxa"/>
            <w:vAlign w:val="bottom"/>
          </w:tcPr>
          <w:p w14:paraId="0768EAF2" w14:textId="77777777" w:rsidR="00F26E85" w:rsidRPr="00D05E86" w:rsidRDefault="00F26E85" w:rsidP="00AF0E8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F0A072D" w14:textId="77777777" w:rsidR="00F26E85" w:rsidRPr="00FA0961" w:rsidRDefault="00F26E85" w:rsidP="0026204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6"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(1,243)</w:t>
            </w:r>
          </w:p>
        </w:tc>
        <w:tc>
          <w:tcPr>
            <w:tcW w:w="269" w:type="dxa"/>
            <w:vAlign w:val="bottom"/>
          </w:tcPr>
          <w:p w14:paraId="1EC22B35" w14:textId="77777777" w:rsidR="00F26E85" w:rsidRPr="00FA0961" w:rsidRDefault="00F26E85" w:rsidP="00AF0E8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1A004C46" w14:textId="77777777" w:rsidR="00F26E85" w:rsidRPr="000E643F" w:rsidRDefault="00F26E85" w:rsidP="00594ACC">
            <w:pPr>
              <w:pStyle w:val="acctfourfigures"/>
              <w:tabs>
                <w:tab w:val="clear" w:pos="765"/>
              </w:tabs>
              <w:spacing w:line="240" w:lineRule="auto"/>
              <w:ind w:right="3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E643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87ADFDD" w14:textId="77777777" w:rsidR="00F26E85" w:rsidRPr="00FA0961" w:rsidRDefault="00F26E85" w:rsidP="00AF0E8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EAF13C" w14:textId="77777777" w:rsidR="00F26E85" w:rsidRPr="00FA0961" w:rsidRDefault="00F26E85" w:rsidP="005263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2,560</w:t>
            </w:r>
          </w:p>
        </w:tc>
      </w:tr>
      <w:tr w:rsidR="00F26E85" w:rsidRPr="00D05E86" w14:paraId="372B74E4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464BBF6E" w14:textId="77777777" w:rsidR="00F26E85" w:rsidRPr="001E6FBD" w:rsidRDefault="00F26E85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>หลักทรัพย์ในความต้องการของตลาด</w:t>
            </w:r>
          </w:p>
        </w:tc>
        <w:tc>
          <w:tcPr>
            <w:tcW w:w="1350" w:type="dxa"/>
            <w:vAlign w:val="bottom"/>
          </w:tcPr>
          <w:p w14:paraId="62FBC875" w14:textId="77777777" w:rsidR="00F26E85" w:rsidRPr="00FA0961" w:rsidRDefault="00F26E85" w:rsidP="00594AC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0961">
              <w:rPr>
                <w:rFonts w:ascii="Angsana New" w:hAnsi="Angsana New" w:cs="Angsana New"/>
                <w:sz w:val="30"/>
                <w:szCs w:val="30"/>
              </w:rPr>
              <w:t>1,058</w:t>
            </w:r>
          </w:p>
        </w:tc>
        <w:tc>
          <w:tcPr>
            <w:tcW w:w="270" w:type="dxa"/>
            <w:vAlign w:val="bottom"/>
          </w:tcPr>
          <w:p w14:paraId="7046271D" w14:textId="77777777" w:rsidR="00F26E85" w:rsidRPr="001E6FBD" w:rsidRDefault="00F26E85" w:rsidP="00AF0E8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5771FB" w14:textId="77777777" w:rsidR="00F26E85" w:rsidRPr="000E643F" w:rsidRDefault="00F26E85" w:rsidP="00594ACC">
            <w:pPr>
              <w:pStyle w:val="acctfourfigures"/>
              <w:tabs>
                <w:tab w:val="clear" w:pos="765"/>
              </w:tabs>
              <w:spacing w:line="240" w:lineRule="auto"/>
              <w:ind w:right="3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E643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14:paraId="0BBC7A23" w14:textId="77777777" w:rsidR="00F26E85" w:rsidRPr="00FA0961" w:rsidRDefault="00F26E85" w:rsidP="00AF0E8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vAlign w:val="bottom"/>
          </w:tcPr>
          <w:p w14:paraId="58A63CEC" w14:textId="77777777" w:rsidR="00F26E85" w:rsidRPr="00FA0961" w:rsidRDefault="00F26E85" w:rsidP="0026204E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6"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(1,057)</w:t>
            </w:r>
          </w:p>
        </w:tc>
        <w:tc>
          <w:tcPr>
            <w:tcW w:w="270" w:type="dxa"/>
            <w:vAlign w:val="bottom"/>
          </w:tcPr>
          <w:p w14:paraId="7C7C0A04" w14:textId="77777777" w:rsidR="00F26E85" w:rsidRPr="00FA0961" w:rsidRDefault="00F26E85" w:rsidP="00AF0E8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D9924F4" w14:textId="77777777" w:rsidR="00F26E85" w:rsidRPr="00FA0961" w:rsidRDefault="00F26E85" w:rsidP="005263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F26E85" w:rsidRPr="00D05E86" w14:paraId="38AF824A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193016E9" w14:textId="77777777" w:rsidR="00F26E85" w:rsidRPr="00D05E86" w:rsidRDefault="00F26E85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05E86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50" w:type="dxa"/>
            <w:vAlign w:val="bottom"/>
          </w:tcPr>
          <w:p w14:paraId="64EBB871" w14:textId="77777777" w:rsidR="00F26E85" w:rsidRPr="00FA0961" w:rsidRDefault="00F26E85" w:rsidP="00594AC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A0961">
              <w:rPr>
                <w:rFonts w:ascii="Angsana New" w:hAnsi="Angsana New" w:cs="Angsana New"/>
                <w:sz w:val="30"/>
                <w:szCs w:val="30"/>
                <w:lang w:bidi="th-TH"/>
              </w:rPr>
              <w:t>568</w:t>
            </w:r>
          </w:p>
        </w:tc>
        <w:tc>
          <w:tcPr>
            <w:tcW w:w="270" w:type="dxa"/>
            <w:vAlign w:val="bottom"/>
          </w:tcPr>
          <w:p w14:paraId="420FB20C" w14:textId="77777777" w:rsidR="00F26E85" w:rsidRPr="00D05E86" w:rsidRDefault="00F26E85" w:rsidP="00AF0E8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F2E5EE2" w14:textId="77777777" w:rsidR="00F26E85" w:rsidRPr="00FA0961" w:rsidRDefault="00F26E85" w:rsidP="00AF0E8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6"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(568)</w:t>
            </w:r>
          </w:p>
        </w:tc>
        <w:tc>
          <w:tcPr>
            <w:tcW w:w="269" w:type="dxa"/>
            <w:vAlign w:val="bottom"/>
          </w:tcPr>
          <w:p w14:paraId="60FAECDA" w14:textId="77777777" w:rsidR="00F26E85" w:rsidRPr="00FA0961" w:rsidRDefault="00F26E85" w:rsidP="00AF0E8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vAlign w:val="bottom"/>
          </w:tcPr>
          <w:p w14:paraId="155D3EA4" w14:textId="77777777" w:rsidR="00F26E85" w:rsidRPr="000E643F" w:rsidRDefault="00F26E85" w:rsidP="00594ACC">
            <w:pPr>
              <w:pStyle w:val="acctfourfigures"/>
              <w:tabs>
                <w:tab w:val="clear" w:pos="765"/>
              </w:tabs>
              <w:spacing w:line="240" w:lineRule="auto"/>
              <w:ind w:right="3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E643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538CC15" w14:textId="77777777" w:rsidR="00F26E85" w:rsidRPr="00FA0961" w:rsidRDefault="00F26E85" w:rsidP="00AF0E8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EFA0570" w14:textId="77777777" w:rsidR="00F26E85" w:rsidRPr="000E643F" w:rsidRDefault="00F26E85" w:rsidP="00594ACC">
            <w:pPr>
              <w:pStyle w:val="acctfourfigures"/>
              <w:tabs>
                <w:tab w:val="clear" w:pos="765"/>
              </w:tabs>
              <w:spacing w:line="240" w:lineRule="auto"/>
              <w:ind w:right="3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E643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26E85" w:rsidRPr="00D05E86" w14:paraId="4EDF8F74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40261A3D" w14:textId="77777777" w:rsidR="00F26E85" w:rsidRPr="00D05E86" w:rsidRDefault="00F26E85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05E86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350" w:type="dxa"/>
            <w:vAlign w:val="bottom"/>
          </w:tcPr>
          <w:p w14:paraId="10C96955" w14:textId="77777777" w:rsidR="00F26E85" w:rsidRPr="00FA0961" w:rsidRDefault="00F26E85" w:rsidP="00594AC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A0961">
              <w:rPr>
                <w:rFonts w:ascii="Angsana New" w:hAnsi="Angsana New" w:cs="Angsana New"/>
                <w:sz w:val="30"/>
                <w:szCs w:val="30"/>
                <w:lang w:bidi="th-TH"/>
              </w:rPr>
              <w:t>7,082</w:t>
            </w:r>
          </w:p>
        </w:tc>
        <w:tc>
          <w:tcPr>
            <w:tcW w:w="270" w:type="dxa"/>
            <w:vAlign w:val="bottom"/>
          </w:tcPr>
          <w:p w14:paraId="19DAAD2F" w14:textId="77777777" w:rsidR="00F26E85" w:rsidRPr="00D05E86" w:rsidRDefault="00F26E85" w:rsidP="00AF0E8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532AC9A" w14:textId="77777777" w:rsidR="00F26E85" w:rsidRPr="00FA0961" w:rsidRDefault="00F26E85" w:rsidP="002A5CD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6"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(141)</w:t>
            </w:r>
          </w:p>
        </w:tc>
        <w:tc>
          <w:tcPr>
            <w:tcW w:w="269" w:type="dxa"/>
            <w:vAlign w:val="bottom"/>
          </w:tcPr>
          <w:p w14:paraId="3414898E" w14:textId="77777777" w:rsidR="00F26E85" w:rsidRPr="00FA0961" w:rsidRDefault="00F26E85" w:rsidP="00AF0E8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vAlign w:val="bottom"/>
          </w:tcPr>
          <w:p w14:paraId="12EDDEEF" w14:textId="77777777" w:rsidR="00F26E85" w:rsidRPr="000E643F" w:rsidRDefault="00F26E85" w:rsidP="00594ACC">
            <w:pPr>
              <w:pStyle w:val="acctfourfigures"/>
              <w:tabs>
                <w:tab w:val="clear" w:pos="765"/>
              </w:tabs>
              <w:spacing w:line="240" w:lineRule="auto"/>
              <w:ind w:right="3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E643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A8E4234" w14:textId="77777777" w:rsidR="00F26E85" w:rsidRPr="00FA0961" w:rsidRDefault="00F26E85" w:rsidP="00AF0E8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E8E9464" w14:textId="77777777" w:rsidR="00F26E85" w:rsidRPr="00FA0961" w:rsidRDefault="00F26E85" w:rsidP="005263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6,941</w:t>
            </w:r>
          </w:p>
        </w:tc>
      </w:tr>
      <w:tr w:rsidR="00F26E85" w:rsidRPr="00D05E86" w14:paraId="36516C26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718F27C9" w14:textId="77777777" w:rsidR="00F26E85" w:rsidRPr="00D05E86" w:rsidRDefault="00F26E85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05E86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350" w:type="dxa"/>
            <w:vAlign w:val="bottom"/>
          </w:tcPr>
          <w:p w14:paraId="1BF63146" w14:textId="77777777" w:rsidR="00F26E85" w:rsidRPr="00FA0961" w:rsidRDefault="00F26E85" w:rsidP="00594AC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A0961">
              <w:rPr>
                <w:rFonts w:ascii="Angsana New" w:hAnsi="Angsana New" w:cs="Angsana New"/>
                <w:sz w:val="30"/>
                <w:szCs w:val="30"/>
                <w:lang w:bidi="th-TH"/>
              </w:rPr>
              <w:t>9,537</w:t>
            </w:r>
          </w:p>
        </w:tc>
        <w:tc>
          <w:tcPr>
            <w:tcW w:w="270" w:type="dxa"/>
            <w:vAlign w:val="bottom"/>
          </w:tcPr>
          <w:p w14:paraId="4ECD0998" w14:textId="77777777" w:rsidR="00F26E85" w:rsidRPr="00D05E86" w:rsidRDefault="00F26E85" w:rsidP="00AF0E8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AF5EAC8" w14:textId="77777777" w:rsidR="00F26E85" w:rsidRPr="00FA0961" w:rsidRDefault="00F26E85" w:rsidP="00FA096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6"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(836)</w:t>
            </w:r>
          </w:p>
        </w:tc>
        <w:tc>
          <w:tcPr>
            <w:tcW w:w="269" w:type="dxa"/>
            <w:vAlign w:val="bottom"/>
          </w:tcPr>
          <w:p w14:paraId="373CB6F9" w14:textId="77777777" w:rsidR="00F26E85" w:rsidRPr="00FA0961" w:rsidRDefault="00F26E85" w:rsidP="00AF0E8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vAlign w:val="bottom"/>
          </w:tcPr>
          <w:p w14:paraId="2F4450C4" w14:textId="77777777" w:rsidR="00F26E85" w:rsidRPr="000E643F" w:rsidRDefault="00F26E85" w:rsidP="00594ACC">
            <w:pPr>
              <w:pStyle w:val="acctfourfigures"/>
              <w:tabs>
                <w:tab w:val="clear" w:pos="765"/>
              </w:tabs>
              <w:spacing w:line="240" w:lineRule="auto"/>
              <w:ind w:right="3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E643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ADB2EAA" w14:textId="77777777" w:rsidR="00F26E85" w:rsidRPr="00FA0961" w:rsidRDefault="00F26E85" w:rsidP="00AF0E8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59A2A30" w14:textId="77777777" w:rsidR="00F26E85" w:rsidRPr="00FA0961" w:rsidRDefault="00F26E85" w:rsidP="005263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8,701</w:t>
            </w:r>
          </w:p>
        </w:tc>
      </w:tr>
      <w:tr w:rsidR="00F26E85" w:rsidRPr="00F26E85" w14:paraId="5443B252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6CAEB941" w14:textId="77777777" w:rsidR="00F26E85" w:rsidRPr="00F26E85" w:rsidRDefault="00F26E85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6E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05EF73" w14:textId="77777777" w:rsidR="00F26E85" w:rsidRPr="00F26E85" w:rsidRDefault="00F26E85" w:rsidP="00594AC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26E8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22,048</w:t>
            </w:r>
          </w:p>
        </w:tc>
        <w:tc>
          <w:tcPr>
            <w:tcW w:w="270" w:type="dxa"/>
            <w:vAlign w:val="bottom"/>
          </w:tcPr>
          <w:p w14:paraId="2CBFB392" w14:textId="77777777" w:rsidR="00F26E85" w:rsidRPr="00F26E85" w:rsidRDefault="00F26E85" w:rsidP="00AF0E8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8A2A2" w14:textId="77777777" w:rsidR="00F26E85" w:rsidRPr="00F26E85" w:rsidRDefault="00F26E85" w:rsidP="00AF0E8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6"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26E8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(2,788)</w:t>
            </w:r>
          </w:p>
        </w:tc>
        <w:tc>
          <w:tcPr>
            <w:tcW w:w="269" w:type="dxa"/>
            <w:vAlign w:val="bottom"/>
          </w:tcPr>
          <w:p w14:paraId="5063FC57" w14:textId="77777777" w:rsidR="00F26E85" w:rsidRPr="00F26E85" w:rsidRDefault="00F26E85" w:rsidP="00AF0E8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D46721" w14:textId="77777777" w:rsidR="00F26E85" w:rsidRPr="00F26E85" w:rsidRDefault="00F26E85" w:rsidP="00594AC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6" w:right="-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E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(1,057)</w:t>
            </w:r>
          </w:p>
        </w:tc>
        <w:tc>
          <w:tcPr>
            <w:tcW w:w="270" w:type="dxa"/>
            <w:vAlign w:val="bottom"/>
          </w:tcPr>
          <w:p w14:paraId="3D852871" w14:textId="77777777" w:rsidR="00F26E85" w:rsidRPr="00F26E85" w:rsidRDefault="00F26E85" w:rsidP="00AF0E8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D4D85" w14:textId="77777777" w:rsidR="00F26E85" w:rsidRPr="00F26E85" w:rsidRDefault="00F26E85" w:rsidP="005263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26E8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18,203</w:t>
            </w:r>
          </w:p>
        </w:tc>
      </w:tr>
      <w:tr w:rsidR="00F26E85" w:rsidRPr="00D05E86" w14:paraId="6B3EF650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441CC6CF" w14:textId="77777777" w:rsidR="00F26E85" w:rsidRPr="00D05E86" w:rsidRDefault="00F26E85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F03D6EE" w14:textId="77777777" w:rsidR="00F26E85" w:rsidRPr="00FA0961" w:rsidRDefault="00F26E85" w:rsidP="0059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59393B" w14:textId="77777777" w:rsidR="00F26E85" w:rsidRPr="00D05E86" w:rsidRDefault="00F26E85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6F5854C" w14:textId="77777777" w:rsidR="00F26E85" w:rsidRPr="00FA0961" w:rsidRDefault="00F26E85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6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140767A3" w14:textId="77777777" w:rsidR="00F26E85" w:rsidRPr="00FA0961" w:rsidRDefault="00F26E85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7B1FA670" w14:textId="77777777" w:rsidR="00F26E85" w:rsidRPr="00FA0961" w:rsidRDefault="00F26E85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4108CF" w14:textId="77777777" w:rsidR="00F26E85" w:rsidRPr="00FA0961" w:rsidRDefault="00F26E85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1FB92E3" w14:textId="77777777" w:rsidR="00F26E85" w:rsidRPr="00FA0961" w:rsidRDefault="00F26E85" w:rsidP="0052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6E85" w:rsidRPr="00D05E86" w14:paraId="6482867A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697C51D2" w14:textId="77777777" w:rsidR="00F26E85" w:rsidRPr="00D05E86" w:rsidRDefault="00F26E85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5E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615BE1BE" w14:textId="77777777" w:rsidR="00F26E85" w:rsidRPr="00FA0961" w:rsidRDefault="00F26E85" w:rsidP="0059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CF02AEA" w14:textId="77777777" w:rsidR="00F26E85" w:rsidRPr="00D05E86" w:rsidRDefault="00F26E85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AB1445" w14:textId="77777777" w:rsidR="00F26E85" w:rsidRPr="00FA0961" w:rsidRDefault="00F26E85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6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72357CEC" w14:textId="77777777" w:rsidR="00F26E85" w:rsidRPr="00FA0961" w:rsidRDefault="00F26E85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09064C1E" w14:textId="77777777" w:rsidR="00F26E85" w:rsidRPr="00FA0961" w:rsidRDefault="00F26E85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1A2E168" w14:textId="77777777" w:rsidR="00F26E85" w:rsidRPr="00FA0961" w:rsidRDefault="00F26E85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AE29B2" w14:textId="77777777" w:rsidR="00F26E85" w:rsidRPr="00FA0961" w:rsidRDefault="00F26E85" w:rsidP="0052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6E85" w:rsidRPr="00D05E86" w14:paraId="258D3BCB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7E6DD70D" w14:textId="77777777" w:rsidR="00F26E85" w:rsidRPr="00D05E86" w:rsidRDefault="00F26E85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05E86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vAlign w:val="bottom"/>
          </w:tcPr>
          <w:p w14:paraId="56DFFAAB" w14:textId="77777777" w:rsidR="00F26E85" w:rsidRPr="00FA0961" w:rsidRDefault="00F26E85" w:rsidP="00594AC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A0961">
              <w:rPr>
                <w:rFonts w:ascii="Angsana New" w:hAnsi="Angsana New" w:cs="Angsana New"/>
                <w:sz w:val="30"/>
                <w:szCs w:val="30"/>
                <w:lang w:bidi="th-TH"/>
              </w:rPr>
              <w:t>462</w:t>
            </w:r>
          </w:p>
        </w:tc>
        <w:tc>
          <w:tcPr>
            <w:tcW w:w="270" w:type="dxa"/>
            <w:vAlign w:val="bottom"/>
          </w:tcPr>
          <w:p w14:paraId="69A05027" w14:textId="77777777" w:rsidR="00F26E85" w:rsidRPr="00D05E86" w:rsidRDefault="00F26E85" w:rsidP="00AF0E8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62FE6CC" w14:textId="77777777" w:rsidR="00F26E85" w:rsidRPr="00FA0961" w:rsidRDefault="00F26E85" w:rsidP="00AF0E8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6"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(462)</w:t>
            </w:r>
          </w:p>
        </w:tc>
        <w:tc>
          <w:tcPr>
            <w:tcW w:w="269" w:type="dxa"/>
            <w:vAlign w:val="bottom"/>
          </w:tcPr>
          <w:p w14:paraId="36B5F8E6" w14:textId="77777777" w:rsidR="00F26E85" w:rsidRPr="00FA0961" w:rsidRDefault="00F26E85" w:rsidP="00AF0E8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vAlign w:val="bottom"/>
          </w:tcPr>
          <w:p w14:paraId="7E1A72C2" w14:textId="77777777" w:rsidR="00F26E85" w:rsidRPr="000E643F" w:rsidRDefault="007D744F" w:rsidP="007D744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8,051</w:t>
            </w:r>
          </w:p>
        </w:tc>
        <w:tc>
          <w:tcPr>
            <w:tcW w:w="270" w:type="dxa"/>
            <w:vAlign w:val="bottom"/>
          </w:tcPr>
          <w:p w14:paraId="57B16932" w14:textId="77777777" w:rsidR="00F26E85" w:rsidRPr="00FA0961" w:rsidRDefault="00F26E85" w:rsidP="00AF0E8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C1D9295" w14:textId="77777777" w:rsidR="00F26E85" w:rsidRPr="000E643F" w:rsidRDefault="007D744F" w:rsidP="007D744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8,051</w:t>
            </w:r>
          </w:p>
        </w:tc>
      </w:tr>
      <w:tr w:rsidR="00F26E85" w:rsidRPr="00D05E86" w14:paraId="1BBFA505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363B902C" w14:textId="77777777" w:rsidR="00F26E85" w:rsidRPr="00D05E86" w:rsidRDefault="00F26E85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05E86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ค่าธรรมเนียมการจัดการเงินกู้ยืม</w:t>
            </w:r>
          </w:p>
        </w:tc>
        <w:tc>
          <w:tcPr>
            <w:tcW w:w="1350" w:type="dxa"/>
            <w:vAlign w:val="bottom"/>
          </w:tcPr>
          <w:p w14:paraId="2616AF05" w14:textId="77777777" w:rsidR="00F26E85" w:rsidRPr="00FA0961" w:rsidRDefault="00F26E85" w:rsidP="00594AC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F450DC9" w14:textId="77777777" w:rsidR="00F26E85" w:rsidRPr="00D05E86" w:rsidRDefault="00F26E85" w:rsidP="00AF0E8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72EAFFD" w14:textId="77777777" w:rsidR="00F26E85" w:rsidRPr="00FA0961" w:rsidRDefault="00F26E85" w:rsidP="00AF0E8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6"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vAlign w:val="bottom"/>
          </w:tcPr>
          <w:p w14:paraId="452239D4" w14:textId="77777777" w:rsidR="00F26E85" w:rsidRPr="00FA0961" w:rsidRDefault="00F26E85" w:rsidP="00AF0E8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vAlign w:val="bottom"/>
          </w:tcPr>
          <w:p w14:paraId="4D114757" w14:textId="77777777" w:rsidR="00F26E85" w:rsidRPr="00FA0961" w:rsidRDefault="00F26E85" w:rsidP="00AF0E8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AEABFD4" w14:textId="77777777" w:rsidR="00F26E85" w:rsidRPr="00FA0961" w:rsidRDefault="00F26E85" w:rsidP="00AF0E8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ACDFF16" w14:textId="77777777" w:rsidR="00F26E85" w:rsidRPr="00FA0961" w:rsidRDefault="00F26E85" w:rsidP="005263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26E85" w:rsidRPr="00D05E86" w14:paraId="5386D12D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222A62DF" w14:textId="77777777" w:rsidR="00F26E85" w:rsidRPr="00D05E86" w:rsidRDefault="00F26E85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05E86">
              <w:rPr>
                <w:rFonts w:ascii="Angsana New" w:hAnsi="Angsana New"/>
                <w:sz w:val="30"/>
                <w:szCs w:val="30"/>
                <w:cs/>
              </w:rPr>
              <w:t xml:space="preserve">   ระยะยาวจากสถาบันการเงิน</w:t>
            </w:r>
          </w:p>
        </w:tc>
        <w:tc>
          <w:tcPr>
            <w:tcW w:w="1350" w:type="dxa"/>
            <w:vAlign w:val="bottom"/>
          </w:tcPr>
          <w:p w14:paraId="4F1FC560" w14:textId="77777777" w:rsidR="00F26E85" w:rsidRPr="00FA0961" w:rsidRDefault="00F26E85" w:rsidP="00594AC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A0961">
              <w:rPr>
                <w:rFonts w:ascii="Angsana New" w:hAnsi="Angsana New" w:cs="Angsana New"/>
                <w:sz w:val="30"/>
                <w:szCs w:val="30"/>
                <w:lang w:bidi="th-TH"/>
              </w:rPr>
              <w:t>233</w:t>
            </w:r>
          </w:p>
        </w:tc>
        <w:tc>
          <w:tcPr>
            <w:tcW w:w="270" w:type="dxa"/>
            <w:vAlign w:val="bottom"/>
          </w:tcPr>
          <w:p w14:paraId="10E3CED7" w14:textId="77777777" w:rsidR="00F26E85" w:rsidRPr="00D05E86" w:rsidRDefault="00F26E85" w:rsidP="00AF0E8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E82D537" w14:textId="77777777" w:rsidR="00F26E85" w:rsidRPr="00FA0961" w:rsidRDefault="00F26E85" w:rsidP="00AF0E8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6"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167</w:t>
            </w:r>
          </w:p>
        </w:tc>
        <w:tc>
          <w:tcPr>
            <w:tcW w:w="269" w:type="dxa"/>
            <w:vAlign w:val="bottom"/>
          </w:tcPr>
          <w:p w14:paraId="4C3A60EB" w14:textId="77777777" w:rsidR="00F26E85" w:rsidRPr="00FA0961" w:rsidRDefault="00F26E85" w:rsidP="00AF0E8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vAlign w:val="bottom"/>
          </w:tcPr>
          <w:p w14:paraId="76A4EB36" w14:textId="77777777" w:rsidR="00F26E85" w:rsidRPr="000E643F" w:rsidRDefault="00F26E85" w:rsidP="00594ACC">
            <w:pPr>
              <w:pStyle w:val="acctfourfigures"/>
              <w:tabs>
                <w:tab w:val="clear" w:pos="765"/>
              </w:tabs>
              <w:spacing w:line="240" w:lineRule="auto"/>
              <w:ind w:right="3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E643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FE080A3" w14:textId="77777777" w:rsidR="00F26E85" w:rsidRPr="00FA0961" w:rsidRDefault="00F26E85" w:rsidP="00AF0E8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2B3B72B" w14:textId="77777777" w:rsidR="00F26E85" w:rsidRPr="00FA0961" w:rsidRDefault="00F26E85" w:rsidP="005263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400</w:t>
            </w:r>
          </w:p>
        </w:tc>
      </w:tr>
      <w:tr w:rsidR="00F26E85" w:rsidRPr="00D05E86" w14:paraId="2A1C8447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76137C0B" w14:textId="77777777" w:rsidR="00F26E85" w:rsidRPr="00D05E86" w:rsidRDefault="00F26E85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5E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8AA3E3" w14:textId="77777777" w:rsidR="00F26E85" w:rsidRPr="00FA0961" w:rsidRDefault="00F26E85" w:rsidP="00594AC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A096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695</w:t>
            </w:r>
          </w:p>
        </w:tc>
        <w:tc>
          <w:tcPr>
            <w:tcW w:w="270" w:type="dxa"/>
            <w:vAlign w:val="bottom"/>
          </w:tcPr>
          <w:p w14:paraId="35BE18E7" w14:textId="77777777" w:rsidR="00F26E85" w:rsidRPr="00D05E86" w:rsidRDefault="00F26E85" w:rsidP="00AF0E8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E1CCD" w14:textId="77777777" w:rsidR="00F26E85" w:rsidRPr="00FA0961" w:rsidRDefault="00F26E85" w:rsidP="00AF0E8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6"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(295)</w:t>
            </w:r>
          </w:p>
        </w:tc>
        <w:tc>
          <w:tcPr>
            <w:tcW w:w="269" w:type="dxa"/>
            <w:vAlign w:val="bottom"/>
          </w:tcPr>
          <w:p w14:paraId="7633B7DD" w14:textId="77777777" w:rsidR="00F26E85" w:rsidRPr="00FA0961" w:rsidRDefault="00F26E85" w:rsidP="00AF0E8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19FDB" w14:textId="77777777" w:rsidR="00F26E85" w:rsidRPr="00F26E85" w:rsidRDefault="007D744F" w:rsidP="007D744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8,051</w:t>
            </w:r>
          </w:p>
        </w:tc>
        <w:tc>
          <w:tcPr>
            <w:tcW w:w="270" w:type="dxa"/>
            <w:vAlign w:val="bottom"/>
          </w:tcPr>
          <w:p w14:paraId="59FE7717" w14:textId="77777777" w:rsidR="00F26E85" w:rsidRPr="00FA0961" w:rsidRDefault="00F26E85" w:rsidP="00AF0E8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2B81BA" w14:textId="77777777" w:rsidR="00F26E85" w:rsidRPr="00FA0961" w:rsidRDefault="007D744F" w:rsidP="005263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8,451</w:t>
            </w:r>
          </w:p>
        </w:tc>
      </w:tr>
      <w:tr w:rsidR="00F26E85" w:rsidRPr="00D05E86" w14:paraId="77E392A2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230B6B1E" w14:textId="77777777" w:rsidR="00F26E85" w:rsidRPr="00D05E86" w:rsidRDefault="00F26E85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81910C7" w14:textId="77777777" w:rsidR="00F26E85" w:rsidRPr="00FA0961" w:rsidRDefault="00F26E85" w:rsidP="00594AC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4A56295" w14:textId="77777777" w:rsidR="00F26E85" w:rsidRPr="00D05E86" w:rsidRDefault="00F26E85" w:rsidP="00AF0E8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7C3C220" w14:textId="77777777" w:rsidR="00F26E85" w:rsidRPr="00FA0961" w:rsidRDefault="00F26E85" w:rsidP="00AF0E8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6"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vAlign w:val="bottom"/>
          </w:tcPr>
          <w:p w14:paraId="4BFB10DA" w14:textId="77777777" w:rsidR="00F26E85" w:rsidRPr="00FA0961" w:rsidRDefault="00F26E85" w:rsidP="00AF0E8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79C2631E" w14:textId="77777777" w:rsidR="00F26E85" w:rsidRPr="00FA0961" w:rsidRDefault="00F26E85" w:rsidP="00AF0E8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16173A1" w14:textId="77777777" w:rsidR="00F26E85" w:rsidRPr="00FA0961" w:rsidRDefault="00F26E85" w:rsidP="00AF0E8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29DB98A" w14:textId="77777777" w:rsidR="00F26E85" w:rsidRPr="00FA0961" w:rsidRDefault="00F26E85" w:rsidP="005263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26E85" w:rsidRPr="00D05E86" w14:paraId="15BF4933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707D5733" w14:textId="77777777" w:rsidR="00F26E85" w:rsidRPr="00D05E86" w:rsidRDefault="00F26E85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5E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3872429" w14:textId="77777777" w:rsidR="00F26E85" w:rsidRPr="00FA0961" w:rsidRDefault="00F26E85" w:rsidP="00594AC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21,353</w:t>
            </w:r>
          </w:p>
        </w:tc>
        <w:tc>
          <w:tcPr>
            <w:tcW w:w="270" w:type="dxa"/>
            <w:vAlign w:val="bottom"/>
          </w:tcPr>
          <w:p w14:paraId="4282EA46" w14:textId="77777777" w:rsidR="00F26E85" w:rsidRPr="00D05E86" w:rsidRDefault="00F26E85" w:rsidP="00AF0E8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3624DCE" w14:textId="77777777" w:rsidR="00F26E85" w:rsidRPr="00FA0961" w:rsidRDefault="00F26E85" w:rsidP="00AF0E8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6"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(2,493)</w:t>
            </w:r>
          </w:p>
        </w:tc>
        <w:tc>
          <w:tcPr>
            <w:tcW w:w="269" w:type="dxa"/>
            <w:vAlign w:val="bottom"/>
          </w:tcPr>
          <w:p w14:paraId="5D4FB186" w14:textId="77777777" w:rsidR="00F26E85" w:rsidRPr="00FA0961" w:rsidRDefault="00F26E85" w:rsidP="00AF0E8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14:paraId="555A4BC7" w14:textId="77777777" w:rsidR="00F26E85" w:rsidRPr="00F26E85" w:rsidRDefault="00F26E85" w:rsidP="007D744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6" w:right="-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E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7D74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9,108</w:t>
            </w:r>
            <w:r w:rsidRPr="00F26E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419F2EE" w14:textId="77777777" w:rsidR="00F26E85" w:rsidRPr="00FA0961" w:rsidRDefault="00F26E85" w:rsidP="00AF0E8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2893B92" w14:textId="77777777" w:rsidR="00F26E85" w:rsidRPr="00FA0961" w:rsidRDefault="007D744F" w:rsidP="005263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9,752</w:t>
            </w:r>
          </w:p>
        </w:tc>
      </w:tr>
    </w:tbl>
    <w:p w14:paraId="6667F86D" w14:textId="77777777" w:rsidR="00C95A8B" w:rsidRDefault="00C95A8B" w:rsidP="00271CDE">
      <w:pPr>
        <w:rPr>
          <w:rFonts w:ascii="Angsana New" w:hAnsi="Angsana New"/>
          <w:sz w:val="30"/>
          <w:szCs w:val="30"/>
        </w:rPr>
      </w:pPr>
    </w:p>
    <w:p w14:paraId="3DB251B4" w14:textId="77777777" w:rsidR="00271CDE" w:rsidRDefault="00271CDE" w:rsidP="00271CDE">
      <w:pPr>
        <w:rPr>
          <w:rFonts w:ascii="Angsana New" w:hAnsi="Angsana New"/>
          <w:sz w:val="30"/>
          <w:szCs w:val="30"/>
        </w:rPr>
      </w:pPr>
    </w:p>
    <w:p w14:paraId="7CF533A3" w14:textId="77777777" w:rsidR="00271CDE" w:rsidRDefault="00271CDE" w:rsidP="00271CDE">
      <w:pPr>
        <w:rPr>
          <w:rFonts w:ascii="Angsana New" w:hAnsi="Angsana New"/>
          <w:sz w:val="30"/>
          <w:szCs w:val="30"/>
          <w:cs/>
        </w:rPr>
        <w:sectPr w:rsidR="00271CDE" w:rsidSect="00621170"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420"/>
        <w:gridCol w:w="1350"/>
        <w:gridCol w:w="270"/>
        <w:gridCol w:w="1260"/>
        <w:gridCol w:w="269"/>
        <w:gridCol w:w="1261"/>
        <w:gridCol w:w="270"/>
        <w:gridCol w:w="1170"/>
      </w:tblGrid>
      <w:tr w:rsidR="00030466" w:rsidRPr="00D05E86" w14:paraId="6BB7B26D" w14:textId="77777777" w:rsidTr="00A0170B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65CAFED5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379F0CB8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6C3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0466" w:rsidRPr="00D05E86" w14:paraId="71443887" w14:textId="77777777" w:rsidTr="00A0170B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0144F9A9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E2A77D3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E43B2AB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162A2756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5E86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D05E86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D05E86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D05E86">
              <w:rPr>
                <w:rFonts w:ascii="Angsana New" w:hAnsi="Angsana New"/>
                <w:sz w:val="30"/>
                <w:szCs w:val="30"/>
              </w:rPr>
              <w:t>)</w:t>
            </w:r>
            <w:r w:rsidRPr="00D05E86">
              <w:rPr>
                <w:rFonts w:ascii="Angsana New" w:hAnsi="Angsana New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270" w:type="dxa"/>
            <w:vAlign w:val="bottom"/>
          </w:tcPr>
          <w:p w14:paraId="6A33C038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62041A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030466" w:rsidRPr="00D05E86" w14:paraId="28D8B170" w14:textId="77777777" w:rsidTr="00A0170B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61398023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5F5AA89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5E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6C9C3238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F3F7047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7FC316DA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7A5098D6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1043C76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9031F1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5E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030466" w:rsidRPr="00D05E86" w14:paraId="729013B2" w14:textId="77777777" w:rsidTr="00A0170B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1C1BCE39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1C32933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5E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05E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67106C78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C1E1F37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5E86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69" w:type="dxa"/>
            <w:vAlign w:val="bottom"/>
          </w:tcPr>
          <w:p w14:paraId="2AA08934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6BBC4C0E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5E86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vAlign w:val="bottom"/>
          </w:tcPr>
          <w:p w14:paraId="31BEAFD2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6BD324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5E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</w:tr>
      <w:tr w:rsidR="00030466" w:rsidRPr="00D05E86" w14:paraId="44A09F6B" w14:textId="77777777" w:rsidTr="00A0170B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1C508B2D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8F80C65" w14:textId="77777777" w:rsidR="00030466" w:rsidRPr="00D05E86" w:rsidRDefault="00594ACC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270" w:type="dxa"/>
            <w:vAlign w:val="bottom"/>
          </w:tcPr>
          <w:p w14:paraId="3F0070BC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EF1A14F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5E86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69" w:type="dxa"/>
            <w:vAlign w:val="bottom"/>
          </w:tcPr>
          <w:p w14:paraId="66C61256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57BA67C0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5E86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252B09EB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2835B0" w14:textId="77777777" w:rsidR="00030466" w:rsidRPr="00D05E86" w:rsidRDefault="00594ACC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</w:tr>
      <w:tr w:rsidR="00030466" w:rsidRPr="00D05E86" w14:paraId="60054CA3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611096B9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547322A7" w14:textId="77777777" w:rsidR="00030466" w:rsidRPr="00AF1FAF" w:rsidRDefault="00030466" w:rsidP="00C62D4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F1FA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30466" w:rsidRPr="00D05E86" w14:paraId="68466133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4659FF9A" w14:textId="77777777" w:rsidR="00030466" w:rsidRPr="00D05E86" w:rsidRDefault="00030466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5E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05AF907D" w14:textId="77777777" w:rsidR="00030466" w:rsidRPr="00D05E86" w:rsidRDefault="00030466" w:rsidP="00C62D4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B46C136" w14:textId="77777777" w:rsidR="00030466" w:rsidRPr="00D05E86" w:rsidRDefault="00030466" w:rsidP="00C62D4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46EF821" w14:textId="77777777" w:rsidR="00030466" w:rsidRPr="00D05E86" w:rsidRDefault="00030466" w:rsidP="00C62D4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5031D6B7" w14:textId="77777777" w:rsidR="00030466" w:rsidRPr="00D05E86" w:rsidRDefault="00030466" w:rsidP="00C62D4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</w:tcPr>
          <w:p w14:paraId="23070452" w14:textId="77777777" w:rsidR="00030466" w:rsidRPr="00D05E86" w:rsidRDefault="00030466" w:rsidP="00C62D4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F3D8F76" w14:textId="77777777" w:rsidR="00030466" w:rsidRPr="00D05E86" w:rsidRDefault="00030466" w:rsidP="00C62D4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7B57B41" w14:textId="77777777" w:rsidR="00030466" w:rsidRPr="00D05E86" w:rsidRDefault="00030466" w:rsidP="00C62D4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E0724" w:rsidRPr="00D05E86" w14:paraId="7BED4158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6F0BD3A4" w14:textId="77777777" w:rsidR="00FE0724" w:rsidRPr="00D05E86" w:rsidRDefault="00FE0724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05E86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  <w:vAlign w:val="bottom"/>
          </w:tcPr>
          <w:p w14:paraId="33C32CEB" w14:textId="77777777" w:rsidR="00FE0724" w:rsidRPr="00D05E86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5E86">
              <w:rPr>
                <w:rFonts w:ascii="Angsana New" w:hAnsi="Angsana New" w:cs="Angsana New"/>
                <w:sz w:val="30"/>
                <w:szCs w:val="30"/>
              </w:rPr>
              <w:t>4,275</w:t>
            </w:r>
          </w:p>
        </w:tc>
        <w:tc>
          <w:tcPr>
            <w:tcW w:w="270" w:type="dxa"/>
            <w:vAlign w:val="bottom"/>
          </w:tcPr>
          <w:p w14:paraId="619F1467" w14:textId="77777777" w:rsidR="00FE0724" w:rsidRPr="00D05E86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EDE95E0" w14:textId="77777777" w:rsidR="00FE0724" w:rsidRPr="00FA0961" w:rsidRDefault="00FE0724" w:rsidP="00AF63F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6" w:right="-130"/>
              <w:rPr>
                <w:rFonts w:ascii="Angsana New" w:hAnsi="Angsana New" w:cs="Angsana New"/>
                <w:sz w:val="30"/>
                <w:szCs w:val="30"/>
              </w:rPr>
            </w:pPr>
            <w:r w:rsidRPr="00FA0961">
              <w:rPr>
                <w:rFonts w:ascii="Angsana New" w:hAnsi="Angsana New" w:cs="Angsana New"/>
                <w:sz w:val="30"/>
                <w:szCs w:val="30"/>
              </w:rPr>
              <w:t>(472)</w:t>
            </w:r>
          </w:p>
        </w:tc>
        <w:tc>
          <w:tcPr>
            <w:tcW w:w="269" w:type="dxa"/>
            <w:vAlign w:val="bottom"/>
          </w:tcPr>
          <w:p w14:paraId="2C287FC7" w14:textId="77777777" w:rsidR="00FE0724" w:rsidRPr="00FA0961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28BAC11F" w14:textId="77777777" w:rsidR="00FE0724" w:rsidRPr="00FA0961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3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09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F8F9536" w14:textId="77777777" w:rsidR="00FE0724" w:rsidRPr="00FA0961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5BEF03" w14:textId="77777777" w:rsidR="00FE0724" w:rsidRPr="00FA0961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0961">
              <w:rPr>
                <w:rFonts w:ascii="Angsana New" w:hAnsi="Angsana New" w:cs="Angsana New"/>
                <w:sz w:val="30"/>
                <w:szCs w:val="30"/>
              </w:rPr>
              <w:t>3,803</w:t>
            </w:r>
          </w:p>
        </w:tc>
      </w:tr>
      <w:tr w:rsidR="00FE0724" w:rsidRPr="00D05E86" w14:paraId="32CAE1D0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57F0C574" w14:textId="77777777" w:rsidR="00FE0724" w:rsidRPr="001E6FBD" w:rsidRDefault="00FE0724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E6FBD">
              <w:rPr>
                <w:rFonts w:ascii="Angsana New" w:hAnsi="Angsana New"/>
                <w:sz w:val="30"/>
                <w:szCs w:val="30"/>
                <w:cs/>
              </w:rPr>
              <w:t>หลักทรัพย์ในความต้องการของตลาด</w:t>
            </w:r>
          </w:p>
        </w:tc>
        <w:tc>
          <w:tcPr>
            <w:tcW w:w="1350" w:type="dxa"/>
            <w:vAlign w:val="bottom"/>
          </w:tcPr>
          <w:p w14:paraId="4AD3CFFA" w14:textId="77777777" w:rsidR="00FE0724" w:rsidRPr="001E6FBD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6FBD">
              <w:rPr>
                <w:rFonts w:ascii="Angsana New" w:hAnsi="Angsana New" w:cs="Angsana New"/>
                <w:sz w:val="30"/>
                <w:szCs w:val="30"/>
              </w:rPr>
              <w:t>1,063</w:t>
            </w:r>
          </w:p>
        </w:tc>
        <w:tc>
          <w:tcPr>
            <w:tcW w:w="270" w:type="dxa"/>
            <w:vAlign w:val="bottom"/>
          </w:tcPr>
          <w:p w14:paraId="3ADE85AF" w14:textId="77777777" w:rsidR="00FE0724" w:rsidRPr="001E6FBD" w:rsidRDefault="00FE0724" w:rsidP="00AF63F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5BB5894" w14:textId="77777777" w:rsidR="00FE0724" w:rsidRPr="00FA0961" w:rsidRDefault="00FE0724" w:rsidP="00AF63F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86" w:right="-130"/>
              <w:rPr>
                <w:rFonts w:ascii="Angsana New" w:hAnsi="Angsana New" w:cs="Angsana New"/>
                <w:sz w:val="30"/>
                <w:szCs w:val="30"/>
              </w:rPr>
            </w:pPr>
            <w:r w:rsidRPr="00FA09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14:paraId="7F41DC9C" w14:textId="77777777" w:rsidR="00FE0724" w:rsidRPr="00FA0961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vAlign w:val="bottom"/>
          </w:tcPr>
          <w:p w14:paraId="1CB94B61" w14:textId="77777777" w:rsidR="00FE0724" w:rsidRPr="00FA0961" w:rsidRDefault="00FE0724" w:rsidP="00AF63F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6" w:right="-130"/>
              <w:rPr>
                <w:rFonts w:ascii="Angsana New" w:hAnsi="Angsana New" w:cs="Angsana New"/>
                <w:sz w:val="30"/>
                <w:szCs w:val="30"/>
              </w:rPr>
            </w:pPr>
            <w:r w:rsidRPr="00FA0961">
              <w:rPr>
                <w:rFonts w:ascii="Angsana New" w:hAnsi="Angsana New" w:cs="Angsana New"/>
                <w:sz w:val="30"/>
                <w:szCs w:val="30"/>
              </w:rPr>
              <w:t>(5)</w:t>
            </w:r>
          </w:p>
        </w:tc>
        <w:tc>
          <w:tcPr>
            <w:tcW w:w="270" w:type="dxa"/>
            <w:vAlign w:val="bottom"/>
          </w:tcPr>
          <w:p w14:paraId="0B8D81B6" w14:textId="77777777" w:rsidR="00FE0724" w:rsidRPr="00FA0961" w:rsidRDefault="00FE0724" w:rsidP="00AF63F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EB5E2CE" w14:textId="77777777" w:rsidR="00FE0724" w:rsidRPr="00FA0961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0961">
              <w:rPr>
                <w:rFonts w:ascii="Angsana New" w:hAnsi="Angsana New" w:cs="Angsana New"/>
                <w:sz w:val="30"/>
                <w:szCs w:val="30"/>
              </w:rPr>
              <w:t>1,058</w:t>
            </w:r>
          </w:p>
        </w:tc>
      </w:tr>
      <w:tr w:rsidR="00FE0724" w:rsidRPr="00D05E86" w14:paraId="47DC432E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2C45AE66" w14:textId="77777777" w:rsidR="00FE0724" w:rsidRPr="00D05E86" w:rsidRDefault="00FE0724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05E86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50" w:type="dxa"/>
            <w:vAlign w:val="bottom"/>
          </w:tcPr>
          <w:p w14:paraId="08403DA0" w14:textId="77777777" w:rsidR="00FE0724" w:rsidRPr="00D05E86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5E86">
              <w:rPr>
                <w:rFonts w:ascii="Angsana New" w:hAnsi="Angsana New" w:cs="Angsana New"/>
                <w:sz w:val="30"/>
                <w:szCs w:val="30"/>
                <w:lang w:bidi="th-TH"/>
              </w:rPr>
              <w:t>572</w:t>
            </w:r>
          </w:p>
        </w:tc>
        <w:tc>
          <w:tcPr>
            <w:tcW w:w="270" w:type="dxa"/>
            <w:vAlign w:val="bottom"/>
          </w:tcPr>
          <w:p w14:paraId="2388C9F1" w14:textId="77777777" w:rsidR="00FE0724" w:rsidRPr="00D05E86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1B7D979" w14:textId="77777777" w:rsidR="00FE0724" w:rsidRPr="00FA0961" w:rsidRDefault="00FE0724" w:rsidP="00AF63F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6"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A0961">
              <w:rPr>
                <w:rFonts w:ascii="Angsana New" w:hAnsi="Angsana New" w:cs="Angsana New"/>
                <w:sz w:val="30"/>
                <w:szCs w:val="30"/>
                <w:lang w:bidi="th-TH"/>
              </w:rPr>
              <w:t>(4)</w:t>
            </w:r>
          </w:p>
        </w:tc>
        <w:tc>
          <w:tcPr>
            <w:tcW w:w="269" w:type="dxa"/>
            <w:vAlign w:val="bottom"/>
          </w:tcPr>
          <w:p w14:paraId="151ED645" w14:textId="77777777" w:rsidR="00FE0724" w:rsidRPr="00FA0961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vAlign w:val="bottom"/>
          </w:tcPr>
          <w:p w14:paraId="5B0ECA57" w14:textId="77777777" w:rsidR="00FE0724" w:rsidRPr="00FA0961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3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09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1754B10" w14:textId="77777777" w:rsidR="00FE0724" w:rsidRPr="00FA0961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BCD8E62" w14:textId="77777777" w:rsidR="00FE0724" w:rsidRPr="00FA0961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A0961">
              <w:rPr>
                <w:rFonts w:ascii="Angsana New" w:hAnsi="Angsana New" w:cs="Angsana New"/>
                <w:sz w:val="30"/>
                <w:szCs w:val="30"/>
                <w:lang w:bidi="th-TH"/>
              </w:rPr>
              <w:t>568</w:t>
            </w:r>
          </w:p>
        </w:tc>
      </w:tr>
      <w:tr w:rsidR="00FE0724" w:rsidRPr="00D05E86" w14:paraId="646FE209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680A2608" w14:textId="77777777" w:rsidR="00FE0724" w:rsidRPr="00D05E86" w:rsidRDefault="00FE0724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05E86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350" w:type="dxa"/>
            <w:vAlign w:val="bottom"/>
          </w:tcPr>
          <w:p w14:paraId="6861F771" w14:textId="77777777" w:rsidR="00FE0724" w:rsidRPr="00D05E86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5E86">
              <w:rPr>
                <w:rFonts w:ascii="Angsana New" w:hAnsi="Angsana New" w:cs="Angsana New"/>
                <w:sz w:val="30"/>
                <w:szCs w:val="30"/>
                <w:lang w:bidi="th-TH"/>
              </w:rPr>
              <w:t>6,492</w:t>
            </w:r>
          </w:p>
        </w:tc>
        <w:tc>
          <w:tcPr>
            <w:tcW w:w="270" w:type="dxa"/>
            <w:vAlign w:val="bottom"/>
          </w:tcPr>
          <w:p w14:paraId="115E9188" w14:textId="77777777" w:rsidR="00FE0724" w:rsidRPr="00D05E86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401BBF6" w14:textId="77777777" w:rsidR="00FE0724" w:rsidRPr="00FA0961" w:rsidRDefault="00FE0724" w:rsidP="00AF63F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6"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A0961">
              <w:rPr>
                <w:rFonts w:ascii="Angsana New" w:hAnsi="Angsana New" w:cs="Angsana New"/>
                <w:sz w:val="30"/>
                <w:szCs w:val="30"/>
                <w:lang w:bidi="th-TH"/>
              </w:rPr>
              <w:t>590</w:t>
            </w:r>
          </w:p>
        </w:tc>
        <w:tc>
          <w:tcPr>
            <w:tcW w:w="269" w:type="dxa"/>
            <w:vAlign w:val="bottom"/>
          </w:tcPr>
          <w:p w14:paraId="0194B6FF" w14:textId="77777777" w:rsidR="00FE0724" w:rsidRPr="00FA0961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vAlign w:val="bottom"/>
          </w:tcPr>
          <w:p w14:paraId="413CF408" w14:textId="77777777" w:rsidR="00FE0724" w:rsidRPr="00FA0961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3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09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A6AB4DE" w14:textId="77777777" w:rsidR="00FE0724" w:rsidRPr="00FA0961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AA98569" w14:textId="77777777" w:rsidR="00FE0724" w:rsidRPr="00FA0961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A0961">
              <w:rPr>
                <w:rFonts w:ascii="Angsana New" w:hAnsi="Angsana New" w:cs="Angsana New"/>
                <w:sz w:val="30"/>
                <w:szCs w:val="30"/>
                <w:lang w:bidi="th-TH"/>
              </w:rPr>
              <w:t>7,082</w:t>
            </w:r>
          </w:p>
        </w:tc>
      </w:tr>
      <w:tr w:rsidR="00FE0724" w:rsidRPr="00D05E86" w14:paraId="3116C617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333F6BC1" w14:textId="77777777" w:rsidR="00FE0724" w:rsidRPr="00D05E86" w:rsidRDefault="00FE0724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05E86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350" w:type="dxa"/>
            <w:vAlign w:val="bottom"/>
          </w:tcPr>
          <w:p w14:paraId="2315A7F4" w14:textId="77777777" w:rsidR="00FE0724" w:rsidRPr="00D05E86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5E86">
              <w:rPr>
                <w:rFonts w:ascii="Angsana New" w:hAnsi="Angsana New" w:cs="Angsana New"/>
                <w:sz w:val="30"/>
                <w:szCs w:val="30"/>
                <w:lang w:bidi="th-TH"/>
              </w:rPr>
              <w:t>10,433</w:t>
            </w:r>
          </w:p>
        </w:tc>
        <w:tc>
          <w:tcPr>
            <w:tcW w:w="270" w:type="dxa"/>
            <w:vAlign w:val="bottom"/>
          </w:tcPr>
          <w:p w14:paraId="10D8F125" w14:textId="77777777" w:rsidR="00FE0724" w:rsidRPr="00D05E86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DA7C013" w14:textId="77777777" w:rsidR="00FE0724" w:rsidRPr="00FA0961" w:rsidRDefault="00FE0724" w:rsidP="00AF63F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6" w:right="-130"/>
              <w:rPr>
                <w:rFonts w:ascii="Angsana New" w:hAnsi="Angsana New" w:cs="Angsana New"/>
                <w:sz w:val="30"/>
                <w:szCs w:val="30"/>
              </w:rPr>
            </w:pPr>
            <w:r w:rsidRPr="00FA0961">
              <w:rPr>
                <w:rFonts w:ascii="Angsana New" w:hAnsi="Angsana New" w:cs="Angsana New"/>
                <w:sz w:val="30"/>
                <w:szCs w:val="30"/>
              </w:rPr>
              <w:t>(1,509)</w:t>
            </w:r>
          </w:p>
        </w:tc>
        <w:tc>
          <w:tcPr>
            <w:tcW w:w="269" w:type="dxa"/>
            <w:vAlign w:val="bottom"/>
          </w:tcPr>
          <w:p w14:paraId="57809C7A" w14:textId="77777777" w:rsidR="00FE0724" w:rsidRPr="00FA0961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vAlign w:val="bottom"/>
          </w:tcPr>
          <w:p w14:paraId="7BFFCCA8" w14:textId="77777777" w:rsidR="00FE0724" w:rsidRPr="00FA0961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0961">
              <w:rPr>
                <w:rFonts w:ascii="Angsana New" w:hAnsi="Angsana New" w:cs="Angsana New"/>
                <w:sz w:val="30"/>
                <w:szCs w:val="30"/>
              </w:rPr>
              <w:t>613</w:t>
            </w:r>
          </w:p>
        </w:tc>
        <w:tc>
          <w:tcPr>
            <w:tcW w:w="270" w:type="dxa"/>
            <w:vAlign w:val="bottom"/>
          </w:tcPr>
          <w:p w14:paraId="1F5B4F28" w14:textId="77777777" w:rsidR="00FE0724" w:rsidRPr="00FA0961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CF86A68" w14:textId="77777777" w:rsidR="00FE0724" w:rsidRPr="00FA0961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A0961">
              <w:rPr>
                <w:rFonts w:ascii="Angsana New" w:hAnsi="Angsana New" w:cs="Angsana New"/>
                <w:sz w:val="30"/>
                <w:szCs w:val="30"/>
                <w:lang w:bidi="th-TH"/>
              </w:rPr>
              <w:t>9,537</w:t>
            </w:r>
          </w:p>
        </w:tc>
      </w:tr>
      <w:tr w:rsidR="00FE0724" w:rsidRPr="00D05E86" w14:paraId="1AB633C5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51BA1D92" w14:textId="77777777" w:rsidR="00FE0724" w:rsidRPr="00D05E86" w:rsidRDefault="00FE0724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05E86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50" w:type="dxa"/>
            <w:vAlign w:val="bottom"/>
          </w:tcPr>
          <w:p w14:paraId="6C0D533C" w14:textId="77777777" w:rsidR="00FE0724" w:rsidRPr="00D05E86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70,000</w:t>
            </w:r>
          </w:p>
        </w:tc>
        <w:tc>
          <w:tcPr>
            <w:tcW w:w="270" w:type="dxa"/>
            <w:vAlign w:val="bottom"/>
          </w:tcPr>
          <w:p w14:paraId="563F25E6" w14:textId="77777777" w:rsidR="00FE0724" w:rsidRPr="00D05E86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F9DC132" w14:textId="77777777" w:rsidR="00FE0724" w:rsidRPr="00FA0961" w:rsidRDefault="00FE0724" w:rsidP="00AF63F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6" w:right="-130"/>
              <w:rPr>
                <w:rFonts w:ascii="Angsana New" w:hAnsi="Angsana New" w:cs="Angsana New"/>
                <w:sz w:val="30"/>
                <w:szCs w:val="30"/>
              </w:rPr>
            </w:pPr>
            <w:r w:rsidRPr="00FA0961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70</w:t>
            </w:r>
            <w:r w:rsidRPr="00FA0961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FA096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9" w:type="dxa"/>
            <w:vAlign w:val="bottom"/>
          </w:tcPr>
          <w:p w14:paraId="7209706E" w14:textId="77777777" w:rsidR="00FE0724" w:rsidRPr="00FA0961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vAlign w:val="bottom"/>
          </w:tcPr>
          <w:p w14:paraId="6F2B20EC" w14:textId="77777777" w:rsidR="00FE0724" w:rsidRPr="00FA0961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3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09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49AEC67" w14:textId="77777777" w:rsidR="00FE0724" w:rsidRPr="00FA0961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66C1033" w14:textId="77777777" w:rsidR="00FE0724" w:rsidRPr="00FA0961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3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09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E0724" w:rsidRPr="00D05E86" w14:paraId="5067DBCE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5AECCBBB" w14:textId="77777777" w:rsidR="00FE0724" w:rsidRPr="00D05E86" w:rsidRDefault="00FE0724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5E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0A37E" w14:textId="77777777" w:rsidR="00FE0724" w:rsidRPr="00D05E86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92,835</w:t>
            </w:r>
          </w:p>
        </w:tc>
        <w:tc>
          <w:tcPr>
            <w:tcW w:w="270" w:type="dxa"/>
            <w:vAlign w:val="bottom"/>
          </w:tcPr>
          <w:p w14:paraId="359CFB74" w14:textId="77777777" w:rsidR="00FE0724" w:rsidRPr="00D05E86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677372" w14:textId="77777777" w:rsidR="00FE0724" w:rsidRPr="00FA0961" w:rsidRDefault="00FE0724" w:rsidP="00AF63F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6"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(71,395)</w:t>
            </w:r>
          </w:p>
        </w:tc>
        <w:tc>
          <w:tcPr>
            <w:tcW w:w="269" w:type="dxa"/>
            <w:vAlign w:val="bottom"/>
          </w:tcPr>
          <w:p w14:paraId="35C4C23E" w14:textId="77777777" w:rsidR="00FE0724" w:rsidRPr="00FA0961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C9898" w14:textId="77777777" w:rsidR="00FE0724" w:rsidRPr="00FA0961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A096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608</w:t>
            </w:r>
          </w:p>
        </w:tc>
        <w:tc>
          <w:tcPr>
            <w:tcW w:w="270" w:type="dxa"/>
            <w:vAlign w:val="bottom"/>
          </w:tcPr>
          <w:p w14:paraId="7356D16A" w14:textId="77777777" w:rsidR="00FE0724" w:rsidRPr="00FA0961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CB34F" w14:textId="77777777" w:rsidR="00FE0724" w:rsidRPr="00FA0961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22,048</w:t>
            </w:r>
          </w:p>
        </w:tc>
      </w:tr>
      <w:tr w:rsidR="00FE0724" w:rsidRPr="00D05E86" w14:paraId="15B97929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3B683C36" w14:textId="77777777" w:rsidR="00FE0724" w:rsidRPr="00D05E86" w:rsidRDefault="00FE0724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8DABD4F" w14:textId="77777777" w:rsidR="00FE0724" w:rsidRPr="00D05E86" w:rsidRDefault="00FE0724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A9D436F" w14:textId="77777777" w:rsidR="00FE0724" w:rsidRPr="00D05E86" w:rsidRDefault="00FE0724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E30DAF5" w14:textId="77777777" w:rsidR="00FE0724" w:rsidRPr="00FA0961" w:rsidRDefault="00FE0724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6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234CB67B" w14:textId="77777777" w:rsidR="00FE0724" w:rsidRPr="00FA0961" w:rsidRDefault="00FE0724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51015F7B" w14:textId="77777777" w:rsidR="00FE0724" w:rsidRPr="00FA0961" w:rsidRDefault="00FE0724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B8C082" w14:textId="77777777" w:rsidR="00FE0724" w:rsidRPr="00FA0961" w:rsidRDefault="00FE0724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BE185E" w14:textId="77777777" w:rsidR="00FE0724" w:rsidRPr="00FA0961" w:rsidRDefault="00FE0724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0724" w:rsidRPr="00D05E86" w14:paraId="65AD0E66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0769D76A" w14:textId="77777777" w:rsidR="00FE0724" w:rsidRPr="00D05E86" w:rsidRDefault="00FE0724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5E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0279B5DC" w14:textId="77777777" w:rsidR="00FE0724" w:rsidRPr="00D05E86" w:rsidRDefault="00FE0724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2425CD1" w14:textId="77777777" w:rsidR="00FE0724" w:rsidRPr="00D05E86" w:rsidRDefault="00FE0724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6EF71A2" w14:textId="77777777" w:rsidR="00FE0724" w:rsidRPr="00FA0961" w:rsidRDefault="00FE0724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6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7AE704B4" w14:textId="77777777" w:rsidR="00FE0724" w:rsidRPr="00FA0961" w:rsidRDefault="00FE0724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0BAC57B8" w14:textId="77777777" w:rsidR="00FE0724" w:rsidRPr="00FA0961" w:rsidRDefault="00FE0724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DADD7BA" w14:textId="77777777" w:rsidR="00FE0724" w:rsidRPr="00FA0961" w:rsidRDefault="00FE0724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139E904" w14:textId="77777777" w:rsidR="00FE0724" w:rsidRPr="00FA0961" w:rsidRDefault="00FE0724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0724" w:rsidRPr="00D05E86" w14:paraId="13334A8C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3B0E57FD" w14:textId="77777777" w:rsidR="00FE0724" w:rsidRPr="00D05E86" w:rsidRDefault="00FE0724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05E86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vAlign w:val="bottom"/>
          </w:tcPr>
          <w:p w14:paraId="30526532" w14:textId="77777777" w:rsidR="00FE0724" w:rsidRPr="00D05E86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5E86">
              <w:rPr>
                <w:rFonts w:ascii="Angsana New" w:hAnsi="Angsana New" w:cs="Angsana New"/>
                <w:sz w:val="30"/>
                <w:szCs w:val="30"/>
                <w:lang w:bidi="th-TH"/>
              </w:rPr>
              <w:t>420</w:t>
            </w:r>
          </w:p>
        </w:tc>
        <w:tc>
          <w:tcPr>
            <w:tcW w:w="270" w:type="dxa"/>
            <w:vAlign w:val="bottom"/>
          </w:tcPr>
          <w:p w14:paraId="6400F24C" w14:textId="77777777" w:rsidR="00FE0724" w:rsidRPr="00D05E86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35C4439" w14:textId="77777777" w:rsidR="00FE0724" w:rsidRPr="00FA0961" w:rsidRDefault="00FE0724" w:rsidP="00AF63F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6"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A0961">
              <w:rPr>
                <w:rFonts w:ascii="Angsana New" w:hAnsi="Angsana New" w:cs="Angsana New"/>
                <w:sz w:val="30"/>
                <w:szCs w:val="30"/>
                <w:lang w:bidi="th-TH"/>
              </w:rPr>
              <w:t>42</w:t>
            </w:r>
          </w:p>
        </w:tc>
        <w:tc>
          <w:tcPr>
            <w:tcW w:w="269" w:type="dxa"/>
            <w:vAlign w:val="bottom"/>
          </w:tcPr>
          <w:p w14:paraId="55B206C9" w14:textId="77777777" w:rsidR="00FE0724" w:rsidRPr="00FA0961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vAlign w:val="bottom"/>
          </w:tcPr>
          <w:p w14:paraId="29BB432F" w14:textId="77777777" w:rsidR="00FE0724" w:rsidRPr="00FA0961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3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09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00D26B6" w14:textId="77777777" w:rsidR="00FE0724" w:rsidRPr="00FA0961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392D647" w14:textId="77777777" w:rsidR="00FE0724" w:rsidRPr="00FA0961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A0961">
              <w:rPr>
                <w:rFonts w:ascii="Angsana New" w:hAnsi="Angsana New" w:cs="Angsana New"/>
                <w:sz w:val="30"/>
                <w:szCs w:val="30"/>
                <w:lang w:bidi="th-TH"/>
              </w:rPr>
              <w:t>462</w:t>
            </w:r>
          </w:p>
        </w:tc>
      </w:tr>
      <w:tr w:rsidR="00FE0724" w:rsidRPr="00D05E86" w14:paraId="34DF7541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31BF8DCA" w14:textId="77777777" w:rsidR="00FE0724" w:rsidRPr="00D05E86" w:rsidRDefault="00FE0724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05E86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ค่าธรรมเนียมการจัดการเงินกู้ยืม</w:t>
            </w:r>
          </w:p>
        </w:tc>
        <w:tc>
          <w:tcPr>
            <w:tcW w:w="1350" w:type="dxa"/>
            <w:vAlign w:val="bottom"/>
          </w:tcPr>
          <w:p w14:paraId="1CAF4950" w14:textId="77777777" w:rsidR="00FE0724" w:rsidRPr="00D05E86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B9C4E1E" w14:textId="77777777" w:rsidR="00FE0724" w:rsidRPr="00D05E86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66D9664" w14:textId="77777777" w:rsidR="00FE0724" w:rsidRPr="00FA0961" w:rsidRDefault="00FE0724" w:rsidP="00AF63F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6"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vAlign w:val="bottom"/>
          </w:tcPr>
          <w:p w14:paraId="352F245D" w14:textId="77777777" w:rsidR="00FE0724" w:rsidRPr="00FA0961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vAlign w:val="bottom"/>
          </w:tcPr>
          <w:p w14:paraId="6C92D9CD" w14:textId="77777777" w:rsidR="00FE0724" w:rsidRPr="00FA0961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BA7B64" w14:textId="77777777" w:rsidR="00FE0724" w:rsidRPr="00FA0961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51C9727" w14:textId="77777777" w:rsidR="00FE0724" w:rsidRPr="00FA0961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E0724" w:rsidRPr="00D05E86" w14:paraId="16692BF3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7BA22064" w14:textId="77777777" w:rsidR="00FE0724" w:rsidRPr="00D05E86" w:rsidRDefault="00FE0724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05E86">
              <w:rPr>
                <w:rFonts w:ascii="Angsana New" w:hAnsi="Angsana New"/>
                <w:sz w:val="30"/>
                <w:szCs w:val="30"/>
                <w:cs/>
              </w:rPr>
              <w:t xml:space="preserve">   ระยะยาวจากสถาบันการเงิน</w:t>
            </w:r>
          </w:p>
        </w:tc>
        <w:tc>
          <w:tcPr>
            <w:tcW w:w="1350" w:type="dxa"/>
            <w:vAlign w:val="bottom"/>
          </w:tcPr>
          <w:p w14:paraId="15C19E1B" w14:textId="77777777" w:rsidR="00FE0724" w:rsidRPr="00D05E86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3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5E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FDB3C5D" w14:textId="77777777" w:rsidR="00FE0724" w:rsidRPr="00D05E86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8A78B5C" w14:textId="77777777" w:rsidR="00FE0724" w:rsidRPr="00FA0961" w:rsidRDefault="00FE0724" w:rsidP="00AF63F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6"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A0961">
              <w:rPr>
                <w:rFonts w:ascii="Angsana New" w:hAnsi="Angsana New" w:cs="Angsana New"/>
                <w:sz w:val="30"/>
                <w:szCs w:val="30"/>
                <w:lang w:bidi="th-TH"/>
              </w:rPr>
              <w:t>233</w:t>
            </w:r>
          </w:p>
        </w:tc>
        <w:tc>
          <w:tcPr>
            <w:tcW w:w="269" w:type="dxa"/>
            <w:vAlign w:val="bottom"/>
          </w:tcPr>
          <w:p w14:paraId="2E9A1E84" w14:textId="77777777" w:rsidR="00FE0724" w:rsidRPr="00FA0961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vAlign w:val="bottom"/>
          </w:tcPr>
          <w:p w14:paraId="69917C7A" w14:textId="77777777" w:rsidR="00FE0724" w:rsidRPr="00FA0961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3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09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D613BF3" w14:textId="77777777" w:rsidR="00FE0724" w:rsidRPr="00FA0961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64594C5" w14:textId="77777777" w:rsidR="00FE0724" w:rsidRPr="00FA0961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A0961">
              <w:rPr>
                <w:rFonts w:ascii="Angsana New" w:hAnsi="Angsana New" w:cs="Angsana New"/>
                <w:sz w:val="30"/>
                <w:szCs w:val="30"/>
                <w:lang w:bidi="th-TH"/>
              </w:rPr>
              <w:t>233</w:t>
            </w:r>
          </w:p>
        </w:tc>
      </w:tr>
      <w:tr w:rsidR="00FE0724" w:rsidRPr="00D05E86" w14:paraId="46744406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5BC7CFB5" w14:textId="77777777" w:rsidR="00FE0724" w:rsidRPr="00D05E86" w:rsidRDefault="00FE0724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5E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784911" w14:textId="77777777" w:rsidR="00FE0724" w:rsidRPr="0023543B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3543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420</w:t>
            </w:r>
          </w:p>
        </w:tc>
        <w:tc>
          <w:tcPr>
            <w:tcW w:w="270" w:type="dxa"/>
            <w:vAlign w:val="bottom"/>
          </w:tcPr>
          <w:p w14:paraId="7097E3BE" w14:textId="77777777" w:rsidR="00FE0724" w:rsidRPr="00D05E86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8F6AC" w14:textId="77777777" w:rsidR="00FE0724" w:rsidRPr="00FA0961" w:rsidRDefault="00FE0724" w:rsidP="00AF63F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6"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A096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275</w:t>
            </w:r>
          </w:p>
        </w:tc>
        <w:tc>
          <w:tcPr>
            <w:tcW w:w="269" w:type="dxa"/>
            <w:vAlign w:val="bottom"/>
          </w:tcPr>
          <w:p w14:paraId="08EBE7B3" w14:textId="77777777" w:rsidR="00FE0724" w:rsidRPr="00FA0961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246EE1" w14:textId="77777777" w:rsidR="00FE0724" w:rsidRPr="00FA0961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3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A0961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9BE980F" w14:textId="77777777" w:rsidR="00FE0724" w:rsidRPr="00FA0961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C6DFB" w14:textId="77777777" w:rsidR="00FE0724" w:rsidRPr="00FA0961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A096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695</w:t>
            </w:r>
          </w:p>
        </w:tc>
      </w:tr>
      <w:tr w:rsidR="00FE0724" w:rsidRPr="00D05E86" w14:paraId="5748EF56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75626E2C" w14:textId="77777777" w:rsidR="00FE0724" w:rsidRPr="00D05E86" w:rsidRDefault="00FE0724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C297F93" w14:textId="77777777" w:rsidR="00FE0724" w:rsidRPr="00D05E86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F101254" w14:textId="77777777" w:rsidR="00FE0724" w:rsidRPr="00D05E86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69BF7E1" w14:textId="77777777" w:rsidR="00FE0724" w:rsidRPr="00FA0961" w:rsidRDefault="00FE0724" w:rsidP="00AF63F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6"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vAlign w:val="bottom"/>
          </w:tcPr>
          <w:p w14:paraId="08816B00" w14:textId="77777777" w:rsidR="00FE0724" w:rsidRPr="00FA0961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67F2A6EE" w14:textId="77777777" w:rsidR="00FE0724" w:rsidRPr="00FA0961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2FAE0AF" w14:textId="77777777" w:rsidR="00FE0724" w:rsidRPr="00FA0961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D8A8CD0" w14:textId="77777777" w:rsidR="00FE0724" w:rsidRPr="00FA0961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E0724" w:rsidRPr="00D05E86" w14:paraId="63567993" w14:textId="77777777" w:rsidTr="00A0170B">
        <w:trPr>
          <w:trHeight w:val="420"/>
        </w:trPr>
        <w:tc>
          <w:tcPr>
            <w:tcW w:w="3420" w:type="dxa"/>
            <w:vAlign w:val="bottom"/>
          </w:tcPr>
          <w:p w14:paraId="2412A60A" w14:textId="77777777" w:rsidR="00FE0724" w:rsidRPr="00D05E86" w:rsidRDefault="00FE0724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5E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A788168" w14:textId="77777777" w:rsidR="00FE0724" w:rsidRPr="00D05E86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5E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92,415</w:t>
            </w:r>
          </w:p>
        </w:tc>
        <w:tc>
          <w:tcPr>
            <w:tcW w:w="270" w:type="dxa"/>
            <w:vAlign w:val="bottom"/>
          </w:tcPr>
          <w:p w14:paraId="7C096053" w14:textId="77777777" w:rsidR="00FE0724" w:rsidRPr="00D05E86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EC13F93" w14:textId="77777777" w:rsidR="00FE0724" w:rsidRPr="00FA0961" w:rsidRDefault="00FE0724" w:rsidP="00AF63F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6"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(71,670)</w:t>
            </w:r>
          </w:p>
        </w:tc>
        <w:tc>
          <w:tcPr>
            <w:tcW w:w="269" w:type="dxa"/>
            <w:vAlign w:val="bottom"/>
          </w:tcPr>
          <w:p w14:paraId="26B0A1C7" w14:textId="77777777" w:rsidR="00FE0724" w:rsidRPr="00FA0961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14:paraId="613B0BAF" w14:textId="77777777" w:rsidR="00FE0724" w:rsidRPr="00FA0961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608</w:t>
            </w:r>
          </w:p>
        </w:tc>
        <w:tc>
          <w:tcPr>
            <w:tcW w:w="270" w:type="dxa"/>
            <w:vAlign w:val="bottom"/>
          </w:tcPr>
          <w:p w14:paraId="313C21DA" w14:textId="77777777" w:rsidR="00FE0724" w:rsidRPr="00FA0961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AEB6389" w14:textId="77777777" w:rsidR="00FE0724" w:rsidRPr="00FA0961" w:rsidRDefault="00FE0724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21,353</w:t>
            </w:r>
          </w:p>
        </w:tc>
      </w:tr>
    </w:tbl>
    <w:p w14:paraId="0782F185" w14:textId="77777777" w:rsidR="00030466" w:rsidRPr="00182681" w:rsidRDefault="00030466" w:rsidP="00030466">
      <w:pPr>
        <w:rPr>
          <w:rFonts w:ascii="Angsana New" w:hAnsi="Angsana New"/>
          <w:sz w:val="30"/>
          <w:szCs w:val="30"/>
        </w:rPr>
      </w:pPr>
    </w:p>
    <w:p w14:paraId="45782B1F" w14:textId="77777777" w:rsidR="00182681" w:rsidRDefault="00182681" w:rsidP="00030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2E1B19C2" w14:textId="77777777" w:rsidR="00182681" w:rsidRPr="00167041" w:rsidRDefault="00182681" w:rsidP="00182681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Pr="00860A6D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สินทรัพย์ภาษีเงินได้รอการตัดบัญชีที่ยังไม่ได้รับรู้ เกิดจากรายการดังต่อไปนี้</w:t>
      </w:r>
      <w:r w:rsidRPr="00F10E8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</w:t>
      </w:r>
    </w:p>
    <w:p w14:paraId="60B7E49E" w14:textId="77777777" w:rsidR="00182681" w:rsidRPr="00F14954" w:rsidRDefault="00182681" w:rsidP="00F14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highlight w:val="cyan"/>
        </w:rPr>
      </w:pPr>
    </w:p>
    <w:tbl>
      <w:tblPr>
        <w:tblW w:w="92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31"/>
        <w:gridCol w:w="973"/>
        <w:gridCol w:w="349"/>
        <w:gridCol w:w="1307"/>
        <w:gridCol w:w="266"/>
        <w:gridCol w:w="973"/>
        <w:gridCol w:w="266"/>
        <w:gridCol w:w="1055"/>
      </w:tblGrid>
      <w:tr w:rsidR="00182681" w:rsidRPr="005654C0" w14:paraId="2DBC8FD4" w14:textId="77777777" w:rsidTr="00E93FD2">
        <w:tc>
          <w:tcPr>
            <w:tcW w:w="4031" w:type="dxa"/>
          </w:tcPr>
          <w:p w14:paraId="09CA63A2" w14:textId="77777777" w:rsidR="00182681" w:rsidRPr="005654C0" w:rsidRDefault="00182681" w:rsidP="00F2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29" w:type="dxa"/>
            <w:gridSpan w:val="3"/>
          </w:tcPr>
          <w:p w14:paraId="345CF659" w14:textId="77777777" w:rsidR="00182681" w:rsidRPr="005654C0" w:rsidRDefault="00182681" w:rsidP="00F2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654C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5654C0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6" w:type="dxa"/>
          </w:tcPr>
          <w:p w14:paraId="6D638C85" w14:textId="77777777" w:rsidR="00182681" w:rsidRPr="005654C0" w:rsidRDefault="00182681" w:rsidP="00F2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94" w:type="dxa"/>
            <w:gridSpan w:val="3"/>
          </w:tcPr>
          <w:p w14:paraId="1F12C281" w14:textId="77777777" w:rsidR="00182681" w:rsidRPr="005654C0" w:rsidRDefault="00182681" w:rsidP="00FA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654C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2681" w:rsidRPr="005654C0" w14:paraId="611666BA" w14:textId="77777777" w:rsidTr="00E93FD2">
        <w:tc>
          <w:tcPr>
            <w:tcW w:w="4031" w:type="dxa"/>
          </w:tcPr>
          <w:p w14:paraId="35E67E00" w14:textId="77777777" w:rsidR="00182681" w:rsidRPr="005654C0" w:rsidRDefault="00182681" w:rsidP="00F2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3" w:type="dxa"/>
            <w:vAlign w:val="center"/>
          </w:tcPr>
          <w:p w14:paraId="667C9280" w14:textId="77777777" w:rsidR="00182681" w:rsidRPr="005654C0" w:rsidRDefault="008645A4" w:rsidP="00F2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349" w:type="dxa"/>
            <w:vAlign w:val="center"/>
          </w:tcPr>
          <w:p w14:paraId="540D23CC" w14:textId="77777777" w:rsidR="00182681" w:rsidRPr="005654C0" w:rsidRDefault="00182681" w:rsidP="00F2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7" w:type="dxa"/>
            <w:vAlign w:val="center"/>
          </w:tcPr>
          <w:p w14:paraId="17232726" w14:textId="77777777" w:rsidR="00182681" w:rsidRPr="005654C0" w:rsidRDefault="00182681" w:rsidP="00F2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5E12D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6" w:type="dxa"/>
          </w:tcPr>
          <w:p w14:paraId="3AA18EB5" w14:textId="77777777" w:rsidR="00182681" w:rsidRPr="005654C0" w:rsidRDefault="00182681" w:rsidP="00F2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3" w:type="dxa"/>
            <w:vAlign w:val="center"/>
          </w:tcPr>
          <w:p w14:paraId="62EC8E8B" w14:textId="77777777" w:rsidR="00182681" w:rsidRPr="005654C0" w:rsidRDefault="008645A4" w:rsidP="00F2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66" w:type="dxa"/>
            <w:vAlign w:val="center"/>
          </w:tcPr>
          <w:p w14:paraId="28254DB4" w14:textId="77777777" w:rsidR="00182681" w:rsidRPr="005654C0" w:rsidRDefault="00182681" w:rsidP="00F2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3A22B8C0" w14:textId="77777777" w:rsidR="00182681" w:rsidRPr="005654C0" w:rsidRDefault="00182681" w:rsidP="00F2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5E12DA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182681" w:rsidRPr="005654C0" w14:paraId="086E0BEE" w14:textId="77777777" w:rsidTr="00E93FD2">
        <w:tc>
          <w:tcPr>
            <w:tcW w:w="4031" w:type="dxa"/>
          </w:tcPr>
          <w:p w14:paraId="336FEAA0" w14:textId="77777777" w:rsidR="00182681" w:rsidRPr="005654C0" w:rsidRDefault="00182681" w:rsidP="00F2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89" w:type="dxa"/>
            <w:gridSpan w:val="7"/>
          </w:tcPr>
          <w:p w14:paraId="6788DC08" w14:textId="77777777" w:rsidR="00182681" w:rsidRPr="005654C0" w:rsidRDefault="00FA78E1" w:rsidP="00F2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="00182681" w:rsidRPr="005654C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0670C" w:rsidRPr="005654C0" w14:paraId="7EE1A853" w14:textId="77777777" w:rsidTr="00E93FD2">
        <w:tc>
          <w:tcPr>
            <w:tcW w:w="4031" w:type="dxa"/>
          </w:tcPr>
          <w:p w14:paraId="00CC67F5" w14:textId="77777777" w:rsidR="0020670C" w:rsidRPr="008859A5" w:rsidRDefault="0020670C" w:rsidP="00F2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="00F95EBE">
              <w:rPr>
                <w:rFonts w:ascii="Angsana New" w:hAnsi="Angsana New" w:hint="cs"/>
                <w:sz w:val="30"/>
                <w:szCs w:val="30"/>
                <w:cs/>
              </w:rPr>
              <w:t>การค้า</w:t>
            </w:r>
          </w:p>
        </w:tc>
        <w:tc>
          <w:tcPr>
            <w:tcW w:w="973" w:type="dxa"/>
          </w:tcPr>
          <w:p w14:paraId="3CBCC1D9" w14:textId="77777777" w:rsidR="0020670C" w:rsidRDefault="0020670C" w:rsidP="000C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49" w:type="dxa"/>
          </w:tcPr>
          <w:p w14:paraId="3065833E" w14:textId="77777777" w:rsidR="0020670C" w:rsidRPr="005654C0" w:rsidRDefault="0020670C" w:rsidP="00F2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7" w:type="dxa"/>
          </w:tcPr>
          <w:p w14:paraId="4168A58F" w14:textId="77777777" w:rsidR="0020670C" w:rsidRPr="00DC182F" w:rsidRDefault="0020670C" w:rsidP="00AF63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671</w:t>
            </w:r>
          </w:p>
        </w:tc>
        <w:tc>
          <w:tcPr>
            <w:tcW w:w="266" w:type="dxa"/>
          </w:tcPr>
          <w:p w14:paraId="66A43617" w14:textId="77777777" w:rsidR="0020670C" w:rsidRPr="005654C0" w:rsidRDefault="0020670C" w:rsidP="00F2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3" w:type="dxa"/>
          </w:tcPr>
          <w:p w14:paraId="44BBF3B6" w14:textId="77777777" w:rsidR="0020670C" w:rsidRDefault="00D23238" w:rsidP="00D232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rtl/>
                <w:cs/>
              </w:rPr>
              <w:t>16</w:t>
            </w:r>
            <w:r w:rsidR="00F95EBE" w:rsidRPr="00F95EB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540</w:t>
            </w:r>
          </w:p>
        </w:tc>
        <w:tc>
          <w:tcPr>
            <w:tcW w:w="266" w:type="dxa"/>
          </w:tcPr>
          <w:p w14:paraId="79816169" w14:textId="77777777" w:rsidR="0020670C" w:rsidRPr="005654C0" w:rsidRDefault="0020670C" w:rsidP="00F2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7382E03E" w14:textId="77777777" w:rsidR="0020670C" w:rsidRDefault="0020670C" w:rsidP="00AF63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671</w:t>
            </w:r>
          </w:p>
        </w:tc>
      </w:tr>
      <w:tr w:rsidR="000F1742" w:rsidRPr="005654C0" w14:paraId="2C4A0C7F" w14:textId="77777777" w:rsidTr="00E93FD2">
        <w:tc>
          <w:tcPr>
            <w:tcW w:w="4031" w:type="dxa"/>
          </w:tcPr>
          <w:p w14:paraId="46815113" w14:textId="77777777" w:rsidR="000F1742" w:rsidRDefault="000F1742" w:rsidP="000F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973" w:type="dxa"/>
          </w:tcPr>
          <w:p w14:paraId="6A101373" w14:textId="77777777" w:rsidR="000F1742" w:rsidRDefault="000F1742" w:rsidP="000F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49" w:type="dxa"/>
          </w:tcPr>
          <w:p w14:paraId="05C722E9" w14:textId="77777777" w:rsidR="000F1742" w:rsidRPr="005654C0" w:rsidRDefault="000F1742" w:rsidP="000F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7" w:type="dxa"/>
          </w:tcPr>
          <w:p w14:paraId="4392E8FC" w14:textId="77777777" w:rsidR="000F1742" w:rsidRDefault="000F1742" w:rsidP="000F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14:paraId="7600E90E" w14:textId="77777777" w:rsidR="000F1742" w:rsidRPr="005654C0" w:rsidRDefault="000F1742" w:rsidP="000F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3" w:type="dxa"/>
          </w:tcPr>
          <w:p w14:paraId="1BF9B24D" w14:textId="77777777" w:rsidR="000F1742" w:rsidRPr="005D7552" w:rsidRDefault="000F1742" w:rsidP="000F17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147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774</w:t>
            </w:r>
          </w:p>
        </w:tc>
        <w:tc>
          <w:tcPr>
            <w:tcW w:w="266" w:type="dxa"/>
          </w:tcPr>
          <w:p w14:paraId="553A0352" w14:textId="77777777" w:rsidR="000F1742" w:rsidRPr="005654C0" w:rsidRDefault="000F1742" w:rsidP="000F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2D9E4857" w14:textId="77777777" w:rsidR="000F1742" w:rsidRDefault="000F1742" w:rsidP="000F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0670C" w:rsidRPr="005654C0" w14:paraId="018DCC2E" w14:textId="77777777" w:rsidTr="00E93FD2">
        <w:tc>
          <w:tcPr>
            <w:tcW w:w="4031" w:type="dxa"/>
          </w:tcPr>
          <w:p w14:paraId="2FCE2447" w14:textId="77777777" w:rsidR="0020670C" w:rsidRPr="008859A5" w:rsidRDefault="0020670C" w:rsidP="0021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73" w:type="dxa"/>
          </w:tcPr>
          <w:p w14:paraId="12527DDB" w14:textId="63221662" w:rsidR="0020670C" w:rsidRPr="00C176A3" w:rsidRDefault="00F95EBE" w:rsidP="004E762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C176A3" w:rsidRPr="00C176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E7622">
              <w:rPr>
                <w:rFonts w:ascii="Angsana New" w:hAnsi="Angsana New" w:cs="Angsana New"/>
                <w:sz w:val="30"/>
                <w:szCs w:val="30"/>
              </w:rPr>
              <w:t>193</w:t>
            </w:r>
          </w:p>
        </w:tc>
        <w:tc>
          <w:tcPr>
            <w:tcW w:w="349" w:type="dxa"/>
          </w:tcPr>
          <w:p w14:paraId="01B2E7AB" w14:textId="77777777" w:rsidR="0020670C" w:rsidRPr="00C176A3" w:rsidRDefault="0020670C" w:rsidP="00C176A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14:paraId="476E4BEF" w14:textId="77777777" w:rsidR="0020670C" w:rsidRDefault="00D23238" w:rsidP="00D232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="0020670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710F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51</w:t>
            </w:r>
          </w:p>
        </w:tc>
        <w:tc>
          <w:tcPr>
            <w:tcW w:w="266" w:type="dxa"/>
          </w:tcPr>
          <w:p w14:paraId="6D63EE3C" w14:textId="77777777" w:rsidR="0020670C" w:rsidRPr="005654C0" w:rsidRDefault="0020670C" w:rsidP="0021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3" w:type="dxa"/>
          </w:tcPr>
          <w:p w14:paraId="2DB75F8C" w14:textId="77777777" w:rsidR="0020670C" w:rsidRDefault="0020670C" w:rsidP="000C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6ED93920" w14:textId="77777777" w:rsidR="0020670C" w:rsidRPr="005654C0" w:rsidRDefault="0020670C" w:rsidP="0021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1E717477" w14:textId="77777777" w:rsidR="0020670C" w:rsidRDefault="0020670C" w:rsidP="00206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87E17" w:rsidRPr="005654C0" w14:paraId="7BC6B343" w14:textId="77777777" w:rsidTr="00E93FD2">
        <w:tc>
          <w:tcPr>
            <w:tcW w:w="4031" w:type="dxa"/>
          </w:tcPr>
          <w:p w14:paraId="37DEB71C" w14:textId="77777777" w:rsidR="00E87E17" w:rsidRPr="008859A5" w:rsidRDefault="00F95EBE" w:rsidP="00E8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973" w:type="dxa"/>
          </w:tcPr>
          <w:p w14:paraId="76238210" w14:textId="77777777" w:rsidR="00E87E17" w:rsidRPr="00E87E17" w:rsidRDefault="00465266" w:rsidP="0046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349" w:type="dxa"/>
          </w:tcPr>
          <w:p w14:paraId="4B41A3C3" w14:textId="77777777" w:rsidR="00E87E17" w:rsidRPr="005654C0" w:rsidRDefault="00E87E17" w:rsidP="00E8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7" w:type="dxa"/>
          </w:tcPr>
          <w:p w14:paraId="303444BC" w14:textId="77777777" w:rsidR="00E87E17" w:rsidRDefault="00E87E17" w:rsidP="00E8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603DB26B" w14:textId="77777777" w:rsidR="00E87E17" w:rsidRPr="005654C0" w:rsidRDefault="00E87E17" w:rsidP="00E8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3" w:type="dxa"/>
          </w:tcPr>
          <w:p w14:paraId="39F28FB5" w14:textId="1062222D" w:rsidR="00E87E17" w:rsidRDefault="00C41245" w:rsidP="00C412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426</w:t>
            </w:r>
            <w:r w:rsidR="004652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A4647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66" w:type="dxa"/>
          </w:tcPr>
          <w:p w14:paraId="297FEE9E" w14:textId="77777777" w:rsidR="00E87E17" w:rsidRPr="005654C0" w:rsidRDefault="00E87E17" w:rsidP="00E8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2BF1F166" w14:textId="77777777" w:rsidR="00E87E17" w:rsidRDefault="00E87E17" w:rsidP="00E8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5EBE" w:rsidRPr="005654C0" w14:paraId="26DBCDE3" w14:textId="77777777" w:rsidTr="00E93FD2">
        <w:tc>
          <w:tcPr>
            <w:tcW w:w="4031" w:type="dxa"/>
          </w:tcPr>
          <w:p w14:paraId="10D8100C" w14:textId="243F0076" w:rsidR="00F95EBE" w:rsidRPr="008859A5" w:rsidRDefault="004F7981" w:rsidP="00E8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</w:t>
            </w:r>
            <w:r w:rsidR="003C6D5E">
              <w:rPr>
                <w:rFonts w:ascii="Angsana New" w:hAnsi="Angsana New" w:hint="cs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973" w:type="dxa"/>
          </w:tcPr>
          <w:p w14:paraId="4BEC55D4" w14:textId="77777777" w:rsidR="00F95EBE" w:rsidRPr="00E87E17" w:rsidRDefault="00465266" w:rsidP="005D755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904</w:t>
            </w:r>
          </w:p>
        </w:tc>
        <w:tc>
          <w:tcPr>
            <w:tcW w:w="349" w:type="dxa"/>
          </w:tcPr>
          <w:p w14:paraId="44A58C11" w14:textId="77777777" w:rsidR="00F95EBE" w:rsidRPr="005654C0" w:rsidRDefault="00F95EBE" w:rsidP="00E8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7" w:type="dxa"/>
          </w:tcPr>
          <w:p w14:paraId="1DFB5127" w14:textId="77777777" w:rsidR="00F95EBE" w:rsidRDefault="00465266" w:rsidP="00E8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4D650B00" w14:textId="77777777" w:rsidR="00F95EBE" w:rsidRPr="005654C0" w:rsidRDefault="00F95EBE" w:rsidP="00E8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3" w:type="dxa"/>
          </w:tcPr>
          <w:p w14:paraId="3863E3EE" w14:textId="77777777" w:rsidR="00F95EBE" w:rsidRDefault="00465266" w:rsidP="005D755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515</w:t>
            </w:r>
          </w:p>
        </w:tc>
        <w:tc>
          <w:tcPr>
            <w:tcW w:w="266" w:type="dxa"/>
          </w:tcPr>
          <w:p w14:paraId="6B2BEEA3" w14:textId="77777777" w:rsidR="00F95EBE" w:rsidRPr="005654C0" w:rsidRDefault="00F95EBE" w:rsidP="00E8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0F6EC081" w14:textId="77777777" w:rsidR="00F95EBE" w:rsidRDefault="00465266" w:rsidP="00E8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5EBE" w:rsidRPr="005654C0" w14:paraId="4689C1B5" w14:textId="77777777" w:rsidTr="00E93FD2">
        <w:tc>
          <w:tcPr>
            <w:tcW w:w="4031" w:type="dxa"/>
          </w:tcPr>
          <w:p w14:paraId="597639B5" w14:textId="77777777" w:rsidR="00F95EBE" w:rsidRPr="008859A5" w:rsidRDefault="003C6D5E" w:rsidP="00E8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73" w:type="dxa"/>
          </w:tcPr>
          <w:p w14:paraId="2790B018" w14:textId="68D7465C" w:rsidR="00F95EBE" w:rsidRPr="00E87E17" w:rsidRDefault="00465266" w:rsidP="00D232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F79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270</w:t>
            </w:r>
          </w:p>
        </w:tc>
        <w:tc>
          <w:tcPr>
            <w:tcW w:w="349" w:type="dxa"/>
          </w:tcPr>
          <w:p w14:paraId="74C04C4D" w14:textId="77777777" w:rsidR="00F95EBE" w:rsidRPr="005654C0" w:rsidRDefault="00F95EBE" w:rsidP="00E8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7" w:type="dxa"/>
          </w:tcPr>
          <w:p w14:paraId="103C2009" w14:textId="77777777" w:rsidR="00F95EBE" w:rsidRDefault="00465266" w:rsidP="00E8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6DA5A8B2" w14:textId="77777777" w:rsidR="00F95EBE" w:rsidRPr="005654C0" w:rsidRDefault="00F95EBE" w:rsidP="00E8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3" w:type="dxa"/>
          </w:tcPr>
          <w:p w14:paraId="0745B40C" w14:textId="77777777" w:rsidR="00F95EBE" w:rsidRDefault="00465266" w:rsidP="005D755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8,600</w:t>
            </w:r>
          </w:p>
        </w:tc>
        <w:tc>
          <w:tcPr>
            <w:tcW w:w="266" w:type="dxa"/>
          </w:tcPr>
          <w:p w14:paraId="1818DBBF" w14:textId="77777777" w:rsidR="00F95EBE" w:rsidRPr="005654C0" w:rsidRDefault="00F95EBE" w:rsidP="00E8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0CB2E862" w14:textId="77777777" w:rsidR="00F95EBE" w:rsidRDefault="00465266" w:rsidP="00E8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6D5E" w:rsidRPr="005654C0" w14:paraId="57DE7AE7" w14:textId="77777777" w:rsidTr="00E93FD2">
        <w:tc>
          <w:tcPr>
            <w:tcW w:w="4031" w:type="dxa"/>
          </w:tcPr>
          <w:p w14:paraId="2DD908E2" w14:textId="77777777" w:rsidR="003C6D5E" w:rsidRDefault="00465266" w:rsidP="00E8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73" w:type="dxa"/>
          </w:tcPr>
          <w:p w14:paraId="7A368E8E" w14:textId="2BA962EC" w:rsidR="003C6D5E" w:rsidRPr="00E87E17" w:rsidRDefault="004F7981" w:rsidP="005D755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13,796</w:t>
            </w:r>
          </w:p>
        </w:tc>
        <w:tc>
          <w:tcPr>
            <w:tcW w:w="349" w:type="dxa"/>
          </w:tcPr>
          <w:p w14:paraId="1A07D03B" w14:textId="77777777" w:rsidR="003C6D5E" w:rsidRPr="005654C0" w:rsidRDefault="003C6D5E" w:rsidP="00E8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7" w:type="dxa"/>
          </w:tcPr>
          <w:p w14:paraId="38CC179D" w14:textId="77777777" w:rsidR="003C6D5E" w:rsidRDefault="00465266" w:rsidP="00E8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08B2B403" w14:textId="77777777" w:rsidR="003C6D5E" w:rsidRPr="005654C0" w:rsidRDefault="003C6D5E" w:rsidP="00E8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3" w:type="dxa"/>
          </w:tcPr>
          <w:p w14:paraId="4AB07FA0" w14:textId="77777777" w:rsidR="003C6D5E" w:rsidRDefault="00465266" w:rsidP="0046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701D013A" w14:textId="77777777" w:rsidR="003C6D5E" w:rsidRPr="005654C0" w:rsidRDefault="003C6D5E" w:rsidP="00E8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23C501B0" w14:textId="77777777" w:rsidR="003C6D5E" w:rsidRDefault="00465266" w:rsidP="00E8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24C02" w:rsidRPr="005654C0" w14:paraId="710264E1" w14:textId="77777777" w:rsidTr="00E93FD2">
        <w:tc>
          <w:tcPr>
            <w:tcW w:w="4031" w:type="dxa"/>
          </w:tcPr>
          <w:p w14:paraId="0D1DD214" w14:textId="77777777" w:rsidR="00B24C02" w:rsidRDefault="00B24C02" w:rsidP="00B24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ใบอนุญาตให้ใช้คลื่นความถี่และประกอบกิจการ</w:t>
            </w:r>
          </w:p>
        </w:tc>
        <w:tc>
          <w:tcPr>
            <w:tcW w:w="973" w:type="dxa"/>
          </w:tcPr>
          <w:p w14:paraId="4C10FACB" w14:textId="77777777" w:rsidR="00B24C02" w:rsidRDefault="00B24C02" w:rsidP="005D755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49" w:type="dxa"/>
          </w:tcPr>
          <w:p w14:paraId="42721A0F" w14:textId="77777777" w:rsidR="00B24C02" w:rsidRPr="005654C0" w:rsidRDefault="00B24C02" w:rsidP="00E8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7" w:type="dxa"/>
          </w:tcPr>
          <w:p w14:paraId="2E5E82E6" w14:textId="77777777" w:rsidR="00B24C02" w:rsidRDefault="00B24C02" w:rsidP="00E8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7AD07609" w14:textId="77777777" w:rsidR="00B24C02" w:rsidRPr="005654C0" w:rsidRDefault="00B24C02" w:rsidP="00E8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3" w:type="dxa"/>
          </w:tcPr>
          <w:p w14:paraId="2A4D3839" w14:textId="77777777" w:rsidR="00B24C02" w:rsidRDefault="00B24C02" w:rsidP="0046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6F72AD68" w14:textId="77777777" w:rsidR="00B24C02" w:rsidRPr="005654C0" w:rsidRDefault="00B24C02" w:rsidP="00E8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1D7372A8" w14:textId="77777777" w:rsidR="00B24C02" w:rsidRDefault="00B24C02" w:rsidP="00E8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6D5E" w:rsidRPr="005654C0" w14:paraId="23E86758" w14:textId="77777777" w:rsidTr="00E93FD2">
        <w:tc>
          <w:tcPr>
            <w:tcW w:w="4031" w:type="dxa"/>
          </w:tcPr>
          <w:p w14:paraId="03E50161" w14:textId="77777777" w:rsidR="003C6D5E" w:rsidRDefault="00B24C02" w:rsidP="00E8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465266">
              <w:rPr>
                <w:rFonts w:ascii="Angsana New" w:hAnsi="Angsana New" w:hint="cs"/>
                <w:sz w:val="30"/>
                <w:szCs w:val="30"/>
                <w:cs/>
              </w:rPr>
              <w:t>โทรทัศน์</w:t>
            </w:r>
          </w:p>
        </w:tc>
        <w:tc>
          <w:tcPr>
            <w:tcW w:w="973" w:type="dxa"/>
          </w:tcPr>
          <w:p w14:paraId="0372A09D" w14:textId="6DB5EC53" w:rsidR="00465266" w:rsidRPr="00E87E17" w:rsidRDefault="004E7622" w:rsidP="00CB7F9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269,250</w:t>
            </w:r>
          </w:p>
        </w:tc>
        <w:tc>
          <w:tcPr>
            <w:tcW w:w="349" w:type="dxa"/>
          </w:tcPr>
          <w:p w14:paraId="5F884741" w14:textId="77777777" w:rsidR="003C6D5E" w:rsidRPr="005654C0" w:rsidRDefault="003C6D5E" w:rsidP="00E8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7" w:type="dxa"/>
          </w:tcPr>
          <w:p w14:paraId="0A226681" w14:textId="77777777" w:rsidR="003C6D5E" w:rsidRDefault="00465266" w:rsidP="00E8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64C306D4" w14:textId="77777777" w:rsidR="003C6D5E" w:rsidRPr="005654C0" w:rsidRDefault="003C6D5E" w:rsidP="00E8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3" w:type="dxa"/>
          </w:tcPr>
          <w:p w14:paraId="28E9D40D" w14:textId="77777777" w:rsidR="003C6D5E" w:rsidRDefault="00465266" w:rsidP="0046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2D78B2D1" w14:textId="77777777" w:rsidR="003C6D5E" w:rsidRPr="005654C0" w:rsidRDefault="003C6D5E" w:rsidP="00E8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0A70C955" w14:textId="77777777" w:rsidR="003C6D5E" w:rsidRDefault="00465266" w:rsidP="00E8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87E17" w:rsidRPr="005654C0" w14:paraId="63BF8C8C" w14:textId="77777777" w:rsidTr="00E93FD2">
        <w:tc>
          <w:tcPr>
            <w:tcW w:w="4031" w:type="dxa"/>
          </w:tcPr>
          <w:p w14:paraId="25D16DEB" w14:textId="77777777" w:rsidR="00E87E17" w:rsidRPr="008859A5" w:rsidRDefault="00E87E17" w:rsidP="00E8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859A5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  <w:r w:rsidRPr="008859A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73" w:type="dxa"/>
          </w:tcPr>
          <w:p w14:paraId="6E7286C4" w14:textId="43624992" w:rsidR="00E87E17" w:rsidRPr="001C053A" w:rsidRDefault="006A4647" w:rsidP="00D232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707,269</w:t>
            </w:r>
          </w:p>
        </w:tc>
        <w:tc>
          <w:tcPr>
            <w:tcW w:w="349" w:type="dxa"/>
          </w:tcPr>
          <w:p w14:paraId="3AA90876" w14:textId="77777777" w:rsidR="00E87E17" w:rsidRPr="005654C0" w:rsidRDefault="00E87E17" w:rsidP="00E8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7" w:type="dxa"/>
          </w:tcPr>
          <w:p w14:paraId="01B66911" w14:textId="1391FE07" w:rsidR="00E87E17" w:rsidRPr="005654C0" w:rsidRDefault="006A464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477,911</w:t>
            </w:r>
          </w:p>
        </w:tc>
        <w:tc>
          <w:tcPr>
            <w:tcW w:w="266" w:type="dxa"/>
          </w:tcPr>
          <w:p w14:paraId="4DE96E9E" w14:textId="77777777" w:rsidR="00E87E17" w:rsidRPr="005654C0" w:rsidRDefault="00E87E17" w:rsidP="00E8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3" w:type="dxa"/>
          </w:tcPr>
          <w:p w14:paraId="0F457B25" w14:textId="247C88C3" w:rsidR="00E87E17" w:rsidRPr="005654C0" w:rsidRDefault="006A4647" w:rsidP="00E87E1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174,777</w:t>
            </w:r>
          </w:p>
        </w:tc>
        <w:tc>
          <w:tcPr>
            <w:tcW w:w="266" w:type="dxa"/>
          </w:tcPr>
          <w:p w14:paraId="7791F974" w14:textId="77777777" w:rsidR="00E87E17" w:rsidRPr="005654C0" w:rsidRDefault="00E87E17" w:rsidP="00E8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361BCE21" w14:textId="78ED76CE" w:rsidR="00E87E17" w:rsidRPr="005654C0" w:rsidRDefault="006A4647" w:rsidP="00E87E1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125,243</w:t>
            </w:r>
          </w:p>
        </w:tc>
      </w:tr>
      <w:tr w:rsidR="00E87E17" w:rsidRPr="005654C0" w14:paraId="5851CC10" w14:textId="77777777" w:rsidTr="00E93FD2">
        <w:tc>
          <w:tcPr>
            <w:tcW w:w="4031" w:type="dxa"/>
          </w:tcPr>
          <w:p w14:paraId="467FB86A" w14:textId="77777777" w:rsidR="00E87E17" w:rsidRPr="005654C0" w:rsidRDefault="00E87E17" w:rsidP="00E8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54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14:paraId="2CD2A761" w14:textId="65B79AD5" w:rsidR="00E87E17" w:rsidRPr="005654C0" w:rsidRDefault="006A4647" w:rsidP="00CB7F9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1,006,682</w:t>
            </w:r>
          </w:p>
        </w:tc>
        <w:tc>
          <w:tcPr>
            <w:tcW w:w="349" w:type="dxa"/>
          </w:tcPr>
          <w:p w14:paraId="286C0B28" w14:textId="77777777" w:rsidR="00E87E17" w:rsidRPr="005654C0" w:rsidRDefault="00E87E17" w:rsidP="00E8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</w:tcPr>
          <w:p w14:paraId="53F4CBFB" w14:textId="62CB1C7F" w:rsidR="00E87E17" w:rsidRPr="005654C0" w:rsidRDefault="006A464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513,533</w:t>
            </w:r>
          </w:p>
        </w:tc>
        <w:tc>
          <w:tcPr>
            <w:tcW w:w="266" w:type="dxa"/>
          </w:tcPr>
          <w:p w14:paraId="71423CD7" w14:textId="77777777" w:rsidR="00E87E17" w:rsidRPr="005654C0" w:rsidRDefault="00E87E17" w:rsidP="00E8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14:paraId="1524EA16" w14:textId="18388DD5" w:rsidR="00E87E17" w:rsidRPr="005654C0" w:rsidRDefault="004E7622" w:rsidP="006A464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</w:t>
            </w:r>
            <w:r w:rsidR="006A464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74,506</w:t>
            </w:r>
          </w:p>
        </w:tc>
        <w:tc>
          <w:tcPr>
            <w:tcW w:w="266" w:type="dxa"/>
          </w:tcPr>
          <w:p w14:paraId="443509B6" w14:textId="77777777" w:rsidR="00E87E17" w:rsidRPr="005654C0" w:rsidRDefault="00E87E17" w:rsidP="00E8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41C25C0A" w14:textId="7D3EDE79" w:rsidR="00E87E17" w:rsidRPr="005654C0" w:rsidRDefault="006A4647" w:rsidP="00E87E1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125,914</w:t>
            </w:r>
          </w:p>
        </w:tc>
      </w:tr>
    </w:tbl>
    <w:p w14:paraId="550E793F" w14:textId="77777777" w:rsidR="00182681" w:rsidRPr="00F14954" w:rsidRDefault="00182681" w:rsidP="00182681">
      <w:pPr>
        <w:ind w:left="540"/>
        <w:rPr>
          <w:rFonts w:ascii="Angsana New" w:hAnsi="Angsana New"/>
          <w:sz w:val="30"/>
          <w:szCs w:val="30"/>
          <w:highlight w:val="cyan"/>
        </w:rPr>
      </w:pPr>
    </w:p>
    <w:p w14:paraId="274E5442" w14:textId="77777777" w:rsidR="00FC48E4" w:rsidRPr="008D4604" w:rsidRDefault="008D4604" w:rsidP="00B710F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D4604">
        <w:rPr>
          <w:rFonts w:ascii="Angsana New" w:hAnsi="Angsana New" w:hint="cs"/>
          <w:sz w:val="30"/>
          <w:szCs w:val="30"/>
          <w:cs/>
        </w:rPr>
        <w:t>บริษัทย่อยรับรู้รายการสินทรัพย์ภาษีเงินได้รอการตัดบัญชีที่เกิดจากผลขาดทุนทางภาษี เนื่องจากผู้บริหารพิจารณาว่ามีความเป็นไปได้</w:t>
      </w:r>
      <w:r w:rsidR="00E87E17">
        <w:rPr>
          <w:rFonts w:ascii="Angsana New" w:hAnsi="Angsana New" w:hint="cs"/>
          <w:sz w:val="30"/>
          <w:szCs w:val="30"/>
          <w:cs/>
        </w:rPr>
        <w:t>ที่</w:t>
      </w:r>
      <w:r w:rsidRPr="008D4604">
        <w:rPr>
          <w:rFonts w:ascii="Angsana New" w:hAnsi="Angsana New" w:hint="cs"/>
          <w:sz w:val="30"/>
          <w:szCs w:val="30"/>
          <w:cs/>
        </w:rPr>
        <w:t>กำไรทางภาษี</w:t>
      </w:r>
      <w:r w:rsidR="00E87E17">
        <w:rPr>
          <w:rFonts w:ascii="Angsana New" w:hAnsi="Angsana New" w:hint="cs"/>
          <w:sz w:val="30"/>
          <w:szCs w:val="30"/>
          <w:cs/>
        </w:rPr>
        <w:t>ในอนาคต</w:t>
      </w:r>
      <w:r w:rsidR="00D56F60">
        <w:rPr>
          <w:rFonts w:ascii="Angsana New" w:hAnsi="Angsana New" w:hint="cs"/>
          <w:sz w:val="30"/>
          <w:szCs w:val="30"/>
          <w:cs/>
        </w:rPr>
        <w:t>จะมี</w:t>
      </w:r>
      <w:r w:rsidRPr="008D4604">
        <w:rPr>
          <w:rFonts w:ascii="Angsana New" w:hAnsi="Angsana New" w:hint="cs"/>
          <w:sz w:val="30"/>
          <w:szCs w:val="30"/>
          <w:cs/>
        </w:rPr>
        <w:t>เพียงพอที่จะ</w:t>
      </w:r>
      <w:r w:rsidR="00E87E17">
        <w:rPr>
          <w:rFonts w:ascii="Angsana New" w:hAnsi="Angsana New" w:hint="cs"/>
          <w:sz w:val="30"/>
          <w:szCs w:val="30"/>
          <w:cs/>
        </w:rPr>
        <w:t>นำขาดทุนทางภาษีมา</w:t>
      </w:r>
      <w:r w:rsidR="00D56F60">
        <w:rPr>
          <w:rFonts w:ascii="Angsana New" w:hAnsi="Angsana New" w:hint="cs"/>
          <w:sz w:val="30"/>
          <w:szCs w:val="30"/>
          <w:cs/>
        </w:rPr>
        <w:t>ใช้ประโยชน์ทางภาษีได้</w:t>
      </w:r>
    </w:p>
    <w:p w14:paraId="030330D0" w14:textId="77777777" w:rsidR="00F14954" w:rsidRDefault="00F14954" w:rsidP="00B710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C743DF5" w14:textId="77777777" w:rsidR="00182681" w:rsidRDefault="00182681" w:rsidP="00F14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182681">
        <w:rPr>
          <w:rFonts w:ascii="Angsana New" w:hAnsi="Angsana New" w:hint="cs"/>
          <w:sz w:val="30"/>
          <w:szCs w:val="30"/>
          <w:cs/>
        </w:rPr>
        <w:t>ขาดทุน</w:t>
      </w:r>
      <w:r w:rsidRPr="00C426EF">
        <w:rPr>
          <w:rFonts w:ascii="Angsana New" w:hAnsi="Angsana New" w:hint="cs"/>
          <w:sz w:val="30"/>
          <w:szCs w:val="30"/>
          <w:cs/>
        </w:rPr>
        <w:t>ทางภาษีจะสิ้นอายุใน</w:t>
      </w:r>
      <w:r w:rsidRPr="00833937">
        <w:rPr>
          <w:rFonts w:ascii="Angsana New" w:hAnsi="Angsana New" w:hint="cs"/>
          <w:sz w:val="30"/>
          <w:szCs w:val="30"/>
          <w:cs/>
        </w:rPr>
        <w:t xml:space="preserve">ปี </w:t>
      </w:r>
      <w:r w:rsidR="008954F1">
        <w:rPr>
          <w:rFonts w:ascii="Angsana New" w:hAnsi="Angsana New"/>
          <w:sz w:val="30"/>
          <w:szCs w:val="30"/>
        </w:rPr>
        <w:t>2561</w:t>
      </w:r>
      <w:r w:rsidR="00833937" w:rsidRPr="00833937">
        <w:rPr>
          <w:rFonts w:ascii="Angsana New" w:hAnsi="Angsana New"/>
          <w:sz w:val="30"/>
          <w:szCs w:val="30"/>
        </w:rPr>
        <w:t xml:space="preserve"> </w:t>
      </w:r>
      <w:r w:rsidR="008954F1">
        <w:rPr>
          <w:rFonts w:ascii="Angsana New" w:hAnsi="Angsana New"/>
          <w:sz w:val="30"/>
          <w:szCs w:val="30"/>
        </w:rPr>
        <w:t>- 2565</w:t>
      </w:r>
      <w:r w:rsidRPr="00C426EF">
        <w:rPr>
          <w:rFonts w:ascii="Angsana New" w:hAnsi="Angsana New" w:hint="cs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C426EF">
        <w:rPr>
          <w:rFonts w:ascii="Angsana New" w:hAnsi="Angsana New"/>
          <w:sz w:val="30"/>
          <w:szCs w:val="30"/>
        </w:rPr>
        <w:t xml:space="preserve"> </w:t>
      </w:r>
      <w:r w:rsidRPr="00182681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C426EF">
        <w:rPr>
          <w:rFonts w:ascii="Angsana New" w:hAnsi="Angsana New" w:hint="cs"/>
          <w:sz w:val="30"/>
          <w:szCs w:val="30"/>
          <w:cs/>
        </w:rPr>
        <w:t>ยังมิได้รับรู้รายการดังกล่าวเป็นสินทรัพย์ภาษีเงินได้รอการตัดบัญชีเนื่องจากยัง</w:t>
      </w:r>
      <w:r w:rsidR="00B94029">
        <w:rPr>
          <w:rFonts w:ascii="Angsana New" w:hAnsi="Angsana New" w:hint="cs"/>
          <w:sz w:val="30"/>
          <w:szCs w:val="30"/>
          <w:cs/>
        </w:rPr>
        <w:t xml:space="preserve"> </w:t>
      </w:r>
      <w:r w:rsidRPr="00C426EF">
        <w:rPr>
          <w:rFonts w:ascii="Angsana New" w:hAnsi="Angsana New" w:hint="cs"/>
          <w:sz w:val="30"/>
          <w:szCs w:val="30"/>
          <w:cs/>
        </w:rPr>
        <w:t>ไม่มีความเป็น</w:t>
      </w:r>
      <w:r w:rsidR="005E72E0">
        <w:rPr>
          <w:rFonts w:ascii="Angsana New" w:hAnsi="Angsana New" w:hint="cs"/>
          <w:sz w:val="30"/>
          <w:szCs w:val="30"/>
          <w:cs/>
        </w:rPr>
        <w:t>ไป</w:t>
      </w:r>
      <w:r w:rsidRPr="00C426EF">
        <w:rPr>
          <w:rFonts w:ascii="Angsana New" w:hAnsi="Angsana New" w:hint="cs"/>
          <w:sz w:val="30"/>
          <w:szCs w:val="30"/>
          <w:cs/>
        </w:rPr>
        <w:t>ได้ค่อนข้างแน่ว่า</w:t>
      </w:r>
      <w:r w:rsidRPr="00182681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C426EF">
        <w:rPr>
          <w:rFonts w:ascii="Angsana New" w:hAnsi="Angsana New" w:hint="cs"/>
          <w:sz w:val="30"/>
          <w:szCs w:val="30"/>
          <w:cs/>
        </w:rPr>
        <w:t>จะมีกำไรทางภาษีเพียงพ</w:t>
      </w:r>
      <w:r w:rsidR="00B94029">
        <w:rPr>
          <w:rFonts w:ascii="Angsana New" w:hAnsi="Angsana New" w:hint="cs"/>
          <w:sz w:val="30"/>
          <w:szCs w:val="30"/>
          <w:cs/>
        </w:rPr>
        <w:t>อที่จะใช้ประโยชน์ทางภาษีได้</w:t>
      </w:r>
    </w:p>
    <w:p w14:paraId="0279A1CC" w14:textId="77777777" w:rsidR="00182681" w:rsidRPr="00FC48E4" w:rsidRDefault="00182681" w:rsidP="00F14954">
      <w:pPr>
        <w:spacing w:line="240" w:lineRule="auto"/>
        <w:ind w:left="540"/>
        <w:rPr>
          <w:rFonts w:ascii="Angsana New" w:hAnsi="Angsana New"/>
          <w:sz w:val="24"/>
          <w:szCs w:val="24"/>
          <w:highlight w:val="cyan"/>
        </w:rPr>
      </w:pPr>
    </w:p>
    <w:p w14:paraId="0F40C5A9" w14:textId="77777777" w:rsidR="005C797C" w:rsidRDefault="005B661E" w:rsidP="00F14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131E72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B07344">
        <w:rPr>
          <w:rFonts w:ascii="Angsana New" w:hAnsi="Angsana New"/>
          <w:b/>
          <w:bCs/>
          <w:sz w:val="30"/>
          <w:szCs w:val="30"/>
        </w:rPr>
        <w:t>4</w:t>
      </w:r>
      <w:r w:rsidR="005C797C" w:rsidRPr="00E97CCB">
        <w:rPr>
          <w:rFonts w:ascii="Angsana New" w:hAnsi="Angsana New"/>
          <w:b/>
          <w:bCs/>
          <w:sz w:val="30"/>
          <w:szCs w:val="30"/>
        </w:rPr>
        <w:tab/>
      </w:r>
      <w:r w:rsidR="005C797C" w:rsidRPr="00E97CCB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14:paraId="42EBA0DD" w14:textId="77777777" w:rsidR="00A6598B" w:rsidRPr="00A6598B" w:rsidRDefault="00A6598B" w:rsidP="00F14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7" w:hanging="567"/>
        <w:jc w:val="thaiDistribute"/>
        <w:rPr>
          <w:rFonts w:ascii="Angsana New" w:hAnsi="Angsana New"/>
          <w:b/>
          <w:bCs/>
          <w:sz w:val="10"/>
          <w:szCs w:val="1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9"/>
        <w:gridCol w:w="810"/>
        <w:gridCol w:w="990"/>
        <w:gridCol w:w="269"/>
        <w:gridCol w:w="1083"/>
        <w:gridCol w:w="269"/>
        <w:gridCol w:w="990"/>
        <w:gridCol w:w="269"/>
        <w:gridCol w:w="1079"/>
      </w:tblGrid>
      <w:tr w:rsidR="00727DB1" w:rsidRPr="007A3F8C" w14:paraId="3F715BE9" w14:textId="77777777" w:rsidTr="00FA5670">
        <w:trPr>
          <w:trHeight w:val="420"/>
          <w:tblHeader/>
        </w:trPr>
        <w:tc>
          <w:tcPr>
            <w:tcW w:w="1899" w:type="pct"/>
            <w:vAlign w:val="bottom"/>
          </w:tcPr>
          <w:p w14:paraId="64871F2A" w14:textId="77777777" w:rsidR="00727DB1" w:rsidRPr="007A3F8C" w:rsidRDefault="00727DB1" w:rsidP="00FA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2EC38924" w14:textId="77777777" w:rsidR="00727DB1" w:rsidRPr="007A3F8C" w:rsidRDefault="00727DB1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1" w:type="pct"/>
            <w:gridSpan w:val="3"/>
          </w:tcPr>
          <w:p w14:paraId="1E70FFB9" w14:textId="77777777" w:rsidR="00727DB1" w:rsidRPr="007A3F8C" w:rsidRDefault="00727DB1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3F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700F2748" w14:textId="77777777" w:rsidR="00727DB1" w:rsidRPr="007A3F8C" w:rsidRDefault="00727DB1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pct"/>
            <w:gridSpan w:val="3"/>
          </w:tcPr>
          <w:p w14:paraId="1062F583" w14:textId="77777777" w:rsidR="00727DB1" w:rsidRPr="007A3F8C" w:rsidRDefault="00727DB1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3F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6D74" w:rsidRPr="007A3F8C" w14:paraId="7CF4F51A" w14:textId="77777777" w:rsidTr="00FA5670">
        <w:trPr>
          <w:trHeight w:val="420"/>
          <w:tblHeader/>
        </w:trPr>
        <w:tc>
          <w:tcPr>
            <w:tcW w:w="1899" w:type="pct"/>
            <w:vAlign w:val="bottom"/>
          </w:tcPr>
          <w:p w14:paraId="7ADFD1C2" w14:textId="77777777" w:rsidR="00727DB1" w:rsidRPr="007A3F8C" w:rsidRDefault="00727DB1" w:rsidP="004F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777EF0B1" w14:textId="77777777" w:rsidR="00727DB1" w:rsidRPr="005C1FC0" w:rsidRDefault="001F2ADC" w:rsidP="004F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C1FC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33" w:type="pct"/>
          </w:tcPr>
          <w:p w14:paraId="5BE4A1D2" w14:textId="77777777" w:rsidR="00727DB1" w:rsidRPr="006E594F" w:rsidRDefault="00727DB1" w:rsidP="004F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5" w:type="pct"/>
          </w:tcPr>
          <w:p w14:paraId="6D20E84D" w14:textId="77777777" w:rsidR="00727DB1" w:rsidRPr="006E594F" w:rsidRDefault="00727DB1" w:rsidP="004F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227CCB35" w14:textId="77777777" w:rsidR="00727DB1" w:rsidRPr="006E594F" w:rsidRDefault="00727DB1" w:rsidP="004F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45" w:type="pct"/>
          </w:tcPr>
          <w:p w14:paraId="288C8633" w14:textId="77777777" w:rsidR="00727DB1" w:rsidRPr="006E594F" w:rsidRDefault="00727DB1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3205131E" w14:textId="77777777" w:rsidR="00727DB1" w:rsidRPr="006E594F" w:rsidRDefault="00727DB1" w:rsidP="004F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5" w:type="pct"/>
          </w:tcPr>
          <w:p w14:paraId="07BB2F68" w14:textId="77777777" w:rsidR="00727DB1" w:rsidRPr="006E594F" w:rsidRDefault="00727DB1" w:rsidP="004F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3166387" w14:textId="77777777" w:rsidR="00727DB1" w:rsidRPr="006E594F" w:rsidRDefault="00727DB1" w:rsidP="004F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727DB1" w:rsidRPr="007A3F8C" w14:paraId="56F803D0" w14:textId="77777777" w:rsidTr="00FA5670">
        <w:trPr>
          <w:trHeight w:val="420"/>
          <w:tblHeader/>
        </w:trPr>
        <w:tc>
          <w:tcPr>
            <w:tcW w:w="1899" w:type="pct"/>
            <w:vAlign w:val="bottom"/>
          </w:tcPr>
          <w:p w14:paraId="5C6BD616" w14:textId="77777777" w:rsidR="00727DB1" w:rsidRPr="007A3F8C" w:rsidRDefault="00727DB1" w:rsidP="004F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6" w:type="pct"/>
          </w:tcPr>
          <w:p w14:paraId="3000FCB5" w14:textId="77777777" w:rsidR="00727DB1" w:rsidRPr="007A3F8C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6" w:type="pct"/>
            <w:gridSpan w:val="7"/>
          </w:tcPr>
          <w:p w14:paraId="30EB891E" w14:textId="77777777" w:rsidR="00727DB1" w:rsidRPr="007A3F8C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A3F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26D74" w:rsidRPr="007A3F8C" w14:paraId="46065253" w14:textId="77777777" w:rsidTr="00FA5670">
        <w:trPr>
          <w:trHeight w:hRule="exact" w:val="397"/>
        </w:trPr>
        <w:tc>
          <w:tcPr>
            <w:tcW w:w="1899" w:type="pct"/>
            <w:vAlign w:val="bottom"/>
          </w:tcPr>
          <w:p w14:paraId="03B71A15" w14:textId="77777777" w:rsidR="00727DB1" w:rsidRPr="007A3F8C" w:rsidRDefault="00727DB1" w:rsidP="004F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A3F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36" w:type="pct"/>
          </w:tcPr>
          <w:p w14:paraId="2270511A" w14:textId="77777777" w:rsidR="00727DB1" w:rsidRPr="007A3F8C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49E41222" w14:textId="77777777" w:rsidR="00727DB1" w:rsidRPr="007A3F8C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D988B53" w14:textId="77777777" w:rsidR="00727DB1" w:rsidRPr="007A3F8C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025DB59" w14:textId="77777777" w:rsidR="00727DB1" w:rsidRPr="007A3F8C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75CCA42" w14:textId="77777777" w:rsidR="00727DB1" w:rsidRPr="007A3F8C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3DC83997" w14:textId="77777777" w:rsidR="00727DB1" w:rsidRPr="007A3F8C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5563A2F" w14:textId="77777777" w:rsidR="00727DB1" w:rsidRPr="007A3F8C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802FF3C" w14:textId="77777777" w:rsidR="00727DB1" w:rsidRPr="007A3F8C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6D74" w:rsidRPr="007A3F8C" w14:paraId="7AA2F04F" w14:textId="77777777" w:rsidTr="00FA5670">
        <w:trPr>
          <w:trHeight w:hRule="exact" w:val="397"/>
        </w:trPr>
        <w:tc>
          <w:tcPr>
            <w:tcW w:w="1899" w:type="pct"/>
            <w:vAlign w:val="bottom"/>
          </w:tcPr>
          <w:p w14:paraId="7B911676" w14:textId="77777777" w:rsidR="00727DB1" w:rsidRPr="007A3F8C" w:rsidRDefault="00727DB1" w:rsidP="004F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3F8C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436" w:type="pct"/>
          </w:tcPr>
          <w:p w14:paraId="0817A4AE" w14:textId="77777777" w:rsidR="00727DB1" w:rsidRPr="007A3F8C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0E156BC6" w14:textId="77777777" w:rsidR="00727DB1" w:rsidRPr="007A3F8C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6D4461F" w14:textId="77777777" w:rsidR="00727DB1" w:rsidRPr="007A3F8C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8930021" w14:textId="77777777" w:rsidR="00727DB1" w:rsidRPr="007A3F8C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A78EF45" w14:textId="77777777" w:rsidR="00727DB1" w:rsidRPr="007A3F8C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4C7FF884" w14:textId="77777777" w:rsidR="00727DB1" w:rsidRPr="007A3F8C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46DC09C" w14:textId="77777777" w:rsidR="00727DB1" w:rsidRPr="007A3F8C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18306A6" w14:textId="77777777" w:rsidR="00727DB1" w:rsidRPr="007A3F8C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6D74" w:rsidRPr="007A3F8C" w14:paraId="2667AF63" w14:textId="77777777" w:rsidTr="00FA5670">
        <w:trPr>
          <w:trHeight w:hRule="exact" w:val="397"/>
        </w:trPr>
        <w:tc>
          <w:tcPr>
            <w:tcW w:w="1899" w:type="pct"/>
            <w:vAlign w:val="bottom"/>
          </w:tcPr>
          <w:p w14:paraId="57E9F704" w14:textId="77777777" w:rsidR="00727DB1" w:rsidRPr="007A3F8C" w:rsidRDefault="00727DB1" w:rsidP="004F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7A3F8C">
              <w:rPr>
                <w:rFonts w:ascii="Angsana New" w:hAnsi="Angsana New"/>
                <w:sz w:val="30"/>
                <w:szCs w:val="30"/>
                <w:cs/>
              </w:rPr>
              <w:t xml:space="preserve">   ส่วนที่ไม่มีหลักประกัน</w:t>
            </w:r>
          </w:p>
        </w:tc>
        <w:tc>
          <w:tcPr>
            <w:tcW w:w="436" w:type="pct"/>
          </w:tcPr>
          <w:p w14:paraId="45B63915" w14:textId="77777777" w:rsidR="00727DB1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7AB8B24B" w14:textId="77777777" w:rsidR="00727DB1" w:rsidRPr="00BA769A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95,712</w:t>
            </w:r>
          </w:p>
        </w:tc>
        <w:tc>
          <w:tcPr>
            <w:tcW w:w="145" w:type="pct"/>
          </w:tcPr>
          <w:p w14:paraId="1A9CD505" w14:textId="77777777" w:rsidR="00727DB1" w:rsidRPr="00BA769A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DA4D857" w14:textId="77777777" w:rsidR="00727DB1" w:rsidRPr="00BA769A" w:rsidRDefault="00727DB1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47,539</w:t>
            </w:r>
          </w:p>
        </w:tc>
        <w:tc>
          <w:tcPr>
            <w:tcW w:w="145" w:type="pct"/>
          </w:tcPr>
          <w:p w14:paraId="080C4BF0" w14:textId="77777777" w:rsidR="00727DB1" w:rsidRPr="00BA769A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5AC9F0DB" w14:textId="77777777" w:rsidR="00727DB1" w:rsidRPr="00BA769A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82,579</w:t>
            </w:r>
          </w:p>
        </w:tc>
        <w:tc>
          <w:tcPr>
            <w:tcW w:w="145" w:type="pct"/>
          </w:tcPr>
          <w:p w14:paraId="1029E405" w14:textId="77777777" w:rsidR="00727DB1" w:rsidRPr="007A3F8C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21D3ADB" w14:textId="77777777" w:rsidR="00727DB1" w:rsidRPr="00BA769A" w:rsidRDefault="00727DB1" w:rsidP="005F6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42,057</w:t>
            </w:r>
          </w:p>
        </w:tc>
      </w:tr>
      <w:tr w:rsidR="00F26D74" w:rsidRPr="007A3F8C" w14:paraId="6B9799AA" w14:textId="77777777" w:rsidTr="00FA5670">
        <w:trPr>
          <w:trHeight w:hRule="exact" w:val="397"/>
        </w:trPr>
        <w:tc>
          <w:tcPr>
            <w:tcW w:w="1899" w:type="pct"/>
            <w:shd w:val="clear" w:color="auto" w:fill="auto"/>
            <w:vAlign w:val="bottom"/>
          </w:tcPr>
          <w:p w14:paraId="72C03BE8" w14:textId="77777777" w:rsidR="00727DB1" w:rsidRPr="000776A9" w:rsidRDefault="00727DB1" w:rsidP="004F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776A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436" w:type="pct"/>
          </w:tcPr>
          <w:p w14:paraId="53C73668" w14:textId="77777777" w:rsidR="00727DB1" w:rsidRPr="00BA769A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1C7F08D4" w14:textId="77777777" w:rsidR="00727DB1" w:rsidRPr="00BA769A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08266B6" w14:textId="77777777" w:rsidR="00727DB1" w:rsidRPr="00BA769A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5AB28B6" w14:textId="77777777" w:rsidR="00727DB1" w:rsidRPr="00BA769A" w:rsidRDefault="00727DB1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245AABC" w14:textId="77777777" w:rsidR="00727DB1" w:rsidRPr="00BA769A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45B38EE4" w14:textId="77777777" w:rsidR="00727DB1" w:rsidRPr="00BA769A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47D9B32" w14:textId="77777777" w:rsidR="00727DB1" w:rsidRPr="007A3F8C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1B799E4" w14:textId="77777777" w:rsidR="00727DB1" w:rsidRPr="00BA769A" w:rsidRDefault="00727DB1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5232" w:rsidRPr="007A3F8C" w14:paraId="11A83AC9" w14:textId="77777777" w:rsidTr="00FA5670">
        <w:trPr>
          <w:trHeight w:hRule="exact" w:val="397"/>
        </w:trPr>
        <w:tc>
          <w:tcPr>
            <w:tcW w:w="1899" w:type="pct"/>
            <w:shd w:val="clear" w:color="auto" w:fill="auto"/>
            <w:vAlign w:val="bottom"/>
          </w:tcPr>
          <w:p w14:paraId="31EF06CB" w14:textId="77777777" w:rsidR="009D5232" w:rsidRPr="000776A9" w:rsidRDefault="009D5232" w:rsidP="009D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ส่วนที่</w:t>
            </w:r>
            <w:r w:rsidRPr="000776A9">
              <w:rPr>
                <w:rFonts w:ascii="Angsana New" w:hAnsi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436" w:type="pct"/>
          </w:tcPr>
          <w:p w14:paraId="39E47349" w14:textId="77777777" w:rsidR="009D5232" w:rsidRDefault="009D5232" w:rsidP="009D5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0C2793AF" w14:textId="77777777" w:rsidR="009D5232" w:rsidRDefault="009D5232" w:rsidP="009D5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145" w:type="pct"/>
          </w:tcPr>
          <w:p w14:paraId="65596415" w14:textId="77777777" w:rsidR="009D5232" w:rsidRPr="00BA769A" w:rsidRDefault="009D5232" w:rsidP="009D5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1616CB8" w14:textId="77777777" w:rsidR="009D5232" w:rsidRPr="00FD14BF" w:rsidRDefault="009D5232" w:rsidP="009D5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FD14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194A8B0" w14:textId="77777777" w:rsidR="009D5232" w:rsidRPr="009A5BF4" w:rsidRDefault="009D5232" w:rsidP="009D5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3F18133F" w14:textId="77777777" w:rsidR="009D5232" w:rsidRDefault="009D5232" w:rsidP="009D5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145" w:type="pct"/>
          </w:tcPr>
          <w:p w14:paraId="19A73148" w14:textId="77777777" w:rsidR="009D5232" w:rsidRPr="007A3F8C" w:rsidRDefault="009D5232" w:rsidP="009D5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E1A4A7C" w14:textId="77777777" w:rsidR="009D5232" w:rsidRPr="00FD14BF" w:rsidRDefault="009D5232" w:rsidP="009D5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FD14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6D74" w:rsidRPr="007A3F8C" w14:paraId="1BD09159" w14:textId="77777777" w:rsidTr="00FA5670">
        <w:trPr>
          <w:trHeight w:hRule="exact" w:val="397"/>
        </w:trPr>
        <w:tc>
          <w:tcPr>
            <w:tcW w:w="1899" w:type="pct"/>
            <w:shd w:val="clear" w:color="auto" w:fill="auto"/>
            <w:vAlign w:val="bottom"/>
          </w:tcPr>
          <w:p w14:paraId="7DE3EC49" w14:textId="77777777" w:rsidR="00727DB1" w:rsidRPr="000776A9" w:rsidRDefault="00727DB1" w:rsidP="004F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776A9">
              <w:rPr>
                <w:rFonts w:ascii="Angsana New" w:hAnsi="Angsana New"/>
                <w:sz w:val="30"/>
                <w:szCs w:val="30"/>
                <w:cs/>
              </w:rPr>
              <w:t xml:space="preserve">   ส่วนที่ไม่มีหลักประกัน</w:t>
            </w:r>
          </w:p>
        </w:tc>
        <w:tc>
          <w:tcPr>
            <w:tcW w:w="436" w:type="pct"/>
          </w:tcPr>
          <w:p w14:paraId="2BECA05C" w14:textId="77777777" w:rsidR="00727DB1" w:rsidRDefault="00727DB1" w:rsidP="00CE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2FD0BC5E" w14:textId="77777777" w:rsidR="00727DB1" w:rsidRPr="00BA769A" w:rsidRDefault="009D5232" w:rsidP="00CE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685389">
              <w:rPr>
                <w:rFonts w:ascii="Angsana New" w:hAnsi="Angsana New"/>
                <w:sz w:val="30"/>
                <w:szCs w:val="30"/>
              </w:rPr>
              <w:t>68,96</w:t>
            </w:r>
            <w:r w:rsidR="00D56F60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5" w:type="pct"/>
          </w:tcPr>
          <w:p w14:paraId="75D73EE8" w14:textId="77777777" w:rsidR="00727DB1" w:rsidRPr="00BA769A" w:rsidRDefault="00727DB1" w:rsidP="00CE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5D954589" w14:textId="77777777" w:rsidR="00727DB1" w:rsidRPr="00BA769A" w:rsidRDefault="00685389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501,892</w:t>
            </w:r>
          </w:p>
        </w:tc>
        <w:tc>
          <w:tcPr>
            <w:tcW w:w="145" w:type="pct"/>
          </w:tcPr>
          <w:p w14:paraId="42999154" w14:textId="77777777" w:rsidR="00727DB1" w:rsidRPr="00BA769A" w:rsidRDefault="00727DB1" w:rsidP="00CE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18692753" w14:textId="77777777" w:rsidR="00727DB1" w:rsidRPr="00BA769A" w:rsidRDefault="009D5232" w:rsidP="00CE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685389">
              <w:rPr>
                <w:rFonts w:ascii="Angsana New" w:hAnsi="Angsana New"/>
                <w:sz w:val="30"/>
                <w:szCs w:val="30"/>
              </w:rPr>
              <w:t>18,606</w:t>
            </w:r>
          </w:p>
        </w:tc>
        <w:tc>
          <w:tcPr>
            <w:tcW w:w="145" w:type="pct"/>
          </w:tcPr>
          <w:p w14:paraId="15164C88" w14:textId="77777777" w:rsidR="00727DB1" w:rsidRPr="007A3F8C" w:rsidRDefault="00727DB1" w:rsidP="00CE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1382CBC9" w14:textId="77777777" w:rsidR="00727DB1" w:rsidRPr="00BA769A" w:rsidRDefault="00685389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450,923</w:t>
            </w:r>
          </w:p>
        </w:tc>
      </w:tr>
      <w:tr w:rsidR="009D5232" w:rsidRPr="007A3F8C" w14:paraId="1D4EB2CA" w14:textId="77777777" w:rsidTr="00FA5670">
        <w:trPr>
          <w:trHeight w:hRule="exact" w:val="397"/>
        </w:trPr>
        <w:tc>
          <w:tcPr>
            <w:tcW w:w="1899" w:type="pct"/>
            <w:vAlign w:val="bottom"/>
          </w:tcPr>
          <w:p w14:paraId="2B64C712" w14:textId="77777777" w:rsidR="009D5232" w:rsidRDefault="009D5232" w:rsidP="004F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6" w:type="pct"/>
          </w:tcPr>
          <w:p w14:paraId="5435B8CE" w14:textId="77777777" w:rsidR="009D5232" w:rsidRPr="00BA769A" w:rsidRDefault="009D5232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2BFFAAAD" w14:textId="77777777" w:rsidR="009D5232" w:rsidRPr="009D5232" w:rsidRDefault="009D5232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9D5232">
              <w:rPr>
                <w:rFonts w:ascii="Angsana New" w:hAnsi="Angsana New"/>
                <w:sz w:val="30"/>
                <w:szCs w:val="30"/>
              </w:rPr>
              <w:t>768,962</w:t>
            </w:r>
          </w:p>
        </w:tc>
        <w:tc>
          <w:tcPr>
            <w:tcW w:w="145" w:type="pct"/>
          </w:tcPr>
          <w:p w14:paraId="0A4381A6" w14:textId="77777777" w:rsidR="009D5232" w:rsidRPr="00BA769A" w:rsidRDefault="009D5232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5AD165C4" w14:textId="77777777" w:rsidR="009D5232" w:rsidRPr="00BA769A" w:rsidRDefault="009D5232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501,892</w:t>
            </w:r>
          </w:p>
        </w:tc>
        <w:tc>
          <w:tcPr>
            <w:tcW w:w="145" w:type="pct"/>
          </w:tcPr>
          <w:p w14:paraId="2E39ED57" w14:textId="77777777" w:rsidR="009D5232" w:rsidRPr="00BA769A" w:rsidRDefault="009D5232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7F52F3F9" w14:textId="77777777" w:rsidR="009D5232" w:rsidRPr="00BA769A" w:rsidRDefault="009D5232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718,606</w:t>
            </w:r>
          </w:p>
        </w:tc>
        <w:tc>
          <w:tcPr>
            <w:tcW w:w="145" w:type="pct"/>
          </w:tcPr>
          <w:p w14:paraId="2C66A1B4" w14:textId="77777777" w:rsidR="009D5232" w:rsidRPr="007A3F8C" w:rsidRDefault="009D5232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78562ECF" w14:textId="77777777" w:rsidR="009D5232" w:rsidRPr="00BA769A" w:rsidRDefault="009D5232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450,923</w:t>
            </w:r>
          </w:p>
        </w:tc>
      </w:tr>
      <w:tr w:rsidR="00F26D74" w:rsidRPr="007A3F8C" w14:paraId="7E074B38" w14:textId="77777777" w:rsidTr="00FA5670">
        <w:trPr>
          <w:trHeight w:hRule="exact" w:val="397"/>
        </w:trPr>
        <w:tc>
          <w:tcPr>
            <w:tcW w:w="1899" w:type="pct"/>
            <w:vAlign w:val="bottom"/>
          </w:tcPr>
          <w:p w14:paraId="6F2D9EF6" w14:textId="77777777" w:rsidR="00727DB1" w:rsidRPr="007A3F8C" w:rsidRDefault="001F2ADC" w:rsidP="004F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เงินเบิกเกินบัญชี</w:t>
            </w:r>
            <w:r w:rsidR="00727DB1" w:rsidRPr="007A3F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และเงินกู้ยืม</w:t>
            </w:r>
          </w:p>
        </w:tc>
        <w:tc>
          <w:tcPr>
            <w:tcW w:w="436" w:type="pct"/>
          </w:tcPr>
          <w:p w14:paraId="44382A52" w14:textId="77777777" w:rsidR="00727DB1" w:rsidRPr="00BA769A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39BC5572" w14:textId="77777777" w:rsidR="00727DB1" w:rsidRPr="00BA769A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926BF19" w14:textId="77777777" w:rsidR="00727DB1" w:rsidRPr="00BA769A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2E7DDCE7" w14:textId="77777777" w:rsidR="00727DB1" w:rsidRPr="00BA769A" w:rsidRDefault="00727DB1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D9053F3" w14:textId="77777777" w:rsidR="00727DB1" w:rsidRPr="00BA769A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14F15670" w14:textId="77777777" w:rsidR="00727DB1" w:rsidRPr="00BA769A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98DD345" w14:textId="77777777" w:rsidR="00727DB1" w:rsidRPr="007A3F8C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20EEA39C" w14:textId="77777777" w:rsidR="00727DB1" w:rsidRPr="00BA769A" w:rsidRDefault="00727DB1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26D74" w:rsidRPr="007A3F8C" w14:paraId="53C6F285" w14:textId="77777777" w:rsidTr="00FA5670">
        <w:trPr>
          <w:trHeight w:hRule="exact" w:val="397"/>
        </w:trPr>
        <w:tc>
          <w:tcPr>
            <w:tcW w:w="1899" w:type="pct"/>
            <w:vAlign w:val="bottom"/>
          </w:tcPr>
          <w:p w14:paraId="78DDA258" w14:textId="77777777" w:rsidR="00727DB1" w:rsidRPr="007A3F8C" w:rsidRDefault="00727DB1" w:rsidP="004F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3F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ระยะสั้นจากสถาบันการเงิน</w:t>
            </w:r>
          </w:p>
        </w:tc>
        <w:tc>
          <w:tcPr>
            <w:tcW w:w="436" w:type="pct"/>
          </w:tcPr>
          <w:p w14:paraId="69AA05AC" w14:textId="77777777" w:rsidR="00727DB1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3AA8937E" w14:textId="77777777" w:rsidR="00727DB1" w:rsidRPr="00BA769A" w:rsidRDefault="00685389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864,67</w:t>
            </w:r>
            <w:r w:rsidR="00D56F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145" w:type="pct"/>
          </w:tcPr>
          <w:p w14:paraId="702F13D9" w14:textId="77777777" w:rsidR="00727DB1" w:rsidRPr="00BA769A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59196C2F" w14:textId="77777777" w:rsidR="00727DB1" w:rsidRPr="00BA769A" w:rsidRDefault="00685389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549,431</w:t>
            </w:r>
          </w:p>
        </w:tc>
        <w:tc>
          <w:tcPr>
            <w:tcW w:w="145" w:type="pct"/>
          </w:tcPr>
          <w:p w14:paraId="3F5826C2" w14:textId="77777777" w:rsidR="00727DB1" w:rsidRPr="00BA769A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33D3B898" w14:textId="77777777" w:rsidR="00727DB1" w:rsidRPr="00BA769A" w:rsidRDefault="00685389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801,185</w:t>
            </w:r>
          </w:p>
        </w:tc>
        <w:tc>
          <w:tcPr>
            <w:tcW w:w="145" w:type="pct"/>
          </w:tcPr>
          <w:p w14:paraId="5C5D6A12" w14:textId="77777777" w:rsidR="00727DB1" w:rsidRPr="007A3F8C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06BB1FFD" w14:textId="77777777" w:rsidR="00727DB1" w:rsidRPr="00BA769A" w:rsidRDefault="00685389" w:rsidP="006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492,980</w:t>
            </w:r>
          </w:p>
        </w:tc>
      </w:tr>
      <w:tr w:rsidR="00F26D74" w:rsidRPr="005B661E" w14:paraId="0E856FEE" w14:textId="77777777" w:rsidTr="00FA5670">
        <w:trPr>
          <w:trHeight w:val="109"/>
        </w:trPr>
        <w:tc>
          <w:tcPr>
            <w:tcW w:w="1899" w:type="pct"/>
            <w:vAlign w:val="bottom"/>
          </w:tcPr>
          <w:p w14:paraId="1252A858" w14:textId="77777777" w:rsidR="00727DB1" w:rsidRPr="005B661E" w:rsidRDefault="00727DB1" w:rsidP="004F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36" w:type="pct"/>
          </w:tcPr>
          <w:p w14:paraId="0810EB26" w14:textId="77777777" w:rsidR="00727DB1" w:rsidRPr="005B661E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3" w:type="pct"/>
          </w:tcPr>
          <w:p w14:paraId="0C19C69B" w14:textId="77777777" w:rsidR="00727DB1" w:rsidRPr="005B661E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5" w:type="pct"/>
          </w:tcPr>
          <w:p w14:paraId="53E4EBD1" w14:textId="77777777" w:rsidR="00727DB1" w:rsidRPr="005B661E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82" w:type="pct"/>
          </w:tcPr>
          <w:p w14:paraId="1037A405" w14:textId="77777777" w:rsidR="00727DB1" w:rsidRPr="005B661E" w:rsidRDefault="00727DB1" w:rsidP="00C6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5" w:type="pct"/>
          </w:tcPr>
          <w:p w14:paraId="419C074B" w14:textId="77777777" w:rsidR="00727DB1" w:rsidRPr="005B661E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3" w:type="pct"/>
          </w:tcPr>
          <w:p w14:paraId="19D099EC" w14:textId="77777777" w:rsidR="00727DB1" w:rsidRPr="005B661E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5" w:type="pct"/>
          </w:tcPr>
          <w:p w14:paraId="72ADA5C2" w14:textId="77777777" w:rsidR="00727DB1" w:rsidRPr="005B661E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81" w:type="pct"/>
          </w:tcPr>
          <w:p w14:paraId="0ABCF812" w14:textId="77777777" w:rsidR="00727DB1" w:rsidRPr="005B661E" w:rsidRDefault="00727DB1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F26D74" w:rsidRPr="007A3F8C" w14:paraId="79EE180F" w14:textId="77777777" w:rsidTr="00FA5670">
        <w:trPr>
          <w:trHeight w:hRule="exact" w:val="397"/>
        </w:trPr>
        <w:tc>
          <w:tcPr>
            <w:tcW w:w="1899" w:type="pct"/>
            <w:vAlign w:val="bottom"/>
          </w:tcPr>
          <w:p w14:paraId="3023C971" w14:textId="77777777" w:rsidR="00727DB1" w:rsidRPr="007A3F8C" w:rsidRDefault="00727DB1" w:rsidP="005B6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3F8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36" w:type="pct"/>
          </w:tcPr>
          <w:p w14:paraId="67F3AE91" w14:textId="77777777" w:rsidR="00727DB1" w:rsidRPr="002E410C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0A7CEB90" w14:textId="77777777" w:rsidR="00727DB1" w:rsidRPr="002E410C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565A297" w14:textId="77777777" w:rsidR="00727DB1" w:rsidRPr="007A3F8C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71B6C4C" w14:textId="77777777" w:rsidR="00727DB1" w:rsidRPr="007A3F8C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21679BF" w14:textId="77777777" w:rsidR="00727DB1" w:rsidRPr="007A3F8C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434981EF" w14:textId="77777777" w:rsidR="00727DB1" w:rsidRPr="002E410C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60A76BA" w14:textId="77777777" w:rsidR="00727DB1" w:rsidRPr="007A3F8C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A79B3A9" w14:textId="77777777" w:rsidR="00727DB1" w:rsidRPr="002E410C" w:rsidRDefault="00727DB1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6D74" w:rsidRPr="007A3F8C" w14:paraId="7FDABCBB" w14:textId="77777777" w:rsidTr="00FA5670">
        <w:trPr>
          <w:trHeight w:hRule="exact" w:val="397"/>
        </w:trPr>
        <w:tc>
          <w:tcPr>
            <w:tcW w:w="1899" w:type="pct"/>
            <w:vAlign w:val="bottom"/>
          </w:tcPr>
          <w:p w14:paraId="3E1DE418" w14:textId="77777777" w:rsidR="00727DB1" w:rsidRPr="007A3F8C" w:rsidRDefault="00727DB1" w:rsidP="004F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3F8C">
              <w:rPr>
                <w:rFonts w:ascii="Angsana New" w:hAnsi="Angsana New"/>
                <w:sz w:val="30"/>
                <w:szCs w:val="30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436" w:type="pct"/>
          </w:tcPr>
          <w:p w14:paraId="1BC4553F" w14:textId="77777777" w:rsidR="00727DB1" w:rsidRPr="007A3F8C" w:rsidRDefault="00727DB1" w:rsidP="002E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56071446" w14:textId="77777777" w:rsidR="00727DB1" w:rsidRPr="007A3F8C" w:rsidRDefault="00727DB1" w:rsidP="002E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8A198B8" w14:textId="77777777" w:rsidR="00727DB1" w:rsidRPr="007A3F8C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1A6CBC23" w14:textId="77777777" w:rsidR="00727DB1" w:rsidRPr="007A3F8C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87A56C4" w14:textId="77777777" w:rsidR="00727DB1" w:rsidRPr="007A3F8C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685F850D" w14:textId="77777777" w:rsidR="00727DB1" w:rsidRPr="007A3F8C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3803A7C" w14:textId="77777777" w:rsidR="00727DB1" w:rsidRPr="007A3F8C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9507D10" w14:textId="77777777" w:rsidR="00727DB1" w:rsidRPr="007A3F8C" w:rsidRDefault="00727DB1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6D74" w:rsidRPr="007A3F8C" w14:paraId="50BB823E" w14:textId="77777777" w:rsidTr="00FA5670">
        <w:trPr>
          <w:trHeight w:hRule="exact" w:val="397"/>
        </w:trPr>
        <w:tc>
          <w:tcPr>
            <w:tcW w:w="1899" w:type="pct"/>
            <w:vAlign w:val="bottom"/>
          </w:tcPr>
          <w:p w14:paraId="05873DAF" w14:textId="77777777" w:rsidR="00727DB1" w:rsidRPr="007A3F8C" w:rsidRDefault="00727DB1" w:rsidP="004F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3F8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3F8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A3F8C">
              <w:rPr>
                <w:rFonts w:ascii="Angsana New" w:hAnsi="Angsana New"/>
                <w:sz w:val="30"/>
                <w:szCs w:val="30"/>
              </w:rPr>
              <w:tab/>
            </w:r>
            <w:r w:rsidRPr="007A3F8C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436" w:type="pct"/>
          </w:tcPr>
          <w:p w14:paraId="30561DD8" w14:textId="77777777" w:rsidR="00727DB1" w:rsidRDefault="00727DB1" w:rsidP="00053B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72C3B4F1" w14:textId="77777777" w:rsidR="00727DB1" w:rsidRPr="00BA769A" w:rsidRDefault="00727DB1" w:rsidP="00053B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156,000</w:t>
            </w:r>
          </w:p>
        </w:tc>
        <w:tc>
          <w:tcPr>
            <w:tcW w:w="145" w:type="pct"/>
          </w:tcPr>
          <w:p w14:paraId="59017AB5" w14:textId="77777777" w:rsidR="00727DB1" w:rsidRPr="00253351" w:rsidRDefault="00727DB1" w:rsidP="0047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28CD6705" w14:textId="77777777" w:rsidR="00727DB1" w:rsidRPr="00BA769A" w:rsidRDefault="00727DB1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120,000</w:t>
            </w:r>
          </w:p>
        </w:tc>
        <w:tc>
          <w:tcPr>
            <w:tcW w:w="145" w:type="pct"/>
          </w:tcPr>
          <w:p w14:paraId="6AF5E88E" w14:textId="77777777" w:rsidR="00727DB1" w:rsidRPr="00253351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76E78333" w14:textId="77777777" w:rsidR="00727DB1" w:rsidRPr="00BA769A" w:rsidRDefault="00727DB1" w:rsidP="00053B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156,000</w:t>
            </w:r>
          </w:p>
        </w:tc>
        <w:tc>
          <w:tcPr>
            <w:tcW w:w="145" w:type="pct"/>
          </w:tcPr>
          <w:p w14:paraId="2AA11FDC" w14:textId="77777777" w:rsidR="00727DB1" w:rsidRPr="007A3F8C" w:rsidRDefault="00727DB1" w:rsidP="0047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024FF6CB" w14:textId="77777777" w:rsidR="00727DB1" w:rsidRPr="00BA769A" w:rsidRDefault="00727DB1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120,000</w:t>
            </w:r>
          </w:p>
        </w:tc>
      </w:tr>
      <w:tr w:rsidR="00F26D74" w:rsidRPr="007A3F8C" w14:paraId="0416A190" w14:textId="77777777" w:rsidTr="00FA5670">
        <w:trPr>
          <w:trHeight w:hRule="exact" w:val="397"/>
        </w:trPr>
        <w:tc>
          <w:tcPr>
            <w:tcW w:w="1899" w:type="pct"/>
            <w:vAlign w:val="bottom"/>
          </w:tcPr>
          <w:p w14:paraId="44805CB7" w14:textId="77777777" w:rsidR="00727DB1" w:rsidRPr="007A3F8C" w:rsidRDefault="00054745" w:rsidP="004F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ส่วนของหนี้สิน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ระยะยาว</w:t>
            </w:r>
            <w:r w:rsidR="00727DB1" w:rsidRPr="007A3F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ที่ถึงกำหนด</w:t>
            </w:r>
          </w:p>
        </w:tc>
        <w:tc>
          <w:tcPr>
            <w:tcW w:w="436" w:type="pct"/>
          </w:tcPr>
          <w:p w14:paraId="0B71C14F" w14:textId="77777777" w:rsidR="00727DB1" w:rsidRPr="00BA769A" w:rsidRDefault="00727DB1" w:rsidP="00053B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2611AB99" w14:textId="77777777" w:rsidR="00727DB1" w:rsidRPr="00BA769A" w:rsidRDefault="00727DB1" w:rsidP="00053B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EF0D365" w14:textId="77777777" w:rsidR="00727DB1" w:rsidRPr="00253351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47EA6FC1" w14:textId="77777777" w:rsidR="00727DB1" w:rsidRPr="00BA769A" w:rsidRDefault="00727DB1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7CE2372" w14:textId="77777777" w:rsidR="00727DB1" w:rsidRPr="00253351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0A328836" w14:textId="77777777" w:rsidR="00727DB1" w:rsidRPr="00BA769A" w:rsidRDefault="00727DB1" w:rsidP="00053B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FA03125" w14:textId="77777777" w:rsidR="00727DB1" w:rsidRPr="007A3F8C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4F8A34C1" w14:textId="77777777" w:rsidR="00727DB1" w:rsidRPr="00BA769A" w:rsidRDefault="00727DB1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26D74" w:rsidRPr="007A3F8C" w14:paraId="06BA5827" w14:textId="77777777" w:rsidTr="00FA5670">
        <w:trPr>
          <w:trHeight w:hRule="exact" w:val="397"/>
        </w:trPr>
        <w:tc>
          <w:tcPr>
            <w:tcW w:w="1899" w:type="pct"/>
            <w:vAlign w:val="bottom"/>
          </w:tcPr>
          <w:p w14:paraId="7340D5CB" w14:textId="77777777" w:rsidR="00727DB1" w:rsidRPr="007A3F8C" w:rsidRDefault="00727DB1" w:rsidP="004F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3F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ชำระภายในหนึ่งปี</w:t>
            </w:r>
          </w:p>
        </w:tc>
        <w:tc>
          <w:tcPr>
            <w:tcW w:w="436" w:type="pct"/>
          </w:tcPr>
          <w:p w14:paraId="1956CDB3" w14:textId="77777777" w:rsidR="00727DB1" w:rsidRDefault="00727DB1" w:rsidP="00053B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321E16BB" w14:textId="77777777" w:rsidR="00727DB1" w:rsidRPr="00BA769A" w:rsidRDefault="00727DB1" w:rsidP="00053B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156,000</w:t>
            </w:r>
          </w:p>
        </w:tc>
        <w:tc>
          <w:tcPr>
            <w:tcW w:w="145" w:type="pct"/>
          </w:tcPr>
          <w:p w14:paraId="475AE172" w14:textId="77777777" w:rsidR="00727DB1" w:rsidRPr="00253351" w:rsidRDefault="00727DB1" w:rsidP="0047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487A045" w14:textId="77777777" w:rsidR="00727DB1" w:rsidRPr="00BA769A" w:rsidRDefault="00727DB1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120,000</w:t>
            </w:r>
          </w:p>
        </w:tc>
        <w:tc>
          <w:tcPr>
            <w:tcW w:w="145" w:type="pct"/>
          </w:tcPr>
          <w:p w14:paraId="621C1FFA" w14:textId="77777777" w:rsidR="00727DB1" w:rsidRPr="00253351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6C039A67" w14:textId="77777777" w:rsidR="00727DB1" w:rsidRPr="00BA769A" w:rsidRDefault="00727DB1" w:rsidP="00053B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156,000</w:t>
            </w:r>
          </w:p>
        </w:tc>
        <w:tc>
          <w:tcPr>
            <w:tcW w:w="145" w:type="pct"/>
          </w:tcPr>
          <w:p w14:paraId="6147406D" w14:textId="77777777" w:rsidR="00727DB1" w:rsidRPr="007A3F8C" w:rsidRDefault="00727DB1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057F7BBB" w14:textId="77777777" w:rsidR="00727DB1" w:rsidRPr="00BA769A" w:rsidRDefault="00727DB1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120,000</w:t>
            </w:r>
          </w:p>
        </w:tc>
      </w:tr>
      <w:tr w:rsidR="00F26D74" w:rsidRPr="005B661E" w14:paraId="63055692" w14:textId="77777777" w:rsidTr="00FA5670">
        <w:trPr>
          <w:trHeight w:val="172"/>
        </w:trPr>
        <w:tc>
          <w:tcPr>
            <w:tcW w:w="1899" w:type="pct"/>
            <w:vAlign w:val="bottom"/>
          </w:tcPr>
          <w:p w14:paraId="35D491E2" w14:textId="77777777" w:rsidR="00727DB1" w:rsidRPr="005B661E" w:rsidRDefault="00727DB1" w:rsidP="004F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36" w:type="pct"/>
          </w:tcPr>
          <w:p w14:paraId="36ED4A0B" w14:textId="77777777" w:rsidR="00727DB1" w:rsidRPr="005B661E" w:rsidRDefault="00727DB1" w:rsidP="004F3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533" w:type="pct"/>
            <w:vAlign w:val="bottom"/>
          </w:tcPr>
          <w:p w14:paraId="483E51A7" w14:textId="77777777" w:rsidR="00727DB1" w:rsidRPr="005B661E" w:rsidRDefault="00727DB1" w:rsidP="004F3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45" w:type="pct"/>
            <w:vAlign w:val="bottom"/>
          </w:tcPr>
          <w:p w14:paraId="19CF3C5A" w14:textId="77777777" w:rsidR="00727DB1" w:rsidRPr="005B661E" w:rsidRDefault="00727DB1" w:rsidP="004F3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2" w:type="pct"/>
            <w:vAlign w:val="bottom"/>
          </w:tcPr>
          <w:p w14:paraId="3E4B0384" w14:textId="77777777" w:rsidR="00727DB1" w:rsidRPr="005B661E" w:rsidRDefault="00727DB1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45" w:type="pct"/>
            <w:vAlign w:val="bottom"/>
          </w:tcPr>
          <w:p w14:paraId="5ED2A8FB" w14:textId="77777777" w:rsidR="00727DB1" w:rsidRPr="005B661E" w:rsidRDefault="00727DB1" w:rsidP="004F3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3" w:type="pct"/>
            <w:vAlign w:val="bottom"/>
          </w:tcPr>
          <w:p w14:paraId="52A990B4" w14:textId="77777777" w:rsidR="00727DB1" w:rsidRPr="005B661E" w:rsidRDefault="00727DB1" w:rsidP="004F3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45" w:type="pct"/>
            <w:vAlign w:val="bottom"/>
          </w:tcPr>
          <w:p w14:paraId="4E213C55" w14:textId="77777777" w:rsidR="00727DB1" w:rsidRPr="005B661E" w:rsidRDefault="00727DB1" w:rsidP="004F3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1" w:type="pct"/>
            <w:vAlign w:val="bottom"/>
          </w:tcPr>
          <w:p w14:paraId="6C1454C7" w14:textId="77777777" w:rsidR="00727DB1" w:rsidRPr="005B661E" w:rsidRDefault="00727DB1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</w:tr>
      <w:tr w:rsidR="00F26D74" w:rsidRPr="004F30A9" w14:paraId="519E6B16" w14:textId="77777777" w:rsidTr="00FA5670">
        <w:trPr>
          <w:trHeight w:hRule="exact" w:val="397"/>
        </w:trPr>
        <w:tc>
          <w:tcPr>
            <w:tcW w:w="1899" w:type="pct"/>
            <w:vAlign w:val="bottom"/>
          </w:tcPr>
          <w:p w14:paraId="5ED6F7AD" w14:textId="77777777" w:rsidR="00054745" w:rsidRPr="007A3F8C" w:rsidRDefault="00054745" w:rsidP="00DC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76A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</w:t>
            </w:r>
          </w:p>
        </w:tc>
        <w:tc>
          <w:tcPr>
            <w:tcW w:w="436" w:type="pct"/>
          </w:tcPr>
          <w:p w14:paraId="77E8A37A" w14:textId="77777777" w:rsidR="00054745" w:rsidRPr="004F30A9" w:rsidRDefault="00054745" w:rsidP="00453C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</w:tcPr>
          <w:p w14:paraId="32D47449" w14:textId="77777777" w:rsidR="00054745" w:rsidRPr="004F30A9" w:rsidRDefault="00054745" w:rsidP="00453C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14:paraId="1B7DDCD4" w14:textId="77777777" w:rsidR="00054745" w:rsidRPr="007A3F8C" w:rsidRDefault="00054745" w:rsidP="00453C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468D6F5B" w14:textId="77777777" w:rsidR="00054745" w:rsidRPr="004F30A9" w:rsidRDefault="00054745" w:rsidP="00453C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14:paraId="3AF5D4B2" w14:textId="77777777" w:rsidR="00054745" w:rsidRPr="007A3F8C" w:rsidRDefault="00054745" w:rsidP="00453C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03ED73F4" w14:textId="77777777" w:rsidR="00054745" w:rsidRPr="004F30A9" w:rsidRDefault="00054745" w:rsidP="00453C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14:paraId="47860F76" w14:textId="77777777" w:rsidR="00054745" w:rsidRPr="007A3F8C" w:rsidRDefault="00054745" w:rsidP="00453C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D0C0811" w14:textId="77777777" w:rsidR="00054745" w:rsidRPr="004F30A9" w:rsidRDefault="00054745" w:rsidP="00453C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F26D74" w:rsidRPr="00FD14BF" w14:paraId="5D4669BD" w14:textId="77777777" w:rsidTr="00FA5670">
        <w:trPr>
          <w:trHeight w:hRule="exact" w:val="397"/>
        </w:trPr>
        <w:tc>
          <w:tcPr>
            <w:tcW w:w="1899" w:type="pct"/>
            <w:vAlign w:val="bottom"/>
          </w:tcPr>
          <w:p w14:paraId="457F0F05" w14:textId="77777777" w:rsidR="00054745" w:rsidRPr="007A3F8C" w:rsidRDefault="00054745" w:rsidP="00DC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3F8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B66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B66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C0EAC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436" w:type="pct"/>
          </w:tcPr>
          <w:p w14:paraId="36701F77" w14:textId="77777777" w:rsidR="00054745" w:rsidRPr="005C1FC0" w:rsidRDefault="00054745" w:rsidP="0005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after="0" w:line="240" w:lineRule="auto"/>
              <w:ind w:right="-10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3" w:type="pct"/>
          </w:tcPr>
          <w:p w14:paraId="0673DA3F" w14:textId="77777777" w:rsidR="00054745" w:rsidRPr="00BA769A" w:rsidRDefault="00054745" w:rsidP="00453C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5885757" w14:textId="77777777" w:rsidR="00054745" w:rsidRPr="002E410C" w:rsidRDefault="00054745" w:rsidP="00453C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7A8B5DC6" w14:textId="77777777" w:rsidR="00054745" w:rsidRPr="00FD14BF" w:rsidRDefault="00054745" w:rsidP="00453C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F996579" w14:textId="77777777" w:rsidR="00054745" w:rsidRPr="009A5BF4" w:rsidRDefault="00054745" w:rsidP="00453C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4AD6A634" w14:textId="77777777" w:rsidR="00054745" w:rsidRPr="00BA769A" w:rsidRDefault="00054745" w:rsidP="00453C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7B2EB2A" w14:textId="77777777" w:rsidR="00054745" w:rsidRPr="002E410C" w:rsidRDefault="00054745" w:rsidP="00453C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14:paraId="15F46EAC" w14:textId="77777777" w:rsidR="00054745" w:rsidRPr="00FD14BF" w:rsidRDefault="00054745" w:rsidP="00453C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0EAC" w:rsidRPr="00FD14BF" w14:paraId="38BFABE9" w14:textId="77777777" w:rsidTr="00FA5670">
        <w:trPr>
          <w:trHeight w:hRule="exact" w:val="397"/>
        </w:trPr>
        <w:tc>
          <w:tcPr>
            <w:tcW w:w="1899" w:type="pct"/>
            <w:vAlign w:val="bottom"/>
          </w:tcPr>
          <w:p w14:paraId="71536CC5" w14:textId="77777777" w:rsidR="00DC0EAC" w:rsidRPr="007A3F8C" w:rsidRDefault="00DC0EAC" w:rsidP="00DC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A3F8C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436" w:type="pct"/>
          </w:tcPr>
          <w:p w14:paraId="2880BE19" w14:textId="77777777" w:rsidR="00DC0EAC" w:rsidRPr="005C1FC0" w:rsidRDefault="00C9145D" w:rsidP="00C91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after="0" w:line="240" w:lineRule="auto"/>
              <w:ind w:right="-102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33" w:type="pct"/>
          </w:tcPr>
          <w:p w14:paraId="6E099AB9" w14:textId="77777777" w:rsidR="00DC0EAC" w:rsidRPr="00BA769A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68</w:t>
            </w:r>
            <w:r>
              <w:rPr>
                <w:rFonts w:ascii="Angsana New" w:hAnsi="Angsana New"/>
                <w:sz w:val="30"/>
                <w:szCs w:val="30"/>
              </w:rPr>
              <w:t>,695</w:t>
            </w:r>
          </w:p>
        </w:tc>
        <w:tc>
          <w:tcPr>
            <w:tcW w:w="145" w:type="pct"/>
          </w:tcPr>
          <w:p w14:paraId="01819CA7" w14:textId="1DF5571E" w:rsidR="00DC0EAC" w:rsidRPr="002E410C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64636671" w14:textId="77777777" w:rsidR="00DC0EAC" w:rsidRPr="00FD14BF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FD14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45DEA99" w14:textId="77777777" w:rsidR="00DC0EAC" w:rsidRPr="009A5BF4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31FDC3F4" w14:textId="77777777" w:rsidR="00DC0EAC" w:rsidRPr="00BA769A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68,695</w:t>
            </w:r>
          </w:p>
        </w:tc>
        <w:tc>
          <w:tcPr>
            <w:tcW w:w="145" w:type="pct"/>
          </w:tcPr>
          <w:p w14:paraId="6F532F58" w14:textId="681BD085" w:rsidR="00DC0EAC" w:rsidRPr="002E410C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14:paraId="654C3CA6" w14:textId="77777777" w:rsidR="00DC0EAC" w:rsidRPr="00FD14BF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  <w:r w:rsidRPr="00FD14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0EAC" w:rsidRPr="007A3F8C" w14:paraId="3595AA1C" w14:textId="77777777" w:rsidTr="00FA5670">
        <w:trPr>
          <w:trHeight w:hRule="exact" w:val="397"/>
        </w:trPr>
        <w:tc>
          <w:tcPr>
            <w:tcW w:w="1899" w:type="pct"/>
            <w:vAlign w:val="bottom"/>
          </w:tcPr>
          <w:p w14:paraId="2C32C9EF" w14:textId="77777777" w:rsidR="00DC0EAC" w:rsidRPr="007A3F8C" w:rsidRDefault="00DC0EAC" w:rsidP="00030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76A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</w:t>
            </w:r>
            <w:r w:rsidR="00030F19">
              <w:rPr>
                <w:rFonts w:ascii="Angsana New" w:hAnsi="Angsana New" w:hint="cs"/>
                <w:sz w:val="30"/>
                <w:szCs w:val="30"/>
                <w:cs/>
              </w:rPr>
              <w:t>กบุคคลและบริษัท</w:t>
            </w:r>
          </w:p>
        </w:tc>
        <w:tc>
          <w:tcPr>
            <w:tcW w:w="436" w:type="pct"/>
          </w:tcPr>
          <w:p w14:paraId="3379A9D2" w14:textId="77777777" w:rsidR="00DC0EAC" w:rsidRPr="004F30A9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</w:tcPr>
          <w:p w14:paraId="5D74A884" w14:textId="77777777" w:rsidR="00DC0EAC" w:rsidRPr="004F30A9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14:paraId="5F71B7E1" w14:textId="77777777" w:rsidR="00DC0EAC" w:rsidRPr="007A3F8C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28A80A1B" w14:textId="77777777" w:rsidR="00DC0EAC" w:rsidRPr="004F30A9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14:paraId="51987FB4" w14:textId="77777777" w:rsidR="00DC0EAC" w:rsidRPr="007A3F8C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62680AAF" w14:textId="77777777" w:rsidR="00DC0EAC" w:rsidRPr="004F30A9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14:paraId="4C6EC3CD" w14:textId="77777777" w:rsidR="00DC0EAC" w:rsidRPr="007A3F8C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05A5C59" w14:textId="77777777" w:rsidR="00DC0EAC" w:rsidRPr="004F30A9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030F19" w:rsidRPr="007A3F8C" w14:paraId="4C130AEF" w14:textId="77777777" w:rsidTr="00FA5670">
        <w:trPr>
          <w:trHeight w:hRule="exact" w:val="397"/>
        </w:trPr>
        <w:tc>
          <w:tcPr>
            <w:tcW w:w="1899" w:type="pct"/>
            <w:vAlign w:val="bottom"/>
          </w:tcPr>
          <w:p w14:paraId="49ABBD9A" w14:textId="77777777" w:rsidR="00030F19" w:rsidRPr="007A3F8C" w:rsidRDefault="00030F19" w:rsidP="00D56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หลักทรัพย์</w:t>
            </w:r>
            <w:r w:rsidR="00D56F60">
              <w:rPr>
                <w:rFonts w:ascii="Angsana New" w:hAnsi="Angsana New" w:hint="cs"/>
                <w:sz w:val="30"/>
                <w:szCs w:val="30"/>
                <w:cs/>
              </w:rPr>
              <w:t>จัดการกองทุน</w:t>
            </w:r>
          </w:p>
        </w:tc>
        <w:tc>
          <w:tcPr>
            <w:tcW w:w="436" w:type="pct"/>
          </w:tcPr>
          <w:p w14:paraId="5C959715" w14:textId="77777777" w:rsidR="00030F19" w:rsidRDefault="00030F19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71D1EE2C" w14:textId="77777777" w:rsidR="00030F19" w:rsidRDefault="00030F19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DAAFD41" w14:textId="77777777" w:rsidR="00030F19" w:rsidRPr="009A5BF4" w:rsidRDefault="00030F19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43C27669" w14:textId="77777777" w:rsidR="00030F19" w:rsidRDefault="00030F19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6458525" w14:textId="77777777" w:rsidR="00030F19" w:rsidRPr="009A5BF4" w:rsidRDefault="00030F19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04119E9B" w14:textId="77777777" w:rsidR="00030F19" w:rsidRDefault="00030F19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2FE62B2" w14:textId="77777777" w:rsidR="00030F19" w:rsidRPr="007A3F8C" w:rsidRDefault="00030F19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41D1DF4" w14:textId="77777777" w:rsidR="00030F19" w:rsidRDefault="00030F19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0EAC" w:rsidRPr="007A3F8C" w14:paraId="65FE3674" w14:textId="77777777" w:rsidTr="00FA5670">
        <w:trPr>
          <w:trHeight w:hRule="exact" w:val="397"/>
        </w:trPr>
        <w:tc>
          <w:tcPr>
            <w:tcW w:w="1899" w:type="pct"/>
            <w:vAlign w:val="bottom"/>
          </w:tcPr>
          <w:p w14:paraId="11973EE1" w14:textId="77777777" w:rsidR="00DC0EAC" w:rsidRPr="007A3F8C" w:rsidRDefault="00DC0EAC" w:rsidP="00DC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3F8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3F8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A3F8C">
              <w:rPr>
                <w:rFonts w:ascii="Angsana New" w:hAnsi="Angsana New"/>
                <w:sz w:val="30"/>
                <w:szCs w:val="30"/>
              </w:rPr>
              <w:tab/>
            </w:r>
            <w:r w:rsidRPr="007A3F8C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436" w:type="pct"/>
          </w:tcPr>
          <w:p w14:paraId="7253FF39" w14:textId="77777777" w:rsidR="00DC0EAC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1B732479" w14:textId="77777777" w:rsidR="00DC0EAC" w:rsidRPr="00BA769A" w:rsidRDefault="00685389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484,80</w:t>
            </w:r>
            <w:r w:rsidR="00D56F60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45" w:type="pct"/>
          </w:tcPr>
          <w:p w14:paraId="2B4AE5B0" w14:textId="77777777" w:rsidR="00DC0EAC" w:rsidRPr="009A5BF4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35A5F76" w14:textId="77777777" w:rsidR="00DC0EAC" w:rsidRPr="00BA769A" w:rsidRDefault="00685389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550</w:t>
            </w:r>
            <w:r w:rsidR="00DC0EAC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45" w:type="pct"/>
          </w:tcPr>
          <w:p w14:paraId="6D0D197E" w14:textId="77777777" w:rsidR="00DC0EAC" w:rsidRPr="009A5BF4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2A97D8B5" w14:textId="77777777" w:rsidR="00DC0EAC" w:rsidRPr="00BA769A" w:rsidRDefault="00685389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484,80</w:t>
            </w:r>
            <w:r w:rsidR="00D56F60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45" w:type="pct"/>
          </w:tcPr>
          <w:p w14:paraId="1E615AD1" w14:textId="77777777" w:rsidR="00DC0EAC" w:rsidRPr="007A3F8C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7E5CD35" w14:textId="77777777" w:rsidR="00DC0EAC" w:rsidRPr="00BA769A" w:rsidRDefault="00685389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  <w:r w:rsidR="00DC0EAC">
              <w:rPr>
                <w:rFonts w:ascii="Angsana New" w:hAnsi="Angsana New"/>
                <w:sz w:val="30"/>
                <w:szCs w:val="30"/>
              </w:rPr>
              <w:t>0,000</w:t>
            </w:r>
          </w:p>
        </w:tc>
      </w:tr>
      <w:tr w:rsidR="00DC0EAC" w:rsidRPr="007A3F8C" w14:paraId="1D8F55FD" w14:textId="77777777" w:rsidTr="00FA5670">
        <w:trPr>
          <w:trHeight w:hRule="exact" w:val="397"/>
        </w:trPr>
        <w:tc>
          <w:tcPr>
            <w:tcW w:w="1899" w:type="pct"/>
            <w:vAlign w:val="bottom"/>
          </w:tcPr>
          <w:p w14:paraId="647BF5ED" w14:textId="77777777" w:rsidR="00DC0EAC" w:rsidRPr="003B264B" w:rsidRDefault="00DC0EAC" w:rsidP="00DC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สั้น</w:t>
            </w:r>
          </w:p>
        </w:tc>
        <w:tc>
          <w:tcPr>
            <w:tcW w:w="436" w:type="pct"/>
          </w:tcPr>
          <w:p w14:paraId="0296739F" w14:textId="77777777" w:rsidR="00DC0EAC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</w:tcPr>
          <w:p w14:paraId="60DE4B2A" w14:textId="77777777" w:rsidR="00DC0EAC" w:rsidRPr="00BA769A" w:rsidRDefault="00685389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553,50</w:t>
            </w:r>
            <w:r w:rsidR="00D56F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</w:t>
            </w:r>
          </w:p>
        </w:tc>
        <w:tc>
          <w:tcPr>
            <w:tcW w:w="145" w:type="pct"/>
          </w:tcPr>
          <w:p w14:paraId="4AF67123" w14:textId="77777777" w:rsidR="00DC0EAC" w:rsidRPr="009A5BF4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6B5F2540" w14:textId="77777777" w:rsidR="00DC0EAC" w:rsidRPr="00BA769A" w:rsidRDefault="00685389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 w:rsidR="00DC0EAC">
              <w:rPr>
                <w:rFonts w:ascii="Angsana New" w:hAnsi="Angsana New"/>
                <w:b/>
                <w:bCs/>
                <w:sz w:val="30"/>
                <w:szCs w:val="30"/>
              </w:rPr>
              <w:t>0,000</w:t>
            </w:r>
          </w:p>
        </w:tc>
        <w:tc>
          <w:tcPr>
            <w:tcW w:w="145" w:type="pct"/>
          </w:tcPr>
          <w:p w14:paraId="3C250AC7" w14:textId="77777777" w:rsidR="00DC0EAC" w:rsidRPr="009A5BF4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</w:tcPr>
          <w:p w14:paraId="741B37F3" w14:textId="77777777" w:rsidR="00DC0EAC" w:rsidRPr="00BA769A" w:rsidRDefault="00685389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553</w:t>
            </w:r>
            <w:r w:rsidR="00DC0EA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="00D56F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</w:t>
            </w:r>
          </w:p>
        </w:tc>
        <w:tc>
          <w:tcPr>
            <w:tcW w:w="145" w:type="pct"/>
          </w:tcPr>
          <w:p w14:paraId="533E664E" w14:textId="77777777" w:rsidR="00DC0EAC" w:rsidRPr="009A5BF4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</w:tcPr>
          <w:p w14:paraId="1BE79016" w14:textId="77777777" w:rsidR="00DC0EAC" w:rsidRPr="00BA769A" w:rsidRDefault="00685389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 w:rsidR="00DC0EAC">
              <w:rPr>
                <w:rFonts w:ascii="Angsana New" w:hAnsi="Angsana New"/>
                <w:b/>
                <w:bCs/>
                <w:sz w:val="30"/>
                <w:szCs w:val="30"/>
              </w:rPr>
              <w:t>0,000</w:t>
            </w:r>
          </w:p>
        </w:tc>
      </w:tr>
      <w:tr w:rsidR="00DC0EAC" w:rsidRPr="002E410C" w14:paraId="4D32311C" w14:textId="77777777" w:rsidTr="00FA5670">
        <w:trPr>
          <w:trHeight w:val="420"/>
        </w:trPr>
        <w:tc>
          <w:tcPr>
            <w:tcW w:w="1899" w:type="pct"/>
            <w:vAlign w:val="bottom"/>
          </w:tcPr>
          <w:p w14:paraId="1EE29504" w14:textId="77777777" w:rsidR="00DC0EAC" w:rsidRPr="00771899" w:rsidRDefault="00DC0EAC" w:rsidP="00DC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  <w:p w14:paraId="757B8694" w14:textId="77777777" w:rsidR="00DC0EAC" w:rsidRPr="002E410C" w:rsidRDefault="00DC0EAC" w:rsidP="00DC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41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</w:t>
            </w:r>
            <w:r w:rsidRPr="002E41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สัญญาเช่าการเงินส่วนที่ถึง</w:t>
            </w:r>
          </w:p>
        </w:tc>
        <w:tc>
          <w:tcPr>
            <w:tcW w:w="436" w:type="pct"/>
          </w:tcPr>
          <w:p w14:paraId="1EE6CA96" w14:textId="77777777" w:rsidR="00DC0EAC" w:rsidRPr="002E410C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16F6A8D9" w14:textId="77777777" w:rsidR="00DC0EAC" w:rsidRPr="002E410C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14:paraId="0FB843D5" w14:textId="77777777" w:rsidR="00DC0EAC" w:rsidRPr="002E410C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2B0F024B" w14:textId="77777777" w:rsidR="00DC0EAC" w:rsidRPr="002E410C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14:paraId="79D7CEC2" w14:textId="77777777" w:rsidR="00DC0EAC" w:rsidRPr="002E410C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6723EEAC" w14:textId="77777777" w:rsidR="00DC0EAC" w:rsidRPr="002E410C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14:paraId="6888229C" w14:textId="77777777" w:rsidR="00DC0EAC" w:rsidRPr="002E410C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49A4AA9D" w14:textId="77777777" w:rsidR="00DC0EAC" w:rsidRPr="002E410C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DC0EAC" w:rsidRPr="002E410C" w14:paraId="0DB69816" w14:textId="77777777" w:rsidTr="00FA5670">
        <w:trPr>
          <w:trHeight w:hRule="exact" w:val="397"/>
        </w:trPr>
        <w:tc>
          <w:tcPr>
            <w:tcW w:w="1899" w:type="pct"/>
            <w:vAlign w:val="bottom"/>
          </w:tcPr>
          <w:p w14:paraId="1992E47A" w14:textId="77777777" w:rsidR="00DC0EAC" w:rsidRPr="002E410C" w:rsidRDefault="00DC0EAC" w:rsidP="00DC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41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กำหนดชำระภายในหนึ่งปี</w:t>
            </w:r>
          </w:p>
        </w:tc>
        <w:tc>
          <w:tcPr>
            <w:tcW w:w="436" w:type="pct"/>
          </w:tcPr>
          <w:p w14:paraId="3353E5FA" w14:textId="77777777" w:rsidR="00DC0EAC" w:rsidRPr="002E410C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34AA7080" w14:textId="77777777" w:rsidR="00DC0EAC" w:rsidRPr="002E410C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410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9AABFB0" w14:textId="77777777" w:rsidR="00DC0EAC" w:rsidRPr="002E410C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688669A" w14:textId="77777777" w:rsidR="00DC0EAC" w:rsidRPr="002E410C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410C">
              <w:rPr>
                <w:rFonts w:ascii="Angsana New" w:hAnsi="Angsana New"/>
                <w:b/>
                <w:bCs/>
                <w:sz w:val="30"/>
                <w:szCs w:val="30"/>
              </w:rPr>
              <w:t>1,066</w:t>
            </w:r>
          </w:p>
        </w:tc>
        <w:tc>
          <w:tcPr>
            <w:tcW w:w="145" w:type="pct"/>
          </w:tcPr>
          <w:p w14:paraId="69D50D77" w14:textId="77777777" w:rsidR="00DC0EAC" w:rsidRPr="002E410C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2D72813F" w14:textId="77777777" w:rsidR="00DC0EAC" w:rsidRPr="002E410C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410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CD520C3" w14:textId="77777777" w:rsidR="00DC0EAC" w:rsidRPr="002E410C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37568845" w14:textId="77777777" w:rsidR="00DC0EAC" w:rsidRPr="002E410C" w:rsidRDefault="00DC0EAC" w:rsidP="005F6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410C">
              <w:rPr>
                <w:rFonts w:ascii="Angsana New" w:hAnsi="Angsana New"/>
                <w:b/>
                <w:bCs/>
                <w:sz w:val="30"/>
                <w:szCs w:val="30"/>
              </w:rPr>
              <w:t>1,066</w:t>
            </w:r>
          </w:p>
        </w:tc>
      </w:tr>
      <w:tr w:rsidR="00DC0EAC" w:rsidRPr="005B661E" w14:paraId="423766ED" w14:textId="77777777" w:rsidTr="00FA5670">
        <w:trPr>
          <w:trHeight w:val="127"/>
        </w:trPr>
        <w:tc>
          <w:tcPr>
            <w:tcW w:w="1899" w:type="pct"/>
            <w:vAlign w:val="bottom"/>
          </w:tcPr>
          <w:p w14:paraId="30F52F60" w14:textId="77777777" w:rsidR="00DC0EAC" w:rsidRPr="005B661E" w:rsidRDefault="00DC0EAC" w:rsidP="00DC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36" w:type="pct"/>
          </w:tcPr>
          <w:p w14:paraId="4927563C" w14:textId="77777777" w:rsidR="00DC0EAC" w:rsidRPr="005B661E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052405E8" w14:textId="77777777" w:rsidR="00DC0EAC" w:rsidRPr="005B661E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5" w:type="pct"/>
          </w:tcPr>
          <w:p w14:paraId="52033B0B" w14:textId="77777777" w:rsidR="00DC0EAC" w:rsidRPr="005B661E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60FD03D0" w14:textId="77777777" w:rsidR="00DC0EAC" w:rsidRPr="005B661E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5" w:type="pct"/>
          </w:tcPr>
          <w:p w14:paraId="65883533" w14:textId="77777777" w:rsidR="00DC0EAC" w:rsidRPr="005B661E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356DE249" w14:textId="77777777" w:rsidR="00DC0EAC" w:rsidRPr="005B661E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5" w:type="pct"/>
          </w:tcPr>
          <w:p w14:paraId="538ECE8E" w14:textId="77777777" w:rsidR="00DC0EAC" w:rsidRPr="005B661E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2896F4BB" w14:textId="77777777" w:rsidR="00DC0EAC" w:rsidRPr="005B661E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DC0EAC" w:rsidRPr="007A3F8C" w14:paraId="2244AABD" w14:textId="77777777" w:rsidTr="00FA5670">
        <w:trPr>
          <w:trHeight w:hRule="exact" w:val="397"/>
        </w:trPr>
        <w:tc>
          <w:tcPr>
            <w:tcW w:w="1899" w:type="pct"/>
            <w:vAlign w:val="bottom"/>
          </w:tcPr>
          <w:p w14:paraId="62746664" w14:textId="77777777" w:rsidR="00DC0EAC" w:rsidRPr="007A3F8C" w:rsidRDefault="00DC0EAC" w:rsidP="00DC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3F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436" w:type="pct"/>
          </w:tcPr>
          <w:p w14:paraId="2688F16E" w14:textId="77777777" w:rsidR="00DC0EAC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double" w:sz="4" w:space="0" w:color="auto"/>
            </w:tcBorders>
          </w:tcPr>
          <w:p w14:paraId="6EA2E066" w14:textId="77777777" w:rsidR="00DC0EAC" w:rsidRPr="0004184D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1,574,174</w:t>
            </w:r>
          </w:p>
        </w:tc>
        <w:tc>
          <w:tcPr>
            <w:tcW w:w="145" w:type="pct"/>
          </w:tcPr>
          <w:p w14:paraId="7987A848" w14:textId="77777777" w:rsidR="00DC0EAC" w:rsidRPr="0004184D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644FBC7A" w14:textId="77777777" w:rsidR="00DC0EAC" w:rsidRPr="0004184D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1,220,497</w:t>
            </w:r>
          </w:p>
        </w:tc>
        <w:tc>
          <w:tcPr>
            <w:tcW w:w="145" w:type="pct"/>
          </w:tcPr>
          <w:p w14:paraId="61FE8AEE" w14:textId="77777777" w:rsidR="00DC0EAC" w:rsidRPr="0004184D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double" w:sz="4" w:space="0" w:color="auto"/>
            </w:tcBorders>
          </w:tcPr>
          <w:p w14:paraId="7D24BAE7" w14:textId="77777777" w:rsidR="00DC0EAC" w:rsidRPr="0004184D" w:rsidRDefault="00DC0EAC" w:rsidP="005B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1,510,68</w:t>
            </w:r>
            <w:r w:rsidR="00D56F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145" w:type="pct"/>
          </w:tcPr>
          <w:p w14:paraId="05232615" w14:textId="77777777" w:rsidR="00DC0EAC" w:rsidRPr="007A3F8C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3078B857" w14:textId="77777777" w:rsidR="00DC0EAC" w:rsidRPr="0004184D" w:rsidRDefault="00DC0EAC" w:rsidP="005F6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1,164,046</w:t>
            </w:r>
          </w:p>
        </w:tc>
      </w:tr>
      <w:tr w:rsidR="00DC0EAC" w:rsidRPr="00295260" w14:paraId="3958640C" w14:textId="77777777" w:rsidTr="00FA5670">
        <w:trPr>
          <w:trHeight w:val="53"/>
        </w:trPr>
        <w:tc>
          <w:tcPr>
            <w:tcW w:w="1899" w:type="pct"/>
            <w:vAlign w:val="bottom"/>
          </w:tcPr>
          <w:p w14:paraId="3F56D2ED" w14:textId="77777777" w:rsidR="00DC0EAC" w:rsidRPr="00771899" w:rsidRDefault="00DC0EAC" w:rsidP="00DC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436" w:type="pct"/>
          </w:tcPr>
          <w:p w14:paraId="00E6A5C5" w14:textId="77777777" w:rsidR="00DC0EAC" w:rsidRPr="00771899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33" w:type="pct"/>
            <w:vAlign w:val="bottom"/>
          </w:tcPr>
          <w:p w14:paraId="2B72179D" w14:textId="77777777" w:rsidR="00DC0EAC" w:rsidRPr="00771899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5" w:type="pct"/>
            <w:vAlign w:val="bottom"/>
          </w:tcPr>
          <w:p w14:paraId="5300997C" w14:textId="77777777" w:rsidR="00DC0EAC" w:rsidRPr="00771899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82" w:type="pct"/>
            <w:vAlign w:val="bottom"/>
          </w:tcPr>
          <w:p w14:paraId="590CF8E8" w14:textId="77777777" w:rsidR="00DC0EAC" w:rsidRPr="00771899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5" w:type="pct"/>
            <w:vAlign w:val="bottom"/>
          </w:tcPr>
          <w:p w14:paraId="61B5D01E" w14:textId="77777777" w:rsidR="00DC0EAC" w:rsidRPr="00771899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33" w:type="pct"/>
            <w:vAlign w:val="bottom"/>
          </w:tcPr>
          <w:p w14:paraId="16FE080F" w14:textId="77777777" w:rsidR="00DC0EAC" w:rsidRPr="00771899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5" w:type="pct"/>
            <w:vAlign w:val="bottom"/>
          </w:tcPr>
          <w:p w14:paraId="2A87F647" w14:textId="77777777" w:rsidR="00DC0EAC" w:rsidRPr="00771899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81" w:type="pct"/>
            <w:vAlign w:val="bottom"/>
          </w:tcPr>
          <w:p w14:paraId="3CFFB891" w14:textId="77777777" w:rsidR="00DC0EAC" w:rsidRPr="00771899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C0EAC" w:rsidRPr="007A3F8C" w14:paraId="20410B90" w14:textId="77777777" w:rsidTr="00FA5670">
        <w:trPr>
          <w:trHeight w:hRule="exact" w:val="397"/>
        </w:trPr>
        <w:tc>
          <w:tcPr>
            <w:tcW w:w="1899" w:type="pct"/>
            <w:vAlign w:val="bottom"/>
          </w:tcPr>
          <w:p w14:paraId="0F03043E" w14:textId="77777777" w:rsidR="00DC0EAC" w:rsidRPr="007A3F8C" w:rsidRDefault="00DC0EAC" w:rsidP="005B661E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3F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ส่วนที่ไม่หมุนเวียน</w:t>
            </w:r>
          </w:p>
        </w:tc>
        <w:tc>
          <w:tcPr>
            <w:tcW w:w="436" w:type="pct"/>
          </w:tcPr>
          <w:p w14:paraId="01C676E0" w14:textId="77777777" w:rsidR="00DC0EAC" w:rsidRPr="004F30A9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</w:tcPr>
          <w:p w14:paraId="35CB1344" w14:textId="77777777" w:rsidR="00DC0EAC" w:rsidRPr="004F30A9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14:paraId="4AAEF1C5" w14:textId="77777777" w:rsidR="00DC0EAC" w:rsidRPr="007A3F8C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47DE9C9" w14:textId="77777777" w:rsidR="00DC0EAC" w:rsidRPr="004F30A9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14:paraId="5D7E87FA" w14:textId="77777777" w:rsidR="00DC0EAC" w:rsidRPr="007A3F8C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5A33785B" w14:textId="77777777" w:rsidR="00DC0EAC" w:rsidRPr="004F30A9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14:paraId="039D228A" w14:textId="77777777" w:rsidR="00DC0EAC" w:rsidRPr="007A3F8C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E42B5B1" w14:textId="77777777" w:rsidR="00DC0EAC" w:rsidRPr="004F30A9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DC0EAC" w:rsidRPr="007A3F8C" w14:paraId="047A99D6" w14:textId="77777777" w:rsidTr="00FA5670">
        <w:trPr>
          <w:trHeight w:hRule="exact" w:val="397"/>
        </w:trPr>
        <w:tc>
          <w:tcPr>
            <w:tcW w:w="1899" w:type="pct"/>
            <w:vAlign w:val="bottom"/>
          </w:tcPr>
          <w:p w14:paraId="7A6558FE" w14:textId="77777777" w:rsidR="00DC0EAC" w:rsidRPr="007A3F8C" w:rsidRDefault="00DC0EAC" w:rsidP="00DC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3F8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36" w:type="pct"/>
          </w:tcPr>
          <w:p w14:paraId="1D1405A2" w14:textId="77777777" w:rsidR="00DC0EAC" w:rsidRPr="004F30A9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</w:tcPr>
          <w:p w14:paraId="2428C6FC" w14:textId="77777777" w:rsidR="00DC0EAC" w:rsidRPr="004F30A9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14:paraId="4B666EB0" w14:textId="77777777" w:rsidR="00DC0EAC" w:rsidRPr="007A3F8C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3B1382B" w14:textId="77777777" w:rsidR="00DC0EAC" w:rsidRPr="004F30A9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14:paraId="30C4A87B" w14:textId="77777777" w:rsidR="00DC0EAC" w:rsidRPr="007A3F8C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03804EE1" w14:textId="77777777" w:rsidR="00DC0EAC" w:rsidRPr="004F30A9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14:paraId="6C5EB932" w14:textId="77777777" w:rsidR="00DC0EAC" w:rsidRPr="007A3F8C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8F39A7E" w14:textId="77777777" w:rsidR="00DC0EAC" w:rsidRPr="004F30A9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DC0EAC" w:rsidRPr="007A3F8C" w14:paraId="54146A88" w14:textId="77777777" w:rsidTr="00FA5670">
        <w:trPr>
          <w:trHeight w:hRule="exact" w:val="397"/>
        </w:trPr>
        <w:tc>
          <w:tcPr>
            <w:tcW w:w="1899" w:type="pct"/>
            <w:vAlign w:val="bottom"/>
          </w:tcPr>
          <w:p w14:paraId="6E6C53D9" w14:textId="77777777" w:rsidR="00DC0EAC" w:rsidRPr="007A3F8C" w:rsidRDefault="00DC0EAC" w:rsidP="00DC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3F8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3F8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A3F8C">
              <w:rPr>
                <w:rFonts w:ascii="Angsana New" w:hAnsi="Angsana New"/>
                <w:sz w:val="30"/>
                <w:szCs w:val="30"/>
              </w:rPr>
              <w:tab/>
            </w:r>
            <w:r w:rsidRPr="007A3F8C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436" w:type="pct"/>
          </w:tcPr>
          <w:p w14:paraId="4CD99302" w14:textId="77777777" w:rsidR="00DC0EAC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51E99236" w14:textId="77777777" w:rsidR="00DC0EAC" w:rsidRPr="00BA769A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47,000</w:t>
            </w:r>
          </w:p>
        </w:tc>
        <w:tc>
          <w:tcPr>
            <w:tcW w:w="145" w:type="pct"/>
          </w:tcPr>
          <w:p w14:paraId="089AFD55" w14:textId="77777777" w:rsidR="00DC0EAC" w:rsidRPr="009A5BF4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CF565F1" w14:textId="77777777" w:rsidR="00DC0EAC" w:rsidRPr="00BA769A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158,833</w:t>
            </w:r>
          </w:p>
        </w:tc>
        <w:tc>
          <w:tcPr>
            <w:tcW w:w="145" w:type="pct"/>
          </w:tcPr>
          <w:p w14:paraId="2D54B401" w14:textId="77777777" w:rsidR="00DC0EAC" w:rsidRPr="009A5BF4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258A61F5" w14:textId="77777777" w:rsidR="00DC0EAC" w:rsidRPr="00BA769A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47,000</w:t>
            </w:r>
          </w:p>
        </w:tc>
        <w:tc>
          <w:tcPr>
            <w:tcW w:w="145" w:type="pct"/>
          </w:tcPr>
          <w:p w14:paraId="48DCB471" w14:textId="77777777" w:rsidR="00DC0EAC" w:rsidRPr="007A3F8C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560334FB" w14:textId="77777777" w:rsidR="00DC0EAC" w:rsidRPr="00BA769A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158,833</w:t>
            </w:r>
          </w:p>
        </w:tc>
      </w:tr>
      <w:tr w:rsidR="00DC0EAC" w:rsidRPr="007A3F8C" w14:paraId="33784A92" w14:textId="77777777" w:rsidTr="00FA5670">
        <w:trPr>
          <w:trHeight w:hRule="exact" w:val="397"/>
        </w:trPr>
        <w:tc>
          <w:tcPr>
            <w:tcW w:w="1899" w:type="pct"/>
            <w:vAlign w:val="bottom"/>
          </w:tcPr>
          <w:p w14:paraId="2E47CC15" w14:textId="77777777" w:rsidR="00DC0EAC" w:rsidRPr="003B264B" w:rsidRDefault="00DC0EAC" w:rsidP="00DC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26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436" w:type="pct"/>
          </w:tcPr>
          <w:p w14:paraId="136D11F5" w14:textId="77777777" w:rsidR="00DC0EAC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</w:tcPr>
          <w:p w14:paraId="5A568CB0" w14:textId="77777777" w:rsidR="00DC0EAC" w:rsidRPr="00BA769A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47,000</w:t>
            </w:r>
          </w:p>
        </w:tc>
        <w:tc>
          <w:tcPr>
            <w:tcW w:w="145" w:type="pct"/>
          </w:tcPr>
          <w:p w14:paraId="45602DFA" w14:textId="77777777" w:rsidR="00DC0EAC" w:rsidRPr="009A5BF4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15D0BB32" w14:textId="77777777" w:rsidR="00DC0EAC" w:rsidRPr="00BA769A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158,833</w:t>
            </w:r>
          </w:p>
        </w:tc>
        <w:tc>
          <w:tcPr>
            <w:tcW w:w="145" w:type="pct"/>
          </w:tcPr>
          <w:p w14:paraId="03AA2BCF" w14:textId="77777777" w:rsidR="00DC0EAC" w:rsidRPr="009A5BF4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</w:tcPr>
          <w:p w14:paraId="325F51FB" w14:textId="77777777" w:rsidR="00DC0EAC" w:rsidRPr="00BA769A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47,000</w:t>
            </w:r>
          </w:p>
        </w:tc>
        <w:tc>
          <w:tcPr>
            <w:tcW w:w="145" w:type="pct"/>
          </w:tcPr>
          <w:p w14:paraId="0DD8E35A" w14:textId="77777777" w:rsidR="00DC0EAC" w:rsidRPr="009A5BF4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</w:tcPr>
          <w:p w14:paraId="5496AD04" w14:textId="77777777" w:rsidR="00DC0EAC" w:rsidRPr="00BA769A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158,833</w:t>
            </w:r>
          </w:p>
        </w:tc>
      </w:tr>
      <w:tr w:rsidR="00DC0EAC" w:rsidRPr="008034A7" w14:paraId="0D50C776" w14:textId="77777777" w:rsidTr="00FA5670">
        <w:trPr>
          <w:trHeight w:val="118"/>
        </w:trPr>
        <w:tc>
          <w:tcPr>
            <w:tcW w:w="1899" w:type="pct"/>
            <w:vAlign w:val="bottom"/>
          </w:tcPr>
          <w:p w14:paraId="28D18DE5" w14:textId="77777777" w:rsidR="00DC0EAC" w:rsidRPr="008034A7" w:rsidRDefault="00DC0EAC" w:rsidP="00DC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6" w:type="pct"/>
          </w:tcPr>
          <w:p w14:paraId="0A3D4F47" w14:textId="77777777" w:rsidR="00DC0EAC" w:rsidRPr="008034A7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6D171C66" w14:textId="77777777" w:rsidR="00DC0EAC" w:rsidRPr="008034A7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AA96B71" w14:textId="77777777" w:rsidR="00DC0EAC" w:rsidRPr="008034A7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408BA797" w14:textId="77777777" w:rsidR="00DC0EAC" w:rsidRPr="008034A7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8A92804" w14:textId="77777777" w:rsidR="00DC0EAC" w:rsidRPr="008034A7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1C710B54" w14:textId="77777777" w:rsidR="00DC0EAC" w:rsidRPr="008034A7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7CC623E" w14:textId="77777777" w:rsidR="00DC0EAC" w:rsidRPr="008034A7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36E1BE5D" w14:textId="77777777" w:rsidR="00DC0EAC" w:rsidRPr="008034A7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C0EAC" w:rsidRPr="007A3F8C" w14:paraId="18BA1B2E" w14:textId="77777777" w:rsidTr="00FA5670">
        <w:trPr>
          <w:trHeight w:hRule="exact" w:val="397"/>
        </w:trPr>
        <w:tc>
          <w:tcPr>
            <w:tcW w:w="1899" w:type="pct"/>
            <w:vAlign w:val="bottom"/>
          </w:tcPr>
          <w:p w14:paraId="6F00ACE4" w14:textId="77777777" w:rsidR="00DC0EAC" w:rsidRPr="007A3F8C" w:rsidRDefault="00DC0EAC" w:rsidP="00DC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3F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436" w:type="pct"/>
          </w:tcPr>
          <w:p w14:paraId="07F59B6C" w14:textId="77777777" w:rsidR="00DC0EAC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double" w:sz="4" w:space="0" w:color="auto"/>
            </w:tcBorders>
          </w:tcPr>
          <w:p w14:paraId="7458239F" w14:textId="77777777" w:rsidR="00DC0EAC" w:rsidRPr="009A5BF4" w:rsidRDefault="00DC0EAC" w:rsidP="00BB0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47,000</w:t>
            </w:r>
          </w:p>
        </w:tc>
        <w:tc>
          <w:tcPr>
            <w:tcW w:w="145" w:type="pct"/>
          </w:tcPr>
          <w:p w14:paraId="745B7D19" w14:textId="77777777" w:rsidR="00DC0EAC" w:rsidRPr="009A5BF4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74DB2F79" w14:textId="77777777" w:rsidR="00DC0EAC" w:rsidRPr="009A5BF4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158,833</w:t>
            </w:r>
          </w:p>
        </w:tc>
        <w:tc>
          <w:tcPr>
            <w:tcW w:w="145" w:type="pct"/>
          </w:tcPr>
          <w:p w14:paraId="17B93DDB" w14:textId="77777777" w:rsidR="00DC0EAC" w:rsidRPr="009A5BF4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double" w:sz="4" w:space="0" w:color="auto"/>
            </w:tcBorders>
          </w:tcPr>
          <w:p w14:paraId="3886A8A4" w14:textId="77777777" w:rsidR="00DC0EAC" w:rsidRPr="009A5BF4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47,000</w:t>
            </w:r>
          </w:p>
        </w:tc>
        <w:tc>
          <w:tcPr>
            <w:tcW w:w="145" w:type="pct"/>
          </w:tcPr>
          <w:p w14:paraId="21006A41" w14:textId="77777777" w:rsidR="00DC0EAC" w:rsidRPr="007A3F8C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27F90ED0" w14:textId="77777777" w:rsidR="00DC0EAC" w:rsidRPr="009A5BF4" w:rsidRDefault="00DC0EAC" w:rsidP="00DC0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158,833</w:t>
            </w:r>
          </w:p>
        </w:tc>
      </w:tr>
    </w:tbl>
    <w:p w14:paraId="36B1707B" w14:textId="77777777" w:rsidR="002E69F3" w:rsidRDefault="002E69F3" w:rsidP="004F30A9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034DE13" w14:textId="77777777" w:rsidR="005C797C" w:rsidRDefault="005C797C" w:rsidP="004F30A9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E51F06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หนี้สินที่มีภาระดอกเบี้ยซึ่งไม่รวมหนี้สินตามสัญญาเช่าการเงิน</w:t>
      </w:r>
      <w:r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E51F06">
        <w:rPr>
          <w:rFonts w:ascii="Angsana New" w:hAnsi="Angsana New" w:cs="Angsana New"/>
          <w:sz w:val="30"/>
          <w:szCs w:val="30"/>
          <w:cs/>
          <w:lang w:bidi="th-TH"/>
        </w:rPr>
        <w:t>แสดงตามระยะเวลาครบกำหนดการจ่ายชำระ</w:t>
      </w:r>
      <w:r w:rsidRPr="00E51F0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>
        <w:rPr>
          <w:rFonts w:ascii="Angsana New" w:hAnsi="Angsana New" w:cs="Angsana New"/>
          <w:sz w:val="30"/>
          <w:szCs w:val="30"/>
          <w:lang w:bidi="th-TH"/>
        </w:rPr>
        <w:t xml:space="preserve">                 </w:t>
      </w:r>
      <w:r w:rsidRPr="00E51F06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 w:rsidRPr="00E51F06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E51F06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ธันวาคม </w:t>
      </w:r>
      <w:r w:rsidRPr="00E51F06">
        <w:rPr>
          <w:rFonts w:ascii="Angsana New" w:hAnsi="Angsana New" w:cs="Angsana New"/>
          <w:sz w:val="30"/>
          <w:szCs w:val="30"/>
          <w:cs/>
          <w:lang w:bidi="th-TH"/>
        </w:rPr>
        <w:t>ได้ดังนี้</w:t>
      </w:r>
    </w:p>
    <w:p w14:paraId="17384C02" w14:textId="77777777" w:rsidR="005C797C" w:rsidRPr="002E69F3" w:rsidRDefault="005C797C" w:rsidP="004F30A9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40"/>
        <w:gridCol w:w="994"/>
        <w:gridCol w:w="271"/>
        <w:gridCol w:w="1081"/>
        <w:gridCol w:w="262"/>
        <w:gridCol w:w="990"/>
        <w:gridCol w:w="269"/>
        <w:gridCol w:w="1081"/>
      </w:tblGrid>
      <w:tr w:rsidR="002F5F77" w:rsidRPr="00E51F06" w14:paraId="38ED36CF" w14:textId="77777777" w:rsidTr="00FA5670">
        <w:tc>
          <w:tcPr>
            <w:tcW w:w="2336" w:type="pct"/>
          </w:tcPr>
          <w:p w14:paraId="65C898AE" w14:textId="77777777" w:rsidR="005C797C" w:rsidRPr="00E51F06" w:rsidRDefault="005C797C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pct"/>
            <w:gridSpan w:val="3"/>
          </w:tcPr>
          <w:p w14:paraId="5B962EA4" w14:textId="77777777" w:rsidR="005C797C" w:rsidRPr="00E51F06" w:rsidRDefault="005C797C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F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2B8824D8" w14:textId="77777777" w:rsidR="005C797C" w:rsidRPr="00E51F06" w:rsidRDefault="005C797C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pct"/>
            <w:gridSpan w:val="3"/>
          </w:tcPr>
          <w:p w14:paraId="20FA2F17" w14:textId="77777777" w:rsidR="005C797C" w:rsidRPr="00E51F06" w:rsidRDefault="005C797C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F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5F77" w:rsidRPr="00E51F06" w14:paraId="7F937C26" w14:textId="77777777" w:rsidTr="00FA5670">
        <w:tc>
          <w:tcPr>
            <w:tcW w:w="2336" w:type="pct"/>
          </w:tcPr>
          <w:p w14:paraId="7F5C788A" w14:textId="77777777" w:rsidR="004F30A9" w:rsidRPr="00E51F06" w:rsidRDefault="004F30A9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</w:tcPr>
          <w:p w14:paraId="19894211" w14:textId="77777777" w:rsidR="004F30A9" w:rsidRPr="006E594F" w:rsidRDefault="008645A4" w:rsidP="004F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6" w:type="pct"/>
          </w:tcPr>
          <w:p w14:paraId="41B84A70" w14:textId="77777777" w:rsidR="004F30A9" w:rsidRPr="006E594F" w:rsidRDefault="004F30A9" w:rsidP="004F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60C705F" w14:textId="77777777" w:rsidR="004F30A9" w:rsidRPr="006E594F" w:rsidRDefault="003745B9" w:rsidP="004F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5E12D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1" w:type="pct"/>
          </w:tcPr>
          <w:p w14:paraId="363FC381" w14:textId="77777777" w:rsidR="004F30A9" w:rsidRPr="006E594F" w:rsidRDefault="004F30A9" w:rsidP="004F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473C0148" w14:textId="77777777" w:rsidR="004F30A9" w:rsidRPr="006E594F" w:rsidRDefault="008645A4" w:rsidP="004F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5" w:type="pct"/>
          </w:tcPr>
          <w:p w14:paraId="640A03B1" w14:textId="77777777" w:rsidR="004F30A9" w:rsidRPr="006E594F" w:rsidRDefault="004F30A9" w:rsidP="004F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F3C83A6" w14:textId="77777777" w:rsidR="004F30A9" w:rsidRPr="006E594F" w:rsidRDefault="003745B9" w:rsidP="004F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5E12DA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2F5F77" w:rsidRPr="00E51F06" w14:paraId="5C56D778" w14:textId="77777777" w:rsidTr="00FA5670">
        <w:tc>
          <w:tcPr>
            <w:tcW w:w="2336" w:type="pct"/>
          </w:tcPr>
          <w:p w14:paraId="580EBFF4" w14:textId="77777777" w:rsidR="005C797C" w:rsidRPr="00E51F06" w:rsidRDefault="005C797C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4" w:type="pct"/>
            <w:gridSpan w:val="7"/>
          </w:tcPr>
          <w:p w14:paraId="48E6E11C" w14:textId="77777777" w:rsidR="005C797C" w:rsidRPr="00E51F06" w:rsidRDefault="005C797C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F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12DA" w:rsidRPr="00E51F06" w14:paraId="64EE6AE5" w14:textId="77777777" w:rsidTr="00FA5670">
        <w:tc>
          <w:tcPr>
            <w:tcW w:w="2336" w:type="pct"/>
          </w:tcPr>
          <w:p w14:paraId="0A9510CE" w14:textId="77777777" w:rsidR="005E12DA" w:rsidRPr="00E51F06" w:rsidRDefault="005E12DA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1F06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  <w:r w:rsidRPr="00E51F0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35" w:type="pct"/>
          </w:tcPr>
          <w:p w14:paraId="13B26C21" w14:textId="77777777" w:rsidR="005E12DA" w:rsidRPr="00BA769A" w:rsidRDefault="006B4179" w:rsidP="00BB0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1,574,174</w:t>
            </w:r>
          </w:p>
        </w:tc>
        <w:tc>
          <w:tcPr>
            <w:tcW w:w="146" w:type="pct"/>
          </w:tcPr>
          <w:p w14:paraId="3EEAF7CB" w14:textId="77777777" w:rsidR="005E12DA" w:rsidRPr="002B0AA5" w:rsidRDefault="005E12DA" w:rsidP="004F6C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730FD5D" w14:textId="77777777" w:rsidR="005E12DA" w:rsidRPr="00BA769A" w:rsidRDefault="005E12DA" w:rsidP="00481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1,219,431</w:t>
            </w:r>
          </w:p>
        </w:tc>
        <w:tc>
          <w:tcPr>
            <w:tcW w:w="141" w:type="pct"/>
          </w:tcPr>
          <w:p w14:paraId="0D74B1BA" w14:textId="77777777" w:rsidR="005E12DA" w:rsidRPr="002B0AA5" w:rsidRDefault="005E12DA" w:rsidP="004F6C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50D2F759" w14:textId="77777777" w:rsidR="005E12DA" w:rsidRPr="00BA769A" w:rsidRDefault="006B4179" w:rsidP="004C6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1,510,685</w:t>
            </w:r>
          </w:p>
        </w:tc>
        <w:tc>
          <w:tcPr>
            <w:tcW w:w="145" w:type="pct"/>
          </w:tcPr>
          <w:p w14:paraId="4867F5D0" w14:textId="77777777" w:rsidR="005E12DA" w:rsidRPr="002B0AA5" w:rsidRDefault="005E12DA" w:rsidP="004F6C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74DF64A" w14:textId="77777777" w:rsidR="005E12DA" w:rsidRPr="00BA769A" w:rsidRDefault="005E12DA" w:rsidP="00BB0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1,162,980</w:t>
            </w:r>
          </w:p>
        </w:tc>
      </w:tr>
      <w:tr w:rsidR="005E12DA" w:rsidRPr="00E51F06" w14:paraId="3DBFEFC3" w14:textId="77777777" w:rsidTr="00FA5670">
        <w:tc>
          <w:tcPr>
            <w:tcW w:w="2336" w:type="pct"/>
          </w:tcPr>
          <w:p w14:paraId="2987B041" w14:textId="77777777" w:rsidR="005E12DA" w:rsidRPr="00E51F06" w:rsidRDefault="005E12DA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1F06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535" w:type="pct"/>
          </w:tcPr>
          <w:p w14:paraId="55817804" w14:textId="77777777" w:rsidR="005E12DA" w:rsidRPr="00BA769A" w:rsidRDefault="006B4179" w:rsidP="00BB0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47,000</w:t>
            </w:r>
          </w:p>
        </w:tc>
        <w:tc>
          <w:tcPr>
            <w:tcW w:w="146" w:type="pct"/>
          </w:tcPr>
          <w:p w14:paraId="62E61974" w14:textId="77777777" w:rsidR="005E12DA" w:rsidRPr="002B0AA5" w:rsidRDefault="005E12DA" w:rsidP="004F6C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06B557A" w14:textId="77777777" w:rsidR="005E12DA" w:rsidRPr="00BA769A" w:rsidRDefault="005E12DA" w:rsidP="00481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158,833</w:t>
            </w:r>
          </w:p>
        </w:tc>
        <w:tc>
          <w:tcPr>
            <w:tcW w:w="141" w:type="pct"/>
          </w:tcPr>
          <w:p w14:paraId="20BAF719" w14:textId="77777777" w:rsidR="005E12DA" w:rsidRPr="002B0AA5" w:rsidRDefault="005E12DA" w:rsidP="004F6C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3FA64263" w14:textId="77777777" w:rsidR="005E12DA" w:rsidRPr="00BA769A" w:rsidRDefault="006B4179" w:rsidP="00BB0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47,000</w:t>
            </w:r>
          </w:p>
        </w:tc>
        <w:tc>
          <w:tcPr>
            <w:tcW w:w="145" w:type="pct"/>
          </w:tcPr>
          <w:p w14:paraId="684DB4AB" w14:textId="77777777" w:rsidR="005E12DA" w:rsidRPr="002B0AA5" w:rsidRDefault="005E12DA" w:rsidP="004F6C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818E2C2" w14:textId="77777777" w:rsidR="005E12DA" w:rsidRPr="00BA769A" w:rsidRDefault="005E12DA" w:rsidP="00BB0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158,833</w:t>
            </w:r>
          </w:p>
        </w:tc>
      </w:tr>
      <w:tr w:rsidR="005E12DA" w:rsidRPr="00E51F06" w14:paraId="3A6D1721" w14:textId="77777777" w:rsidTr="00FA5670">
        <w:tc>
          <w:tcPr>
            <w:tcW w:w="2336" w:type="pct"/>
          </w:tcPr>
          <w:p w14:paraId="075DEA07" w14:textId="77777777" w:rsidR="005E12DA" w:rsidRPr="00E51F06" w:rsidRDefault="005E12DA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1F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38E7CE62" w14:textId="77777777" w:rsidR="005E12DA" w:rsidRPr="002F5F77" w:rsidRDefault="006B4179" w:rsidP="00BB0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1,621,174</w:t>
            </w:r>
          </w:p>
        </w:tc>
        <w:tc>
          <w:tcPr>
            <w:tcW w:w="146" w:type="pct"/>
          </w:tcPr>
          <w:p w14:paraId="2FE55627" w14:textId="77777777" w:rsidR="005E12DA" w:rsidRPr="002B0AA5" w:rsidRDefault="005E12DA" w:rsidP="004F6C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C26D3C3" w14:textId="77777777" w:rsidR="005E12DA" w:rsidRPr="004812BC" w:rsidRDefault="005E12DA" w:rsidP="00481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2BC">
              <w:rPr>
                <w:rFonts w:ascii="Angsana New" w:hAnsi="Angsana New"/>
                <w:b/>
                <w:bCs/>
                <w:sz w:val="30"/>
                <w:szCs w:val="30"/>
              </w:rPr>
              <w:t>1,378,264</w:t>
            </w:r>
          </w:p>
        </w:tc>
        <w:tc>
          <w:tcPr>
            <w:tcW w:w="141" w:type="pct"/>
          </w:tcPr>
          <w:p w14:paraId="48969F27" w14:textId="77777777" w:rsidR="005E12DA" w:rsidRPr="002B0AA5" w:rsidRDefault="005E12DA" w:rsidP="004F6C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556487AA" w14:textId="77777777" w:rsidR="005E12DA" w:rsidRPr="002F5F77" w:rsidRDefault="006B4179" w:rsidP="00BB0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1,557,685</w:t>
            </w:r>
          </w:p>
        </w:tc>
        <w:tc>
          <w:tcPr>
            <w:tcW w:w="145" w:type="pct"/>
          </w:tcPr>
          <w:p w14:paraId="0CB55F33" w14:textId="77777777" w:rsidR="005E12DA" w:rsidRPr="002B0AA5" w:rsidRDefault="005E12DA" w:rsidP="00BB0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2511E439" w14:textId="77777777" w:rsidR="005E12DA" w:rsidRPr="002F5F77" w:rsidRDefault="005E12DA" w:rsidP="004C6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5F77">
              <w:rPr>
                <w:rFonts w:ascii="Angsana New" w:hAnsi="Angsana New"/>
                <w:b/>
                <w:bCs/>
                <w:sz w:val="30"/>
                <w:szCs w:val="30"/>
              </w:rPr>
              <w:t>1,321,813</w:t>
            </w:r>
          </w:p>
        </w:tc>
      </w:tr>
    </w:tbl>
    <w:p w14:paraId="061D1E37" w14:textId="77777777" w:rsidR="00EA1919" w:rsidRDefault="00EA1919" w:rsidP="004F3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pacing w:val="-4"/>
          <w:sz w:val="30"/>
          <w:szCs w:val="30"/>
        </w:rPr>
      </w:pPr>
    </w:p>
    <w:p w14:paraId="261CD390" w14:textId="77777777" w:rsidR="005C797C" w:rsidRPr="00DC1006" w:rsidRDefault="005C797C" w:rsidP="004F3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pacing w:val="-4"/>
          <w:sz w:val="30"/>
          <w:szCs w:val="30"/>
        </w:rPr>
      </w:pPr>
      <w:r w:rsidRPr="00DC1006">
        <w:rPr>
          <w:rFonts w:ascii="Angsana New" w:hAnsi="Angsana New"/>
          <w:spacing w:val="-4"/>
          <w:sz w:val="30"/>
          <w:szCs w:val="30"/>
          <w:cs/>
        </w:rPr>
        <w:t>หนี้สินที่มีภาระดอกเบี้ยส่วนที่มีหลักประกัน ณ วันที่ 31 ธันวาคม มีรายละเอียดของหลักประกันซึ่งเป็นสินทรัพย์ดังนี้</w:t>
      </w:r>
    </w:p>
    <w:p w14:paraId="3AECFBE7" w14:textId="77777777" w:rsidR="005C797C" w:rsidRPr="00E51F06" w:rsidRDefault="005C797C" w:rsidP="005C797C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017"/>
        <w:gridCol w:w="269"/>
        <w:gridCol w:w="1057"/>
        <w:gridCol w:w="269"/>
        <w:gridCol w:w="990"/>
        <w:gridCol w:w="269"/>
        <w:gridCol w:w="1079"/>
      </w:tblGrid>
      <w:tr w:rsidR="005C797C" w:rsidRPr="00E51F06" w14:paraId="7F4531A4" w14:textId="77777777" w:rsidTr="00FA5670">
        <w:tc>
          <w:tcPr>
            <w:tcW w:w="2335" w:type="pct"/>
          </w:tcPr>
          <w:p w14:paraId="3088966D" w14:textId="77777777" w:rsidR="005C797C" w:rsidRPr="00E51F06" w:rsidRDefault="005C797C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pct"/>
            <w:gridSpan w:val="3"/>
          </w:tcPr>
          <w:p w14:paraId="02FF8E58" w14:textId="77777777" w:rsidR="005C797C" w:rsidRPr="00E51F06" w:rsidRDefault="005C797C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F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21048908" w14:textId="77777777" w:rsidR="005C797C" w:rsidRPr="00E51F06" w:rsidRDefault="005C797C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pct"/>
            <w:gridSpan w:val="3"/>
          </w:tcPr>
          <w:p w14:paraId="4609C130" w14:textId="77777777" w:rsidR="005C797C" w:rsidRPr="00E51F06" w:rsidRDefault="005C797C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F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30A9" w:rsidRPr="00E51F06" w14:paraId="762062EF" w14:textId="77777777" w:rsidTr="00FA5670">
        <w:tc>
          <w:tcPr>
            <w:tcW w:w="2335" w:type="pct"/>
          </w:tcPr>
          <w:p w14:paraId="1C8E4D4D" w14:textId="77777777" w:rsidR="004F30A9" w:rsidRPr="00E51F06" w:rsidRDefault="004F30A9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14:paraId="1A384C08" w14:textId="77777777" w:rsidR="004F30A9" w:rsidRPr="006E594F" w:rsidRDefault="008645A4" w:rsidP="004F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5" w:type="pct"/>
          </w:tcPr>
          <w:p w14:paraId="7CC98633" w14:textId="77777777" w:rsidR="004F30A9" w:rsidRPr="006E594F" w:rsidRDefault="004F30A9" w:rsidP="004F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5A2E54AD" w14:textId="77777777" w:rsidR="004F30A9" w:rsidRPr="006E594F" w:rsidRDefault="003745B9" w:rsidP="004F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5E12D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3E735E51" w14:textId="77777777" w:rsidR="004F30A9" w:rsidRPr="006E594F" w:rsidRDefault="004F30A9" w:rsidP="004F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6AF631B9" w14:textId="77777777" w:rsidR="004F30A9" w:rsidRPr="006E594F" w:rsidRDefault="008645A4" w:rsidP="004F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5" w:type="pct"/>
          </w:tcPr>
          <w:p w14:paraId="01DE806B" w14:textId="77777777" w:rsidR="004F30A9" w:rsidRPr="006E594F" w:rsidRDefault="004F30A9" w:rsidP="004F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FF1463D" w14:textId="77777777" w:rsidR="004F30A9" w:rsidRPr="006E594F" w:rsidRDefault="003745B9" w:rsidP="004F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5E12DA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5C797C" w:rsidRPr="00E51F06" w14:paraId="2C8E6B80" w14:textId="77777777" w:rsidTr="00FA5670">
        <w:tc>
          <w:tcPr>
            <w:tcW w:w="2335" w:type="pct"/>
          </w:tcPr>
          <w:p w14:paraId="53805453" w14:textId="77777777" w:rsidR="005C797C" w:rsidRPr="00E51F06" w:rsidRDefault="005C797C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5" w:type="pct"/>
            <w:gridSpan w:val="7"/>
          </w:tcPr>
          <w:p w14:paraId="7D2FC466" w14:textId="77777777" w:rsidR="005C797C" w:rsidRPr="00E51F06" w:rsidRDefault="005C797C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F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71AE" w:rsidRPr="005C1FC0" w14:paraId="03CDAD23" w14:textId="77777777" w:rsidTr="00FA5670">
        <w:tc>
          <w:tcPr>
            <w:tcW w:w="2335" w:type="pct"/>
          </w:tcPr>
          <w:p w14:paraId="6EBEDD72" w14:textId="77777777" w:rsidR="00DA71AE" w:rsidRPr="00DA71AE" w:rsidRDefault="00DA71AE" w:rsidP="00FA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1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547" w:type="pct"/>
            <w:shd w:val="clear" w:color="auto" w:fill="auto"/>
          </w:tcPr>
          <w:p w14:paraId="2B42575A" w14:textId="77777777" w:rsidR="00DA71AE" w:rsidRPr="005C1FC0" w:rsidRDefault="00DA71AE" w:rsidP="00FA1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B1DD1C4" w14:textId="77777777" w:rsidR="00DA71AE" w:rsidRPr="005C1FC0" w:rsidRDefault="00DA71AE" w:rsidP="00FA1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32051D47" w14:textId="77777777" w:rsidR="00DA71AE" w:rsidRPr="005C1FC0" w:rsidRDefault="00DA71AE" w:rsidP="00FA1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940F4CD" w14:textId="77777777" w:rsidR="00DA71AE" w:rsidRPr="005C1FC0" w:rsidRDefault="00DA71AE" w:rsidP="00FA1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1BFC254E" w14:textId="77777777" w:rsidR="00DA71AE" w:rsidRPr="005C1FC0" w:rsidRDefault="00DA71AE" w:rsidP="00FA1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32FEA18" w14:textId="77777777" w:rsidR="00DA71AE" w:rsidRPr="005C1FC0" w:rsidRDefault="00DA71AE" w:rsidP="00FA1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0345C81" w14:textId="77777777" w:rsidR="00DA71AE" w:rsidRPr="005C1FC0" w:rsidRDefault="00DA71AE" w:rsidP="00FA1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5F0F" w:rsidRPr="00485F0F" w14:paraId="53503B97" w14:textId="77777777" w:rsidTr="00FA5670">
        <w:tc>
          <w:tcPr>
            <w:tcW w:w="2335" w:type="pct"/>
          </w:tcPr>
          <w:p w14:paraId="0477DD41" w14:textId="77777777" w:rsidR="005C797C" w:rsidRPr="00E51F06" w:rsidRDefault="005C797C" w:rsidP="002E5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1F06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พร้อมสิ่งปลูกสร้าง</w:t>
            </w:r>
            <w:r w:rsidR="00C37A13">
              <w:rPr>
                <w:rFonts w:ascii="Angsana New" w:hAnsi="Angsana New" w:hint="cs"/>
                <w:sz w:val="30"/>
                <w:szCs w:val="30"/>
                <w:cs/>
              </w:rPr>
              <w:t xml:space="preserve"> เครื่องจักร</w:t>
            </w:r>
            <w:r w:rsidRPr="00E51F06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547" w:type="pct"/>
            <w:shd w:val="clear" w:color="auto" w:fill="auto"/>
          </w:tcPr>
          <w:p w14:paraId="056FA94F" w14:textId="77777777" w:rsidR="005C797C" w:rsidRPr="005C1FC0" w:rsidRDefault="006B4179" w:rsidP="00BB0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5C1FC0">
              <w:rPr>
                <w:rFonts w:ascii="Angsana New" w:hAnsi="Angsana New"/>
                <w:sz w:val="30"/>
                <w:szCs w:val="30"/>
              </w:rPr>
              <w:t>750,821</w:t>
            </w:r>
          </w:p>
        </w:tc>
        <w:tc>
          <w:tcPr>
            <w:tcW w:w="145" w:type="pct"/>
            <w:shd w:val="clear" w:color="auto" w:fill="auto"/>
          </w:tcPr>
          <w:p w14:paraId="27BEF300" w14:textId="77777777" w:rsidR="005C797C" w:rsidRPr="005C1FC0" w:rsidRDefault="005C797C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637CFC6C" w14:textId="77777777" w:rsidR="005C797C" w:rsidRPr="005C1FC0" w:rsidRDefault="005E12DA" w:rsidP="004C6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5C1FC0">
              <w:rPr>
                <w:rFonts w:ascii="Angsana New" w:hAnsi="Angsana New"/>
                <w:sz w:val="30"/>
                <w:szCs w:val="30"/>
              </w:rPr>
              <w:t>785,631</w:t>
            </w:r>
          </w:p>
        </w:tc>
        <w:tc>
          <w:tcPr>
            <w:tcW w:w="145" w:type="pct"/>
            <w:shd w:val="clear" w:color="auto" w:fill="auto"/>
          </w:tcPr>
          <w:p w14:paraId="4CECA8A1" w14:textId="77777777" w:rsidR="005C797C" w:rsidRPr="005C1FC0" w:rsidRDefault="005C797C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2E0E09D2" w14:textId="77777777" w:rsidR="005C797C" w:rsidRPr="005C1FC0" w:rsidRDefault="006B4179" w:rsidP="00BB0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5C1FC0">
              <w:rPr>
                <w:rFonts w:ascii="Angsana New" w:hAnsi="Angsana New"/>
                <w:sz w:val="30"/>
                <w:szCs w:val="30"/>
              </w:rPr>
              <w:t>354,049</w:t>
            </w:r>
          </w:p>
        </w:tc>
        <w:tc>
          <w:tcPr>
            <w:tcW w:w="145" w:type="pct"/>
          </w:tcPr>
          <w:p w14:paraId="6B9B9541" w14:textId="77777777" w:rsidR="005C797C" w:rsidRPr="005C1FC0" w:rsidRDefault="005C797C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AB9C1E5" w14:textId="77777777" w:rsidR="005C797C" w:rsidRPr="005C1FC0" w:rsidRDefault="003745B9" w:rsidP="00485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5C1FC0">
              <w:rPr>
                <w:rFonts w:ascii="Angsana New" w:hAnsi="Angsana New"/>
                <w:sz w:val="30"/>
                <w:szCs w:val="30"/>
              </w:rPr>
              <w:t>354,049</w:t>
            </w:r>
          </w:p>
        </w:tc>
      </w:tr>
      <w:tr w:rsidR="005C1FC0" w:rsidRPr="00E51F06" w14:paraId="1B2E138F" w14:textId="77777777" w:rsidTr="00FA5670">
        <w:tc>
          <w:tcPr>
            <w:tcW w:w="2335" w:type="pct"/>
          </w:tcPr>
          <w:p w14:paraId="480B020C" w14:textId="77777777" w:rsidR="005C1FC0" w:rsidRPr="00E51F06" w:rsidRDefault="005C1FC0" w:rsidP="005C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695A594E" w14:textId="77777777" w:rsidR="005C1FC0" w:rsidRPr="005C1FC0" w:rsidRDefault="00685389" w:rsidP="00032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0324DF">
              <w:rPr>
                <w:rFonts w:ascii="Angsana New" w:hAnsi="Angsana New"/>
                <w:sz w:val="30"/>
                <w:szCs w:val="30"/>
              </w:rPr>
              <w:t>364,230</w:t>
            </w:r>
          </w:p>
        </w:tc>
        <w:tc>
          <w:tcPr>
            <w:tcW w:w="145" w:type="pct"/>
            <w:shd w:val="clear" w:color="auto" w:fill="auto"/>
          </w:tcPr>
          <w:p w14:paraId="4A20E219" w14:textId="77777777" w:rsidR="005C1FC0" w:rsidRPr="005C1FC0" w:rsidRDefault="005C1FC0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6A8EADF9" w14:textId="77777777" w:rsidR="005C1FC0" w:rsidRPr="005C1FC0" w:rsidRDefault="005C1FC0" w:rsidP="005C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EB521F0" w14:textId="77777777" w:rsidR="005C1FC0" w:rsidRPr="005C1FC0" w:rsidRDefault="005C1FC0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05E3F764" w14:textId="77777777" w:rsidR="005C1FC0" w:rsidRPr="005C1FC0" w:rsidRDefault="00685389" w:rsidP="00BB0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0F1742">
              <w:rPr>
                <w:rFonts w:ascii="Angsana New" w:hAnsi="Angsana New"/>
                <w:sz w:val="30"/>
                <w:szCs w:val="30"/>
              </w:rPr>
              <w:t>3</w:t>
            </w:r>
            <w:r w:rsidR="000324DF">
              <w:rPr>
                <w:rFonts w:ascii="Angsana New" w:hAnsi="Angsana New"/>
                <w:sz w:val="30"/>
                <w:szCs w:val="30"/>
              </w:rPr>
              <w:t>64,230</w:t>
            </w:r>
          </w:p>
        </w:tc>
        <w:tc>
          <w:tcPr>
            <w:tcW w:w="145" w:type="pct"/>
          </w:tcPr>
          <w:p w14:paraId="15966CE8" w14:textId="77777777" w:rsidR="005C1FC0" w:rsidRPr="005C1FC0" w:rsidRDefault="005C1FC0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46DCAEE3" w14:textId="77777777" w:rsidR="005C1FC0" w:rsidRPr="005C1FC0" w:rsidRDefault="005C1FC0" w:rsidP="005C1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C1FC0" w:rsidRPr="00E51F06" w14:paraId="60F09202" w14:textId="77777777" w:rsidTr="00FA5670">
        <w:tc>
          <w:tcPr>
            <w:tcW w:w="2335" w:type="pct"/>
          </w:tcPr>
          <w:p w14:paraId="51B1074D" w14:textId="77777777" w:rsidR="005C1FC0" w:rsidRPr="005C1FC0" w:rsidRDefault="005C1FC0" w:rsidP="005C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1F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71F136" w14:textId="77777777" w:rsidR="005C1FC0" w:rsidRPr="005C1FC0" w:rsidRDefault="00685389" w:rsidP="00BB0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0324DF">
              <w:rPr>
                <w:rFonts w:ascii="Angsana New" w:hAnsi="Angsana New"/>
                <w:b/>
                <w:bCs/>
                <w:sz w:val="30"/>
                <w:szCs w:val="30"/>
              </w:rPr>
              <w:t>,115,051</w:t>
            </w:r>
          </w:p>
        </w:tc>
        <w:tc>
          <w:tcPr>
            <w:tcW w:w="145" w:type="pct"/>
            <w:shd w:val="clear" w:color="auto" w:fill="auto"/>
          </w:tcPr>
          <w:p w14:paraId="213F6F19" w14:textId="77777777" w:rsidR="005C1FC0" w:rsidRPr="005C1FC0" w:rsidRDefault="005C1FC0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95DAB1" w14:textId="77777777" w:rsidR="005C1FC0" w:rsidRPr="005C1FC0" w:rsidRDefault="005C1FC0" w:rsidP="004C6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1FC0">
              <w:rPr>
                <w:rFonts w:ascii="Angsana New" w:hAnsi="Angsana New"/>
                <w:b/>
                <w:bCs/>
                <w:sz w:val="30"/>
                <w:szCs w:val="30"/>
              </w:rPr>
              <w:t>785,631</w:t>
            </w:r>
          </w:p>
        </w:tc>
        <w:tc>
          <w:tcPr>
            <w:tcW w:w="145" w:type="pct"/>
            <w:shd w:val="clear" w:color="auto" w:fill="auto"/>
          </w:tcPr>
          <w:p w14:paraId="24F36C27" w14:textId="77777777" w:rsidR="005C1FC0" w:rsidRPr="005C1FC0" w:rsidRDefault="005C1FC0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88E252" w14:textId="77777777" w:rsidR="005C1FC0" w:rsidRPr="00BB00E8" w:rsidRDefault="000F1742" w:rsidP="00BB0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  <w:r w:rsidRPr="00BB00E8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0324DF">
              <w:rPr>
                <w:rFonts w:ascii="Angsana New" w:hAnsi="Angsana New"/>
                <w:b/>
                <w:bCs/>
                <w:sz w:val="30"/>
                <w:szCs w:val="30"/>
              </w:rPr>
              <w:t>718,279</w:t>
            </w:r>
          </w:p>
        </w:tc>
        <w:tc>
          <w:tcPr>
            <w:tcW w:w="145" w:type="pct"/>
          </w:tcPr>
          <w:p w14:paraId="035F2894" w14:textId="77777777" w:rsidR="005C1FC0" w:rsidRPr="005C1FC0" w:rsidRDefault="005C1FC0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74A45F7F" w14:textId="77777777" w:rsidR="005C1FC0" w:rsidRPr="005C1FC0" w:rsidRDefault="005C1FC0" w:rsidP="00485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1FC0">
              <w:rPr>
                <w:rFonts w:ascii="Angsana New" w:hAnsi="Angsana New"/>
                <w:b/>
                <w:bCs/>
                <w:sz w:val="30"/>
                <w:szCs w:val="30"/>
              </w:rPr>
              <w:t>354,049</w:t>
            </w:r>
          </w:p>
        </w:tc>
      </w:tr>
    </w:tbl>
    <w:p w14:paraId="081E2EC5" w14:textId="77777777" w:rsidR="00F92128" w:rsidRDefault="00F92128" w:rsidP="00F92128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8F4FF75" w14:textId="77777777" w:rsidR="00D45C2B" w:rsidRDefault="00DA71AE" w:rsidP="00F92128">
      <w:pPr>
        <w:pStyle w:val="block"/>
        <w:spacing w:after="0"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br w:type="page"/>
      </w:r>
      <w:r w:rsidR="00D45C2B" w:rsidRPr="00D45C2B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lastRenderedPageBreak/>
        <w:t>เงินกู้ยืมระยะสั้นจากสถาบันการเงินและแหล่งอื่น</w:t>
      </w:r>
    </w:p>
    <w:p w14:paraId="39F8CE59" w14:textId="77777777" w:rsidR="00D45C2B" w:rsidRDefault="00D45C2B" w:rsidP="00F92128">
      <w:pPr>
        <w:pStyle w:val="block"/>
        <w:spacing w:after="0"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</w:p>
    <w:p w14:paraId="1910F192" w14:textId="476F3BB1" w:rsidR="00D45C2B" w:rsidRDefault="00D45C2B" w:rsidP="00F92128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B417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ณ วันที่ </w:t>
      </w:r>
      <w:r w:rsidRPr="006B4179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Pr="006B417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ธันวาคม </w:t>
      </w:r>
      <w:r w:rsidR="008645A4" w:rsidRPr="006B4179">
        <w:rPr>
          <w:rFonts w:ascii="Angsana New" w:hAnsi="Angsana New" w:cs="Angsana New"/>
          <w:sz w:val="30"/>
          <w:szCs w:val="30"/>
          <w:lang w:val="en-US" w:bidi="th-TH"/>
        </w:rPr>
        <w:t>2560</w:t>
      </w:r>
      <w:r w:rsidRPr="006B417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กลุ่มบริษัทและบริษัทได้ทำสัญญากู้ยืมเงินระยะสั้น</w:t>
      </w:r>
      <w:r w:rsidR="00901374" w:rsidRPr="006B4179">
        <w:rPr>
          <w:rFonts w:ascii="Angsana New" w:hAnsi="Angsana New" w:cs="Angsana New" w:hint="cs"/>
          <w:sz w:val="30"/>
          <w:szCs w:val="30"/>
          <w:cs/>
          <w:lang w:val="en-US" w:bidi="th-TH"/>
        </w:rPr>
        <w:t>กับ</w:t>
      </w:r>
      <w:r w:rsidRPr="006B4179">
        <w:rPr>
          <w:rFonts w:ascii="Angsana New" w:hAnsi="Angsana New" w:cs="Angsana New" w:hint="cs"/>
          <w:sz w:val="30"/>
          <w:szCs w:val="30"/>
          <w:cs/>
          <w:lang w:val="en-US" w:bidi="th-TH"/>
        </w:rPr>
        <w:t>สถาบันการเงิน</w:t>
      </w:r>
      <w:r w:rsidR="00F2495D" w:rsidRPr="006B4179">
        <w:rPr>
          <w:rFonts w:ascii="Angsana New" w:hAnsi="Angsana New" w:cs="Angsana New" w:hint="cs"/>
          <w:sz w:val="30"/>
          <w:szCs w:val="30"/>
          <w:cs/>
          <w:lang w:val="en-US" w:bidi="th-TH"/>
        </w:rPr>
        <w:t>หลายแห่ง</w:t>
      </w:r>
      <w:r w:rsidRPr="006B417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จำนวน </w:t>
      </w:r>
      <w:r w:rsidR="00685389">
        <w:rPr>
          <w:rFonts w:ascii="Angsana New" w:hAnsi="Angsana New" w:cs="Angsana New"/>
          <w:sz w:val="30"/>
          <w:szCs w:val="30"/>
          <w:lang w:val="en-US" w:bidi="th-TH"/>
        </w:rPr>
        <w:t>768.96</w:t>
      </w:r>
      <w:r w:rsidRPr="006B4179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6B417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ล้านบาท และ </w:t>
      </w:r>
      <w:r w:rsidR="00685389">
        <w:rPr>
          <w:rFonts w:ascii="Angsana New" w:hAnsi="Angsana New" w:cs="Angsana New"/>
          <w:sz w:val="30"/>
          <w:szCs w:val="30"/>
          <w:lang w:val="en-US" w:bidi="th-TH"/>
        </w:rPr>
        <w:t>718.61</w:t>
      </w:r>
      <w:r w:rsidR="000654B6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3C12FC" w:rsidRPr="006B4179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 ตามลำดับ</w:t>
      </w:r>
      <w:r w:rsidR="00DC23BB" w:rsidRPr="006B417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8723AF" w:rsidRPr="006B4179">
        <w:rPr>
          <w:rFonts w:ascii="Angsana New" w:hAnsi="Angsana New" w:cs="Angsana New"/>
          <w:i/>
          <w:iCs/>
          <w:sz w:val="30"/>
          <w:szCs w:val="30"/>
          <w:lang w:val="en-US" w:bidi="th-TH"/>
        </w:rPr>
        <w:t>(</w:t>
      </w:r>
      <w:r w:rsidR="008157FA" w:rsidRPr="006B4179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255</w:t>
      </w:r>
      <w:r w:rsidR="005E12DA" w:rsidRPr="006B4179">
        <w:rPr>
          <w:rFonts w:ascii="Angsana New" w:hAnsi="Angsana New" w:cs="Angsana New"/>
          <w:i/>
          <w:iCs/>
          <w:sz w:val="30"/>
          <w:szCs w:val="30"/>
          <w:lang w:val="en-US" w:bidi="th-TH"/>
        </w:rPr>
        <w:t>9</w:t>
      </w:r>
      <w:r w:rsidR="008157FA" w:rsidRPr="006B4179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: </w:t>
      </w:r>
      <w:r w:rsidR="00685389">
        <w:rPr>
          <w:rFonts w:ascii="Angsana New" w:hAnsi="Angsana New" w:cs="Angsana New"/>
          <w:i/>
          <w:iCs/>
          <w:sz w:val="30"/>
          <w:szCs w:val="30"/>
          <w:lang w:val="en-US" w:bidi="th-TH"/>
        </w:rPr>
        <w:t>50</w:t>
      </w:r>
      <w:r w:rsidR="005E12DA" w:rsidRPr="006B4179">
        <w:rPr>
          <w:rFonts w:ascii="Angsana New" w:hAnsi="Angsana New" w:cs="Angsana New"/>
          <w:i/>
          <w:iCs/>
          <w:sz w:val="30"/>
          <w:szCs w:val="30"/>
          <w:lang w:val="en-US" w:bidi="th-TH"/>
        </w:rPr>
        <w:t>1.89</w:t>
      </w:r>
      <w:r w:rsidRPr="006B4179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 </w:t>
      </w:r>
      <w:r w:rsidRPr="006B4179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ล้านบาท และ </w:t>
      </w:r>
      <w:r w:rsidR="00685389">
        <w:rPr>
          <w:rFonts w:ascii="Angsana New" w:hAnsi="Angsana New" w:cs="Angsana New"/>
          <w:i/>
          <w:iCs/>
          <w:sz w:val="30"/>
          <w:szCs w:val="30"/>
          <w:lang w:val="en-US" w:bidi="th-TH"/>
        </w:rPr>
        <w:t>45</w:t>
      </w:r>
      <w:r w:rsidR="005E12DA" w:rsidRPr="006B4179">
        <w:rPr>
          <w:rFonts w:ascii="Angsana New" w:hAnsi="Angsana New" w:cs="Angsana New"/>
          <w:i/>
          <w:iCs/>
          <w:sz w:val="30"/>
          <w:szCs w:val="30"/>
          <w:lang w:val="en-US" w:bidi="th-TH"/>
        </w:rPr>
        <w:t>0.92</w:t>
      </w:r>
      <w:r w:rsidRPr="006B4179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 </w:t>
      </w:r>
      <w:r w:rsidRPr="006B4179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ล้านบาท ตามลำดับ</w:t>
      </w:r>
      <w:r w:rsidRPr="006B4179">
        <w:rPr>
          <w:rFonts w:ascii="Angsana New" w:hAnsi="Angsana New" w:cs="Angsana New"/>
          <w:i/>
          <w:iCs/>
          <w:sz w:val="30"/>
          <w:szCs w:val="30"/>
          <w:lang w:val="en-US" w:bidi="th-TH"/>
        </w:rPr>
        <w:t>)</w:t>
      </w:r>
      <w:r w:rsidRPr="006B4179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5E12DA" w:rsidRPr="006B4179">
        <w:rPr>
          <w:rFonts w:ascii="Angsana New" w:hAnsi="Angsana New" w:cs="Angsana New"/>
          <w:sz w:val="30"/>
          <w:szCs w:val="30"/>
          <w:lang w:val="en-US" w:bidi="th-TH"/>
        </w:rPr>
        <w:t xml:space="preserve">       </w:t>
      </w:r>
      <w:r w:rsidR="00E04690">
        <w:rPr>
          <w:rFonts w:ascii="Angsana New" w:hAnsi="Angsana New" w:cs="Angsana New"/>
          <w:sz w:val="30"/>
          <w:szCs w:val="30"/>
          <w:lang w:val="en-US" w:bidi="th-TH"/>
        </w:rPr>
        <w:t xml:space="preserve">   </w:t>
      </w:r>
      <w:r w:rsidRPr="008034A7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เงินกู้</w:t>
      </w:r>
      <w:r w:rsidR="00901374" w:rsidRPr="008034A7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ยืม</w:t>
      </w:r>
      <w:r w:rsidRPr="008034A7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ดังกล่าว</w:t>
      </w:r>
      <w:r w:rsidR="00E87E17" w:rsidRPr="008034A7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ไม่มีหลักประกันและ</w:t>
      </w:r>
      <w:r w:rsidRPr="008034A7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มีดอกเบี้ยในอัตราร้อยละ</w:t>
      </w:r>
      <w:r w:rsidR="00FD14BF" w:rsidRPr="008034A7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 2.90</w:t>
      </w:r>
      <w:r w:rsidR="002A38C8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 </w:t>
      </w:r>
      <w:r w:rsidR="00076B74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- </w:t>
      </w:r>
      <w:r w:rsidR="002A38C8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ร้อยละ</w:t>
      </w:r>
      <w:r w:rsidRPr="008034A7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 </w:t>
      </w:r>
      <w:r w:rsidR="00685389">
        <w:rPr>
          <w:rFonts w:ascii="Angsana New" w:hAnsi="Angsana New" w:cs="Angsana New"/>
          <w:spacing w:val="-4"/>
          <w:sz w:val="30"/>
          <w:szCs w:val="30"/>
          <w:lang w:val="en-US" w:bidi="th-TH"/>
        </w:rPr>
        <w:t>11</w:t>
      </w:r>
      <w:r w:rsidR="006B4179" w:rsidRPr="008034A7">
        <w:rPr>
          <w:rFonts w:ascii="Angsana New" w:hAnsi="Angsana New" w:cs="Angsana New"/>
          <w:spacing w:val="-4"/>
          <w:sz w:val="30"/>
          <w:szCs w:val="30"/>
          <w:lang w:val="en-US" w:bidi="th-TH"/>
        </w:rPr>
        <w:t>.00</w:t>
      </w:r>
      <w:r w:rsidRPr="008034A7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8034A7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ต่อปี </w:t>
      </w:r>
      <w:r w:rsidR="008723AF" w:rsidRPr="008034A7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(</w:t>
      </w:r>
      <w:r w:rsidRPr="008034A7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255</w:t>
      </w:r>
      <w:r w:rsidR="005E12DA" w:rsidRPr="008034A7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9</w:t>
      </w:r>
      <w:r w:rsidRPr="008034A7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 xml:space="preserve">: </w:t>
      </w:r>
      <w:r w:rsidRPr="008034A7"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val="en-US" w:bidi="th-TH"/>
        </w:rPr>
        <w:t xml:space="preserve">ร้อยละ </w:t>
      </w:r>
      <w:r w:rsidRPr="008034A7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2.</w:t>
      </w:r>
      <w:r w:rsidR="00685389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80</w:t>
      </w:r>
      <w:r w:rsidR="00076B74"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val="en-US" w:bidi="th-TH"/>
        </w:rPr>
        <w:t xml:space="preserve"> - </w:t>
      </w:r>
      <w:r w:rsidR="002A38C8"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val="en-US" w:bidi="th-TH"/>
        </w:rPr>
        <w:t>ร้อยละ</w:t>
      </w:r>
      <w:r w:rsidRPr="008034A7"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val="en-US" w:bidi="th-TH"/>
        </w:rPr>
        <w:t xml:space="preserve"> </w:t>
      </w:r>
      <w:r w:rsidR="00685389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7.15</w:t>
      </w:r>
      <w:r w:rsidR="005E12DA" w:rsidRPr="008034A7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 xml:space="preserve"> </w:t>
      </w:r>
      <w:r w:rsidR="008723AF" w:rsidRPr="008034A7"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val="en-US" w:bidi="th-TH"/>
        </w:rPr>
        <w:t>ต่อปี</w:t>
      </w:r>
      <w:r w:rsidRPr="008034A7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)</w:t>
      </w:r>
    </w:p>
    <w:p w14:paraId="3A101B39" w14:textId="77777777" w:rsidR="00D45C2B" w:rsidRDefault="00D45C2B" w:rsidP="00F92128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6F1217E" w14:textId="1309D58A" w:rsidR="00446D47" w:rsidRPr="00446D47" w:rsidRDefault="00D45C2B" w:rsidP="004078F3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ณ วันที่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ธันวาคม </w:t>
      </w:r>
      <w:r w:rsidR="008645A4">
        <w:rPr>
          <w:rFonts w:ascii="Angsana New" w:hAnsi="Angsana New" w:cs="Angsana New"/>
          <w:sz w:val="30"/>
          <w:szCs w:val="30"/>
          <w:lang w:val="en-US" w:bidi="th-TH"/>
        </w:rPr>
        <w:t>2560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</w:t>
      </w:r>
      <w:r w:rsidR="002941E7">
        <w:rPr>
          <w:rFonts w:ascii="Angsana New" w:hAnsi="Angsana New" w:cs="Angsana New" w:hint="cs"/>
          <w:sz w:val="30"/>
          <w:szCs w:val="30"/>
          <w:cs/>
          <w:lang w:val="en-US" w:bidi="th-TH"/>
        </w:rPr>
        <w:t>ได้ทำสัญญา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กู้ยืม</w:t>
      </w:r>
      <w:r w:rsidR="002F5F77"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ระยะสั้น</w:t>
      </w:r>
      <w:r w:rsidR="002941E7">
        <w:rPr>
          <w:rFonts w:ascii="Angsana New" w:hAnsi="Angsana New" w:cs="Angsana New" w:hint="cs"/>
          <w:sz w:val="30"/>
          <w:szCs w:val="30"/>
          <w:cs/>
          <w:lang w:val="en-US" w:bidi="th-TH"/>
        </w:rPr>
        <w:t>กับบุคคล</w:t>
      </w:r>
      <w:r w:rsidR="00A6762A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และบริษัทหลักทรัพย์จัดการกองทุนหลายแห่ง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จำนวน </w:t>
      </w:r>
      <w:r w:rsidR="00A6762A">
        <w:rPr>
          <w:rFonts w:ascii="Angsana New" w:hAnsi="Angsana New" w:cs="Angsana New"/>
          <w:sz w:val="30"/>
          <w:szCs w:val="30"/>
          <w:lang w:val="en-US" w:bidi="th-TH"/>
        </w:rPr>
        <w:t>484.81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</w:t>
      </w:r>
      <w:r w:rsidR="00BA6ECD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BA6ECD" w:rsidRPr="00BA6ECD">
        <w:rPr>
          <w:rFonts w:ascii="Angsana New" w:hAnsi="Angsana New" w:cs="Angsana New"/>
          <w:i/>
          <w:iCs/>
          <w:sz w:val="30"/>
          <w:szCs w:val="30"/>
          <w:lang w:val="en-US" w:bidi="th-TH"/>
        </w:rPr>
        <w:t>(</w:t>
      </w:r>
      <w:r w:rsidR="00A6762A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2559: 55</w:t>
      </w:r>
      <w:r w:rsidR="00BA6ECD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0 </w:t>
      </w:r>
      <w:r w:rsidR="00BA6ECD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ล้านบาท</w:t>
      </w:r>
      <w:r w:rsidR="00BA6ECD" w:rsidRPr="00BA6ECD">
        <w:rPr>
          <w:rFonts w:ascii="Angsana New" w:hAnsi="Angsana New" w:cs="Angsana New"/>
          <w:i/>
          <w:iCs/>
          <w:sz w:val="30"/>
          <w:szCs w:val="30"/>
          <w:lang w:val="en-US" w:bidi="th-TH"/>
        </w:rPr>
        <w:t>)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2941E7"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เงินกู้ยืมดังกล่าว</w:t>
      </w:r>
      <w:r w:rsidR="002941E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เป็นตั๋วแลกเงิน มีกำหนดชำระคืน </w:t>
      </w:r>
      <w:r w:rsidR="00E96B48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2941E7">
        <w:rPr>
          <w:rFonts w:ascii="Angsana New" w:hAnsi="Angsana New" w:cs="Angsana New"/>
          <w:sz w:val="30"/>
          <w:szCs w:val="30"/>
          <w:lang w:val="en-US" w:bidi="th-TH"/>
        </w:rPr>
        <w:t xml:space="preserve"> - 3 </w:t>
      </w:r>
      <w:r w:rsidR="002941E7">
        <w:rPr>
          <w:rFonts w:ascii="Angsana New" w:hAnsi="Angsana New" w:cs="Angsana New" w:hint="cs"/>
          <w:sz w:val="30"/>
          <w:szCs w:val="30"/>
          <w:cs/>
          <w:lang w:val="en-US" w:bidi="th-TH"/>
        </w:rPr>
        <w:t>เดือน และ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มี</w:t>
      </w:r>
      <w:r w:rsidR="002941E7">
        <w:rPr>
          <w:rFonts w:ascii="Angsana New" w:hAnsi="Angsana New" w:cs="Angsana New" w:hint="cs"/>
          <w:sz w:val="30"/>
          <w:szCs w:val="30"/>
          <w:cs/>
          <w:lang w:val="en-US" w:bidi="th-TH"/>
        </w:rPr>
        <w:t>อัตรา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ดอกเบี้ยร้อยละ </w:t>
      </w:r>
      <w:r w:rsidR="00FD14BF">
        <w:rPr>
          <w:rFonts w:ascii="Angsana New" w:hAnsi="Angsana New" w:cs="Angsana New"/>
          <w:sz w:val="30"/>
          <w:szCs w:val="30"/>
          <w:lang w:val="en-US" w:bidi="th-TH"/>
        </w:rPr>
        <w:t>6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076B7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- </w:t>
      </w:r>
      <w:r w:rsidR="00D56F6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ร้อยละ </w:t>
      </w:r>
      <w:r w:rsidR="00A6762A">
        <w:rPr>
          <w:rFonts w:ascii="Angsana New" w:hAnsi="Angsana New" w:cs="Angsana New"/>
          <w:sz w:val="30"/>
          <w:szCs w:val="30"/>
          <w:lang w:val="en-US" w:bidi="th-TH"/>
        </w:rPr>
        <w:t>15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ต่อปี</w:t>
      </w:r>
      <w:r w:rsidR="00446D47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446D47" w:rsidRPr="00446D47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(</w:t>
      </w:r>
      <w:r w:rsidR="00446D47" w:rsidRPr="00446D47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2559: </w:t>
      </w:r>
      <w:r w:rsidR="00446D47" w:rsidRPr="00446D47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ร้อยละ </w:t>
      </w:r>
      <w:r w:rsidR="00A6762A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2.65</w:t>
      </w:r>
      <w:r w:rsidR="00446D47" w:rsidRPr="00446D47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 </w:t>
      </w:r>
      <w:r w:rsidR="00076B74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-</w:t>
      </w:r>
      <w:r w:rsidR="00D56F60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 ร้อยละ</w:t>
      </w:r>
      <w:r w:rsidR="00446D47" w:rsidRPr="00446D47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 </w:t>
      </w:r>
      <w:r w:rsidR="00E87E17">
        <w:rPr>
          <w:rFonts w:ascii="Angsana New" w:hAnsi="Angsana New" w:cs="Angsana New"/>
          <w:i/>
          <w:iCs/>
          <w:sz w:val="30"/>
          <w:szCs w:val="30"/>
          <w:lang w:val="en-US" w:bidi="th-TH"/>
        </w:rPr>
        <w:t>15</w:t>
      </w:r>
      <w:r w:rsidR="00E87E17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 </w:t>
      </w:r>
      <w:r w:rsidR="00446D47" w:rsidRPr="00446D47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ต่อปี)</w:t>
      </w:r>
      <w:r w:rsidR="004078F3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446D47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บริษัทได้นำเงิน</w:t>
      </w:r>
      <w:r w:rsidR="00076B74">
        <w:rPr>
          <w:rFonts w:ascii="Angsana New" w:hAnsi="Angsana New" w:cs="Angsana New" w:hint="cs"/>
          <w:sz w:val="30"/>
          <w:szCs w:val="30"/>
          <w:cs/>
          <w:lang w:val="en-US" w:bidi="th-TH"/>
        </w:rPr>
        <w:t>ลงทุนในบริษัทย่อยหลายแห่งไปจำนำ</w:t>
      </w:r>
      <w:r w:rsidR="00446D47">
        <w:rPr>
          <w:rFonts w:ascii="Angsana New" w:hAnsi="Angsana New" w:cs="Angsana New" w:hint="cs"/>
          <w:sz w:val="30"/>
          <w:szCs w:val="30"/>
          <w:cs/>
          <w:lang w:val="en-US" w:bidi="th-TH"/>
        </w:rPr>
        <w:t>เพื่อเป็นหลักทรัพย์ค้ำประก</w:t>
      </w:r>
      <w:r w:rsidR="00F26D74">
        <w:rPr>
          <w:rFonts w:ascii="Angsana New" w:hAnsi="Angsana New" w:cs="Angsana New" w:hint="cs"/>
          <w:sz w:val="30"/>
          <w:szCs w:val="30"/>
          <w:cs/>
          <w:lang w:val="en-US" w:bidi="th-TH"/>
        </w:rPr>
        <w:t>ันเงินกู้ยืม</w:t>
      </w:r>
      <w:r w:rsidR="004078F3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ดังกล่าว</w:t>
      </w:r>
      <w:r w:rsidR="00446D4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(ดูหมายเหตุข้อ </w:t>
      </w:r>
      <w:r w:rsidR="004F7981">
        <w:rPr>
          <w:rFonts w:ascii="Angsana New" w:hAnsi="Angsana New" w:cs="Angsana New"/>
          <w:sz w:val="30"/>
          <w:szCs w:val="30"/>
          <w:lang w:val="en-US" w:bidi="th-TH"/>
        </w:rPr>
        <w:t>16</w:t>
      </w:r>
      <w:r w:rsidR="00446D47">
        <w:rPr>
          <w:rFonts w:ascii="Angsana New" w:hAnsi="Angsana New" w:cs="Angsana New" w:hint="cs"/>
          <w:sz w:val="30"/>
          <w:szCs w:val="30"/>
          <w:cs/>
          <w:lang w:val="en-US" w:bidi="th-TH"/>
        </w:rPr>
        <w:t>)</w:t>
      </w:r>
    </w:p>
    <w:p w14:paraId="3B9E92B3" w14:textId="77777777" w:rsidR="00DA71AE" w:rsidRDefault="00DA71AE" w:rsidP="00484A63">
      <w:pPr>
        <w:pStyle w:val="block"/>
        <w:spacing w:after="0"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D6EB225" w14:textId="77777777" w:rsidR="00953C45" w:rsidRPr="00484A63" w:rsidRDefault="00953C45" w:rsidP="00484A63">
      <w:pPr>
        <w:pStyle w:val="block"/>
        <w:spacing w:after="0"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484A63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เงินกู้ยืมระยะยาวจากสถาบันการเงิน</w:t>
      </w:r>
    </w:p>
    <w:p w14:paraId="2AB51C78" w14:textId="77777777" w:rsidR="00953C45" w:rsidRPr="00F92128" w:rsidRDefault="00953C45" w:rsidP="00953C45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111F812" w14:textId="77777777" w:rsidR="004078F3" w:rsidRDefault="00953C45" w:rsidP="00407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078F3">
        <w:rPr>
          <w:rFonts w:ascii="Angsana New" w:hAnsi="Angsana New" w:hint="cs"/>
          <w:sz w:val="30"/>
          <w:szCs w:val="30"/>
          <w:cs/>
        </w:rPr>
        <w:t xml:space="preserve">เมื่อวันที่ 9 พฤษภาคม </w:t>
      </w:r>
      <w:r w:rsidR="008645A4" w:rsidRPr="004078F3">
        <w:rPr>
          <w:rFonts w:ascii="Angsana New" w:hAnsi="Angsana New" w:hint="cs"/>
          <w:sz w:val="30"/>
          <w:szCs w:val="30"/>
          <w:cs/>
        </w:rPr>
        <w:t>25</w:t>
      </w:r>
      <w:r w:rsidR="00285FB8" w:rsidRPr="004078F3">
        <w:rPr>
          <w:rFonts w:ascii="Angsana New" w:hAnsi="Angsana New"/>
          <w:sz w:val="30"/>
          <w:szCs w:val="30"/>
        </w:rPr>
        <w:t>59</w:t>
      </w:r>
      <w:r w:rsidRPr="004078F3">
        <w:rPr>
          <w:rFonts w:ascii="Angsana New" w:hAnsi="Angsana New" w:hint="cs"/>
          <w:sz w:val="30"/>
          <w:szCs w:val="30"/>
          <w:cs/>
        </w:rPr>
        <w:t xml:space="preserve"> บริษัทได้ทำสัญญากู้</w:t>
      </w:r>
      <w:r w:rsidR="000D4F53" w:rsidRPr="004078F3">
        <w:rPr>
          <w:rFonts w:ascii="Angsana New" w:hAnsi="Angsana New" w:hint="cs"/>
          <w:sz w:val="30"/>
          <w:szCs w:val="30"/>
          <w:cs/>
        </w:rPr>
        <w:t>ยืม</w:t>
      </w:r>
      <w:r w:rsidRPr="004078F3">
        <w:rPr>
          <w:rFonts w:ascii="Angsana New" w:hAnsi="Angsana New" w:hint="cs"/>
          <w:sz w:val="30"/>
          <w:szCs w:val="30"/>
          <w:cs/>
        </w:rPr>
        <w:t>เงินกับสถาบันการเงินในประเทศแห่งหนึ่งเป็นจำนวน                  300 ล้านบาท เพื่อใช้ในเป็นเงินทุนหมุนเวียนของบริษัท</w:t>
      </w:r>
      <w:r w:rsidR="000D4F53" w:rsidRPr="004078F3">
        <w:rPr>
          <w:rFonts w:ascii="Angsana New" w:hAnsi="Angsana New" w:hint="cs"/>
          <w:sz w:val="30"/>
          <w:szCs w:val="30"/>
          <w:cs/>
        </w:rPr>
        <w:t xml:space="preserve"> เงินกู้ยืมดังกล่าวมีอัตราดอกเบี้ย</w:t>
      </w:r>
      <w:r w:rsidRPr="004078F3">
        <w:rPr>
          <w:rFonts w:ascii="Angsana New" w:hAnsi="Angsana New"/>
          <w:sz w:val="30"/>
          <w:szCs w:val="30"/>
          <w:cs/>
        </w:rPr>
        <w:t>ในอัตราเงินกู้ยืมขั้นต่ำ</w:t>
      </w:r>
      <w:r w:rsidRPr="004078F3">
        <w:rPr>
          <w:rFonts w:ascii="Angsana New" w:hAnsi="Angsana New" w:hint="cs"/>
          <w:sz w:val="30"/>
          <w:szCs w:val="30"/>
          <w:cs/>
        </w:rPr>
        <w:t xml:space="preserve"> (</w:t>
      </w:r>
      <w:r w:rsidRPr="004078F3">
        <w:rPr>
          <w:rFonts w:ascii="Angsana New" w:hAnsi="Angsana New"/>
          <w:sz w:val="30"/>
          <w:szCs w:val="30"/>
        </w:rPr>
        <w:t xml:space="preserve">Minimum Loan Rate) </w:t>
      </w:r>
      <w:r w:rsidRPr="004078F3">
        <w:rPr>
          <w:rFonts w:ascii="Angsana New" w:hAnsi="Angsana New" w:hint="cs"/>
          <w:sz w:val="30"/>
          <w:szCs w:val="30"/>
          <w:cs/>
        </w:rPr>
        <w:t xml:space="preserve">ลบด้วยร้อยละหนึ่ง </w:t>
      </w:r>
      <w:r w:rsidRPr="004078F3">
        <w:rPr>
          <w:rFonts w:ascii="Angsana New" w:hAnsi="Angsana New"/>
          <w:sz w:val="30"/>
          <w:szCs w:val="30"/>
        </w:rPr>
        <w:t>(MLR -</w:t>
      </w:r>
      <w:r w:rsidRPr="004078F3">
        <w:rPr>
          <w:rFonts w:ascii="Angsana New" w:hAnsi="Angsana New" w:hint="cs"/>
          <w:sz w:val="30"/>
          <w:szCs w:val="30"/>
          <w:cs/>
        </w:rPr>
        <w:t xml:space="preserve"> </w:t>
      </w:r>
      <w:r w:rsidRPr="004078F3">
        <w:rPr>
          <w:rFonts w:ascii="Angsana New" w:hAnsi="Angsana New"/>
          <w:sz w:val="30"/>
          <w:szCs w:val="30"/>
        </w:rPr>
        <w:t xml:space="preserve">1%) </w:t>
      </w:r>
      <w:r w:rsidR="000D4F53" w:rsidRPr="004078F3">
        <w:rPr>
          <w:rFonts w:ascii="Angsana New" w:hAnsi="Angsana New" w:hint="cs"/>
          <w:sz w:val="30"/>
          <w:szCs w:val="30"/>
          <w:cs/>
        </w:rPr>
        <w:t>และ</w:t>
      </w:r>
      <w:r w:rsidRPr="004078F3">
        <w:rPr>
          <w:rFonts w:ascii="Angsana New" w:hAnsi="Angsana New" w:hint="cs"/>
          <w:sz w:val="30"/>
          <w:szCs w:val="30"/>
          <w:cs/>
        </w:rPr>
        <w:t>มีกำหนดชำระคืน</w:t>
      </w:r>
      <w:r w:rsidR="000D4F53" w:rsidRPr="004078F3">
        <w:rPr>
          <w:rFonts w:ascii="Angsana New" w:hAnsi="Angsana New" w:hint="cs"/>
          <w:sz w:val="30"/>
          <w:szCs w:val="30"/>
          <w:cs/>
        </w:rPr>
        <w:t>เป็น</w:t>
      </w:r>
      <w:r w:rsidRPr="004078F3">
        <w:rPr>
          <w:rFonts w:ascii="Angsana New" w:hAnsi="Angsana New" w:hint="cs"/>
          <w:sz w:val="30"/>
          <w:szCs w:val="30"/>
          <w:cs/>
        </w:rPr>
        <w:t xml:space="preserve">รายเดือนภายในระยะเวลา 3 ปี นับแต่เดือนพฤศจิกายน </w:t>
      </w:r>
      <w:r w:rsidR="008645A4" w:rsidRPr="004078F3">
        <w:rPr>
          <w:rFonts w:ascii="Angsana New" w:hAnsi="Angsana New"/>
          <w:sz w:val="30"/>
          <w:szCs w:val="30"/>
        </w:rPr>
        <w:t>25</w:t>
      </w:r>
      <w:r w:rsidR="00285FB8" w:rsidRPr="004078F3">
        <w:rPr>
          <w:rFonts w:ascii="Angsana New" w:hAnsi="Angsana New"/>
          <w:sz w:val="30"/>
          <w:szCs w:val="30"/>
        </w:rPr>
        <w:t>59</w:t>
      </w:r>
      <w:r w:rsidRPr="004078F3">
        <w:rPr>
          <w:rFonts w:ascii="Angsana New" w:hAnsi="Angsana New"/>
          <w:sz w:val="30"/>
          <w:szCs w:val="30"/>
        </w:rPr>
        <w:t xml:space="preserve"> </w:t>
      </w:r>
      <w:r w:rsidRPr="004078F3">
        <w:rPr>
          <w:rFonts w:ascii="Angsana New" w:hAnsi="Angsana New" w:hint="cs"/>
          <w:sz w:val="30"/>
          <w:szCs w:val="30"/>
          <w:cs/>
        </w:rPr>
        <w:t xml:space="preserve">ถึงเดือนเมษายน </w:t>
      </w:r>
      <w:r w:rsidRPr="004078F3">
        <w:rPr>
          <w:rFonts w:ascii="Angsana New" w:hAnsi="Angsana New"/>
          <w:sz w:val="30"/>
          <w:szCs w:val="30"/>
        </w:rPr>
        <w:t xml:space="preserve">2562 </w:t>
      </w:r>
      <w:r w:rsidR="00D56F60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="004078F3">
        <w:rPr>
          <w:rFonts w:ascii="Angsana New" w:hAnsi="Angsana New" w:hint="cs"/>
          <w:sz w:val="30"/>
          <w:szCs w:val="30"/>
          <w:cs/>
        </w:rPr>
        <w:t>บริษัทมีข้อผูกพันที่จะต้</w:t>
      </w:r>
      <w:r w:rsidR="000F1742">
        <w:rPr>
          <w:rFonts w:ascii="Angsana New" w:hAnsi="Angsana New" w:hint="cs"/>
          <w:sz w:val="30"/>
          <w:szCs w:val="30"/>
          <w:cs/>
        </w:rPr>
        <w:t>องปฏิบัติตามเงื่อนไขและข้อจำกัด</w:t>
      </w:r>
      <w:r w:rsidR="004078F3">
        <w:rPr>
          <w:rFonts w:ascii="Angsana New" w:hAnsi="Angsana New" w:hint="cs"/>
          <w:sz w:val="30"/>
          <w:szCs w:val="30"/>
          <w:cs/>
        </w:rPr>
        <w:t>ที่กำหนดในสัญญาเงินกู้ยืมได้แก่ การดำรงอัตราส่วนของหนี้สินรวมต่อผู้ถือหุ้น และการดำรงสัดส่วนความสามารถในการชำระหนี้</w:t>
      </w:r>
    </w:p>
    <w:p w14:paraId="2966812A" w14:textId="77777777" w:rsidR="00953C45" w:rsidRDefault="00953C45" w:rsidP="00953C45">
      <w:pPr>
        <w:pStyle w:val="a"/>
        <w:tabs>
          <w:tab w:val="clear" w:pos="1080"/>
        </w:tabs>
        <w:ind w:left="567"/>
        <w:jc w:val="thaiDistribute"/>
        <w:rPr>
          <w:rFonts w:ascii="Angsana New" w:hAnsi="Angsana New" w:cs="Angsana New"/>
          <w:lang w:val="en-US"/>
        </w:rPr>
      </w:pPr>
    </w:p>
    <w:p w14:paraId="5C75EBB1" w14:textId="77777777" w:rsidR="00D56F60" w:rsidRPr="00DD422B" w:rsidRDefault="00D56F60" w:rsidP="00D56F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DC1006">
        <w:rPr>
          <w:rFonts w:ascii="Angsana New" w:hAnsi="Angsana New" w:hint="cs"/>
          <w:sz w:val="30"/>
          <w:szCs w:val="30"/>
          <w:cs/>
        </w:rPr>
        <w:t>เงินกู้ยืมดังกล่าวค้ำประกันโดยที่ดินพร้อมสิ่งปลูกสร้าง เครื่องพิมพ์และอุปกรณ์บางส่วนของบริษัทและบริษัทย่อย     แห่งหนึ่ง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6"/>
          <w:position w:val="1"/>
          <w:sz w:val="30"/>
          <w:szCs w:val="30"/>
          <w:cs/>
        </w:rPr>
        <w:t>ณ วันที่ 31 ธันวาคม 2560 เงินกู้ยืมดังกล่าวมียอดคงเหลือ</w:t>
      </w:r>
      <w:r>
        <w:rPr>
          <w:rFonts w:ascii="Angsana New" w:hAnsi="Angsana New" w:hint="cs"/>
          <w:sz w:val="30"/>
          <w:szCs w:val="30"/>
          <w:cs/>
        </w:rPr>
        <w:t>จำนวน 20</w:t>
      </w:r>
      <w:r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32DFDCED" w14:textId="77777777" w:rsidR="00D56F60" w:rsidRDefault="00D56F60" w:rsidP="00D56F60">
      <w:pPr>
        <w:pStyle w:val="block"/>
        <w:spacing w:after="0" w:line="240" w:lineRule="auto"/>
        <w:jc w:val="thaiDistribute"/>
        <w:rPr>
          <w:rFonts w:ascii="Angsana New" w:hAnsi="Angsana New" w:cs="Angsana New"/>
          <w:spacing w:val="-4"/>
          <w:sz w:val="30"/>
          <w:szCs w:val="30"/>
          <w:lang w:bidi="th-TH"/>
        </w:rPr>
      </w:pPr>
    </w:p>
    <w:p w14:paraId="512B3661" w14:textId="77777777" w:rsidR="004078F3" w:rsidRDefault="004078F3" w:rsidP="004078F3">
      <w:pPr>
        <w:pStyle w:val="block"/>
        <w:spacing w:after="0"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96FF1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การละเมิดสัญญาเงินกู้ยืม</w:t>
      </w:r>
    </w:p>
    <w:p w14:paraId="01D20F9E" w14:textId="77777777" w:rsidR="004078F3" w:rsidRPr="004078F3" w:rsidRDefault="004078F3" w:rsidP="004078F3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2ADD4D8" w14:textId="77777777" w:rsidR="004078F3" w:rsidRPr="003702A0" w:rsidRDefault="004078F3" w:rsidP="004078F3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702A0">
        <w:rPr>
          <w:rFonts w:ascii="Angsana New" w:hAnsi="Angsana New" w:cs="Angsana New" w:hint="cs"/>
          <w:sz w:val="30"/>
          <w:szCs w:val="30"/>
          <w:cs/>
          <w:lang w:bidi="th-TH"/>
        </w:rPr>
        <w:t>เนื่องจาก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ในระหว่างปี </w:t>
      </w:r>
      <w:r>
        <w:rPr>
          <w:rFonts w:ascii="Angsana New" w:hAnsi="Angsana New" w:cs="Angsana New"/>
          <w:sz w:val="30"/>
          <w:szCs w:val="30"/>
          <w:lang w:val="en-US" w:bidi="th-TH"/>
        </w:rPr>
        <w:t>2560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บริษัทมีผลประกอบการขาดทุน ทำให้บริษัทไม่สามารถดำรงอัตราส่วนของหนี้สินรวมต่อส่วนของผู้ถือหุ้นและสัดส่วนความสามารถในการชำระหนี้ตามที่กำหนดในสัญญากู้ยืมเงินดังกล่าวข้างต้นได้ อย่างไรก็ตาม</w:t>
      </w:r>
      <w:r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บริษัทได้รับหนังสืออนุโลมเงื่อนไขทางการเงินดังกล่าวจากสถาบันการเงินสำหรับปีสิ้นสุดวันที่</w:t>
      </w:r>
      <w:r w:rsidR="008034A7">
        <w:rPr>
          <w:rFonts w:ascii="Angsana New" w:hAnsi="Angsana New" w:cs="Angsana New"/>
          <w:sz w:val="30"/>
          <w:szCs w:val="30"/>
          <w:lang w:bidi="th-TH"/>
        </w:rPr>
        <w:t xml:space="preserve">   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31 ธันวาคม 2560</w:t>
      </w:r>
    </w:p>
    <w:p w14:paraId="11CB685F" w14:textId="77777777" w:rsidR="00953C45" w:rsidRPr="00F92128" w:rsidRDefault="00953C45" w:rsidP="00953C45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436FBF55" w14:textId="77777777" w:rsidR="00953C45" w:rsidRPr="004020B9" w:rsidRDefault="00953C45" w:rsidP="00953C45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4020B9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 xml:space="preserve">ณ วันที่ 31 ธันวาคม </w:t>
      </w:r>
      <w:r w:rsidR="008645A4" w:rsidRPr="004020B9">
        <w:rPr>
          <w:rFonts w:ascii="Angsana New" w:hAnsi="Angsana New" w:cs="Angsana New" w:hint="cs"/>
          <w:sz w:val="30"/>
          <w:szCs w:val="30"/>
          <w:cs/>
          <w:lang w:bidi="th-TH"/>
        </w:rPr>
        <w:t>2560</w:t>
      </w:r>
      <w:r w:rsidRPr="004020B9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กลุ่มบริษัทและบริษัทมีวงเงินเบิกเกินบัญชีธนาคารและวงเงินสินเชื่ออื่นๆ กับสถาบันการเงินในประเทศหลายแห่งเป็นจำนวนเงินรวม </w:t>
      </w:r>
      <w:r w:rsidR="004020B9" w:rsidRPr="004020B9">
        <w:rPr>
          <w:rFonts w:ascii="Angsana New" w:hAnsi="Angsana New" w:cs="Angsana New" w:hint="cs"/>
          <w:sz w:val="30"/>
          <w:szCs w:val="30"/>
          <w:cs/>
          <w:lang w:bidi="th-TH"/>
        </w:rPr>
        <w:t>3</w:t>
      </w:r>
      <w:r w:rsidR="004020B9" w:rsidRPr="004020B9">
        <w:rPr>
          <w:rFonts w:ascii="Angsana New" w:hAnsi="Angsana New" w:cs="Angsana New"/>
          <w:sz w:val="30"/>
          <w:szCs w:val="30"/>
          <w:lang w:bidi="th-TH"/>
        </w:rPr>
        <w:t>,</w:t>
      </w:r>
      <w:r w:rsidR="004020B9" w:rsidRPr="004020B9">
        <w:rPr>
          <w:rFonts w:ascii="Angsana New" w:hAnsi="Angsana New" w:cs="Angsana New" w:hint="cs"/>
          <w:sz w:val="30"/>
          <w:szCs w:val="30"/>
          <w:cs/>
          <w:lang w:bidi="th-TH"/>
        </w:rPr>
        <w:t>525.53</w:t>
      </w:r>
      <w:r w:rsidRPr="004020B9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020B9">
        <w:rPr>
          <w:rFonts w:ascii="Angsana New" w:hAnsi="Angsana New" w:cs="Angsana New" w:hint="cs"/>
          <w:sz w:val="30"/>
          <w:szCs w:val="30"/>
          <w:cs/>
          <w:lang w:bidi="th-TH"/>
        </w:rPr>
        <w:t>ล้านบาท และ 1</w:t>
      </w:r>
      <w:r w:rsidRPr="004020B9">
        <w:rPr>
          <w:rFonts w:ascii="Angsana New" w:hAnsi="Angsana New" w:cs="Angsana New"/>
          <w:sz w:val="30"/>
          <w:szCs w:val="30"/>
          <w:lang w:val="en-US" w:bidi="th-TH"/>
        </w:rPr>
        <w:t>,</w:t>
      </w:r>
      <w:r w:rsidR="004020B9" w:rsidRPr="004020B9">
        <w:rPr>
          <w:rFonts w:ascii="Angsana New" w:hAnsi="Angsana New" w:cs="Angsana New"/>
          <w:sz w:val="30"/>
          <w:szCs w:val="30"/>
          <w:lang w:val="en-US" w:bidi="th-TH"/>
        </w:rPr>
        <w:t>735.60</w:t>
      </w:r>
      <w:r w:rsidRPr="004020B9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ล้านบาท ตามลำดับ</w:t>
      </w:r>
      <w:r w:rsidR="00C9145D">
        <w:rPr>
          <w:rFonts w:ascii="Angsana New" w:hAnsi="Angsana New" w:cs="Angsana New"/>
          <w:sz w:val="30"/>
          <w:szCs w:val="30"/>
          <w:lang w:bidi="th-TH"/>
        </w:rPr>
        <w:br/>
      </w:r>
      <w:r w:rsidRPr="004020B9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(255</w:t>
      </w:r>
      <w:r w:rsidR="00285FB8" w:rsidRPr="004020B9">
        <w:rPr>
          <w:rFonts w:ascii="Angsana New" w:hAnsi="Angsana New" w:cs="Angsana New"/>
          <w:i/>
          <w:iCs/>
          <w:sz w:val="30"/>
          <w:szCs w:val="30"/>
          <w:lang w:bidi="th-TH"/>
        </w:rPr>
        <w:t>9</w:t>
      </w:r>
      <w:r w:rsidR="00227DFC" w:rsidRPr="004020B9">
        <w:rPr>
          <w:rFonts w:ascii="Angsana New" w:hAnsi="Angsana New" w:cs="Angsana New"/>
          <w:i/>
          <w:iCs/>
          <w:sz w:val="30"/>
          <w:szCs w:val="30"/>
          <w:lang w:val="en-US" w:bidi="th-TH"/>
        </w:rPr>
        <w:t>: 4</w:t>
      </w:r>
      <w:r w:rsidR="00285FB8" w:rsidRPr="004020B9">
        <w:rPr>
          <w:rFonts w:ascii="Angsana New" w:hAnsi="Angsana New" w:cs="Angsana New"/>
          <w:i/>
          <w:iCs/>
          <w:sz w:val="30"/>
          <w:szCs w:val="30"/>
          <w:lang w:val="en-US" w:bidi="th-TH"/>
        </w:rPr>
        <w:t>,084</w:t>
      </w:r>
      <w:r w:rsidRPr="004020B9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 ล้านบาท และ 1,</w:t>
      </w:r>
      <w:r w:rsidR="00285FB8" w:rsidRPr="004020B9">
        <w:rPr>
          <w:rFonts w:ascii="Angsana New" w:hAnsi="Angsana New" w:cs="Angsana New"/>
          <w:i/>
          <w:iCs/>
          <w:sz w:val="30"/>
          <w:szCs w:val="30"/>
          <w:lang w:val="en-US" w:bidi="th-TH"/>
        </w:rPr>
        <w:t>947.60</w:t>
      </w:r>
      <w:r w:rsidRPr="004020B9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 ล้านบาท ตามลำดับ)</w:t>
      </w:r>
      <w:r w:rsidRPr="004020B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</w:p>
    <w:p w14:paraId="310BE9E9" w14:textId="77777777" w:rsidR="00953C45" w:rsidRDefault="00953C45" w:rsidP="006D01E6">
      <w:pPr>
        <w:pStyle w:val="block"/>
        <w:spacing w:after="0" w:line="240" w:lineRule="auto"/>
        <w:jc w:val="thaiDistribute"/>
        <w:rPr>
          <w:rFonts w:ascii="Angsana New" w:hAnsi="Angsana New" w:cs="Angsana New"/>
          <w:spacing w:val="-4"/>
          <w:sz w:val="30"/>
          <w:szCs w:val="30"/>
          <w:lang w:val="en-US" w:bidi="th-TH"/>
        </w:rPr>
      </w:pPr>
    </w:p>
    <w:p w14:paraId="311954CE" w14:textId="77777777" w:rsidR="005C797C" w:rsidRDefault="005C797C" w:rsidP="006D01E6">
      <w:pPr>
        <w:pStyle w:val="block"/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90432C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ณ</w:t>
      </w:r>
      <w:r w:rsidRPr="0090432C">
        <w:rPr>
          <w:rFonts w:ascii="Angsana New" w:hAnsi="Angsana New" w:cs="Angsana New"/>
          <w:spacing w:val="-4"/>
          <w:sz w:val="30"/>
          <w:szCs w:val="30"/>
          <w:rtl/>
          <w:cs/>
        </w:rPr>
        <w:t xml:space="preserve"> </w:t>
      </w:r>
      <w:r w:rsidRPr="0090432C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วันที่</w:t>
      </w:r>
      <w:r w:rsidRPr="0090432C">
        <w:rPr>
          <w:rFonts w:ascii="Angsana New" w:hAnsi="Angsana New" w:cs="Angsana New"/>
          <w:spacing w:val="-4"/>
          <w:sz w:val="30"/>
          <w:szCs w:val="30"/>
          <w:lang w:bidi="th-TH"/>
        </w:rPr>
        <w:t xml:space="preserve"> 31 </w:t>
      </w:r>
      <w:r w:rsidRPr="0090432C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ธันวาคม</w:t>
      </w:r>
      <w:r w:rsidRPr="0090432C">
        <w:rPr>
          <w:rFonts w:ascii="Angsana New" w:hAnsi="Angsana New" w:cs="Angsana New"/>
          <w:spacing w:val="-4"/>
          <w:sz w:val="30"/>
          <w:szCs w:val="30"/>
          <w:rtl/>
          <w:cs/>
        </w:rPr>
        <w:t xml:space="preserve"> </w:t>
      </w:r>
      <w:r w:rsidR="00285FB8" w:rsidRPr="0090432C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="008645A4" w:rsidRPr="0090432C">
        <w:rPr>
          <w:rFonts w:ascii="Angsana New" w:hAnsi="Angsana New"/>
          <w:spacing w:val="-4"/>
          <w:sz w:val="30"/>
          <w:szCs w:val="30"/>
          <w:rtl/>
        </w:rPr>
        <w:t>2560</w:t>
      </w:r>
      <w:r w:rsidRPr="0090432C">
        <w:rPr>
          <w:rFonts w:ascii="Angsana New" w:hAnsi="Angsana New" w:cs="Angsana New"/>
          <w:spacing w:val="-4"/>
          <w:sz w:val="30"/>
          <w:szCs w:val="30"/>
          <w:lang w:bidi="th-TH"/>
        </w:rPr>
        <w:t xml:space="preserve"> </w:t>
      </w:r>
      <w:r w:rsidRPr="0090432C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CD6FAE" w:rsidRPr="0090432C">
        <w:rPr>
          <w:rFonts w:ascii="Angsana New" w:hAnsi="Angsana New" w:cs="Angsana New"/>
          <w:spacing w:val="-4"/>
          <w:sz w:val="30"/>
          <w:szCs w:val="30"/>
          <w:lang w:bidi="th-TH"/>
        </w:rPr>
        <w:t xml:space="preserve"> </w:t>
      </w:r>
      <w:r w:rsidR="0090432C" w:rsidRPr="0090432C">
        <w:rPr>
          <w:rFonts w:ascii="Angsana New" w:hAnsi="Angsana New" w:cs="Angsana New"/>
          <w:spacing w:val="-4"/>
          <w:sz w:val="30"/>
          <w:szCs w:val="30"/>
          <w:lang w:bidi="th-TH"/>
        </w:rPr>
        <w:t>709.06</w:t>
      </w:r>
      <w:r w:rsidRPr="0090432C">
        <w:rPr>
          <w:rFonts w:ascii="Angsana New" w:hAnsi="Angsana New" w:cs="Angsana New"/>
          <w:spacing w:val="-4"/>
          <w:sz w:val="30"/>
          <w:szCs w:val="30"/>
          <w:lang w:bidi="th-TH"/>
        </w:rPr>
        <w:t xml:space="preserve"> </w:t>
      </w:r>
      <w:r w:rsidRPr="0090432C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ล้าน</w:t>
      </w:r>
      <w:r w:rsidRPr="0090432C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บา</w:t>
      </w:r>
      <w:r w:rsidRPr="0090432C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ท</w:t>
      </w:r>
      <w:r w:rsidR="004F30A9" w:rsidRPr="0090432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90432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และ </w:t>
      </w:r>
      <w:r w:rsidR="0090432C" w:rsidRPr="0090432C">
        <w:rPr>
          <w:rFonts w:ascii="Angsana New" w:hAnsi="Angsana New" w:cs="Angsana New"/>
          <w:sz w:val="30"/>
          <w:szCs w:val="30"/>
          <w:lang w:bidi="th-TH"/>
        </w:rPr>
        <w:t>599.44</w:t>
      </w:r>
      <w:r w:rsidR="002E410C" w:rsidRPr="0090432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90432C">
        <w:rPr>
          <w:rFonts w:ascii="Angsana New" w:hAnsi="Angsana New" w:cs="Angsana New" w:hint="cs"/>
          <w:sz w:val="30"/>
          <w:szCs w:val="30"/>
          <w:cs/>
          <w:lang w:bidi="th-TH"/>
        </w:rPr>
        <w:t>ล้านบาท</w:t>
      </w:r>
      <w:r w:rsidRPr="004F30A9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ตามลำดับ</w:t>
      </w:r>
      <w:r w:rsidRPr="004F30A9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 </w:t>
      </w:r>
      <w:r w:rsidRPr="004F30A9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(255</w:t>
      </w:r>
      <w:r w:rsidR="00285FB8">
        <w:rPr>
          <w:rFonts w:ascii="Angsana New" w:hAnsi="Angsana New" w:cs="Angsana New"/>
          <w:i/>
          <w:iCs/>
          <w:sz w:val="30"/>
          <w:szCs w:val="30"/>
          <w:lang w:bidi="th-TH"/>
        </w:rPr>
        <w:t>9</w:t>
      </w:r>
      <w:r w:rsidRPr="004F30A9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: </w:t>
      </w:r>
      <w:r w:rsidR="00285FB8">
        <w:rPr>
          <w:rFonts w:ascii="Angsana New" w:hAnsi="Angsana New" w:cs="Angsana New"/>
          <w:i/>
          <w:iCs/>
          <w:sz w:val="30"/>
          <w:szCs w:val="30"/>
          <w:lang w:bidi="th-TH"/>
        </w:rPr>
        <w:t>873.26</w:t>
      </w:r>
      <w:r w:rsidRPr="004F30A9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 </w:t>
      </w:r>
      <w:r w:rsidRPr="004F30A9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ล้านบาท</w:t>
      </w:r>
      <w:r w:rsidRPr="004F30A9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 และ </w:t>
      </w:r>
      <w:r w:rsidR="00285FB8">
        <w:rPr>
          <w:rFonts w:ascii="Angsana New" w:hAnsi="Angsana New" w:cs="Angsana New"/>
          <w:i/>
          <w:iCs/>
          <w:sz w:val="30"/>
          <w:szCs w:val="30"/>
          <w:lang w:bidi="th-TH"/>
        </w:rPr>
        <w:t>759.69</w:t>
      </w:r>
      <w:r w:rsidR="003745B9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 </w:t>
      </w:r>
      <w:r w:rsidRPr="004F30A9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ล้านบาท ตามลำดับ</w:t>
      </w:r>
      <w:r w:rsidRPr="004F30A9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 xml:space="preserve">) </w:t>
      </w:r>
    </w:p>
    <w:p w14:paraId="33D72F6A" w14:textId="77777777" w:rsidR="00786FB2" w:rsidRDefault="00786FB2" w:rsidP="006D01E6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142C169" w14:textId="77777777" w:rsidR="005C797C" w:rsidRPr="00550C05" w:rsidRDefault="005C797C" w:rsidP="006D01E6">
      <w:pPr>
        <w:pStyle w:val="block"/>
        <w:spacing w:after="0" w:line="240" w:lineRule="auto"/>
        <w:jc w:val="both"/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lang w:val="en-US" w:bidi="th-TH"/>
        </w:rPr>
      </w:pPr>
      <w:r w:rsidRPr="00550C05"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cs/>
          <w:lang w:val="en-US" w:bidi="th-TH"/>
        </w:rPr>
        <w:t>หนี้สิน</w:t>
      </w:r>
      <w:r>
        <w:rPr>
          <w:rFonts w:ascii="Angsana New" w:hAnsi="Angsana New" w:cs="Angsana New" w:hint="cs"/>
          <w:b/>
          <w:bCs/>
          <w:i/>
          <w:iCs/>
          <w:spacing w:val="-4"/>
          <w:sz w:val="30"/>
          <w:szCs w:val="30"/>
          <w:cs/>
          <w:lang w:val="en-US" w:bidi="th-TH"/>
        </w:rPr>
        <w:t>ตาม</w:t>
      </w:r>
      <w:r w:rsidRPr="00550C05"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cs/>
          <w:lang w:val="en-US" w:bidi="th-TH"/>
        </w:rPr>
        <w:t>สัญญาเช่าการเงิน</w:t>
      </w:r>
    </w:p>
    <w:p w14:paraId="5902B30F" w14:textId="77777777" w:rsidR="005C797C" w:rsidRPr="00DA71AE" w:rsidRDefault="005C797C" w:rsidP="006D01E6">
      <w:pPr>
        <w:pStyle w:val="block"/>
        <w:spacing w:after="0" w:line="240" w:lineRule="auto"/>
        <w:jc w:val="both"/>
        <w:rPr>
          <w:rFonts w:ascii="Angsana New" w:hAnsi="Angsana New" w:cs="Angsana New"/>
          <w:spacing w:val="-4"/>
          <w:sz w:val="30"/>
          <w:szCs w:val="30"/>
          <w:lang w:val="en-US" w:bidi="th-TH"/>
        </w:rPr>
      </w:pPr>
    </w:p>
    <w:p w14:paraId="579C1F17" w14:textId="77777777" w:rsidR="005C797C" w:rsidRPr="00DA71AE" w:rsidRDefault="005C797C" w:rsidP="006D01E6">
      <w:pPr>
        <w:pStyle w:val="block"/>
        <w:spacing w:after="0" w:line="240" w:lineRule="auto"/>
        <w:jc w:val="both"/>
        <w:rPr>
          <w:rFonts w:ascii="Angsana New" w:hAnsi="Angsana New" w:cs="Angsana New"/>
          <w:sz w:val="30"/>
          <w:szCs w:val="30"/>
          <w:lang w:val="en-US" w:bidi="th-TH"/>
        </w:rPr>
      </w:pPr>
      <w:r w:rsidRPr="00DA71AE">
        <w:rPr>
          <w:rFonts w:ascii="Angsana New" w:hAnsi="Angsana New" w:cs="Angsana New"/>
          <w:sz w:val="30"/>
          <w:szCs w:val="30"/>
          <w:cs/>
          <w:lang w:val="en-US" w:bidi="th-TH"/>
        </w:rPr>
        <w:t>หนี้สิน</w:t>
      </w:r>
      <w:r w:rsidRPr="00DA71AE">
        <w:rPr>
          <w:rFonts w:ascii="Angsana New" w:hAnsi="Angsana New" w:cs="Angsana New" w:hint="cs"/>
          <w:sz w:val="30"/>
          <w:szCs w:val="30"/>
          <w:cs/>
          <w:lang w:val="en-US" w:bidi="th-TH"/>
        </w:rPr>
        <w:t>ตาม</w:t>
      </w:r>
      <w:r w:rsidRPr="00DA71AE">
        <w:rPr>
          <w:rFonts w:ascii="Angsana New" w:hAnsi="Angsana New" w:cs="Angsana New"/>
          <w:sz w:val="30"/>
          <w:szCs w:val="30"/>
          <w:cs/>
          <w:lang w:val="en-US" w:bidi="th-TH"/>
        </w:rPr>
        <w:t>สัญญาเช่าการเงิน ณ วันที่ 31 ธันวาคม มีรายละเอียดดังนี้</w:t>
      </w:r>
    </w:p>
    <w:p w14:paraId="1B618AA0" w14:textId="77777777" w:rsidR="005C797C" w:rsidRPr="00DA71AE" w:rsidRDefault="005C797C" w:rsidP="006D01E6">
      <w:pPr>
        <w:pStyle w:val="block"/>
        <w:spacing w:after="0" w:line="240" w:lineRule="auto"/>
        <w:jc w:val="both"/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38"/>
        <w:gridCol w:w="900"/>
        <w:gridCol w:w="270"/>
        <w:gridCol w:w="720"/>
        <w:gridCol w:w="270"/>
        <w:gridCol w:w="990"/>
        <w:gridCol w:w="270"/>
        <w:gridCol w:w="990"/>
        <w:gridCol w:w="270"/>
        <w:gridCol w:w="810"/>
        <w:gridCol w:w="270"/>
        <w:gridCol w:w="990"/>
      </w:tblGrid>
      <w:tr w:rsidR="005C797C" w:rsidRPr="00616CEB" w14:paraId="2BFAFB36" w14:textId="77777777" w:rsidTr="00FA5670">
        <w:trPr>
          <w:cantSplit/>
        </w:trPr>
        <w:tc>
          <w:tcPr>
            <w:tcW w:w="2538" w:type="dxa"/>
          </w:tcPr>
          <w:p w14:paraId="080FEABB" w14:textId="77777777" w:rsidR="005C797C" w:rsidRPr="00616CEB" w:rsidRDefault="005C797C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11"/>
          </w:tcPr>
          <w:p w14:paraId="65ACA9CD" w14:textId="77777777" w:rsidR="005C797C" w:rsidRPr="00616CEB" w:rsidRDefault="005C797C" w:rsidP="00624FAD">
            <w:pPr>
              <w:pStyle w:val="a2"/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616CE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  <w:r w:rsidR="00B5342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 / </w:t>
            </w:r>
            <w:r w:rsidR="00B53422" w:rsidRPr="00F66540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C797C" w:rsidRPr="00616CEB" w14:paraId="7F774133" w14:textId="77777777" w:rsidTr="00FA5670">
        <w:trPr>
          <w:cantSplit/>
        </w:trPr>
        <w:tc>
          <w:tcPr>
            <w:tcW w:w="2538" w:type="dxa"/>
          </w:tcPr>
          <w:p w14:paraId="56840302" w14:textId="77777777" w:rsidR="005C797C" w:rsidRPr="00616CEB" w:rsidRDefault="005C797C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gridSpan w:val="5"/>
          </w:tcPr>
          <w:p w14:paraId="21744D01" w14:textId="77777777" w:rsidR="005C797C" w:rsidRPr="00E9006F" w:rsidRDefault="008645A4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14:paraId="05BADAB6" w14:textId="77777777" w:rsidR="005C797C" w:rsidRPr="00E9006F" w:rsidRDefault="005C797C" w:rsidP="00624FAD">
            <w:pPr>
              <w:pStyle w:val="a2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330" w:type="dxa"/>
            <w:gridSpan w:val="5"/>
          </w:tcPr>
          <w:p w14:paraId="6C652632" w14:textId="77777777" w:rsidR="005C797C" w:rsidRPr="00E9006F" w:rsidRDefault="005C797C" w:rsidP="00624FAD">
            <w:pPr>
              <w:pStyle w:val="a2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255</w:t>
            </w:r>
            <w:r w:rsidR="00BF467D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</w:tr>
      <w:tr w:rsidR="005C797C" w:rsidRPr="00616CEB" w14:paraId="048C0279" w14:textId="77777777" w:rsidTr="00FA5670">
        <w:trPr>
          <w:cantSplit/>
        </w:trPr>
        <w:tc>
          <w:tcPr>
            <w:tcW w:w="2538" w:type="dxa"/>
          </w:tcPr>
          <w:p w14:paraId="1D0D373E" w14:textId="77777777" w:rsidR="005C797C" w:rsidRPr="00616CEB" w:rsidRDefault="005C797C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F0D06CA" w14:textId="77777777" w:rsidR="005C797C" w:rsidRPr="00616CEB" w:rsidRDefault="005C797C" w:rsidP="00624FAD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16CE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มูลค่าอนาคต</w:t>
            </w:r>
          </w:p>
        </w:tc>
        <w:tc>
          <w:tcPr>
            <w:tcW w:w="270" w:type="dxa"/>
          </w:tcPr>
          <w:p w14:paraId="51CA2EE0" w14:textId="77777777" w:rsidR="005C797C" w:rsidRPr="00616CEB" w:rsidRDefault="005C797C" w:rsidP="00624FAD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14:paraId="547529C1" w14:textId="77777777" w:rsidR="005C797C" w:rsidRPr="00616CEB" w:rsidRDefault="005C797C" w:rsidP="00624FAD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DCFBDE9" w14:textId="77777777" w:rsidR="005C797C" w:rsidRPr="00616CEB" w:rsidRDefault="005C797C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5B56399" w14:textId="77777777" w:rsidR="005C797C" w:rsidRPr="00616CEB" w:rsidRDefault="005C797C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6CEB">
              <w:rPr>
                <w:rFonts w:ascii="Angsana New" w:hAnsi="Angsana New"/>
                <w:sz w:val="26"/>
                <w:szCs w:val="26"/>
                <w:cs/>
              </w:rPr>
              <w:t>มูลค่าปัจจุบัน</w:t>
            </w:r>
          </w:p>
        </w:tc>
        <w:tc>
          <w:tcPr>
            <w:tcW w:w="270" w:type="dxa"/>
          </w:tcPr>
          <w:p w14:paraId="6ABA90CA" w14:textId="77777777" w:rsidR="005C797C" w:rsidRPr="00616CEB" w:rsidRDefault="005C797C" w:rsidP="00624FAD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</w:tcPr>
          <w:p w14:paraId="125175AB" w14:textId="77777777" w:rsidR="005C797C" w:rsidRPr="00616CEB" w:rsidRDefault="005C797C" w:rsidP="00624FAD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16CE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มูลค่าอนาคต</w:t>
            </w:r>
          </w:p>
        </w:tc>
        <w:tc>
          <w:tcPr>
            <w:tcW w:w="270" w:type="dxa"/>
          </w:tcPr>
          <w:p w14:paraId="5A1BE441" w14:textId="77777777" w:rsidR="005C797C" w:rsidRPr="00616CEB" w:rsidRDefault="005C797C" w:rsidP="00624FAD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10" w:type="dxa"/>
          </w:tcPr>
          <w:p w14:paraId="7B108839" w14:textId="77777777" w:rsidR="005C797C" w:rsidRPr="00616CEB" w:rsidRDefault="005C797C" w:rsidP="00624FAD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446E127" w14:textId="77777777" w:rsidR="005C797C" w:rsidRPr="00616CEB" w:rsidRDefault="005C797C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E38651D" w14:textId="77777777" w:rsidR="005C797C" w:rsidRPr="00616CEB" w:rsidRDefault="005C797C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6CEB">
              <w:rPr>
                <w:rFonts w:ascii="Angsana New" w:hAnsi="Angsana New"/>
                <w:sz w:val="26"/>
                <w:szCs w:val="26"/>
                <w:cs/>
              </w:rPr>
              <w:t>มูลค่าปัจจุบัน</w:t>
            </w:r>
          </w:p>
        </w:tc>
      </w:tr>
      <w:tr w:rsidR="005C797C" w:rsidRPr="00616CEB" w14:paraId="1214EB3B" w14:textId="77777777" w:rsidTr="00FA5670">
        <w:trPr>
          <w:cantSplit/>
        </w:trPr>
        <w:tc>
          <w:tcPr>
            <w:tcW w:w="2538" w:type="dxa"/>
          </w:tcPr>
          <w:p w14:paraId="0A479608" w14:textId="77777777" w:rsidR="005C797C" w:rsidRPr="00616CEB" w:rsidRDefault="005C797C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7535B9D" w14:textId="77777777" w:rsidR="005C797C" w:rsidRPr="00616CEB" w:rsidRDefault="005C797C" w:rsidP="00624FAD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16CEB">
              <w:rPr>
                <w:rFonts w:ascii="Angsana New" w:hAnsi="Angsana New"/>
                <w:sz w:val="26"/>
                <w:szCs w:val="26"/>
                <w:cs/>
                <w:lang w:val="en-US"/>
              </w:rPr>
              <w:t>ของจำนวน</w:t>
            </w:r>
          </w:p>
        </w:tc>
        <w:tc>
          <w:tcPr>
            <w:tcW w:w="270" w:type="dxa"/>
          </w:tcPr>
          <w:p w14:paraId="53EE8467" w14:textId="77777777" w:rsidR="005C797C" w:rsidRPr="00616CEB" w:rsidRDefault="005C797C" w:rsidP="00624FAD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14:paraId="005A52B1" w14:textId="77777777" w:rsidR="005C797C" w:rsidRPr="00616CEB" w:rsidRDefault="005C797C" w:rsidP="00624FAD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422F9AA" w14:textId="77777777" w:rsidR="005C797C" w:rsidRPr="00616CEB" w:rsidRDefault="005C797C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CD0AC6C" w14:textId="77777777" w:rsidR="005C797C" w:rsidRPr="00616CEB" w:rsidRDefault="005C797C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6CEB">
              <w:rPr>
                <w:rFonts w:ascii="Angsana New" w:hAnsi="Angsana New"/>
                <w:sz w:val="26"/>
                <w:szCs w:val="26"/>
                <w:cs/>
              </w:rPr>
              <w:t>ของจำนวน</w:t>
            </w:r>
          </w:p>
        </w:tc>
        <w:tc>
          <w:tcPr>
            <w:tcW w:w="270" w:type="dxa"/>
          </w:tcPr>
          <w:p w14:paraId="1C73A645" w14:textId="77777777" w:rsidR="005C797C" w:rsidRPr="00616CEB" w:rsidRDefault="005C797C" w:rsidP="00624FAD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</w:tcPr>
          <w:p w14:paraId="1BBE626F" w14:textId="77777777" w:rsidR="005C797C" w:rsidRPr="00616CEB" w:rsidRDefault="005C797C" w:rsidP="00624FAD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16CEB">
              <w:rPr>
                <w:rFonts w:ascii="Angsana New" w:hAnsi="Angsana New"/>
                <w:sz w:val="26"/>
                <w:szCs w:val="26"/>
                <w:cs/>
                <w:lang w:val="en-US"/>
              </w:rPr>
              <w:t>ของจำนวน</w:t>
            </w:r>
          </w:p>
        </w:tc>
        <w:tc>
          <w:tcPr>
            <w:tcW w:w="270" w:type="dxa"/>
          </w:tcPr>
          <w:p w14:paraId="71D30D18" w14:textId="77777777" w:rsidR="005C797C" w:rsidRPr="00616CEB" w:rsidRDefault="005C797C" w:rsidP="00624FAD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10" w:type="dxa"/>
          </w:tcPr>
          <w:p w14:paraId="48AA4A94" w14:textId="77777777" w:rsidR="005C797C" w:rsidRPr="00616CEB" w:rsidRDefault="005C797C" w:rsidP="00624FAD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7FBE928" w14:textId="77777777" w:rsidR="005C797C" w:rsidRPr="00616CEB" w:rsidRDefault="005C797C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62C71C2" w14:textId="77777777" w:rsidR="005C797C" w:rsidRPr="00616CEB" w:rsidRDefault="005C797C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6CEB">
              <w:rPr>
                <w:rFonts w:ascii="Angsana New" w:hAnsi="Angsana New"/>
                <w:sz w:val="26"/>
                <w:szCs w:val="26"/>
                <w:cs/>
              </w:rPr>
              <w:t>ของจำนวน</w:t>
            </w:r>
          </w:p>
        </w:tc>
      </w:tr>
      <w:tr w:rsidR="005C797C" w:rsidRPr="00616CEB" w14:paraId="41949865" w14:textId="77777777" w:rsidTr="00FA5670">
        <w:trPr>
          <w:cantSplit/>
        </w:trPr>
        <w:tc>
          <w:tcPr>
            <w:tcW w:w="2538" w:type="dxa"/>
          </w:tcPr>
          <w:p w14:paraId="47910269" w14:textId="77777777" w:rsidR="005C797C" w:rsidRPr="00616CEB" w:rsidRDefault="005C797C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21165707" w14:textId="77777777" w:rsidR="005C797C" w:rsidRPr="00616CEB" w:rsidRDefault="005C797C" w:rsidP="00624FAD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16CE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เงินขั้นต่ำที่</w:t>
            </w:r>
          </w:p>
        </w:tc>
        <w:tc>
          <w:tcPr>
            <w:tcW w:w="270" w:type="dxa"/>
          </w:tcPr>
          <w:p w14:paraId="71157C0F" w14:textId="77777777" w:rsidR="005C797C" w:rsidRPr="00616CEB" w:rsidRDefault="005C797C" w:rsidP="00624FAD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14:paraId="60454774" w14:textId="77777777" w:rsidR="005C797C" w:rsidRPr="00616CEB" w:rsidRDefault="005C797C" w:rsidP="00624FAD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CD31EA8" w14:textId="77777777" w:rsidR="005C797C" w:rsidRPr="00616CEB" w:rsidRDefault="005C797C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4BF3FD" w14:textId="77777777" w:rsidR="005C797C" w:rsidRPr="00616CEB" w:rsidRDefault="005C797C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6CEB">
              <w:rPr>
                <w:rFonts w:ascii="Angsana New" w:hAnsi="Angsana New"/>
                <w:sz w:val="26"/>
                <w:szCs w:val="26"/>
                <w:cs/>
              </w:rPr>
              <w:t>เงินขั้นต่ำที่</w:t>
            </w:r>
          </w:p>
        </w:tc>
        <w:tc>
          <w:tcPr>
            <w:tcW w:w="270" w:type="dxa"/>
          </w:tcPr>
          <w:p w14:paraId="3EDC0C66" w14:textId="77777777" w:rsidR="005C797C" w:rsidRPr="00616CEB" w:rsidRDefault="005C797C" w:rsidP="00624FAD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</w:tcPr>
          <w:p w14:paraId="1AD47694" w14:textId="77777777" w:rsidR="005C797C" w:rsidRPr="00616CEB" w:rsidRDefault="005C797C" w:rsidP="00624FAD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16CE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เงินขั้นต่ำที่</w:t>
            </w:r>
          </w:p>
        </w:tc>
        <w:tc>
          <w:tcPr>
            <w:tcW w:w="270" w:type="dxa"/>
          </w:tcPr>
          <w:p w14:paraId="63D5D737" w14:textId="77777777" w:rsidR="005C797C" w:rsidRPr="00616CEB" w:rsidRDefault="005C797C" w:rsidP="00624FAD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10" w:type="dxa"/>
          </w:tcPr>
          <w:p w14:paraId="1DAE55D0" w14:textId="77777777" w:rsidR="005C797C" w:rsidRPr="00616CEB" w:rsidRDefault="005C797C" w:rsidP="00624FAD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41ED791" w14:textId="77777777" w:rsidR="005C797C" w:rsidRPr="00616CEB" w:rsidRDefault="005C797C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E40A8B2" w14:textId="77777777" w:rsidR="005C797C" w:rsidRPr="00616CEB" w:rsidRDefault="005C797C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6CEB">
              <w:rPr>
                <w:rFonts w:ascii="Angsana New" w:hAnsi="Angsana New"/>
                <w:sz w:val="26"/>
                <w:szCs w:val="26"/>
                <w:cs/>
              </w:rPr>
              <w:t>เงินขั้นต่ำที่</w:t>
            </w:r>
          </w:p>
        </w:tc>
      </w:tr>
      <w:tr w:rsidR="005C797C" w:rsidRPr="00616CEB" w14:paraId="593E3873" w14:textId="77777777" w:rsidTr="00FA5670">
        <w:trPr>
          <w:cantSplit/>
        </w:trPr>
        <w:tc>
          <w:tcPr>
            <w:tcW w:w="2538" w:type="dxa"/>
          </w:tcPr>
          <w:p w14:paraId="7CA72B89" w14:textId="77777777" w:rsidR="005C797C" w:rsidRPr="00616CEB" w:rsidRDefault="005C797C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43E2699" w14:textId="77777777" w:rsidR="005C797C" w:rsidRPr="00616CEB" w:rsidRDefault="005C797C" w:rsidP="00624FAD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16CEB">
              <w:rPr>
                <w:rFonts w:ascii="Angsana New" w:hAnsi="Angsana New"/>
                <w:sz w:val="26"/>
                <w:szCs w:val="26"/>
                <w:cs/>
                <w:lang w:val="en-US"/>
              </w:rPr>
              <w:t>ต้องจ่าย</w:t>
            </w:r>
          </w:p>
        </w:tc>
        <w:tc>
          <w:tcPr>
            <w:tcW w:w="270" w:type="dxa"/>
          </w:tcPr>
          <w:p w14:paraId="4F5B90ED" w14:textId="77777777" w:rsidR="005C797C" w:rsidRPr="00616CEB" w:rsidRDefault="005C797C" w:rsidP="00624FAD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14:paraId="06D3A9AB" w14:textId="77777777" w:rsidR="005C797C" w:rsidRPr="00616CEB" w:rsidRDefault="005C797C" w:rsidP="00624FAD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16CEB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270" w:type="dxa"/>
          </w:tcPr>
          <w:p w14:paraId="0120C93C" w14:textId="77777777" w:rsidR="005C797C" w:rsidRPr="00616CEB" w:rsidRDefault="005C797C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1D4BA8B" w14:textId="77777777" w:rsidR="005C797C" w:rsidRPr="00616CEB" w:rsidRDefault="005C797C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6CEB">
              <w:rPr>
                <w:rFonts w:ascii="Angsana New" w:hAnsi="Angsana New"/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70" w:type="dxa"/>
          </w:tcPr>
          <w:p w14:paraId="390545BB" w14:textId="77777777" w:rsidR="005C797C" w:rsidRPr="00616CEB" w:rsidRDefault="005C797C" w:rsidP="00624FAD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</w:tcPr>
          <w:p w14:paraId="1A50F712" w14:textId="77777777" w:rsidR="005C797C" w:rsidRPr="00616CEB" w:rsidRDefault="005C797C" w:rsidP="00624FAD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16CEB">
              <w:rPr>
                <w:rFonts w:ascii="Angsana New" w:hAnsi="Angsana New"/>
                <w:sz w:val="26"/>
                <w:szCs w:val="26"/>
                <w:cs/>
                <w:lang w:val="en-US"/>
              </w:rPr>
              <w:t>ต้องจ่าย</w:t>
            </w:r>
          </w:p>
        </w:tc>
        <w:tc>
          <w:tcPr>
            <w:tcW w:w="270" w:type="dxa"/>
          </w:tcPr>
          <w:p w14:paraId="2F2322BD" w14:textId="77777777" w:rsidR="005C797C" w:rsidRPr="00616CEB" w:rsidRDefault="005C797C" w:rsidP="00624FAD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10" w:type="dxa"/>
          </w:tcPr>
          <w:p w14:paraId="71F88526" w14:textId="77777777" w:rsidR="005C797C" w:rsidRPr="00616CEB" w:rsidRDefault="005C797C" w:rsidP="00624FAD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16CEB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270" w:type="dxa"/>
          </w:tcPr>
          <w:p w14:paraId="6618F07F" w14:textId="77777777" w:rsidR="005C797C" w:rsidRPr="00616CEB" w:rsidRDefault="005C797C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5CF3557" w14:textId="77777777" w:rsidR="005C797C" w:rsidRPr="00616CEB" w:rsidRDefault="005C797C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6CEB">
              <w:rPr>
                <w:rFonts w:ascii="Angsana New" w:hAnsi="Angsana New"/>
                <w:sz w:val="26"/>
                <w:szCs w:val="26"/>
                <w:cs/>
              </w:rPr>
              <w:t>ต้องจ่าย</w:t>
            </w:r>
          </w:p>
        </w:tc>
      </w:tr>
      <w:tr w:rsidR="005C797C" w:rsidRPr="00616CEB" w14:paraId="736AA7F6" w14:textId="77777777" w:rsidTr="00FA5670">
        <w:trPr>
          <w:cantSplit/>
        </w:trPr>
        <w:tc>
          <w:tcPr>
            <w:tcW w:w="2538" w:type="dxa"/>
          </w:tcPr>
          <w:p w14:paraId="4308788E" w14:textId="77777777" w:rsidR="005C797C" w:rsidRPr="00616CEB" w:rsidRDefault="005C797C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11"/>
          </w:tcPr>
          <w:p w14:paraId="3705C531" w14:textId="77777777" w:rsidR="005C797C" w:rsidRPr="00616CEB" w:rsidRDefault="005C797C" w:rsidP="00624FAD">
            <w:pPr>
              <w:pStyle w:val="a2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  <w:r w:rsidRPr="00616CEB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F26D74" w:rsidRPr="00616CEB" w14:paraId="788C3257" w14:textId="77777777" w:rsidTr="00FA5670">
        <w:trPr>
          <w:cantSplit/>
        </w:trPr>
        <w:tc>
          <w:tcPr>
            <w:tcW w:w="2538" w:type="dxa"/>
          </w:tcPr>
          <w:p w14:paraId="5DBA8D4A" w14:textId="77777777" w:rsidR="00F26D74" w:rsidRPr="002E69F3" w:rsidRDefault="00F26D74" w:rsidP="00F2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2E69F3">
              <w:rPr>
                <w:rFonts w:ascii="Angsana New" w:hAnsi="Angsana New"/>
                <w:sz w:val="26"/>
                <w:szCs w:val="26"/>
                <w:cs/>
              </w:rPr>
              <w:t>ครบกำหนดชำระภายในหนึ่งปี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8CB32B6" w14:textId="77777777" w:rsidR="00F26D74" w:rsidRPr="00446D47" w:rsidRDefault="00F26D74" w:rsidP="00F2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46D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665605D" w14:textId="736E7AE0" w:rsidR="00F26D74" w:rsidRPr="00147CAA" w:rsidRDefault="00F26D74" w:rsidP="00F26D74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7A2E8701" w14:textId="77777777" w:rsidR="00F26D74" w:rsidRPr="00446D47" w:rsidRDefault="00F26D74" w:rsidP="00F2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46D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5FE2C8B" w14:textId="706CE8BF" w:rsidR="00F26D74" w:rsidRPr="00147CAA" w:rsidRDefault="00F26D74" w:rsidP="00F26D74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2FFC203" w14:textId="77777777" w:rsidR="00F26D74" w:rsidRPr="00446D47" w:rsidRDefault="00F26D74" w:rsidP="00F2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46D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8C2CE0D" w14:textId="77777777" w:rsidR="00F26D74" w:rsidRPr="00616CEB" w:rsidRDefault="00F26D74" w:rsidP="00F26D74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4677DD9" w14:textId="77777777" w:rsidR="00F26D74" w:rsidRPr="00446D47" w:rsidRDefault="00F26D74" w:rsidP="00F2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46D47">
              <w:rPr>
                <w:rFonts w:ascii="Angsana New" w:hAnsi="Angsana New"/>
                <w:b/>
                <w:bCs/>
                <w:sz w:val="26"/>
                <w:szCs w:val="26"/>
              </w:rPr>
              <w:t>1,07</w:t>
            </w:r>
            <w:r w:rsidRPr="00446D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3</w:t>
            </w:r>
          </w:p>
        </w:tc>
        <w:tc>
          <w:tcPr>
            <w:tcW w:w="270" w:type="dxa"/>
          </w:tcPr>
          <w:p w14:paraId="0153BF5C" w14:textId="77777777" w:rsidR="00F26D74" w:rsidRPr="00147CAA" w:rsidRDefault="00F26D74" w:rsidP="00F26D74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04E0D184" w14:textId="77777777" w:rsidR="00F26D74" w:rsidRPr="00446D47" w:rsidRDefault="00F26D74" w:rsidP="00F2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5" w:right="-11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46D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7</w:t>
            </w:r>
          </w:p>
        </w:tc>
        <w:tc>
          <w:tcPr>
            <w:tcW w:w="270" w:type="dxa"/>
          </w:tcPr>
          <w:p w14:paraId="3FD2650F" w14:textId="77777777" w:rsidR="00F26D74" w:rsidRPr="00F26D74" w:rsidRDefault="00F26D74" w:rsidP="00F2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57BC6F4" w14:textId="77777777" w:rsidR="00F26D74" w:rsidRPr="00446D47" w:rsidRDefault="00F26D74" w:rsidP="00F2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46D47">
              <w:rPr>
                <w:rFonts w:ascii="Angsana New" w:hAnsi="Angsana New"/>
                <w:b/>
                <w:bCs/>
                <w:sz w:val="26"/>
                <w:szCs w:val="26"/>
              </w:rPr>
              <w:t>1,066</w:t>
            </w:r>
          </w:p>
        </w:tc>
      </w:tr>
    </w:tbl>
    <w:p w14:paraId="35741A2F" w14:textId="77777777" w:rsidR="00C84F30" w:rsidRPr="00DA71AE" w:rsidRDefault="00C84F30" w:rsidP="00F92128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21D4A2D" w14:textId="77777777" w:rsidR="005C797C" w:rsidRPr="00076B74" w:rsidRDefault="00131E72" w:rsidP="00076B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076B74">
        <w:rPr>
          <w:rFonts w:ascii="Angsana New" w:hAnsi="Angsana New"/>
          <w:b/>
          <w:bCs/>
          <w:sz w:val="30"/>
          <w:szCs w:val="30"/>
        </w:rPr>
        <w:t>2</w:t>
      </w:r>
      <w:r w:rsidR="00B07344">
        <w:rPr>
          <w:rFonts w:ascii="Angsana New" w:hAnsi="Angsana New"/>
          <w:b/>
          <w:bCs/>
          <w:sz w:val="30"/>
          <w:szCs w:val="30"/>
        </w:rPr>
        <w:t>5</w:t>
      </w:r>
      <w:r w:rsidR="005C797C" w:rsidRPr="00076B74">
        <w:rPr>
          <w:rFonts w:ascii="Angsana New" w:hAnsi="Angsana New"/>
          <w:b/>
          <w:bCs/>
          <w:sz w:val="30"/>
          <w:szCs w:val="30"/>
        </w:rPr>
        <w:tab/>
      </w:r>
      <w:r w:rsidR="005C797C" w:rsidRPr="00076B74"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</w:t>
      </w:r>
    </w:p>
    <w:p w14:paraId="78B376A9" w14:textId="77777777" w:rsidR="00076B74" w:rsidRPr="00076B74" w:rsidRDefault="00076B74" w:rsidP="00076B74">
      <w:pPr>
        <w:pStyle w:val="NoSpacing"/>
        <w:rPr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99"/>
        <w:gridCol w:w="850"/>
        <w:gridCol w:w="1134"/>
        <w:gridCol w:w="236"/>
        <w:gridCol w:w="1189"/>
        <w:gridCol w:w="270"/>
        <w:gridCol w:w="1170"/>
        <w:gridCol w:w="270"/>
        <w:gridCol w:w="1170"/>
      </w:tblGrid>
      <w:tr w:rsidR="00DC1006" w:rsidRPr="005A6DB6" w14:paraId="4DEF5AF9" w14:textId="77777777" w:rsidTr="00FA5670">
        <w:trPr>
          <w:trHeight w:val="420"/>
        </w:trPr>
        <w:tc>
          <w:tcPr>
            <w:tcW w:w="2999" w:type="dxa"/>
            <w:vAlign w:val="bottom"/>
          </w:tcPr>
          <w:p w14:paraId="17DC3B31" w14:textId="77777777" w:rsidR="00DC1006" w:rsidRPr="005A6DB6" w:rsidRDefault="00DC1006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bottom"/>
          </w:tcPr>
          <w:p w14:paraId="76D77BC6" w14:textId="77777777" w:rsidR="00DC1006" w:rsidRPr="005A6DB6" w:rsidRDefault="00DC1006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59" w:type="dxa"/>
            <w:gridSpan w:val="3"/>
            <w:vAlign w:val="bottom"/>
          </w:tcPr>
          <w:p w14:paraId="43B444E1" w14:textId="77777777" w:rsidR="00DC1006" w:rsidRPr="005A6DB6" w:rsidRDefault="00DC1006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75C33F95" w14:textId="77777777" w:rsidR="00DC1006" w:rsidRPr="005A6DB6" w:rsidRDefault="00DC1006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E6B1AC8" w14:textId="77777777" w:rsidR="00DC1006" w:rsidRPr="005A6DB6" w:rsidRDefault="00DC1006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1006" w:rsidRPr="005A6DB6" w14:paraId="151F99DF" w14:textId="77777777" w:rsidTr="00FA5670">
        <w:trPr>
          <w:trHeight w:val="420"/>
        </w:trPr>
        <w:tc>
          <w:tcPr>
            <w:tcW w:w="2999" w:type="dxa"/>
            <w:vAlign w:val="bottom"/>
          </w:tcPr>
          <w:p w14:paraId="7281E702" w14:textId="77777777" w:rsidR="00DC1006" w:rsidRPr="005A6DB6" w:rsidRDefault="00DC1006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bottom"/>
          </w:tcPr>
          <w:p w14:paraId="7C882EC9" w14:textId="77777777" w:rsidR="00DC1006" w:rsidRPr="005A6DB6" w:rsidRDefault="00DC1006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6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34" w:type="dxa"/>
            <w:vAlign w:val="bottom"/>
          </w:tcPr>
          <w:p w14:paraId="0F77C6FD" w14:textId="77777777" w:rsidR="00DC1006" w:rsidRPr="005A6DB6" w:rsidRDefault="008645A4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vAlign w:val="bottom"/>
          </w:tcPr>
          <w:p w14:paraId="01199608" w14:textId="77777777" w:rsidR="00DC1006" w:rsidRPr="005A6DB6" w:rsidRDefault="00DC1006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4D9D5446" w14:textId="77777777" w:rsidR="00DC1006" w:rsidRPr="005A6DB6" w:rsidRDefault="00E21F01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BF467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27B6D115" w14:textId="77777777" w:rsidR="00DC1006" w:rsidRPr="005A6DB6" w:rsidRDefault="00DC1006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7FD4CB" w14:textId="77777777" w:rsidR="00DC1006" w:rsidRPr="005A6DB6" w:rsidRDefault="008645A4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bottom"/>
          </w:tcPr>
          <w:p w14:paraId="62133221" w14:textId="77777777" w:rsidR="00DC1006" w:rsidRPr="005A6DB6" w:rsidRDefault="00DC1006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7719A5" w14:textId="77777777" w:rsidR="00DC1006" w:rsidRPr="005A6DB6" w:rsidRDefault="00E21F01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BF467D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DC1006" w:rsidRPr="005A6DB6" w14:paraId="3213E74B" w14:textId="77777777" w:rsidTr="00FA5670">
        <w:trPr>
          <w:trHeight w:val="420"/>
        </w:trPr>
        <w:tc>
          <w:tcPr>
            <w:tcW w:w="2999" w:type="dxa"/>
            <w:vAlign w:val="bottom"/>
          </w:tcPr>
          <w:p w14:paraId="785ECC10" w14:textId="77777777" w:rsidR="00DC1006" w:rsidRPr="005A6DB6" w:rsidRDefault="00DC1006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bottom"/>
          </w:tcPr>
          <w:p w14:paraId="67C769A9" w14:textId="77777777" w:rsidR="00DC1006" w:rsidRPr="005A6DB6" w:rsidRDefault="00DC1006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39" w:type="dxa"/>
            <w:gridSpan w:val="7"/>
            <w:vAlign w:val="bottom"/>
          </w:tcPr>
          <w:p w14:paraId="682D6F4E" w14:textId="77777777" w:rsidR="00DC1006" w:rsidRPr="005A6DB6" w:rsidRDefault="00DC1006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F467D" w:rsidRPr="005A6DB6" w14:paraId="02F4064F" w14:textId="77777777" w:rsidTr="00FA5670">
        <w:trPr>
          <w:trHeight w:val="420"/>
        </w:trPr>
        <w:tc>
          <w:tcPr>
            <w:tcW w:w="2999" w:type="dxa"/>
            <w:vAlign w:val="bottom"/>
          </w:tcPr>
          <w:p w14:paraId="409CE790" w14:textId="77777777" w:rsidR="00BF467D" w:rsidRPr="005A6DB6" w:rsidRDefault="00BF467D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 xml:space="preserve">กิจการที่เกี่ยวข้องกัน                    </w:t>
            </w:r>
          </w:p>
        </w:tc>
        <w:tc>
          <w:tcPr>
            <w:tcW w:w="850" w:type="dxa"/>
            <w:vAlign w:val="bottom"/>
          </w:tcPr>
          <w:p w14:paraId="5E6C4572" w14:textId="77777777" w:rsidR="00BF467D" w:rsidRPr="00DC1006" w:rsidRDefault="00C9145D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34" w:type="dxa"/>
            <w:vAlign w:val="bottom"/>
          </w:tcPr>
          <w:p w14:paraId="7AB100D9" w14:textId="77777777" w:rsidR="00BF467D" w:rsidRPr="002D49F9" w:rsidRDefault="009D43FD" w:rsidP="009D4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37A8E3F" w14:textId="77777777" w:rsidR="00BF467D" w:rsidRPr="002D49F9" w:rsidRDefault="00BF467D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3FB00C2F" w14:textId="77777777" w:rsidR="00BF467D" w:rsidRPr="002D49F9" w:rsidRDefault="00BF467D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5FD0464E" w14:textId="77777777" w:rsidR="00BF467D" w:rsidRPr="002D49F9" w:rsidRDefault="00BF467D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26195E" w14:textId="77777777" w:rsidR="00BF467D" w:rsidRPr="002D49F9" w:rsidRDefault="007D033D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1,332,737</w:t>
            </w:r>
          </w:p>
        </w:tc>
        <w:tc>
          <w:tcPr>
            <w:tcW w:w="270" w:type="dxa"/>
            <w:vAlign w:val="bottom"/>
          </w:tcPr>
          <w:p w14:paraId="54A80EBA" w14:textId="77777777" w:rsidR="00BF467D" w:rsidRPr="005A6DB6" w:rsidRDefault="00BF467D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49DEC5" w14:textId="77777777" w:rsidR="00BF467D" w:rsidRPr="002D49F9" w:rsidRDefault="00BF467D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1,495,243</w:t>
            </w:r>
          </w:p>
        </w:tc>
      </w:tr>
      <w:tr w:rsidR="00BF467D" w:rsidRPr="005A6DB6" w14:paraId="1BCFC5F6" w14:textId="77777777" w:rsidTr="00FA5670">
        <w:trPr>
          <w:trHeight w:val="420"/>
        </w:trPr>
        <w:tc>
          <w:tcPr>
            <w:tcW w:w="2999" w:type="dxa"/>
            <w:vAlign w:val="bottom"/>
          </w:tcPr>
          <w:p w14:paraId="66A2B6E6" w14:textId="77777777" w:rsidR="00BF467D" w:rsidRPr="005A6DB6" w:rsidRDefault="00BF467D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50" w:type="dxa"/>
            <w:vAlign w:val="bottom"/>
          </w:tcPr>
          <w:p w14:paraId="0B4F8A39" w14:textId="77777777" w:rsidR="00BF467D" w:rsidRPr="005A6DB6" w:rsidRDefault="00BF467D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5767012" w14:textId="77777777" w:rsidR="00BF467D" w:rsidRPr="002D49F9" w:rsidRDefault="009D43FD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105,024</w:t>
            </w:r>
          </w:p>
        </w:tc>
        <w:tc>
          <w:tcPr>
            <w:tcW w:w="236" w:type="dxa"/>
            <w:vAlign w:val="bottom"/>
          </w:tcPr>
          <w:p w14:paraId="2BB62155" w14:textId="77777777" w:rsidR="00BF467D" w:rsidRPr="002D49F9" w:rsidRDefault="00BF467D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0529759A" w14:textId="77777777" w:rsidR="00BF467D" w:rsidRPr="002D49F9" w:rsidRDefault="00BF467D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99,256</w:t>
            </w:r>
          </w:p>
        </w:tc>
        <w:tc>
          <w:tcPr>
            <w:tcW w:w="270" w:type="dxa"/>
            <w:vAlign w:val="bottom"/>
          </w:tcPr>
          <w:p w14:paraId="22913F82" w14:textId="77777777" w:rsidR="00BF467D" w:rsidRPr="002D49F9" w:rsidRDefault="00BF467D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93E184C" w14:textId="77777777" w:rsidR="00BF467D" w:rsidRPr="002D49F9" w:rsidRDefault="009D43FD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8,637</w:t>
            </w:r>
          </w:p>
        </w:tc>
        <w:tc>
          <w:tcPr>
            <w:tcW w:w="270" w:type="dxa"/>
            <w:vAlign w:val="bottom"/>
          </w:tcPr>
          <w:p w14:paraId="1E36ECAF" w14:textId="77777777" w:rsidR="00BF467D" w:rsidRPr="005A6DB6" w:rsidRDefault="00BF467D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C22BD95" w14:textId="77777777" w:rsidR="00BF467D" w:rsidRPr="002D49F9" w:rsidRDefault="00BF467D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14,555</w:t>
            </w:r>
          </w:p>
        </w:tc>
      </w:tr>
      <w:tr w:rsidR="00BF467D" w:rsidRPr="005A6DB6" w14:paraId="24EE5C0E" w14:textId="77777777" w:rsidTr="00FA5670">
        <w:trPr>
          <w:trHeight w:val="420"/>
        </w:trPr>
        <w:tc>
          <w:tcPr>
            <w:tcW w:w="2999" w:type="dxa"/>
            <w:vAlign w:val="bottom"/>
          </w:tcPr>
          <w:p w14:paraId="0CEA3720" w14:textId="77777777" w:rsidR="00BF467D" w:rsidRPr="005A6DB6" w:rsidRDefault="00BF467D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  <w:vAlign w:val="bottom"/>
          </w:tcPr>
          <w:p w14:paraId="1051886A" w14:textId="77777777" w:rsidR="00BF467D" w:rsidRPr="005A6DB6" w:rsidRDefault="00BF467D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EB106B" w14:textId="77777777" w:rsidR="00BF467D" w:rsidRPr="002D49F9" w:rsidRDefault="009D43FD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105,024</w:t>
            </w:r>
          </w:p>
        </w:tc>
        <w:tc>
          <w:tcPr>
            <w:tcW w:w="236" w:type="dxa"/>
            <w:vAlign w:val="bottom"/>
          </w:tcPr>
          <w:p w14:paraId="2EE19E68" w14:textId="77777777" w:rsidR="00BF467D" w:rsidRPr="002D49F9" w:rsidRDefault="00BF467D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86C4D7" w14:textId="77777777" w:rsidR="00BF467D" w:rsidRPr="002D49F9" w:rsidRDefault="00BF467D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99,264</w:t>
            </w:r>
          </w:p>
        </w:tc>
        <w:tc>
          <w:tcPr>
            <w:tcW w:w="270" w:type="dxa"/>
            <w:vAlign w:val="bottom"/>
          </w:tcPr>
          <w:p w14:paraId="6D3A2366" w14:textId="77777777" w:rsidR="00BF467D" w:rsidRPr="002D49F9" w:rsidRDefault="00BF467D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6D0234" w14:textId="77777777" w:rsidR="00BF467D" w:rsidRPr="002D49F9" w:rsidRDefault="009D43FD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1,341,374</w:t>
            </w:r>
          </w:p>
        </w:tc>
        <w:tc>
          <w:tcPr>
            <w:tcW w:w="270" w:type="dxa"/>
            <w:vAlign w:val="bottom"/>
          </w:tcPr>
          <w:p w14:paraId="72FA725C" w14:textId="77777777" w:rsidR="00BF467D" w:rsidRPr="005A6DB6" w:rsidRDefault="00BF467D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021BBA" w14:textId="77777777" w:rsidR="00BF467D" w:rsidRPr="002D49F9" w:rsidRDefault="00BF467D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1,509,798</w:t>
            </w:r>
          </w:p>
        </w:tc>
      </w:tr>
    </w:tbl>
    <w:p w14:paraId="674E4260" w14:textId="77777777" w:rsidR="009A16DE" w:rsidRPr="003E1E68" w:rsidRDefault="009A16DE" w:rsidP="005C797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387"/>
        <w:jc w:val="thaiDistribute"/>
        <w:rPr>
          <w:rFonts w:ascii="Angsana New" w:hAnsi="Angsana New"/>
          <w:bCs/>
          <w:sz w:val="20"/>
          <w:szCs w:val="20"/>
        </w:rPr>
      </w:pPr>
    </w:p>
    <w:p w14:paraId="40554D0B" w14:textId="77777777" w:rsidR="005C797C" w:rsidRPr="003E1E68" w:rsidRDefault="00DA71AE" w:rsidP="003E1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131E72" w:rsidRPr="003E1E68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B07344">
        <w:rPr>
          <w:rFonts w:ascii="Angsana New" w:hAnsi="Angsana New"/>
          <w:b/>
          <w:bCs/>
          <w:sz w:val="30"/>
          <w:szCs w:val="30"/>
        </w:rPr>
        <w:t>6</w:t>
      </w:r>
      <w:r w:rsidR="005C797C" w:rsidRPr="003E1E68">
        <w:rPr>
          <w:rFonts w:ascii="Angsana New" w:hAnsi="Angsana New"/>
          <w:b/>
          <w:bCs/>
          <w:sz w:val="30"/>
          <w:szCs w:val="30"/>
        </w:rPr>
        <w:tab/>
      </w:r>
      <w:r w:rsidR="005C797C" w:rsidRPr="003E1E68">
        <w:rPr>
          <w:rFonts w:ascii="Angsana New" w:hAnsi="Angsana New" w:hint="cs"/>
          <w:b/>
          <w:bCs/>
          <w:sz w:val="30"/>
          <w:szCs w:val="30"/>
          <w:cs/>
        </w:rPr>
        <w:t>เจ้าหนี้</w:t>
      </w:r>
      <w:r w:rsidR="0090387B" w:rsidRPr="003E1E68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5C797C" w:rsidRPr="003E1E68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14:paraId="2379759E" w14:textId="77777777" w:rsidR="005C797C" w:rsidRPr="003E1E68" w:rsidRDefault="005C797C" w:rsidP="005C797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387"/>
        <w:jc w:val="thaiDistribute"/>
        <w:rPr>
          <w:rFonts w:ascii="Angsana New" w:hAnsi="Angsana New"/>
          <w:bCs/>
          <w:sz w:val="20"/>
          <w:szCs w:val="2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99"/>
        <w:gridCol w:w="850"/>
        <w:gridCol w:w="1134"/>
        <w:gridCol w:w="236"/>
        <w:gridCol w:w="1134"/>
        <w:gridCol w:w="236"/>
        <w:gridCol w:w="1169"/>
        <w:gridCol w:w="270"/>
        <w:gridCol w:w="1170"/>
      </w:tblGrid>
      <w:tr w:rsidR="00DC1006" w:rsidRPr="005A6DB6" w14:paraId="778F7A1D" w14:textId="77777777" w:rsidTr="00FA5670">
        <w:trPr>
          <w:trHeight w:val="420"/>
        </w:trPr>
        <w:tc>
          <w:tcPr>
            <w:tcW w:w="2999" w:type="dxa"/>
            <w:vAlign w:val="bottom"/>
          </w:tcPr>
          <w:p w14:paraId="05A1E0FB" w14:textId="77777777" w:rsidR="00DC1006" w:rsidRPr="005A6DB6" w:rsidRDefault="00DC1006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bottom"/>
          </w:tcPr>
          <w:p w14:paraId="2E40A19A" w14:textId="77777777" w:rsidR="00DC1006" w:rsidRPr="005A6DB6" w:rsidRDefault="00DC1006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04" w:type="dxa"/>
            <w:gridSpan w:val="3"/>
            <w:vAlign w:val="bottom"/>
          </w:tcPr>
          <w:p w14:paraId="00844F11" w14:textId="77777777" w:rsidR="00DC1006" w:rsidRPr="005A6DB6" w:rsidRDefault="00DC1006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6ED9E28A" w14:textId="77777777" w:rsidR="00DC1006" w:rsidRPr="005A6DB6" w:rsidRDefault="00DC1006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9" w:type="dxa"/>
            <w:gridSpan w:val="3"/>
            <w:vAlign w:val="bottom"/>
          </w:tcPr>
          <w:p w14:paraId="37D4BE26" w14:textId="77777777" w:rsidR="00DC1006" w:rsidRPr="005A6DB6" w:rsidRDefault="00DC1006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1F01" w:rsidRPr="005A6DB6" w14:paraId="05C27A96" w14:textId="77777777" w:rsidTr="00FA5670">
        <w:trPr>
          <w:trHeight w:val="420"/>
        </w:trPr>
        <w:tc>
          <w:tcPr>
            <w:tcW w:w="2999" w:type="dxa"/>
            <w:vAlign w:val="bottom"/>
          </w:tcPr>
          <w:p w14:paraId="564CA138" w14:textId="77777777" w:rsidR="00E21F01" w:rsidRPr="005A6DB6" w:rsidRDefault="00E21F01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bottom"/>
          </w:tcPr>
          <w:p w14:paraId="54D1D6C1" w14:textId="77777777" w:rsidR="00E21F01" w:rsidRPr="005A6DB6" w:rsidRDefault="00E21F01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6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34" w:type="dxa"/>
            <w:vAlign w:val="bottom"/>
          </w:tcPr>
          <w:p w14:paraId="11289C28" w14:textId="77777777" w:rsidR="00E21F01" w:rsidRPr="005A6DB6" w:rsidRDefault="008645A4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vAlign w:val="bottom"/>
          </w:tcPr>
          <w:p w14:paraId="5DFB6F8A" w14:textId="77777777" w:rsidR="00E21F01" w:rsidRPr="005A6DB6" w:rsidRDefault="00E21F01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1F2E624" w14:textId="77777777" w:rsidR="00E21F01" w:rsidRPr="005A6DB6" w:rsidRDefault="00E21F01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BF467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  <w:vAlign w:val="bottom"/>
          </w:tcPr>
          <w:p w14:paraId="2E73A0DC" w14:textId="77777777" w:rsidR="00E21F01" w:rsidRPr="005A6DB6" w:rsidRDefault="00E21F01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24EEF117" w14:textId="77777777" w:rsidR="00E21F01" w:rsidRPr="005A6DB6" w:rsidRDefault="008645A4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bottom"/>
          </w:tcPr>
          <w:p w14:paraId="7DA3B8AC" w14:textId="77777777" w:rsidR="00E21F01" w:rsidRPr="005A6DB6" w:rsidRDefault="00E21F01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F09CF7" w14:textId="77777777" w:rsidR="00E21F01" w:rsidRPr="005A6DB6" w:rsidRDefault="00E21F01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BF467D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DC1006" w:rsidRPr="005A6DB6" w14:paraId="17181B19" w14:textId="77777777" w:rsidTr="00FA5670">
        <w:trPr>
          <w:trHeight w:val="420"/>
        </w:trPr>
        <w:tc>
          <w:tcPr>
            <w:tcW w:w="2999" w:type="dxa"/>
            <w:vAlign w:val="bottom"/>
          </w:tcPr>
          <w:p w14:paraId="10E59194" w14:textId="77777777" w:rsidR="00DC1006" w:rsidRPr="005A6DB6" w:rsidRDefault="00DC1006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bottom"/>
          </w:tcPr>
          <w:p w14:paraId="520EA060" w14:textId="77777777" w:rsidR="00DC1006" w:rsidRPr="005A6DB6" w:rsidRDefault="00DC1006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49" w:type="dxa"/>
            <w:gridSpan w:val="7"/>
            <w:vAlign w:val="bottom"/>
          </w:tcPr>
          <w:p w14:paraId="162B52E7" w14:textId="77777777" w:rsidR="00DC1006" w:rsidRPr="005A6DB6" w:rsidRDefault="00DC1006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F467D" w:rsidRPr="00DC1006" w14:paraId="11B2023E" w14:textId="77777777" w:rsidTr="00FA5670">
        <w:trPr>
          <w:trHeight w:val="420"/>
        </w:trPr>
        <w:tc>
          <w:tcPr>
            <w:tcW w:w="2999" w:type="dxa"/>
            <w:vAlign w:val="bottom"/>
          </w:tcPr>
          <w:p w14:paraId="12D443E2" w14:textId="77777777" w:rsidR="00BF467D" w:rsidRPr="00DC1006" w:rsidRDefault="00BF467D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0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กิจการที่เกี่ยวข้องกัน                    </w:t>
            </w:r>
          </w:p>
        </w:tc>
        <w:tc>
          <w:tcPr>
            <w:tcW w:w="850" w:type="dxa"/>
            <w:vAlign w:val="bottom"/>
          </w:tcPr>
          <w:p w14:paraId="743CF89C" w14:textId="77777777" w:rsidR="00BF467D" w:rsidRPr="00DC1006" w:rsidRDefault="0006559E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21A6BC3" w14:textId="77777777" w:rsidR="00BF467D" w:rsidRPr="00445D90" w:rsidRDefault="009D43FD" w:rsidP="009D4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AA4F1AE" w14:textId="77777777" w:rsidR="00BF467D" w:rsidRPr="00445D90" w:rsidRDefault="00BF467D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4D871E3" w14:textId="77777777" w:rsidR="00BF467D" w:rsidRPr="00445D90" w:rsidRDefault="00BF467D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36" w:type="dxa"/>
            <w:vAlign w:val="bottom"/>
          </w:tcPr>
          <w:p w14:paraId="4E95C47E" w14:textId="77777777" w:rsidR="00BF467D" w:rsidRPr="00445D90" w:rsidRDefault="00BF467D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629FE3FF" w14:textId="77777777" w:rsidR="00BF467D" w:rsidRPr="00445D90" w:rsidRDefault="009D43FD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33,923</w:t>
            </w:r>
          </w:p>
        </w:tc>
        <w:tc>
          <w:tcPr>
            <w:tcW w:w="270" w:type="dxa"/>
            <w:vAlign w:val="bottom"/>
          </w:tcPr>
          <w:p w14:paraId="2AFA9FC1" w14:textId="77777777" w:rsidR="00BF467D" w:rsidRPr="00445D90" w:rsidRDefault="00BF467D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BCF7B17" w14:textId="77777777" w:rsidR="00BF467D" w:rsidRPr="00445D90" w:rsidRDefault="00BF467D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24,862</w:t>
            </w:r>
          </w:p>
        </w:tc>
      </w:tr>
      <w:tr w:rsidR="00BF467D" w:rsidRPr="005A6DB6" w14:paraId="5268CFE0" w14:textId="77777777" w:rsidTr="00FA5670">
        <w:trPr>
          <w:trHeight w:val="190"/>
        </w:trPr>
        <w:tc>
          <w:tcPr>
            <w:tcW w:w="2999" w:type="dxa"/>
            <w:vAlign w:val="bottom"/>
          </w:tcPr>
          <w:p w14:paraId="750CB2C0" w14:textId="77777777" w:rsidR="00BF467D" w:rsidRPr="00EA1919" w:rsidRDefault="00BF467D" w:rsidP="00500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14:paraId="033272BB" w14:textId="77777777" w:rsidR="00BF467D" w:rsidRPr="00EA1919" w:rsidRDefault="00BF467D" w:rsidP="00500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1681087" w14:textId="77777777" w:rsidR="00BF467D" w:rsidRPr="00EA1919" w:rsidRDefault="00BF467D" w:rsidP="00500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504EE568" w14:textId="77777777" w:rsidR="00BF467D" w:rsidRPr="00EA1919" w:rsidRDefault="00BF467D" w:rsidP="00500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7DC3B9DE" w14:textId="77777777" w:rsidR="00BF467D" w:rsidRPr="00EA1919" w:rsidRDefault="00BF467D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58BE79D9" w14:textId="77777777" w:rsidR="00BF467D" w:rsidRPr="00EA1919" w:rsidRDefault="00BF467D" w:rsidP="00500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9" w:type="dxa"/>
            <w:vAlign w:val="bottom"/>
          </w:tcPr>
          <w:p w14:paraId="1E5571F2" w14:textId="77777777" w:rsidR="00BF467D" w:rsidRPr="00EA1919" w:rsidRDefault="00BF467D" w:rsidP="00500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4F010AE8" w14:textId="77777777" w:rsidR="00BF467D" w:rsidRPr="00EA1919" w:rsidRDefault="00BF467D" w:rsidP="00500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60C56BF" w14:textId="77777777" w:rsidR="00BF467D" w:rsidRPr="00EA1919" w:rsidRDefault="00BF467D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F467D" w:rsidRPr="005A6DB6" w14:paraId="257410E6" w14:textId="77777777" w:rsidTr="00FA5670">
        <w:trPr>
          <w:trHeight w:val="420"/>
        </w:trPr>
        <w:tc>
          <w:tcPr>
            <w:tcW w:w="2999" w:type="dxa"/>
            <w:vAlign w:val="bottom"/>
          </w:tcPr>
          <w:p w14:paraId="19FBB332" w14:textId="77777777" w:rsidR="00BF467D" w:rsidRPr="009D7068" w:rsidRDefault="00BF467D" w:rsidP="009D7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D70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850" w:type="dxa"/>
            <w:vAlign w:val="bottom"/>
          </w:tcPr>
          <w:p w14:paraId="68165170" w14:textId="77777777" w:rsidR="00BF467D" w:rsidRPr="005A6DB6" w:rsidRDefault="00BF467D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B3F3272" w14:textId="77777777" w:rsidR="00BF467D" w:rsidRPr="00445D90" w:rsidRDefault="00BF467D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27F0374" w14:textId="77777777" w:rsidR="00BF467D" w:rsidRPr="00445D90" w:rsidRDefault="00BF467D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DB429EB" w14:textId="77777777" w:rsidR="00BF467D" w:rsidRPr="00445D90" w:rsidRDefault="00BF467D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3B8FFBA" w14:textId="77777777" w:rsidR="00BF467D" w:rsidRPr="00445D90" w:rsidRDefault="00BF467D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4B376DDE" w14:textId="77777777" w:rsidR="00BF467D" w:rsidRPr="00445D90" w:rsidRDefault="00BF467D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87EBBAF" w14:textId="77777777" w:rsidR="00BF467D" w:rsidRPr="00445D90" w:rsidRDefault="00BF467D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0F300D8" w14:textId="77777777" w:rsidR="00BF467D" w:rsidRPr="00445D90" w:rsidRDefault="00BF467D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467D" w:rsidRPr="005A6DB6" w14:paraId="38D9034D" w14:textId="77777777" w:rsidTr="00FA5670">
        <w:trPr>
          <w:trHeight w:val="420"/>
        </w:trPr>
        <w:tc>
          <w:tcPr>
            <w:tcW w:w="2999" w:type="dxa"/>
          </w:tcPr>
          <w:p w14:paraId="70B90465" w14:textId="77777777" w:rsidR="00BF467D" w:rsidRPr="00CD7EBE" w:rsidRDefault="00BF467D" w:rsidP="00DC1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D7EBE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850" w:type="dxa"/>
            <w:vAlign w:val="bottom"/>
          </w:tcPr>
          <w:p w14:paraId="04EA836B" w14:textId="77777777" w:rsidR="00BF467D" w:rsidRPr="005A6DB6" w:rsidRDefault="00BF467D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3C04290" w14:textId="77777777" w:rsidR="00BF467D" w:rsidRPr="00445D90" w:rsidRDefault="009D43FD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65,531</w:t>
            </w:r>
          </w:p>
        </w:tc>
        <w:tc>
          <w:tcPr>
            <w:tcW w:w="236" w:type="dxa"/>
            <w:vAlign w:val="bottom"/>
          </w:tcPr>
          <w:p w14:paraId="71C66BF8" w14:textId="77777777" w:rsidR="00BF467D" w:rsidRPr="00445D90" w:rsidRDefault="00BF467D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4290B3E" w14:textId="77777777" w:rsidR="00BF467D" w:rsidRPr="00445D90" w:rsidRDefault="00BF467D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22,647</w:t>
            </w:r>
          </w:p>
        </w:tc>
        <w:tc>
          <w:tcPr>
            <w:tcW w:w="236" w:type="dxa"/>
            <w:vAlign w:val="bottom"/>
          </w:tcPr>
          <w:p w14:paraId="15A136FF" w14:textId="77777777" w:rsidR="00BF467D" w:rsidRPr="00445D90" w:rsidRDefault="00BF467D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64C79692" w14:textId="77777777" w:rsidR="00BF467D" w:rsidRPr="00445D90" w:rsidRDefault="009D43FD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3,971</w:t>
            </w:r>
          </w:p>
        </w:tc>
        <w:tc>
          <w:tcPr>
            <w:tcW w:w="270" w:type="dxa"/>
            <w:vAlign w:val="bottom"/>
          </w:tcPr>
          <w:p w14:paraId="57E8593F" w14:textId="77777777" w:rsidR="00BF467D" w:rsidRPr="00445D90" w:rsidRDefault="00BF467D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B4A98C" w14:textId="77777777" w:rsidR="00BF467D" w:rsidRPr="00445D90" w:rsidRDefault="00BF467D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3,238</w:t>
            </w:r>
          </w:p>
        </w:tc>
      </w:tr>
      <w:tr w:rsidR="00BF467D" w:rsidRPr="005A6DB6" w14:paraId="3CDAF817" w14:textId="77777777" w:rsidTr="00FA5670">
        <w:trPr>
          <w:trHeight w:val="420"/>
        </w:trPr>
        <w:tc>
          <w:tcPr>
            <w:tcW w:w="2999" w:type="dxa"/>
          </w:tcPr>
          <w:p w14:paraId="78607796" w14:textId="77777777" w:rsidR="00BF467D" w:rsidRPr="00CD7EBE" w:rsidRDefault="00BF467D" w:rsidP="00E66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D7EBE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ค่าซื้อสินทรัพย์</w:t>
            </w:r>
          </w:p>
        </w:tc>
        <w:tc>
          <w:tcPr>
            <w:tcW w:w="850" w:type="dxa"/>
            <w:vAlign w:val="bottom"/>
          </w:tcPr>
          <w:p w14:paraId="27D8B4CC" w14:textId="77777777" w:rsidR="00BF467D" w:rsidRPr="005A6DB6" w:rsidRDefault="00BF467D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F9CC0F7" w14:textId="77777777" w:rsidR="00BF467D" w:rsidRPr="00445D90" w:rsidRDefault="009D43FD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1,864</w:t>
            </w:r>
          </w:p>
        </w:tc>
        <w:tc>
          <w:tcPr>
            <w:tcW w:w="236" w:type="dxa"/>
            <w:vAlign w:val="bottom"/>
          </w:tcPr>
          <w:p w14:paraId="7BA388D0" w14:textId="77777777" w:rsidR="00BF467D" w:rsidRPr="00445D90" w:rsidRDefault="00BF467D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BC47F89" w14:textId="77777777" w:rsidR="00BF467D" w:rsidRPr="00445D90" w:rsidRDefault="00BF467D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3,481</w:t>
            </w:r>
          </w:p>
        </w:tc>
        <w:tc>
          <w:tcPr>
            <w:tcW w:w="236" w:type="dxa"/>
            <w:vAlign w:val="bottom"/>
          </w:tcPr>
          <w:p w14:paraId="4C5D7ADE" w14:textId="77777777" w:rsidR="00BF467D" w:rsidRPr="00445D90" w:rsidRDefault="00BF467D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393F7728" w14:textId="77777777" w:rsidR="00BF467D" w:rsidRPr="00445D90" w:rsidRDefault="009D43FD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</w:t>
            </w:r>
          </w:p>
        </w:tc>
        <w:tc>
          <w:tcPr>
            <w:tcW w:w="270" w:type="dxa"/>
            <w:vAlign w:val="bottom"/>
          </w:tcPr>
          <w:p w14:paraId="52CB1192" w14:textId="77777777" w:rsidR="00BF467D" w:rsidRPr="00445D90" w:rsidRDefault="00BF467D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36DF849" w14:textId="77777777" w:rsidR="00BF467D" w:rsidRPr="00445D90" w:rsidRDefault="00BF467D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</w:t>
            </w:r>
          </w:p>
        </w:tc>
      </w:tr>
      <w:tr w:rsidR="00BF467D" w:rsidRPr="00E66762" w14:paraId="2A124A5B" w14:textId="77777777" w:rsidTr="00FA5670">
        <w:trPr>
          <w:trHeight w:val="420"/>
        </w:trPr>
        <w:tc>
          <w:tcPr>
            <w:tcW w:w="2999" w:type="dxa"/>
            <w:vAlign w:val="bottom"/>
          </w:tcPr>
          <w:p w14:paraId="376C4F97" w14:textId="77777777" w:rsidR="00BF467D" w:rsidRPr="00E66762" w:rsidRDefault="00BF467D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14:paraId="51362766" w14:textId="77777777" w:rsidR="00BF467D" w:rsidRPr="00E66762" w:rsidRDefault="00BF467D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5926234" w14:textId="77777777" w:rsidR="00BF467D" w:rsidRPr="00445D90" w:rsidRDefault="00D822AF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67</w:t>
            </w:r>
            <w:r w:rsidR="002E1A18">
              <w:rPr>
                <w:rFonts w:ascii="Angsana New" w:hAnsi="Angsana New"/>
                <w:b/>
                <w:bCs/>
                <w:sz w:val="30"/>
                <w:szCs w:val="30"/>
              </w:rPr>
              <w:t>,395</w:t>
            </w:r>
          </w:p>
        </w:tc>
        <w:tc>
          <w:tcPr>
            <w:tcW w:w="236" w:type="dxa"/>
            <w:vAlign w:val="bottom"/>
          </w:tcPr>
          <w:p w14:paraId="7BCE18D0" w14:textId="77777777" w:rsidR="00BF467D" w:rsidRPr="00445D90" w:rsidRDefault="00BF467D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C9ADF0C" w14:textId="77777777" w:rsidR="00BF467D" w:rsidRPr="00445D90" w:rsidRDefault="002E1A18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26,128</w:t>
            </w:r>
          </w:p>
        </w:tc>
        <w:tc>
          <w:tcPr>
            <w:tcW w:w="236" w:type="dxa"/>
            <w:vAlign w:val="bottom"/>
          </w:tcPr>
          <w:p w14:paraId="4C6B9006" w14:textId="77777777" w:rsidR="00BF467D" w:rsidRPr="00445D90" w:rsidRDefault="00BF467D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558106A7" w14:textId="77777777" w:rsidR="00BF467D" w:rsidRPr="00445D90" w:rsidRDefault="002E1A18" w:rsidP="002E1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4,165</w:t>
            </w:r>
          </w:p>
        </w:tc>
        <w:tc>
          <w:tcPr>
            <w:tcW w:w="270" w:type="dxa"/>
            <w:vAlign w:val="bottom"/>
          </w:tcPr>
          <w:p w14:paraId="51E911A7" w14:textId="77777777" w:rsidR="00BF467D" w:rsidRPr="00445D90" w:rsidRDefault="00BF467D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5571D77" w14:textId="77777777" w:rsidR="00BF467D" w:rsidRPr="00445D90" w:rsidRDefault="002E1A18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3,732</w:t>
            </w:r>
          </w:p>
        </w:tc>
      </w:tr>
      <w:tr w:rsidR="00CD138D" w:rsidRPr="00E66762" w14:paraId="12D20245" w14:textId="77777777" w:rsidTr="00525873">
        <w:trPr>
          <w:trHeight w:val="70"/>
        </w:trPr>
        <w:tc>
          <w:tcPr>
            <w:tcW w:w="2999" w:type="dxa"/>
            <w:vAlign w:val="bottom"/>
          </w:tcPr>
          <w:p w14:paraId="1ABB3CBC" w14:textId="77777777" w:rsidR="00CD138D" w:rsidRPr="00525873" w:rsidRDefault="00CD138D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1C15AA34" w14:textId="77777777" w:rsidR="00CD138D" w:rsidRPr="00525873" w:rsidRDefault="00CD138D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62F3F52" w14:textId="77777777" w:rsidR="00CD138D" w:rsidRPr="00525873" w:rsidRDefault="00CD138D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5D9CE9A1" w14:textId="77777777" w:rsidR="00CD138D" w:rsidRPr="00525873" w:rsidRDefault="00CD138D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7BBB235" w14:textId="77777777" w:rsidR="00CD138D" w:rsidRPr="00525873" w:rsidRDefault="00CD138D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6B08A99" w14:textId="77777777" w:rsidR="00CD138D" w:rsidRPr="00525873" w:rsidRDefault="00CD138D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9" w:type="dxa"/>
            <w:vAlign w:val="bottom"/>
          </w:tcPr>
          <w:p w14:paraId="5DC1E646" w14:textId="77777777" w:rsidR="00CD138D" w:rsidRPr="00525873" w:rsidRDefault="00CD138D" w:rsidP="002E1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2ABEB56" w14:textId="77777777" w:rsidR="00CD138D" w:rsidRPr="00525873" w:rsidRDefault="00CD138D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8702F43" w14:textId="77777777" w:rsidR="00CD138D" w:rsidRPr="00525873" w:rsidRDefault="00CD138D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2E1A18" w:rsidRPr="005A6DB6" w14:paraId="3161CB9D" w14:textId="77777777" w:rsidTr="00FA5670">
        <w:trPr>
          <w:trHeight w:val="420"/>
        </w:trPr>
        <w:tc>
          <w:tcPr>
            <w:tcW w:w="2999" w:type="dxa"/>
            <w:vAlign w:val="bottom"/>
          </w:tcPr>
          <w:p w14:paraId="1DADDE3F" w14:textId="77777777" w:rsidR="002E1A18" w:rsidRPr="005A6DB6" w:rsidRDefault="002E1A18" w:rsidP="002E1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  <w:vAlign w:val="bottom"/>
          </w:tcPr>
          <w:p w14:paraId="3233CDCF" w14:textId="77777777" w:rsidR="002E1A18" w:rsidRPr="005A6DB6" w:rsidRDefault="002E1A18" w:rsidP="002E1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086B5D83" w14:textId="77777777" w:rsidR="002E1A18" w:rsidRPr="00445D90" w:rsidRDefault="002E1A18" w:rsidP="002E1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,395</w:t>
            </w:r>
          </w:p>
        </w:tc>
        <w:tc>
          <w:tcPr>
            <w:tcW w:w="236" w:type="dxa"/>
            <w:vAlign w:val="bottom"/>
          </w:tcPr>
          <w:p w14:paraId="19EF1FDE" w14:textId="77777777" w:rsidR="002E1A18" w:rsidRPr="00445D90" w:rsidRDefault="002E1A18" w:rsidP="002E1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05A640BF" w14:textId="77777777" w:rsidR="002E1A18" w:rsidRPr="00445D90" w:rsidRDefault="002E1A18" w:rsidP="002E1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26,140</w:t>
            </w:r>
          </w:p>
        </w:tc>
        <w:tc>
          <w:tcPr>
            <w:tcW w:w="236" w:type="dxa"/>
            <w:vAlign w:val="bottom"/>
          </w:tcPr>
          <w:p w14:paraId="560EA299" w14:textId="77777777" w:rsidR="002E1A18" w:rsidRPr="00445D90" w:rsidRDefault="002E1A18" w:rsidP="002E1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0A809ECD" w14:textId="77777777" w:rsidR="002E1A18" w:rsidRPr="00445D90" w:rsidRDefault="002E1A18" w:rsidP="002E1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38,088</w:t>
            </w:r>
          </w:p>
        </w:tc>
        <w:tc>
          <w:tcPr>
            <w:tcW w:w="270" w:type="dxa"/>
            <w:vAlign w:val="bottom"/>
          </w:tcPr>
          <w:p w14:paraId="0358E270" w14:textId="77777777" w:rsidR="002E1A18" w:rsidRPr="00445D90" w:rsidRDefault="002E1A18" w:rsidP="002E1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3F38C80" w14:textId="77777777" w:rsidR="002E1A18" w:rsidRPr="00445D90" w:rsidRDefault="002E1A18" w:rsidP="002E1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28,594</w:t>
            </w:r>
          </w:p>
        </w:tc>
      </w:tr>
    </w:tbl>
    <w:p w14:paraId="0FCD19F5" w14:textId="77777777" w:rsidR="00DA71AE" w:rsidRPr="00BD3E19" w:rsidRDefault="00DA71AE" w:rsidP="00BD3E1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Cs/>
          <w:sz w:val="22"/>
          <w:szCs w:val="22"/>
        </w:rPr>
      </w:pPr>
    </w:p>
    <w:p w14:paraId="4A699043" w14:textId="77777777" w:rsidR="00E81158" w:rsidRPr="003E1E68" w:rsidRDefault="00F94E60" w:rsidP="003E1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3E1E68">
        <w:rPr>
          <w:rFonts w:ascii="Angsana New" w:hAnsi="Angsana New"/>
          <w:b/>
          <w:bCs/>
          <w:sz w:val="30"/>
          <w:szCs w:val="30"/>
        </w:rPr>
        <w:t>2</w:t>
      </w:r>
      <w:r w:rsidR="00B07344">
        <w:rPr>
          <w:rFonts w:ascii="Angsana New" w:hAnsi="Angsana New"/>
          <w:b/>
          <w:bCs/>
          <w:sz w:val="30"/>
          <w:szCs w:val="30"/>
        </w:rPr>
        <w:t>7</w:t>
      </w:r>
      <w:r w:rsidR="00E81158" w:rsidRPr="003E1E68">
        <w:rPr>
          <w:rFonts w:ascii="Angsana New" w:hAnsi="Angsana New"/>
          <w:b/>
          <w:bCs/>
          <w:sz w:val="30"/>
          <w:szCs w:val="30"/>
        </w:rPr>
        <w:tab/>
      </w:r>
      <w:r w:rsidR="00E81158" w:rsidRPr="003E1E68">
        <w:rPr>
          <w:rFonts w:ascii="Angsana New" w:hAnsi="Angsana New" w:hint="cs"/>
          <w:b/>
          <w:bCs/>
          <w:sz w:val="30"/>
          <w:szCs w:val="30"/>
          <w:cs/>
        </w:rPr>
        <w:t>ค่าใช้จ่ายค้างจ่าย</w:t>
      </w:r>
    </w:p>
    <w:p w14:paraId="4ED04663" w14:textId="77777777" w:rsidR="00500D6E" w:rsidRPr="00500D6E" w:rsidRDefault="00500D6E" w:rsidP="002E26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Cs/>
          <w:sz w:val="22"/>
          <w:szCs w:val="22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99"/>
        <w:gridCol w:w="850"/>
        <w:gridCol w:w="1134"/>
        <w:gridCol w:w="236"/>
        <w:gridCol w:w="1134"/>
        <w:gridCol w:w="236"/>
        <w:gridCol w:w="1169"/>
        <w:gridCol w:w="270"/>
        <w:gridCol w:w="1170"/>
      </w:tblGrid>
      <w:tr w:rsidR="00500D6E" w:rsidRPr="005A6DB6" w14:paraId="0F6C5051" w14:textId="77777777" w:rsidTr="00FA5670">
        <w:trPr>
          <w:trHeight w:val="420"/>
        </w:trPr>
        <w:tc>
          <w:tcPr>
            <w:tcW w:w="2999" w:type="dxa"/>
            <w:vAlign w:val="bottom"/>
          </w:tcPr>
          <w:p w14:paraId="27291AF5" w14:textId="77777777" w:rsidR="00500D6E" w:rsidRPr="005A6DB6" w:rsidRDefault="00500D6E" w:rsidP="0072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bottom"/>
          </w:tcPr>
          <w:p w14:paraId="6EFBFE6B" w14:textId="77777777" w:rsidR="00500D6E" w:rsidRPr="005A6DB6" w:rsidRDefault="00500D6E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04" w:type="dxa"/>
            <w:gridSpan w:val="3"/>
            <w:vAlign w:val="bottom"/>
          </w:tcPr>
          <w:p w14:paraId="545C51C5" w14:textId="77777777" w:rsidR="00500D6E" w:rsidRPr="005A6DB6" w:rsidRDefault="00500D6E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74B9D8FE" w14:textId="77777777" w:rsidR="00500D6E" w:rsidRPr="005A6DB6" w:rsidRDefault="00500D6E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9" w:type="dxa"/>
            <w:gridSpan w:val="3"/>
            <w:vAlign w:val="bottom"/>
          </w:tcPr>
          <w:p w14:paraId="18C66DBB" w14:textId="77777777" w:rsidR="00500D6E" w:rsidRPr="005A6DB6" w:rsidRDefault="00500D6E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4E60" w:rsidRPr="005A6DB6" w14:paraId="469305AC" w14:textId="77777777" w:rsidTr="00FA5670">
        <w:trPr>
          <w:trHeight w:val="420"/>
        </w:trPr>
        <w:tc>
          <w:tcPr>
            <w:tcW w:w="2999" w:type="dxa"/>
            <w:vAlign w:val="bottom"/>
          </w:tcPr>
          <w:p w14:paraId="4951DB70" w14:textId="77777777" w:rsidR="00F94E60" w:rsidRPr="005A6DB6" w:rsidRDefault="00F94E60" w:rsidP="0072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bottom"/>
          </w:tcPr>
          <w:p w14:paraId="645C3160" w14:textId="77777777" w:rsidR="00F94E60" w:rsidRPr="005A6DB6" w:rsidRDefault="00F94E60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6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34" w:type="dxa"/>
            <w:vAlign w:val="bottom"/>
          </w:tcPr>
          <w:p w14:paraId="3FDF19F9" w14:textId="77777777" w:rsidR="00F94E60" w:rsidRPr="005A6DB6" w:rsidRDefault="008645A4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vAlign w:val="bottom"/>
          </w:tcPr>
          <w:p w14:paraId="6CF44716" w14:textId="77777777" w:rsidR="00F94E60" w:rsidRPr="005A6DB6" w:rsidRDefault="00F94E60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2580AD4" w14:textId="77777777" w:rsidR="00F94E60" w:rsidRPr="005A6DB6" w:rsidRDefault="00F94E60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BF467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  <w:vAlign w:val="bottom"/>
          </w:tcPr>
          <w:p w14:paraId="36A46053" w14:textId="77777777" w:rsidR="00F94E60" w:rsidRPr="005A6DB6" w:rsidRDefault="00F94E60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5B102CFD" w14:textId="77777777" w:rsidR="00F94E60" w:rsidRPr="005A6DB6" w:rsidRDefault="008645A4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bottom"/>
          </w:tcPr>
          <w:p w14:paraId="169AC1C6" w14:textId="77777777" w:rsidR="00F94E60" w:rsidRPr="005A6DB6" w:rsidRDefault="00F94E60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0896EE" w14:textId="77777777" w:rsidR="00F94E60" w:rsidRPr="005A6DB6" w:rsidRDefault="00F94E60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BF467D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525873" w:rsidRPr="005A6DB6" w14:paraId="525A41CC" w14:textId="77777777" w:rsidTr="001058A3">
        <w:trPr>
          <w:trHeight w:val="420"/>
        </w:trPr>
        <w:tc>
          <w:tcPr>
            <w:tcW w:w="2999" w:type="dxa"/>
            <w:vAlign w:val="bottom"/>
          </w:tcPr>
          <w:p w14:paraId="59D219A2" w14:textId="77777777" w:rsidR="00525873" w:rsidRPr="005A6DB6" w:rsidRDefault="00525873" w:rsidP="0072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bottom"/>
          </w:tcPr>
          <w:p w14:paraId="6C2E530F" w14:textId="77777777" w:rsidR="00525873" w:rsidRPr="005A6DB6" w:rsidRDefault="00525873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48356647" w14:textId="77777777" w:rsidR="00525873" w:rsidRDefault="00525873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3A18723" w14:textId="77777777" w:rsidR="00525873" w:rsidRPr="005A6DB6" w:rsidRDefault="00525873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26CA1F49" w14:textId="77777777" w:rsidR="00525873" w:rsidRDefault="00525873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31EF7A1" w14:textId="77777777" w:rsidR="00525873" w:rsidRPr="005A6DB6" w:rsidRDefault="00525873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460EB999" w14:textId="77777777" w:rsidR="00525873" w:rsidRDefault="00525873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E998399" w14:textId="6143916F" w:rsidR="00525873" w:rsidRDefault="00525873" w:rsidP="00525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500D6E" w:rsidRPr="005A6DB6" w14:paraId="36AC062B" w14:textId="77777777" w:rsidTr="00FA5670">
        <w:trPr>
          <w:trHeight w:val="420"/>
        </w:trPr>
        <w:tc>
          <w:tcPr>
            <w:tcW w:w="2999" w:type="dxa"/>
            <w:vAlign w:val="bottom"/>
          </w:tcPr>
          <w:p w14:paraId="114D6FD4" w14:textId="77777777" w:rsidR="00500D6E" w:rsidRPr="005A6DB6" w:rsidRDefault="00500D6E" w:rsidP="0072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bottom"/>
          </w:tcPr>
          <w:p w14:paraId="62C7D169" w14:textId="77777777" w:rsidR="00500D6E" w:rsidRPr="005A6DB6" w:rsidRDefault="00500D6E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49" w:type="dxa"/>
            <w:gridSpan w:val="7"/>
            <w:vAlign w:val="bottom"/>
          </w:tcPr>
          <w:p w14:paraId="26B9883B" w14:textId="77777777" w:rsidR="00500D6E" w:rsidRPr="005A6DB6" w:rsidRDefault="00500D6E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F467D" w:rsidRPr="00DC1006" w14:paraId="74E3155F" w14:textId="77777777" w:rsidTr="00FA5670">
        <w:trPr>
          <w:trHeight w:val="420"/>
        </w:trPr>
        <w:tc>
          <w:tcPr>
            <w:tcW w:w="2999" w:type="dxa"/>
            <w:vAlign w:val="bottom"/>
          </w:tcPr>
          <w:p w14:paraId="00756515" w14:textId="77777777" w:rsidR="00BF467D" w:rsidRPr="00DC1006" w:rsidRDefault="00BF467D" w:rsidP="0072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0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กิจการที่เกี่ยวข้องกัน                    </w:t>
            </w:r>
          </w:p>
        </w:tc>
        <w:tc>
          <w:tcPr>
            <w:tcW w:w="850" w:type="dxa"/>
            <w:vAlign w:val="bottom"/>
          </w:tcPr>
          <w:p w14:paraId="32B398B8" w14:textId="77777777" w:rsidR="00BF467D" w:rsidRPr="00DC1006" w:rsidRDefault="0006559E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EF68644" w14:textId="77777777" w:rsidR="00BF467D" w:rsidRPr="003962CC" w:rsidRDefault="00BF467D" w:rsidP="003A15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62C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2899F41" w14:textId="77777777" w:rsidR="00BF467D" w:rsidRPr="003962CC" w:rsidRDefault="00BF467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4AF59D1" w14:textId="77777777" w:rsidR="00BF467D" w:rsidRPr="003962CC" w:rsidRDefault="00BF467D" w:rsidP="003A15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62C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61576F3" w14:textId="77777777" w:rsidR="00BF467D" w:rsidRPr="00445D90" w:rsidRDefault="00BF467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408121D1" w14:textId="1BED0F00" w:rsidR="00BF467D" w:rsidRPr="00445D90" w:rsidRDefault="006C2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5258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474</w:t>
            </w:r>
          </w:p>
        </w:tc>
        <w:tc>
          <w:tcPr>
            <w:tcW w:w="270" w:type="dxa"/>
            <w:vAlign w:val="bottom"/>
          </w:tcPr>
          <w:p w14:paraId="34FB2B17" w14:textId="77777777" w:rsidR="00BF467D" w:rsidRPr="00445D90" w:rsidRDefault="00BF467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2B0D4DE" w14:textId="771C9E7A" w:rsidR="00BF467D" w:rsidRPr="00445D90" w:rsidRDefault="006C2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5258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929</w:t>
            </w:r>
          </w:p>
        </w:tc>
      </w:tr>
      <w:tr w:rsidR="00BF467D" w14:paraId="090424D5" w14:textId="77777777" w:rsidTr="00FA5670">
        <w:trPr>
          <w:trHeight w:val="262"/>
        </w:trPr>
        <w:tc>
          <w:tcPr>
            <w:tcW w:w="2999" w:type="dxa"/>
            <w:vAlign w:val="bottom"/>
          </w:tcPr>
          <w:p w14:paraId="46B7DDB7" w14:textId="77777777" w:rsidR="00BF467D" w:rsidRPr="00500D6E" w:rsidRDefault="00BF467D" w:rsidP="0072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vAlign w:val="bottom"/>
          </w:tcPr>
          <w:p w14:paraId="16C1873B" w14:textId="77777777" w:rsidR="00BF467D" w:rsidRPr="00500D6E" w:rsidRDefault="00BF467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96D9C6E" w14:textId="77777777" w:rsidR="00BF467D" w:rsidRPr="00500D6E" w:rsidRDefault="00BF467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D16F211" w14:textId="77777777" w:rsidR="00BF467D" w:rsidRPr="00500D6E" w:rsidRDefault="00BF467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451424E" w14:textId="77777777" w:rsidR="00BF467D" w:rsidRPr="00500D6E" w:rsidRDefault="00BF467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C6972CC" w14:textId="77777777" w:rsidR="00BF467D" w:rsidRPr="00500D6E" w:rsidRDefault="00BF467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  <w:vAlign w:val="bottom"/>
          </w:tcPr>
          <w:p w14:paraId="4465A206" w14:textId="77777777" w:rsidR="00BF467D" w:rsidRPr="00500D6E" w:rsidRDefault="00BF467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A059693" w14:textId="77777777" w:rsidR="00BF467D" w:rsidRPr="00500D6E" w:rsidRDefault="00BF467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36E4971" w14:textId="77777777" w:rsidR="00BF467D" w:rsidRPr="00500D6E" w:rsidRDefault="00BF467D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F467D" w14:paraId="41DBCEE9" w14:textId="77777777" w:rsidTr="00FA5670">
        <w:trPr>
          <w:trHeight w:val="420"/>
        </w:trPr>
        <w:tc>
          <w:tcPr>
            <w:tcW w:w="2999" w:type="dxa"/>
            <w:vAlign w:val="bottom"/>
          </w:tcPr>
          <w:p w14:paraId="7F05BC5E" w14:textId="77777777" w:rsidR="00BF467D" w:rsidRPr="00500D6E" w:rsidRDefault="00BF467D" w:rsidP="0072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00D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850" w:type="dxa"/>
            <w:vAlign w:val="bottom"/>
          </w:tcPr>
          <w:p w14:paraId="1A185CCF" w14:textId="77777777" w:rsidR="00BF467D" w:rsidRPr="005A6DB6" w:rsidRDefault="00BF467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3AD3203" w14:textId="77777777" w:rsidR="00BF467D" w:rsidRPr="00445D90" w:rsidRDefault="00BF467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6647B81" w14:textId="77777777" w:rsidR="00BF467D" w:rsidRPr="00445D90" w:rsidRDefault="00BF467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27E2B23F" w14:textId="77777777" w:rsidR="00BF467D" w:rsidRPr="00445D90" w:rsidRDefault="00BF467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EDCDF12" w14:textId="77777777" w:rsidR="00BF467D" w:rsidRPr="00445D90" w:rsidRDefault="00BF467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3A669A9E" w14:textId="77777777" w:rsidR="00BF467D" w:rsidRPr="00445D90" w:rsidRDefault="00BF467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467A84" w14:textId="77777777" w:rsidR="00BF467D" w:rsidRPr="00445D90" w:rsidRDefault="00BF467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D6C8A2" w14:textId="77777777" w:rsidR="00BF467D" w:rsidRPr="00445D90" w:rsidRDefault="00BF467D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467D" w14:paraId="6BA75150" w14:textId="77777777" w:rsidTr="00FA5670">
        <w:trPr>
          <w:trHeight w:val="420"/>
        </w:trPr>
        <w:tc>
          <w:tcPr>
            <w:tcW w:w="2999" w:type="dxa"/>
          </w:tcPr>
          <w:p w14:paraId="289D953E" w14:textId="77777777" w:rsidR="00BF467D" w:rsidRPr="00CD7EBE" w:rsidRDefault="00BF467D" w:rsidP="0072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ค่าตอบแทนการขายค้างจ่าย</w:t>
            </w:r>
          </w:p>
        </w:tc>
        <w:tc>
          <w:tcPr>
            <w:tcW w:w="850" w:type="dxa"/>
            <w:vAlign w:val="bottom"/>
          </w:tcPr>
          <w:p w14:paraId="407321C6" w14:textId="77777777" w:rsidR="00BF467D" w:rsidRPr="005A6DB6" w:rsidRDefault="00BF467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BE36FE4" w14:textId="77777777" w:rsidR="00BF467D" w:rsidRPr="00445D90" w:rsidRDefault="009D43F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46,390</w:t>
            </w:r>
          </w:p>
        </w:tc>
        <w:tc>
          <w:tcPr>
            <w:tcW w:w="236" w:type="dxa"/>
            <w:vAlign w:val="bottom"/>
          </w:tcPr>
          <w:p w14:paraId="7F4831D3" w14:textId="77777777" w:rsidR="00BF467D" w:rsidRPr="00445D90" w:rsidRDefault="00BF467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FAC6E1B" w14:textId="77777777" w:rsidR="00BF467D" w:rsidRPr="00445D90" w:rsidRDefault="00BF467D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54,755</w:t>
            </w:r>
          </w:p>
        </w:tc>
        <w:tc>
          <w:tcPr>
            <w:tcW w:w="236" w:type="dxa"/>
            <w:vAlign w:val="bottom"/>
          </w:tcPr>
          <w:p w14:paraId="6508BE6C" w14:textId="77777777" w:rsidR="00BF467D" w:rsidRPr="00445D90" w:rsidRDefault="00BF467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1B7E336B" w14:textId="77777777" w:rsidR="00BF467D" w:rsidRPr="002972F4" w:rsidRDefault="009D43F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26,125</w:t>
            </w:r>
          </w:p>
        </w:tc>
        <w:tc>
          <w:tcPr>
            <w:tcW w:w="270" w:type="dxa"/>
            <w:vAlign w:val="bottom"/>
          </w:tcPr>
          <w:p w14:paraId="53873EDA" w14:textId="77777777" w:rsidR="00BF467D" w:rsidRPr="002972F4" w:rsidRDefault="00BF467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8306C4" w14:textId="77777777" w:rsidR="00BF467D" w:rsidRPr="002972F4" w:rsidRDefault="00BF467D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31,386</w:t>
            </w:r>
          </w:p>
        </w:tc>
      </w:tr>
      <w:tr w:rsidR="009D43FD" w14:paraId="56DF6E8C" w14:textId="77777777" w:rsidTr="00FA5670">
        <w:trPr>
          <w:trHeight w:val="420"/>
        </w:trPr>
        <w:tc>
          <w:tcPr>
            <w:tcW w:w="2999" w:type="dxa"/>
          </w:tcPr>
          <w:p w14:paraId="0CE7482D" w14:textId="77777777" w:rsidR="009D43FD" w:rsidRPr="00CD7EBE" w:rsidRDefault="009D43FD" w:rsidP="0072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ส่วนแบ่งรายได้ค้างจ่าย</w:t>
            </w:r>
          </w:p>
        </w:tc>
        <w:tc>
          <w:tcPr>
            <w:tcW w:w="850" w:type="dxa"/>
            <w:vAlign w:val="bottom"/>
          </w:tcPr>
          <w:p w14:paraId="1FC89F38" w14:textId="77777777" w:rsidR="009D43FD" w:rsidRPr="005A6DB6" w:rsidRDefault="009D43F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E90FC03" w14:textId="77777777" w:rsidR="009D43FD" w:rsidRPr="00445D90" w:rsidRDefault="009D43F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10,048</w:t>
            </w:r>
          </w:p>
        </w:tc>
        <w:tc>
          <w:tcPr>
            <w:tcW w:w="236" w:type="dxa"/>
            <w:vAlign w:val="bottom"/>
          </w:tcPr>
          <w:p w14:paraId="4B20E2AB" w14:textId="77777777" w:rsidR="009D43FD" w:rsidRPr="00445D90" w:rsidRDefault="009D43F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7A4A365" w14:textId="77777777" w:rsidR="009D43FD" w:rsidRPr="00445D90" w:rsidRDefault="009D43FD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17,147</w:t>
            </w:r>
          </w:p>
        </w:tc>
        <w:tc>
          <w:tcPr>
            <w:tcW w:w="236" w:type="dxa"/>
            <w:vAlign w:val="bottom"/>
          </w:tcPr>
          <w:p w14:paraId="121D3B67" w14:textId="77777777" w:rsidR="009D43FD" w:rsidRPr="00445D90" w:rsidRDefault="009D43F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067C8C81" w14:textId="77777777" w:rsidR="009D43FD" w:rsidRPr="002972F4" w:rsidRDefault="009D43FD" w:rsidP="00580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45A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326D92C" w14:textId="77777777" w:rsidR="009D43FD" w:rsidRPr="003A1518" w:rsidRDefault="009D43F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3466628C" w14:textId="77777777" w:rsidR="009D43FD" w:rsidRPr="002972F4" w:rsidRDefault="009D43FD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45AB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D43FD" w14:paraId="78893971" w14:textId="77777777" w:rsidTr="00FA5670">
        <w:trPr>
          <w:trHeight w:val="420"/>
        </w:trPr>
        <w:tc>
          <w:tcPr>
            <w:tcW w:w="2999" w:type="dxa"/>
          </w:tcPr>
          <w:p w14:paraId="54A0DAF5" w14:textId="77777777" w:rsidR="009D43FD" w:rsidRPr="00CD7EBE" w:rsidRDefault="009D43FD" w:rsidP="0072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ค่าธรรมเนียมใบอนุญาตประกอบ</w:t>
            </w:r>
          </w:p>
        </w:tc>
        <w:tc>
          <w:tcPr>
            <w:tcW w:w="850" w:type="dxa"/>
            <w:vAlign w:val="bottom"/>
          </w:tcPr>
          <w:p w14:paraId="39FCCAA3" w14:textId="77777777" w:rsidR="009D43FD" w:rsidRPr="005A6DB6" w:rsidRDefault="009D43F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1F69CB1" w14:textId="77777777" w:rsidR="009D43FD" w:rsidRPr="00445D90" w:rsidRDefault="009D43F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CE60518" w14:textId="77777777" w:rsidR="009D43FD" w:rsidRPr="00445D90" w:rsidRDefault="009D43F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F5E5EE7" w14:textId="77777777" w:rsidR="009D43FD" w:rsidRPr="00445D90" w:rsidRDefault="009D43FD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26BC76A" w14:textId="77777777" w:rsidR="009D43FD" w:rsidRPr="00445D90" w:rsidRDefault="009D43F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5BCE2551" w14:textId="77777777" w:rsidR="009D43FD" w:rsidRPr="003A1518" w:rsidRDefault="009D43FD" w:rsidP="00580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0E7A7F47" w14:textId="77777777" w:rsidR="009D43FD" w:rsidRPr="003A1518" w:rsidRDefault="009D43F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0C717B05" w14:textId="77777777" w:rsidR="009D43FD" w:rsidRPr="003A1518" w:rsidRDefault="009D43FD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9D43FD" w14:paraId="5B4EE14B" w14:textId="77777777" w:rsidTr="00FA5670">
        <w:trPr>
          <w:trHeight w:val="420"/>
        </w:trPr>
        <w:tc>
          <w:tcPr>
            <w:tcW w:w="2999" w:type="dxa"/>
          </w:tcPr>
          <w:p w14:paraId="436DA0F5" w14:textId="77777777" w:rsidR="009D43FD" w:rsidRPr="00CD7EBE" w:rsidRDefault="009D43FD" w:rsidP="0072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กิจการกระจายเสียงหรือ</w:t>
            </w:r>
          </w:p>
        </w:tc>
        <w:tc>
          <w:tcPr>
            <w:tcW w:w="850" w:type="dxa"/>
            <w:vAlign w:val="bottom"/>
          </w:tcPr>
          <w:p w14:paraId="5FC4A90C" w14:textId="77777777" w:rsidR="009D43FD" w:rsidRPr="005A6DB6" w:rsidRDefault="009D43F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6962D98" w14:textId="77777777" w:rsidR="009D43FD" w:rsidRPr="00445D90" w:rsidRDefault="009D43F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A5FD9D7" w14:textId="77777777" w:rsidR="009D43FD" w:rsidRPr="00445D90" w:rsidRDefault="009D43F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A34DABB" w14:textId="77777777" w:rsidR="009D43FD" w:rsidRPr="00445D90" w:rsidRDefault="009D43FD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8B818AB" w14:textId="77777777" w:rsidR="009D43FD" w:rsidRPr="00445D90" w:rsidRDefault="009D43F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19971EB5" w14:textId="77777777" w:rsidR="009D43FD" w:rsidRPr="003A1518" w:rsidRDefault="009D43FD" w:rsidP="00580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5581BD46" w14:textId="77777777" w:rsidR="009D43FD" w:rsidRPr="003A1518" w:rsidRDefault="009D43F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6D47171F" w14:textId="77777777" w:rsidR="009D43FD" w:rsidRPr="003A1518" w:rsidRDefault="009D43FD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9D43FD" w14:paraId="2BADF46A" w14:textId="77777777" w:rsidTr="00FA5670">
        <w:trPr>
          <w:trHeight w:val="420"/>
        </w:trPr>
        <w:tc>
          <w:tcPr>
            <w:tcW w:w="2999" w:type="dxa"/>
          </w:tcPr>
          <w:p w14:paraId="7C25DCC6" w14:textId="77777777" w:rsidR="009D43FD" w:rsidRPr="00CD7EBE" w:rsidRDefault="009D43FD" w:rsidP="0072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โทรทัศน์รายปีค้างจ่าย</w:t>
            </w:r>
          </w:p>
        </w:tc>
        <w:tc>
          <w:tcPr>
            <w:tcW w:w="850" w:type="dxa"/>
            <w:vAlign w:val="bottom"/>
          </w:tcPr>
          <w:p w14:paraId="539392A9" w14:textId="77777777" w:rsidR="009D43FD" w:rsidRPr="005A6DB6" w:rsidRDefault="009D43F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F6E4B9D" w14:textId="77777777" w:rsidR="009D43FD" w:rsidRPr="00445D90" w:rsidRDefault="009D43F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9,551</w:t>
            </w:r>
          </w:p>
        </w:tc>
        <w:tc>
          <w:tcPr>
            <w:tcW w:w="236" w:type="dxa"/>
            <w:vAlign w:val="bottom"/>
          </w:tcPr>
          <w:p w14:paraId="2557A74B" w14:textId="77777777" w:rsidR="009D43FD" w:rsidRPr="00445D90" w:rsidRDefault="009D43F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2EB9B93F" w14:textId="77777777" w:rsidR="009D43FD" w:rsidRPr="00445D90" w:rsidRDefault="009D43FD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4,189</w:t>
            </w:r>
          </w:p>
        </w:tc>
        <w:tc>
          <w:tcPr>
            <w:tcW w:w="236" w:type="dxa"/>
            <w:vAlign w:val="bottom"/>
          </w:tcPr>
          <w:p w14:paraId="260466ED" w14:textId="77777777" w:rsidR="009D43FD" w:rsidRPr="00445D90" w:rsidRDefault="009D43F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11ED5F0D" w14:textId="77777777" w:rsidR="009D43FD" w:rsidRPr="00245AB2" w:rsidRDefault="009D43FD" w:rsidP="00580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45A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A643E1A" w14:textId="77777777" w:rsidR="009D43FD" w:rsidRPr="00245AB2" w:rsidRDefault="009D43FD" w:rsidP="00AC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  <w:tab w:val="decimal" w:pos="96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AF571E" w14:textId="77777777" w:rsidR="009D43FD" w:rsidRPr="00245AB2" w:rsidRDefault="009D43FD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45AB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D43FD" w14:paraId="5CD9CE79" w14:textId="77777777" w:rsidTr="00FA5670">
        <w:trPr>
          <w:trHeight w:val="420"/>
        </w:trPr>
        <w:tc>
          <w:tcPr>
            <w:tcW w:w="2999" w:type="dxa"/>
          </w:tcPr>
          <w:p w14:paraId="4B864A2B" w14:textId="77777777" w:rsidR="009D43FD" w:rsidRPr="00CD7EBE" w:rsidRDefault="009D43FD" w:rsidP="0072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ค่าลิขสิทธิ์ค้างจ่าย</w:t>
            </w:r>
          </w:p>
        </w:tc>
        <w:tc>
          <w:tcPr>
            <w:tcW w:w="850" w:type="dxa"/>
            <w:vAlign w:val="bottom"/>
          </w:tcPr>
          <w:p w14:paraId="79D82E48" w14:textId="77777777" w:rsidR="009D43FD" w:rsidRPr="005A6DB6" w:rsidRDefault="009D43F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574781D" w14:textId="77777777" w:rsidR="009D43FD" w:rsidRPr="00445D90" w:rsidRDefault="009D43F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13,741</w:t>
            </w:r>
          </w:p>
        </w:tc>
        <w:tc>
          <w:tcPr>
            <w:tcW w:w="236" w:type="dxa"/>
            <w:vAlign w:val="bottom"/>
          </w:tcPr>
          <w:p w14:paraId="1030E966" w14:textId="77777777" w:rsidR="009D43FD" w:rsidRPr="00445D90" w:rsidRDefault="009D43F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F76A115" w14:textId="77777777" w:rsidR="009D43FD" w:rsidRPr="00445D90" w:rsidRDefault="009D43FD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25,901</w:t>
            </w:r>
          </w:p>
        </w:tc>
        <w:tc>
          <w:tcPr>
            <w:tcW w:w="236" w:type="dxa"/>
            <w:vAlign w:val="bottom"/>
          </w:tcPr>
          <w:p w14:paraId="450E70DB" w14:textId="77777777" w:rsidR="009D43FD" w:rsidRPr="00445D90" w:rsidRDefault="009D43F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560C4D4F" w14:textId="77777777" w:rsidR="009D43FD" w:rsidRPr="00245AB2" w:rsidRDefault="009D43FD" w:rsidP="00580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45A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0FEC20B" w14:textId="77777777" w:rsidR="009D43FD" w:rsidRPr="00245AB2" w:rsidRDefault="009D43FD" w:rsidP="00AC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  <w:tab w:val="decimal" w:pos="96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66DA84" w14:textId="77777777" w:rsidR="009D43FD" w:rsidRPr="00245AB2" w:rsidRDefault="009D43FD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45AB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F467D" w:rsidRPr="00E66762" w14:paraId="77CA2DB8" w14:textId="77777777" w:rsidTr="00FA5670">
        <w:trPr>
          <w:trHeight w:val="420"/>
        </w:trPr>
        <w:tc>
          <w:tcPr>
            <w:tcW w:w="2999" w:type="dxa"/>
            <w:vAlign w:val="bottom"/>
          </w:tcPr>
          <w:p w14:paraId="2AD2CD9A" w14:textId="77777777" w:rsidR="00BF467D" w:rsidRPr="00500D6E" w:rsidRDefault="00BF467D" w:rsidP="0072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00D6E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850" w:type="dxa"/>
            <w:vAlign w:val="bottom"/>
          </w:tcPr>
          <w:p w14:paraId="74265805" w14:textId="77777777" w:rsidR="00BF467D" w:rsidRPr="00E66762" w:rsidRDefault="00BF467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E0BB82A" w14:textId="77777777" w:rsidR="00BF467D" w:rsidRPr="00007780" w:rsidRDefault="00DA71AE" w:rsidP="00DA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86</w:t>
            </w:r>
            <w:r w:rsidR="004078F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767</w:t>
            </w:r>
          </w:p>
        </w:tc>
        <w:tc>
          <w:tcPr>
            <w:tcW w:w="236" w:type="dxa"/>
            <w:vAlign w:val="bottom"/>
          </w:tcPr>
          <w:p w14:paraId="22A5294F" w14:textId="77777777" w:rsidR="00BF467D" w:rsidRPr="00007780" w:rsidRDefault="00BF467D" w:rsidP="00407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52E6D87" w14:textId="77777777" w:rsidR="00BF467D" w:rsidRPr="00007780" w:rsidRDefault="004078F3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85,353</w:t>
            </w:r>
          </w:p>
        </w:tc>
        <w:tc>
          <w:tcPr>
            <w:tcW w:w="236" w:type="dxa"/>
            <w:vAlign w:val="bottom"/>
          </w:tcPr>
          <w:p w14:paraId="512CA5DD" w14:textId="77777777" w:rsidR="00BF467D" w:rsidRPr="00007780" w:rsidRDefault="00BF467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38E3F69D" w14:textId="77777777" w:rsidR="00BF467D" w:rsidRPr="002972F4" w:rsidRDefault="009D43F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44,683</w:t>
            </w:r>
          </w:p>
        </w:tc>
        <w:tc>
          <w:tcPr>
            <w:tcW w:w="270" w:type="dxa"/>
            <w:vAlign w:val="bottom"/>
          </w:tcPr>
          <w:p w14:paraId="1C78AB05" w14:textId="77777777" w:rsidR="00BF467D" w:rsidRPr="002972F4" w:rsidRDefault="00BF467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C45AB51" w14:textId="1FF89BA5" w:rsidR="00BF467D" w:rsidRPr="002972F4" w:rsidRDefault="00BF46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</w:t>
            </w:r>
            <w:r w:rsidR="006C234B">
              <w:rPr>
                <w:rFonts w:ascii="Angsana New" w:hAnsi="Angsana New"/>
                <w:sz w:val="30"/>
                <w:szCs w:val="30"/>
              </w:rPr>
              <w:t>309</w:t>
            </w:r>
          </w:p>
        </w:tc>
      </w:tr>
      <w:tr w:rsidR="00BF467D" w:rsidRPr="005A6DB6" w14:paraId="038F931C" w14:textId="77777777" w:rsidTr="00FA5670">
        <w:trPr>
          <w:trHeight w:val="420"/>
        </w:trPr>
        <w:tc>
          <w:tcPr>
            <w:tcW w:w="2999" w:type="dxa"/>
            <w:vAlign w:val="bottom"/>
          </w:tcPr>
          <w:p w14:paraId="2248F03F" w14:textId="77777777" w:rsidR="00BF467D" w:rsidRDefault="00BF467D" w:rsidP="0072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bottom"/>
          </w:tcPr>
          <w:p w14:paraId="633552DD" w14:textId="77777777" w:rsidR="00BF467D" w:rsidRPr="005A6DB6" w:rsidRDefault="00BF467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B8C80C" w14:textId="77777777" w:rsidR="00BF467D" w:rsidRPr="00445D90" w:rsidRDefault="00DA71AE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166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,497</w:t>
            </w:r>
          </w:p>
        </w:tc>
        <w:tc>
          <w:tcPr>
            <w:tcW w:w="236" w:type="dxa"/>
            <w:vAlign w:val="bottom"/>
          </w:tcPr>
          <w:p w14:paraId="3EDF2D15" w14:textId="77777777" w:rsidR="00BF467D" w:rsidRPr="00445D90" w:rsidRDefault="00BF467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1455D" w14:textId="77777777" w:rsidR="00BF467D" w:rsidRPr="00445D90" w:rsidRDefault="00BF467D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187,345</w:t>
            </w:r>
          </w:p>
        </w:tc>
        <w:tc>
          <w:tcPr>
            <w:tcW w:w="236" w:type="dxa"/>
            <w:vAlign w:val="bottom"/>
          </w:tcPr>
          <w:p w14:paraId="015EC63F" w14:textId="77777777" w:rsidR="00BF467D" w:rsidRPr="00445D90" w:rsidRDefault="00BF467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E820FA" w14:textId="77777777" w:rsidR="00BF467D" w:rsidRPr="00445D90" w:rsidRDefault="009D43F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70,808</w:t>
            </w:r>
          </w:p>
        </w:tc>
        <w:tc>
          <w:tcPr>
            <w:tcW w:w="270" w:type="dxa"/>
            <w:vAlign w:val="bottom"/>
          </w:tcPr>
          <w:p w14:paraId="0345D23E" w14:textId="77777777" w:rsidR="00BF467D" w:rsidRPr="00445D90" w:rsidRDefault="00BF467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9F5513" w14:textId="1F77BD05" w:rsidR="00BF467D" w:rsidRPr="00445D90" w:rsidRDefault="00BF46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62,</w:t>
            </w:r>
            <w:r w:rsidR="006C234B">
              <w:rPr>
                <w:rFonts w:ascii="Angsana New" w:hAnsi="Angsana New"/>
                <w:b/>
                <w:bCs/>
                <w:sz w:val="30"/>
                <w:szCs w:val="30"/>
              </w:rPr>
              <w:t>695</w:t>
            </w:r>
          </w:p>
        </w:tc>
      </w:tr>
      <w:tr w:rsidR="00CD138D" w:rsidRPr="005A6DB6" w14:paraId="746E28B3" w14:textId="77777777" w:rsidTr="00525873">
        <w:trPr>
          <w:trHeight w:val="244"/>
        </w:trPr>
        <w:tc>
          <w:tcPr>
            <w:tcW w:w="2999" w:type="dxa"/>
            <w:vAlign w:val="bottom"/>
          </w:tcPr>
          <w:p w14:paraId="360B59CC" w14:textId="77777777" w:rsidR="00CD138D" w:rsidRPr="00525873" w:rsidRDefault="00CD138D" w:rsidP="0072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14:paraId="6C80C747" w14:textId="77777777" w:rsidR="00CD138D" w:rsidRPr="00525873" w:rsidRDefault="00CD138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369E0FC" w14:textId="77777777" w:rsidR="00CD138D" w:rsidRPr="00525873" w:rsidRDefault="00CD138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6" w:type="dxa"/>
            <w:vAlign w:val="bottom"/>
          </w:tcPr>
          <w:p w14:paraId="2FE8F67E" w14:textId="77777777" w:rsidR="00CD138D" w:rsidRPr="00525873" w:rsidRDefault="00CD138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7451C8A" w14:textId="77777777" w:rsidR="00CD138D" w:rsidRPr="00525873" w:rsidRDefault="00CD138D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516488AA" w14:textId="77777777" w:rsidR="00CD138D" w:rsidRPr="00525873" w:rsidRDefault="00CD138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18DBB3E2" w14:textId="77777777" w:rsidR="00CD138D" w:rsidRPr="00525873" w:rsidRDefault="00CD138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3F909B93" w14:textId="77777777" w:rsidR="00CD138D" w:rsidRPr="00525873" w:rsidRDefault="00CD138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9AD3244" w14:textId="77777777" w:rsidR="00CD138D" w:rsidRPr="00525873" w:rsidRDefault="00CD138D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BF467D" w:rsidRPr="005A6DB6" w14:paraId="561D9D18" w14:textId="77777777" w:rsidTr="00FA5670">
        <w:trPr>
          <w:trHeight w:val="420"/>
        </w:trPr>
        <w:tc>
          <w:tcPr>
            <w:tcW w:w="2999" w:type="dxa"/>
            <w:vAlign w:val="bottom"/>
          </w:tcPr>
          <w:p w14:paraId="411C5E9A" w14:textId="77777777" w:rsidR="00BF467D" w:rsidRPr="005A6DB6" w:rsidRDefault="00BF467D" w:rsidP="0072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  <w:vAlign w:val="bottom"/>
          </w:tcPr>
          <w:p w14:paraId="78661248" w14:textId="77777777" w:rsidR="00BF467D" w:rsidRPr="005A6DB6" w:rsidRDefault="00BF467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7ED85A46" w14:textId="77777777" w:rsidR="00BF467D" w:rsidRPr="00445D90" w:rsidRDefault="00DA71AE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166,497</w:t>
            </w:r>
          </w:p>
        </w:tc>
        <w:tc>
          <w:tcPr>
            <w:tcW w:w="236" w:type="dxa"/>
            <w:vAlign w:val="bottom"/>
          </w:tcPr>
          <w:p w14:paraId="4D0C3507" w14:textId="77777777" w:rsidR="00BF467D" w:rsidRPr="00445D90" w:rsidRDefault="00BF467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685B2249" w14:textId="77777777" w:rsidR="00BF467D" w:rsidRPr="00445D90" w:rsidRDefault="00BF467D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187,345</w:t>
            </w:r>
          </w:p>
        </w:tc>
        <w:tc>
          <w:tcPr>
            <w:tcW w:w="236" w:type="dxa"/>
            <w:vAlign w:val="bottom"/>
          </w:tcPr>
          <w:p w14:paraId="0B3F3512" w14:textId="77777777" w:rsidR="00BF467D" w:rsidRPr="00445D90" w:rsidRDefault="00BF467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12E3B242" w14:textId="0DFACB04" w:rsidR="00BF467D" w:rsidRPr="00445D90" w:rsidRDefault="006C2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  <w:r w:rsidR="005258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282</w:t>
            </w:r>
          </w:p>
        </w:tc>
        <w:tc>
          <w:tcPr>
            <w:tcW w:w="270" w:type="dxa"/>
            <w:vAlign w:val="bottom"/>
          </w:tcPr>
          <w:p w14:paraId="443A42BA" w14:textId="77777777" w:rsidR="00BF467D" w:rsidRPr="00445D90" w:rsidRDefault="00BF467D" w:rsidP="00721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A1EAE9E" w14:textId="7DCAEA00" w:rsidR="00BF467D" w:rsidRPr="00445D90" w:rsidRDefault="006C2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  <w:r w:rsidR="005258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624</w:t>
            </w:r>
          </w:p>
        </w:tc>
      </w:tr>
    </w:tbl>
    <w:p w14:paraId="49207650" w14:textId="77777777" w:rsidR="00B07344" w:rsidRPr="00B07344" w:rsidRDefault="00FE44C9" w:rsidP="00B073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br w:type="page"/>
      </w:r>
      <w:r w:rsidR="00210348" w:rsidRPr="00B07344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B07344" w:rsidRPr="00B07344">
        <w:rPr>
          <w:rFonts w:ascii="Angsana New" w:hAnsi="Angsana New"/>
          <w:b/>
          <w:bCs/>
          <w:sz w:val="30"/>
          <w:szCs w:val="30"/>
        </w:rPr>
        <w:t>8</w:t>
      </w:r>
      <w:r w:rsidR="00210348" w:rsidRPr="00B07344">
        <w:rPr>
          <w:rFonts w:ascii="Angsana New" w:hAnsi="Angsana New"/>
          <w:b/>
          <w:bCs/>
          <w:sz w:val="30"/>
          <w:szCs w:val="30"/>
        </w:rPr>
        <w:tab/>
      </w:r>
      <w:r w:rsidR="00210348" w:rsidRPr="00B07344">
        <w:rPr>
          <w:rFonts w:ascii="Angsana New" w:hAnsi="Angsana New"/>
          <w:b/>
          <w:bCs/>
          <w:sz w:val="30"/>
          <w:szCs w:val="30"/>
          <w:cs/>
        </w:rPr>
        <w:t>ค่าใบอนุญาตให้ใช้คลื่นความถี่และประกอบกิจการโทรทัศน์ค้างจ่าย</w:t>
      </w:r>
    </w:p>
    <w:p w14:paraId="7D67B7AC" w14:textId="77777777" w:rsidR="00B07344" w:rsidRDefault="00B07344" w:rsidP="00B07344">
      <w:pPr>
        <w:pStyle w:val="NoSpacing"/>
      </w:pPr>
    </w:p>
    <w:p w14:paraId="0EFE2ECF" w14:textId="77777777" w:rsidR="00210348" w:rsidRPr="00B07344" w:rsidRDefault="00210348" w:rsidP="00B073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B07344">
        <w:rPr>
          <w:rFonts w:ascii="Angsana New" w:hAnsi="Angsana New"/>
          <w:spacing w:val="-2"/>
          <w:sz w:val="30"/>
          <w:szCs w:val="30"/>
          <w:cs/>
        </w:rPr>
        <w:t xml:space="preserve">ค่าใบอนุญาตให้ใช้คลื่นความถี่และประกอบกิจการโทรทัศน์ค้างจ่ายแก่ กสทช. ณ วันที่ </w:t>
      </w:r>
      <w:r w:rsidRPr="00B07344">
        <w:rPr>
          <w:rFonts w:ascii="Angsana New" w:hAnsi="Angsana New" w:hint="cs"/>
          <w:spacing w:val="-2"/>
          <w:sz w:val="30"/>
          <w:szCs w:val="30"/>
          <w:cs/>
        </w:rPr>
        <w:t xml:space="preserve">31 ธันวาคม </w:t>
      </w:r>
      <w:r w:rsidRPr="00B07344">
        <w:rPr>
          <w:rFonts w:ascii="Angsana New" w:hAnsi="Angsana New"/>
          <w:spacing w:val="-2"/>
          <w:sz w:val="30"/>
          <w:szCs w:val="30"/>
          <w:cs/>
        </w:rPr>
        <w:t>มีรายละเอียด ดังนี้</w:t>
      </w:r>
    </w:p>
    <w:p w14:paraId="48566F46" w14:textId="77777777" w:rsidR="00210348" w:rsidRPr="005B5657" w:rsidRDefault="00210348" w:rsidP="00210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93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48"/>
        <w:gridCol w:w="990"/>
        <w:gridCol w:w="270"/>
        <w:gridCol w:w="720"/>
        <w:gridCol w:w="270"/>
        <w:gridCol w:w="1035"/>
        <w:gridCol w:w="270"/>
        <w:gridCol w:w="990"/>
        <w:gridCol w:w="270"/>
        <w:gridCol w:w="720"/>
        <w:gridCol w:w="270"/>
        <w:gridCol w:w="1053"/>
      </w:tblGrid>
      <w:tr w:rsidR="00210348" w:rsidRPr="005B5657" w14:paraId="354E0E9A" w14:textId="77777777" w:rsidTr="00FA5670">
        <w:trPr>
          <w:cantSplit/>
        </w:trPr>
        <w:tc>
          <w:tcPr>
            <w:tcW w:w="2448" w:type="dxa"/>
          </w:tcPr>
          <w:p w14:paraId="36F7B37C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58" w:type="dxa"/>
            <w:gridSpan w:val="11"/>
          </w:tcPr>
          <w:p w14:paraId="57AD7AD4" w14:textId="77777777" w:rsidR="00210348" w:rsidRPr="005B5657" w:rsidRDefault="00210348" w:rsidP="006B0065">
            <w:pPr>
              <w:pStyle w:val="a2"/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5B5657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210348" w:rsidRPr="005B5657" w14:paraId="09D4859D" w14:textId="77777777" w:rsidTr="00FA5670">
        <w:trPr>
          <w:cantSplit/>
        </w:trPr>
        <w:tc>
          <w:tcPr>
            <w:tcW w:w="2448" w:type="dxa"/>
          </w:tcPr>
          <w:p w14:paraId="0E92FFE4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85" w:type="dxa"/>
            <w:gridSpan w:val="5"/>
          </w:tcPr>
          <w:p w14:paraId="386F8E6B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5657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14:paraId="2AB76861" w14:textId="77777777" w:rsidR="00210348" w:rsidRPr="005B5657" w:rsidRDefault="00210348" w:rsidP="006B0065">
            <w:pPr>
              <w:pStyle w:val="a2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303" w:type="dxa"/>
            <w:gridSpan w:val="5"/>
          </w:tcPr>
          <w:p w14:paraId="592C0BFB" w14:textId="77777777" w:rsidR="00210348" w:rsidRPr="005B5657" w:rsidRDefault="00210348" w:rsidP="006B0065">
            <w:pPr>
              <w:pStyle w:val="a2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B5657">
              <w:rPr>
                <w:rFonts w:ascii="Angsana New" w:hAnsi="Angsana New"/>
                <w:sz w:val="26"/>
                <w:szCs w:val="26"/>
                <w:cs/>
                <w:lang w:val="en-US"/>
              </w:rPr>
              <w:t>2559</w:t>
            </w:r>
          </w:p>
        </w:tc>
      </w:tr>
      <w:tr w:rsidR="00210348" w:rsidRPr="005B5657" w14:paraId="2E97D2CB" w14:textId="77777777" w:rsidTr="00FA5670">
        <w:trPr>
          <w:cantSplit/>
        </w:trPr>
        <w:tc>
          <w:tcPr>
            <w:tcW w:w="2448" w:type="dxa"/>
          </w:tcPr>
          <w:p w14:paraId="39167AF4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E77AED8" w14:textId="77777777" w:rsidR="00210348" w:rsidRPr="005B5657" w:rsidRDefault="00210348" w:rsidP="006B0065">
            <w:pPr>
              <w:pStyle w:val="a2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5B5657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มูลค่าอนาคต</w:t>
            </w:r>
          </w:p>
        </w:tc>
        <w:tc>
          <w:tcPr>
            <w:tcW w:w="270" w:type="dxa"/>
          </w:tcPr>
          <w:p w14:paraId="407B63E5" w14:textId="77777777" w:rsidR="00210348" w:rsidRPr="005B5657" w:rsidRDefault="00210348" w:rsidP="006B006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14:paraId="58B41059" w14:textId="77777777" w:rsidR="00210348" w:rsidRPr="005B5657" w:rsidRDefault="00210348" w:rsidP="006B006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0EE3FD1A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5B718EF5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5B5657">
              <w:rPr>
                <w:rFonts w:ascii="Angsana New" w:hAnsi="Angsana New"/>
                <w:spacing w:val="-6"/>
                <w:sz w:val="26"/>
                <w:szCs w:val="26"/>
                <w:cs/>
              </w:rPr>
              <w:t>มูลค่าปัจจุบัน</w:t>
            </w:r>
          </w:p>
        </w:tc>
        <w:tc>
          <w:tcPr>
            <w:tcW w:w="270" w:type="dxa"/>
          </w:tcPr>
          <w:p w14:paraId="2E8635E8" w14:textId="77777777" w:rsidR="00210348" w:rsidRPr="005B5657" w:rsidRDefault="00210348" w:rsidP="006B006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</w:tcPr>
          <w:p w14:paraId="6DCEC425" w14:textId="77777777" w:rsidR="00210348" w:rsidRPr="005B5657" w:rsidRDefault="00210348" w:rsidP="006B0065">
            <w:pPr>
              <w:pStyle w:val="a2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5B5657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มูลค่าอนาคต</w:t>
            </w:r>
          </w:p>
        </w:tc>
        <w:tc>
          <w:tcPr>
            <w:tcW w:w="270" w:type="dxa"/>
          </w:tcPr>
          <w:p w14:paraId="3047A87E" w14:textId="77777777" w:rsidR="00210348" w:rsidRPr="005B5657" w:rsidRDefault="00210348" w:rsidP="006B006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14:paraId="4817B6BA" w14:textId="77777777" w:rsidR="00210348" w:rsidRPr="005B5657" w:rsidRDefault="00210348" w:rsidP="006B006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0C9C5F3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14:paraId="67BBE6F2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5B5657">
              <w:rPr>
                <w:rFonts w:ascii="Angsana New" w:hAnsi="Angsana New"/>
                <w:spacing w:val="-6"/>
                <w:sz w:val="26"/>
                <w:szCs w:val="26"/>
                <w:cs/>
              </w:rPr>
              <w:t>มูลค่าปัจจุบัน</w:t>
            </w:r>
          </w:p>
        </w:tc>
      </w:tr>
      <w:tr w:rsidR="00210348" w:rsidRPr="005B5657" w14:paraId="3434A6EE" w14:textId="77777777" w:rsidTr="00FA5670">
        <w:trPr>
          <w:cantSplit/>
        </w:trPr>
        <w:tc>
          <w:tcPr>
            <w:tcW w:w="2448" w:type="dxa"/>
          </w:tcPr>
          <w:p w14:paraId="117E7969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C046572" w14:textId="77777777" w:rsidR="00210348" w:rsidRPr="005B5657" w:rsidRDefault="00210348" w:rsidP="006B0065">
            <w:pPr>
              <w:pStyle w:val="a2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5B5657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ของจำนวนเงิน</w:t>
            </w:r>
          </w:p>
        </w:tc>
        <w:tc>
          <w:tcPr>
            <w:tcW w:w="270" w:type="dxa"/>
          </w:tcPr>
          <w:p w14:paraId="0FB49804" w14:textId="77777777" w:rsidR="00210348" w:rsidRPr="005B5657" w:rsidRDefault="00210348" w:rsidP="006B006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14:paraId="1E387D83" w14:textId="77777777" w:rsidR="00210348" w:rsidRPr="005B5657" w:rsidRDefault="00210348" w:rsidP="006B006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833DCEF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78AFAE90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5B5657">
              <w:rPr>
                <w:rFonts w:ascii="Angsana New" w:hAnsi="Angsana New"/>
                <w:spacing w:val="-6"/>
                <w:sz w:val="26"/>
                <w:szCs w:val="26"/>
                <w:cs/>
              </w:rPr>
              <w:t>ของจำนวนเงิน</w:t>
            </w:r>
          </w:p>
        </w:tc>
        <w:tc>
          <w:tcPr>
            <w:tcW w:w="270" w:type="dxa"/>
          </w:tcPr>
          <w:p w14:paraId="06C8C054" w14:textId="77777777" w:rsidR="00210348" w:rsidRPr="005B5657" w:rsidRDefault="00210348" w:rsidP="006B006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</w:tcPr>
          <w:p w14:paraId="5E870D49" w14:textId="77777777" w:rsidR="00210348" w:rsidRPr="005B5657" w:rsidRDefault="00210348" w:rsidP="006B0065">
            <w:pPr>
              <w:pStyle w:val="a2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5B5657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ของจำนวนเงิน</w:t>
            </w:r>
          </w:p>
        </w:tc>
        <w:tc>
          <w:tcPr>
            <w:tcW w:w="270" w:type="dxa"/>
          </w:tcPr>
          <w:p w14:paraId="7E15A140" w14:textId="77777777" w:rsidR="00210348" w:rsidRPr="005B5657" w:rsidRDefault="00210348" w:rsidP="006B006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14:paraId="1ED81E7F" w14:textId="77777777" w:rsidR="00210348" w:rsidRPr="005B5657" w:rsidRDefault="00210348" w:rsidP="006B006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6416A68E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14:paraId="54008D2C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5B5657">
              <w:rPr>
                <w:rFonts w:ascii="Angsana New" w:hAnsi="Angsana New"/>
                <w:spacing w:val="-6"/>
                <w:sz w:val="26"/>
                <w:szCs w:val="26"/>
                <w:cs/>
              </w:rPr>
              <w:t>ของจำนวนเงิน</w:t>
            </w:r>
          </w:p>
        </w:tc>
      </w:tr>
      <w:tr w:rsidR="00210348" w:rsidRPr="005B5657" w14:paraId="398DFE00" w14:textId="77777777" w:rsidTr="00FA5670">
        <w:trPr>
          <w:cantSplit/>
        </w:trPr>
        <w:tc>
          <w:tcPr>
            <w:tcW w:w="2448" w:type="dxa"/>
          </w:tcPr>
          <w:p w14:paraId="62F4B90C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16BF13A" w14:textId="77777777" w:rsidR="00210348" w:rsidRPr="005B5657" w:rsidRDefault="00210348" w:rsidP="006B0065">
            <w:pPr>
              <w:pStyle w:val="a2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5B5657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ที่ต้องจ่าย</w:t>
            </w:r>
          </w:p>
        </w:tc>
        <w:tc>
          <w:tcPr>
            <w:tcW w:w="270" w:type="dxa"/>
          </w:tcPr>
          <w:p w14:paraId="05121F2E" w14:textId="77777777" w:rsidR="00210348" w:rsidRPr="005B5657" w:rsidRDefault="00210348" w:rsidP="006B006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14:paraId="2342EAC6" w14:textId="77777777" w:rsidR="00210348" w:rsidRPr="005B5657" w:rsidRDefault="00210348" w:rsidP="006B006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B5657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270" w:type="dxa"/>
          </w:tcPr>
          <w:p w14:paraId="59357735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732B1ED1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5B5657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ที่ต้องจ่าย</w:t>
            </w:r>
          </w:p>
        </w:tc>
        <w:tc>
          <w:tcPr>
            <w:tcW w:w="270" w:type="dxa"/>
          </w:tcPr>
          <w:p w14:paraId="584A2DB6" w14:textId="77777777" w:rsidR="00210348" w:rsidRPr="005B5657" w:rsidRDefault="00210348" w:rsidP="006B006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</w:tcPr>
          <w:p w14:paraId="30C88DA3" w14:textId="77777777" w:rsidR="00210348" w:rsidRPr="005B5657" w:rsidRDefault="00210348" w:rsidP="006B0065">
            <w:pPr>
              <w:pStyle w:val="a2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5B5657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ที่ต้องจ่าย</w:t>
            </w:r>
          </w:p>
        </w:tc>
        <w:tc>
          <w:tcPr>
            <w:tcW w:w="270" w:type="dxa"/>
          </w:tcPr>
          <w:p w14:paraId="18EE7CFC" w14:textId="77777777" w:rsidR="00210348" w:rsidRPr="005B5657" w:rsidRDefault="00210348" w:rsidP="006B006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14:paraId="103D9010" w14:textId="77777777" w:rsidR="00210348" w:rsidRPr="005B5657" w:rsidRDefault="00210348" w:rsidP="006B006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B5657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270" w:type="dxa"/>
          </w:tcPr>
          <w:p w14:paraId="24CC785A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14:paraId="5331D38F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5B5657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ที่ต้องจ่าย</w:t>
            </w:r>
          </w:p>
        </w:tc>
      </w:tr>
      <w:tr w:rsidR="00210348" w:rsidRPr="005B5657" w14:paraId="3E824EB5" w14:textId="77777777" w:rsidTr="00FA5670">
        <w:trPr>
          <w:cantSplit/>
        </w:trPr>
        <w:tc>
          <w:tcPr>
            <w:tcW w:w="2448" w:type="dxa"/>
          </w:tcPr>
          <w:p w14:paraId="175612CE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58" w:type="dxa"/>
            <w:gridSpan w:val="11"/>
          </w:tcPr>
          <w:p w14:paraId="5C1C2347" w14:textId="77777777" w:rsidR="00210348" w:rsidRPr="005B5657" w:rsidRDefault="00210348" w:rsidP="006B0065">
            <w:pPr>
              <w:pStyle w:val="a2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  <w:r w:rsidRPr="005B5657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210348" w:rsidRPr="005B5657" w14:paraId="6D422548" w14:textId="77777777" w:rsidTr="00FA5670">
        <w:trPr>
          <w:cantSplit/>
        </w:trPr>
        <w:tc>
          <w:tcPr>
            <w:tcW w:w="2448" w:type="dxa"/>
          </w:tcPr>
          <w:p w14:paraId="28124F85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5B5657">
              <w:rPr>
                <w:rFonts w:ascii="Angsana New" w:hAnsi="Angsana New"/>
                <w:spacing w:val="-6"/>
                <w:sz w:val="26"/>
                <w:szCs w:val="26"/>
                <w:cs/>
              </w:rPr>
              <w:t>ครบกำหนดชำระภายในหนึ่งปี</w:t>
            </w:r>
          </w:p>
        </w:tc>
        <w:tc>
          <w:tcPr>
            <w:tcW w:w="990" w:type="dxa"/>
          </w:tcPr>
          <w:p w14:paraId="61816C05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5657">
              <w:rPr>
                <w:rFonts w:ascii="Angsana New" w:hAnsi="Angsana New"/>
                <w:sz w:val="26"/>
                <w:szCs w:val="26"/>
                <w:cs/>
              </w:rPr>
              <w:t>323,800</w:t>
            </w:r>
          </w:p>
        </w:tc>
        <w:tc>
          <w:tcPr>
            <w:tcW w:w="270" w:type="dxa"/>
          </w:tcPr>
          <w:p w14:paraId="3D19D954" w14:textId="77777777" w:rsidR="00210348" w:rsidRPr="005B5657" w:rsidRDefault="00210348" w:rsidP="006B0065">
            <w:pPr>
              <w:pStyle w:val="a2"/>
              <w:tabs>
                <w:tab w:val="decimal" w:pos="657"/>
              </w:tabs>
              <w:ind w:left="-115" w:right="-19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14:paraId="23B3395E" w14:textId="77777777" w:rsidR="00210348" w:rsidRPr="005B5657" w:rsidRDefault="00210348" w:rsidP="006B0065">
            <w:pPr>
              <w:pStyle w:val="a2"/>
              <w:tabs>
                <w:tab w:val="decimal" w:pos="504"/>
              </w:tabs>
              <w:ind w:left="-113" w:right="0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B5657">
              <w:rPr>
                <w:rFonts w:ascii="Angsana New" w:hAnsi="Angsana New"/>
                <w:sz w:val="26"/>
                <w:szCs w:val="26"/>
                <w:cs/>
                <w:lang w:val="en-US"/>
              </w:rPr>
              <w:t>2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</w:t>
            </w:r>
            <w:r w:rsidRPr="005B5657">
              <w:rPr>
                <w:rFonts w:ascii="Angsana New" w:hAnsi="Angsana New"/>
                <w:sz w:val="26"/>
                <w:szCs w:val="26"/>
                <w:cs/>
                <w:lang w:val="en-US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836</w:t>
            </w:r>
          </w:p>
        </w:tc>
        <w:tc>
          <w:tcPr>
            <w:tcW w:w="270" w:type="dxa"/>
          </w:tcPr>
          <w:p w14:paraId="2DAC9A6D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51AD01D1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297,964</w:t>
            </w:r>
          </w:p>
        </w:tc>
        <w:tc>
          <w:tcPr>
            <w:tcW w:w="270" w:type="dxa"/>
          </w:tcPr>
          <w:p w14:paraId="752B8DEF" w14:textId="77777777" w:rsidR="00210348" w:rsidRPr="005B5657" w:rsidRDefault="00210348" w:rsidP="006B0065">
            <w:pPr>
              <w:pStyle w:val="a2"/>
              <w:tabs>
                <w:tab w:val="decimal" w:pos="657"/>
              </w:tabs>
              <w:ind w:left="-115" w:right="-19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</w:tcPr>
          <w:p w14:paraId="22F0EFF4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5657">
              <w:rPr>
                <w:rFonts w:ascii="Angsana New" w:hAnsi="Angsana New"/>
                <w:sz w:val="26"/>
                <w:szCs w:val="26"/>
                <w:cs/>
              </w:rPr>
              <w:t>647,600</w:t>
            </w:r>
          </w:p>
        </w:tc>
        <w:tc>
          <w:tcPr>
            <w:tcW w:w="270" w:type="dxa"/>
          </w:tcPr>
          <w:p w14:paraId="10322D4C" w14:textId="77777777" w:rsidR="00210348" w:rsidRPr="005B5657" w:rsidRDefault="00210348" w:rsidP="006B0065">
            <w:pPr>
              <w:pStyle w:val="a2"/>
              <w:tabs>
                <w:tab w:val="decimal" w:pos="657"/>
              </w:tabs>
              <w:ind w:left="-115" w:right="-19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14:paraId="7000854A" w14:textId="77777777" w:rsidR="00210348" w:rsidRPr="005B5657" w:rsidRDefault="00210348" w:rsidP="006B0065">
            <w:pPr>
              <w:pStyle w:val="a2"/>
              <w:tabs>
                <w:tab w:val="decimal" w:pos="367"/>
              </w:tabs>
              <w:ind w:left="-113" w:right="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B5657">
              <w:rPr>
                <w:rFonts w:ascii="Angsana New" w:hAnsi="Angsana New"/>
                <w:sz w:val="26"/>
                <w:szCs w:val="26"/>
                <w:cs/>
                <w:lang w:val="en-US"/>
              </w:rPr>
              <w:t>63,531</w:t>
            </w:r>
          </w:p>
        </w:tc>
        <w:tc>
          <w:tcPr>
            <w:tcW w:w="270" w:type="dxa"/>
          </w:tcPr>
          <w:p w14:paraId="5F064910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14:paraId="0F2DDB48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5657">
              <w:rPr>
                <w:rFonts w:ascii="Angsana New" w:hAnsi="Angsana New"/>
                <w:sz w:val="26"/>
                <w:szCs w:val="26"/>
                <w:cs/>
              </w:rPr>
              <w:t>584,069</w:t>
            </w:r>
          </w:p>
        </w:tc>
      </w:tr>
      <w:tr w:rsidR="00210348" w:rsidRPr="005B5657" w14:paraId="1CBB62AC" w14:textId="77777777" w:rsidTr="00FA5670">
        <w:trPr>
          <w:cantSplit/>
        </w:trPr>
        <w:tc>
          <w:tcPr>
            <w:tcW w:w="2448" w:type="dxa"/>
          </w:tcPr>
          <w:p w14:paraId="1D9D29FA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5B5657">
              <w:rPr>
                <w:rFonts w:ascii="Angsana New" w:hAnsi="Angsana New"/>
                <w:spacing w:val="-6"/>
                <w:sz w:val="26"/>
                <w:szCs w:val="26"/>
                <w:cs/>
              </w:rPr>
              <w:t>ครบกำหนดชำระหลังจากหนึ่งปี</w:t>
            </w:r>
          </w:p>
        </w:tc>
        <w:tc>
          <w:tcPr>
            <w:tcW w:w="990" w:type="dxa"/>
          </w:tcPr>
          <w:p w14:paraId="3160282C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15" w:right="-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F1FD58" w14:textId="77777777" w:rsidR="00210348" w:rsidRPr="005B5657" w:rsidRDefault="00210348" w:rsidP="006B0065">
            <w:pPr>
              <w:pStyle w:val="a2"/>
              <w:tabs>
                <w:tab w:val="decimal" w:pos="657"/>
              </w:tabs>
              <w:ind w:left="-115" w:right="-19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14:paraId="6E90FF3E" w14:textId="77777777" w:rsidR="00210348" w:rsidRPr="005B5657" w:rsidRDefault="00210348" w:rsidP="006B0065">
            <w:pPr>
              <w:pStyle w:val="a2"/>
              <w:tabs>
                <w:tab w:val="decimal" w:pos="504"/>
                <w:tab w:val="decimal" w:pos="657"/>
              </w:tabs>
              <w:ind w:left="-113" w:right="0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B9CEB67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5DFFAE40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CCB34E" w14:textId="77777777" w:rsidR="00210348" w:rsidRPr="005B5657" w:rsidRDefault="00210348" w:rsidP="006B0065">
            <w:pPr>
              <w:pStyle w:val="a2"/>
              <w:tabs>
                <w:tab w:val="decimal" w:pos="657"/>
              </w:tabs>
              <w:ind w:left="-115" w:right="-19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</w:tcPr>
          <w:p w14:paraId="2C0779F3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657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DE251D" w14:textId="77777777" w:rsidR="00210348" w:rsidRPr="005B5657" w:rsidRDefault="00210348" w:rsidP="006B0065">
            <w:pPr>
              <w:pStyle w:val="a2"/>
              <w:tabs>
                <w:tab w:val="decimal" w:pos="657"/>
              </w:tabs>
              <w:ind w:left="-115" w:right="-19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14:paraId="2642881A" w14:textId="77777777" w:rsidR="00210348" w:rsidRPr="005B5657" w:rsidRDefault="00210348" w:rsidP="006B0065">
            <w:pPr>
              <w:pStyle w:val="a2"/>
              <w:tabs>
                <w:tab w:val="decimal" w:pos="367"/>
                <w:tab w:val="decimal" w:pos="657"/>
              </w:tabs>
              <w:ind w:left="-113" w:right="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616C1A9F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14:paraId="0B46230D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10348" w:rsidRPr="005B5657" w14:paraId="318656D4" w14:textId="77777777" w:rsidTr="00FA5670">
        <w:trPr>
          <w:cantSplit/>
          <w:trHeight w:val="74"/>
        </w:trPr>
        <w:tc>
          <w:tcPr>
            <w:tcW w:w="2448" w:type="dxa"/>
          </w:tcPr>
          <w:p w14:paraId="5BC515C2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5B5657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  แต่ไม่เกินห้าปี</w:t>
            </w:r>
          </w:p>
        </w:tc>
        <w:tc>
          <w:tcPr>
            <w:tcW w:w="990" w:type="dxa"/>
          </w:tcPr>
          <w:p w14:paraId="32E092F0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1,175,200</w:t>
            </w:r>
          </w:p>
        </w:tc>
        <w:tc>
          <w:tcPr>
            <w:tcW w:w="270" w:type="dxa"/>
          </w:tcPr>
          <w:p w14:paraId="6C71C465" w14:textId="77777777" w:rsidR="00210348" w:rsidRPr="005B5657" w:rsidRDefault="00210348" w:rsidP="006B0065">
            <w:pPr>
              <w:pStyle w:val="a2"/>
              <w:tabs>
                <w:tab w:val="decimal" w:pos="657"/>
              </w:tabs>
              <w:ind w:left="-115" w:right="-19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14:paraId="63885445" w14:textId="77777777" w:rsidR="00210348" w:rsidRPr="005B5657" w:rsidRDefault="00210348" w:rsidP="006B0065">
            <w:pPr>
              <w:pStyle w:val="a2"/>
              <w:tabs>
                <w:tab w:val="decimal" w:pos="504"/>
              </w:tabs>
              <w:ind w:left="-113" w:right="0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B5657">
              <w:rPr>
                <w:rFonts w:ascii="Angsana New" w:hAnsi="Angsana New"/>
                <w:sz w:val="26"/>
                <w:szCs w:val="26"/>
                <w:cs/>
                <w:lang w:val="en-US"/>
              </w:rPr>
              <w:t>4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</w:t>
            </w:r>
            <w:r w:rsidRPr="005B5657">
              <w:rPr>
                <w:rFonts w:ascii="Angsana New" w:hAnsi="Angsana New"/>
                <w:sz w:val="26"/>
                <w:szCs w:val="26"/>
                <w:cs/>
                <w:lang w:val="en-US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981</w:t>
            </w:r>
          </w:p>
        </w:tc>
        <w:tc>
          <w:tcPr>
            <w:tcW w:w="270" w:type="dxa"/>
          </w:tcPr>
          <w:p w14:paraId="0015C565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5E425D80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5657">
              <w:rPr>
                <w:rFonts w:ascii="Angsana New" w:hAnsi="Angsana New"/>
                <w:sz w:val="26"/>
                <w:szCs w:val="26"/>
                <w:cs/>
              </w:rPr>
              <w:t>1,1</w:t>
            </w: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5B5657">
              <w:rPr>
                <w:rFonts w:ascii="Angsana New" w:hAnsi="Angsana New"/>
                <w:sz w:val="26"/>
                <w:szCs w:val="26"/>
                <w:cs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219</w:t>
            </w:r>
          </w:p>
        </w:tc>
        <w:tc>
          <w:tcPr>
            <w:tcW w:w="270" w:type="dxa"/>
          </w:tcPr>
          <w:p w14:paraId="3309DEFA" w14:textId="77777777" w:rsidR="00210348" w:rsidRPr="005B5657" w:rsidRDefault="00210348" w:rsidP="006B0065">
            <w:pPr>
              <w:pStyle w:val="a2"/>
              <w:tabs>
                <w:tab w:val="decimal" w:pos="657"/>
              </w:tabs>
              <w:ind w:left="-115" w:right="-19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</w:tcPr>
          <w:p w14:paraId="1CBBFE61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5657">
              <w:rPr>
                <w:rFonts w:ascii="Angsana New" w:hAnsi="Angsana New"/>
                <w:sz w:val="26"/>
                <w:szCs w:val="26"/>
                <w:cs/>
              </w:rPr>
              <w:t>1,175,200</w:t>
            </w:r>
          </w:p>
        </w:tc>
        <w:tc>
          <w:tcPr>
            <w:tcW w:w="270" w:type="dxa"/>
          </w:tcPr>
          <w:p w14:paraId="731A95BE" w14:textId="77777777" w:rsidR="00210348" w:rsidRPr="005B5657" w:rsidRDefault="00210348" w:rsidP="006B0065">
            <w:pPr>
              <w:pStyle w:val="a2"/>
              <w:tabs>
                <w:tab w:val="decimal" w:pos="657"/>
              </w:tabs>
              <w:ind w:left="-115" w:right="-19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14:paraId="5DEF974D" w14:textId="77777777" w:rsidR="00210348" w:rsidRPr="005B5657" w:rsidRDefault="00210348" w:rsidP="006B0065">
            <w:pPr>
              <w:pStyle w:val="a2"/>
              <w:tabs>
                <w:tab w:val="decimal" w:pos="367"/>
              </w:tabs>
              <w:ind w:left="-113" w:right="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B5657">
              <w:rPr>
                <w:rFonts w:ascii="Angsana New" w:hAnsi="Angsana New"/>
                <w:sz w:val="26"/>
                <w:szCs w:val="26"/>
                <w:cs/>
                <w:lang w:val="en-US"/>
              </w:rPr>
              <w:t>45,130</w:t>
            </w:r>
          </w:p>
        </w:tc>
        <w:tc>
          <w:tcPr>
            <w:tcW w:w="270" w:type="dxa"/>
          </w:tcPr>
          <w:p w14:paraId="4B8C59C9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14:paraId="625D54AD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5657">
              <w:rPr>
                <w:rFonts w:ascii="Angsana New" w:hAnsi="Angsana New"/>
                <w:sz w:val="26"/>
                <w:szCs w:val="26"/>
                <w:cs/>
              </w:rPr>
              <w:t>1,130,070</w:t>
            </w:r>
          </w:p>
        </w:tc>
      </w:tr>
      <w:tr w:rsidR="00210348" w:rsidRPr="005B5657" w14:paraId="6DBF97C2" w14:textId="77777777" w:rsidTr="00FA5670">
        <w:trPr>
          <w:cantSplit/>
        </w:trPr>
        <w:tc>
          <w:tcPr>
            <w:tcW w:w="2448" w:type="dxa"/>
          </w:tcPr>
          <w:p w14:paraId="09BDBEAA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B56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F482359" w14:textId="77777777" w:rsidR="00210348" w:rsidRPr="00CA2CC9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A2CC9">
              <w:rPr>
                <w:rFonts w:ascii="Angsana New" w:hAnsi="Angsana New"/>
                <w:b/>
                <w:bCs/>
                <w:sz w:val="26"/>
                <w:szCs w:val="26"/>
              </w:rPr>
              <w:t>1,499,000</w:t>
            </w:r>
          </w:p>
        </w:tc>
        <w:tc>
          <w:tcPr>
            <w:tcW w:w="270" w:type="dxa"/>
          </w:tcPr>
          <w:p w14:paraId="1D80F1E3" w14:textId="77777777" w:rsidR="00210348" w:rsidRPr="005B5657" w:rsidRDefault="00210348" w:rsidP="006B0065">
            <w:pPr>
              <w:pStyle w:val="a2"/>
              <w:tabs>
                <w:tab w:val="decimal" w:pos="657"/>
              </w:tabs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6CC6229" w14:textId="77777777" w:rsidR="00210348" w:rsidRPr="005B5657" w:rsidRDefault="00210348" w:rsidP="006B0065">
            <w:pPr>
              <w:pStyle w:val="a2"/>
              <w:tabs>
                <w:tab w:val="decimal" w:pos="504"/>
              </w:tabs>
              <w:ind w:left="-113" w:right="0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69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817</w:t>
            </w:r>
          </w:p>
        </w:tc>
        <w:tc>
          <w:tcPr>
            <w:tcW w:w="270" w:type="dxa"/>
          </w:tcPr>
          <w:p w14:paraId="19DEB0CA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0F30EC75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1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56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1,42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  <w:r w:rsidRPr="005B56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183</w:t>
            </w:r>
          </w:p>
        </w:tc>
        <w:tc>
          <w:tcPr>
            <w:tcW w:w="270" w:type="dxa"/>
          </w:tcPr>
          <w:p w14:paraId="62EC0B62" w14:textId="77777777" w:rsidR="00210348" w:rsidRPr="005B5657" w:rsidRDefault="00210348" w:rsidP="006B0065">
            <w:pPr>
              <w:pStyle w:val="a2"/>
              <w:tabs>
                <w:tab w:val="decimal" w:pos="657"/>
              </w:tabs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47DA85D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56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1,822,800</w:t>
            </w:r>
          </w:p>
        </w:tc>
        <w:tc>
          <w:tcPr>
            <w:tcW w:w="270" w:type="dxa"/>
          </w:tcPr>
          <w:p w14:paraId="33B0B1A2" w14:textId="77777777" w:rsidR="00210348" w:rsidRPr="005B5657" w:rsidRDefault="00210348" w:rsidP="006B0065">
            <w:pPr>
              <w:pStyle w:val="a2"/>
              <w:tabs>
                <w:tab w:val="decimal" w:pos="657"/>
              </w:tabs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C9B5005" w14:textId="77777777" w:rsidR="00210348" w:rsidRPr="005B5657" w:rsidRDefault="00210348" w:rsidP="006B0065">
            <w:pPr>
              <w:pStyle w:val="a2"/>
              <w:tabs>
                <w:tab w:val="decimal" w:pos="367"/>
              </w:tabs>
              <w:ind w:left="-113" w:right="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5B5657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108,661</w:t>
            </w:r>
          </w:p>
        </w:tc>
        <w:tc>
          <w:tcPr>
            <w:tcW w:w="270" w:type="dxa"/>
          </w:tcPr>
          <w:p w14:paraId="0D59A430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42FC8D25" w14:textId="77777777" w:rsidR="00210348" w:rsidRPr="005B5657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1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56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1,714,139</w:t>
            </w:r>
          </w:p>
        </w:tc>
      </w:tr>
    </w:tbl>
    <w:p w14:paraId="6A2DED14" w14:textId="77777777" w:rsidR="00210348" w:rsidRPr="00076B74" w:rsidRDefault="00210348" w:rsidP="00210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ECFEFD" w14:textId="77777777" w:rsidR="00210348" w:rsidRDefault="00210348" w:rsidP="00210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9E1B32">
        <w:rPr>
          <w:rFonts w:ascii="Angsana New" w:hAnsi="Angsana New"/>
          <w:spacing w:val="-2"/>
          <w:sz w:val="30"/>
          <w:szCs w:val="30"/>
          <w:cs/>
        </w:rPr>
        <w:t>การเปลี่ยนแปลงของค่าใบอนุญาตให้ใช้คลื่นความถี่และประกอบกิจการโทรทัศน์ค้างจ่าย ณ วันที่ 31 ธันวาคม</w:t>
      </w:r>
      <w:r w:rsidRPr="009E1B32">
        <w:rPr>
          <w:rFonts w:ascii="Angsana New" w:hAnsi="Angsana New"/>
          <w:spacing w:val="-2"/>
          <w:sz w:val="30"/>
          <w:szCs w:val="30"/>
        </w:rPr>
        <w:t xml:space="preserve"> </w:t>
      </w:r>
      <w:r w:rsidRPr="009E1B32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14:paraId="64FF313C" w14:textId="77777777" w:rsidR="00210348" w:rsidRPr="00076B74" w:rsidRDefault="00210348" w:rsidP="00210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5598"/>
        <w:gridCol w:w="900"/>
        <w:gridCol w:w="1260"/>
        <w:gridCol w:w="270"/>
        <w:gridCol w:w="1260"/>
      </w:tblGrid>
      <w:tr w:rsidR="00210348" w:rsidRPr="00C53FD5" w14:paraId="752B8063" w14:textId="77777777" w:rsidTr="00FA5670">
        <w:tc>
          <w:tcPr>
            <w:tcW w:w="5598" w:type="dxa"/>
          </w:tcPr>
          <w:p w14:paraId="2D10B86B" w14:textId="77777777" w:rsidR="00210348" w:rsidRPr="00C53FD5" w:rsidRDefault="00210348" w:rsidP="006B006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57FB0BE" w14:textId="77777777" w:rsidR="00210348" w:rsidRPr="00C53FD5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3EAC5AFD" w14:textId="77777777" w:rsidR="00210348" w:rsidRPr="00C53FD5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10348" w:rsidRPr="00C53FD5" w14:paraId="5F02FDCC" w14:textId="77777777" w:rsidTr="00FA5670">
        <w:tc>
          <w:tcPr>
            <w:tcW w:w="5598" w:type="dxa"/>
          </w:tcPr>
          <w:p w14:paraId="20E9460F" w14:textId="77777777" w:rsidR="00210348" w:rsidRPr="00C53FD5" w:rsidRDefault="00210348" w:rsidP="006B006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0317D19" w14:textId="77777777" w:rsidR="00210348" w:rsidRPr="00637483" w:rsidRDefault="00210348" w:rsidP="006B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3748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</w:tcPr>
          <w:p w14:paraId="75990524" w14:textId="77777777" w:rsidR="00210348" w:rsidRPr="00C53FD5" w:rsidRDefault="00210348" w:rsidP="006B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0A6726D9" w14:textId="77777777" w:rsidR="00210348" w:rsidRPr="00C53FD5" w:rsidRDefault="00210348" w:rsidP="006B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4A148C" w14:textId="77777777" w:rsidR="00210348" w:rsidRPr="00C53FD5" w:rsidRDefault="00210348" w:rsidP="006B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210348" w:rsidRPr="00C53FD5" w14:paraId="5D1D785D" w14:textId="77777777" w:rsidTr="00FA5670">
        <w:tc>
          <w:tcPr>
            <w:tcW w:w="5598" w:type="dxa"/>
          </w:tcPr>
          <w:p w14:paraId="10CF6B21" w14:textId="77777777" w:rsidR="00210348" w:rsidRPr="00C53FD5" w:rsidRDefault="00210348" w:rsidP="006B006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04D99AC" w14:textId="77777777" w:rsidR="00210348" w:rsidRPr="00637483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decimal" w:pos="792"/>
              </w:tabs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3C0D164E" w14:textId="77777777" w:rsidR="00210348" w:rsidRPr="00C53FD5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decimal" w:pos="792"/>
              </w:tabs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0348" w:rsidRPr="00C53FD5" w14:paraId="3852B216" w14:textId="77777777" w:rsidTr="00FA5670">
        <w:tc>
          <w:tcPr>
            <w:tcW w:w="5598" w:type="dxa"/>
          </w:tcPr>
          <w:p w14:paraId="4E9F81B1" w14:textId="77777777" w:rsidR="00210348" w:rsidRPr="00C53FD5" w:rsidRDefault="00210348" w:rsidP="006B006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มูลค่าปัจจุบัน ณ 1 มกราคม</w:t>
            </w:r>
          </w:p>
        </w:tc>
        <w:tc>
          <w:tcPr>
            <w:tcW w:w="900" w:type="dxa"/>
          </w:tcPr>
          <w:p w14:paraId="583F5172" w14:textId="77777777" w:rsidR="00210348" w:rsidRPr="00637483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9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245CB5" w14:textId="77777777" w:rsidR="00210348" w:rsidRPr="00C53FD5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9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1,714,139</w:t>
            </w:r>
          </w:p>
        </w:tc>
        <w:tc>
          <w:tcPr>
            <w:tcW w:w="270" w:type="dxa"/>
            <w:vAlign w:val="bottom"/>
          </w:tcPr>
          <w:p w14:paraId="5E053A82" w14:textId="77777777" w:rsidR="00210348" w:rsidRPr="00C53FD5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A27442" w14:textId="77777777" w:rsidR="00210348" w:rsidRPr="00C53FD5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9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2,270,342</w:t>
            </w:r>
          </w:p>
        </w:tc>
      </w:tr>
      <w:tr w:rsidR="00210348" w:rsidRPr="00C53FD5" w14:paraId="1E57C345" w14:textId="77777777" w:rsidTr="00FA5670">
        <w:tc>
          <w:tcPr>
            <w:tcW w:w="5598" w:type="dxa"/>
          </w:tcPr>
          <w:p w14:paraId="5786D2FA" w14:textId="77777777" w:rsidR="00210348" w:rsidRPr="00C53FD5" w:rsidRDefault="00210348" w:rsidP="006B006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จ่ายชำระค่าใบอนุญาตให้ใช้คลื่นความถี่</w:t>
            </w:r>
          </w:p>
        </w:tc>
        <w:tc>
          <w:tcPr>
            <w:tcW w:w="900" w:type="dxa"/>
          </w:tcPr>
          <w:p w14:paraId="6A58AA9E" w14:textId="77777777" w:rsidR="00210348" w:rsidRPr="00637483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9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965B85" w14:textId="77777777" w:rsidR="00210348" w:rsidRPr="00C53FD5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9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(323,800)</w:t>
            </w:r>
          </w:p>
        </w:tc>
        <w:tc>
          <w:tcPr>
            <w:tcW w:w="270" w:type="dxa"/>
            <w:vAlign w:val="bottom"/>
          </w:tcPr>
          <w:p w14:paraId="3141DB47" w14:textId="77777777" w:rsidR="00210348" w:rsidRPr="00C53FD5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860417" w14:textId="77777777" w:rsidR="00210348" w:rsidRPr="00C53FD5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9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(647,600)</w:t>
            </w:r>
          </w:p>
        </w:tc>
      </w:tr>
      <w:tr w:rsidR="00210348" w:rsidRPr="00C53FD5" w14:paraId="45209D5A" w14:textId="77777777" w:rsidTr="00FA5670">
        <w:tc>
          <w:tcPr>
            <w:tcW w:w="5598" w:type="dxa"/>
          </w:tcPr>
          <w:p w14:paraId="27EAEA89" w14:textId="77777777" w:rsidR="00210348" w:rsidRPr="00C53FD5" w:rsidRDefault="00210348" w:rsidP="006B0065">
            <w:pPr>
              <w:tabs>
                <w:tab w:val="clear" w:pos="632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7A3453A5" w14:textId="77777777" w:rsidR="00210348" w:rsidRPr="00EC426B" w:rsidRDefault="00B07344" w:rsidP="00585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15" w:right="71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40</w:t>
            </w:r>
          </w:p>
        </w:tc>
        <w:tc>
          <w:tcPr>
            <w:tcW w:w="1260" w:type="dxa"/>
          </w:tcPr>
          <w:p w14:paraId="4479E4E4" w14:textId="77777777" w:rsidR="00210348" w:rsidRPr="00C53FD5" w:rsidRDefault="00210348" w:rsidP="006B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38,84</w:t>
            </w:r>
            <w:r w:rsidRPr="007E27A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134ED3BA" w14:textId="77777777" w:rsidR="00210348" w:rsidRPr="00C53FD5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1D3254" w14:textId="77777777" w:rsidR="00210348" w:rsidRPr="00C53FD5" w:rsidRDefault="00210348" w:rsidP="006B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91,397</w:t>
            </w:r>
          </w:p>
        </w:tc>
      </w:tr>
      <w:tr w:rsidR="00210348" w:rsidRPr="00C53FD5" w14:paraId="59F1114F" w14:textId="77777777" w:rsidTr="00FA5670">
        <w:tc>
          <w:tcPr>
            <w:tcW w:w="5598" w:type="dxa"/>
          </w:tcPr>
          <w:p w14:paraId="0F416190" w14:textId="77777777" w:rsidR="00210348" w:rsidRPr="00C53FD5" w:rsidRDefault="00210348" w:rsidP="006B006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มูลค่าปัจจุบัน ณ 31 ธันวาคม</w:t>
            </w:r>
          </w:p>
        </w:tc>
        <w:tc>
          <w:tcPr>
            <w:tcW w:w="900" w:type="dxa"/>
          </w:tcPr>
          <w:p w14:paraId="5A4878F3" w14:textId="77777777" w:rsidR="00210348" w:rsidRDefault="00210348" w:rsidP="006B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954DF7D" w14:textId="77777777" w:rsidR="00210348" w:rsidRPr="00C53FD5" w:rsidRDefault="00210348" w:rsidP="006B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1,429,183</w:t>
            </w:r>
          </w:p>
        </w:tc>
        <w:tc>
          <w:tcPr>
            <w:tcW w:w="270" w:type="dxa"/>
            <w:vAlign w:val="bottom"/>
          </w:tcPr>
          <w:p w14:paraId="380E96C0" w14:textId="77777777" w:rsidR="00210348" w:rsidRPr="00C53FD5" w:rsidRDefault="00210348" w:rsidP="006B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2BA2383" w14:textId="77777777" w:rsidR="00210348" w:rsidRPr="00C53FD5" w:rsidRDefault="00210348" w:rsidP="006B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1,714,139</w:t>
            </w:r>
          </w:p>
        </w:tc>
      </w:tr>
    </w:tbl>
    <w:p w14:paraId="1031F0CC" w14:textId="77777777" w:rsidR="00FD14BF" w:rsidRPr="008257D7" w:rsidRDefault="00FD14BF" w:rsidP="00E37C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/>
          <w:sz w:val="28"/>
          <w:szCs w:val="28"/>
        </w:rPr>
      </w:pPr>
    </w:p>
    <w:p w14:paraId="66EF8791" w14:textId="77777777" w:rsidR="005C797C" w:rsidRPr="004A74FC" w:rsidRDefault="00AD778F" w:rsidP="00E37C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br w:type="page"/>
      </w:r>
      <w:r w:rsidR="004D1D1D">
        <w:rPr>
          <w:rFonts w:ascii="Angsana New" w:hAnsi="Angsana New"/>
          <w:b/>
          <w:sz w:val="30"/>
          <w:szCs w:val="30"/>
        </w:rPr>
        <w:lastRenderedPageBreak/>
        <w:t>29</w:t>
      </w:r>
      <w:r w:rsidR="005C797C" w:rsidRPr="004A74FC">
        <w:rPr>
          <w:rFonts w:ascii="Angsana New" w:hAnsi="Angsana New"/>
          <w:b/>
          <w:sz w:val="30"/>
          <w:szCs w:val="30"/>
        </w:rPr>
        <w:tab/>
      </w:r>
      <w:r w:rsidR="00EA0409">
        <w:rPr>
          <w:rFonts w:ascii="Angsana New" w:hAnsi="Angsana New" w:hint="cs"/>
          <w:bCs/>
          <w:sz w:val="30"/>
          <w:szCs w:val="30"/>
          <w:cs/>
        </w:rPr>
        <w:t>ประมาณการหนี้สินไม่หมุนเวียนสำหรับผ</w:t>
      </w:r>
      <w:r w:rsidR="005C797C" w:rsidRPr="004A74FC">
        <w:rPr>
          <w:rFonts w:ascii="Angsana New" w:hAnsi="Angsana New"/>
          <w:bCs/>
          <w:sz w:val="30"/>
          <w:szCs w:val="30"/>
          <w:cs/>
        </w:rPr>
        <w:t>ลประโยชน์พนักงาน</w:t>
      </w:r>
    </w:p>
    <w:p w14:paraId="0E30AE21" w14:textId="77777777" w:rsidR="00624FAD" w:rsidRPr="00076B74" w:rsidRDefault="00624FAD" w:rsidP="004A7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eastAsia="Calibri" w:hAnsi="Angsana New"/>
          <w:sz w:val="30"/>
          <w:szCs w:val="30"/>
          <w:highlight w:val="lightGray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50"/>
        <w:gridCol w:w="1133"/>
        <w:gridCol w:w="238"/>
        <w:gridCol w:w="1134"/>
        <w:gridCol w:w="237"/>
        <w:gridCol w:w="1166"/>
        <w:gridCol w:w="270"/>
        <w:gridCol w:w="1260"/>
      </w:tblGrid>
      <w:tr w:rsidR="00EC43C4" w:rsidRPr="007A6B21" w14:paraId="4B2468D6" w14:textId="77777777" w:rsidTr="00FA5670">
        <w:trPr>
          <w:trHeight w:val="420"/>
          <w:tblHeader/>
        </w:trPr>
        <w:tc>
          <w:tcPr>
            <w:tcW w:w="3850" w:type="dxa"/>
          </w:tcPr>
          <w:p w14:paraId="7C94E367" w14:textId="77777777" w:rsidR="00EC43C4" w:rsidRPr="007A6B21" w:rsidRDefault="00EC43C4" w:rsidP="000C2B9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5" w:type="dxa"/>
            <w:gridSpan w:val="3"/>
          </w:tcPr>
          <w:p w14:paraId="76E4E831" w14:textId="77777777" w:rsidR="00EC43C4" w:rsidRPr="007A6B21" w:rsidRDefault="00EC43C4" w:rsidP="000C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6B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14:paraId="46AC90B8" w14:textId="77777777" w:rsidR="00EC43C4" w:rsidRPr="007A6B21" w:rsidRDefault="00EC43C4" w:rsidP="000C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6" w:type="dxa"/>
            <w:gridSpan w:val="3"/>
          </w:tcPr>
          <w:p w14:paraId="6538B27E" w14:textId="77777777" w:rsidR="00EC43C4" w:rsidRPr="007A6B21" w:rsidRDefault="00EC43C4" w:rsidP="000C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6B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C43C4" w:rsidRPr="007A6B21" w14:paraId="0CEFD2FC" w14:textId="77777777" w:rsidTr="00FA5670">
        <w:trPr>
          <w:trHeight w:val="420"/>
          <w:tblHeader/>
        </w:trPr>
        <w:tc>
          <w:tcPr>
            <w:tcW w:w="3850" w:type="dxa"/>
          </w:tcPr>
          <w:p w14:paraId="4ED6A425" w14:textId="77777777" w:rsidR="00EC43C4" w:rsidRPr="007A6B21" w:rsidRDefault="00EC43C4" w:rsidP="000C2B9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1B640772" w14:textId="77777777" w:rsidR="00EC43C4" w:rsidRPr="006E594F" w:rsidRDefault="008645A4" w:rsidP="000C2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8" w:type="dxa"/>
          </w:tcPr>
          <w:p w14:paraId="677E5862" w14:textId="77777777" w:rsidR="00EC43C4" w:rsidRPr="006E594F" w:rsidRDefault="00EC43C4" w:rsidP="000C2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5119BBD" w14:textId="77777777" w:rsidR="00EC43C4" w:rsidRPr="006E594F" w:rsidRDefault="00F94E60" w:rsidP="000C2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4A390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7" w:type="dxa"/>
          </w:tcPr>
          <w:p w14:paraId="3F909054" w14:textId="77777777" w:rsidR="00EC43C4" w:rsidRPr="006E594F" w:rsidRDefault="00EC43C4" w:rsidP="000C2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7FDCB4C" w14:textId="77777777" w:rsidR="00EC43C4" w:rsidRPr="006E594F" w:rsidRDefault="008645A4" w:rsidP="000C2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4E6CE1D9" w14:textId="77777777" w:rsidR="00EC43C4" w:rsidRPr="006E594F" w:rsidRDefault="00EC43C4" w:rsidP="000C2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21275C" w14:textId="77777777" w:rsidR="00EC43C4" w:rsidRPr="006E594F" w:rsidRDefault="00F94E60" w:rsidP="000C2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4A3901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EC43C4" w:rsidRPr="007D3C25" w14:paraId="650157AE" w14:textId="77777777" w:rsidTr="00FA5670">
        <w:trPr>
          <w:trHeight w:val="420"/>
          <w:tblHeader/>
        </w:trPr>
        <w:tc>
          <w:tcPr>
            <w:tcW w:w="3850" w:type="dxa"/>
            <w:vAlign w:val="bottom"/>
          </w:tcPr>
          <w:p w14:paraId="677DC9DD" w14:textId="77777777" w:rsidR="00EC43C4" w:rsidRPr="007D3C25" w:rsidRDefault="00EC43C4" w:rsidP="000C2B9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38" w:type="dxa"/>
            <w:gridSpan w:val="7"/>
            <w:vAlign w:val="bottom"/>
          </w:tcPr>
          <w:p w14:paraId="5FB60597" w14:textId="77777777" w:rsidR="00EC43C4" w:rsidRPr="007D3C25" w:rsidRDefault="00EC43C4" w:rsidP="000C2B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D3C25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43C4" w:rsidRPr="007A6B21" w14:paraId="19B2C9B8" w14:textId="77777777" w:rsidTr="00FA5670">
        <w:trPr>
          <w:trHeight w:val="420"/>
        </w:trPr>
        <w:tc>
          <w:tcPr>
            <w:tcW w:w="3850" w:type="dxa"/>
            <w:vAlign w:val="bottom"/>
          </w:tcPr>
          <w:p w14:paraId="7F8DA8A4" w14:textId="77777777" w:rsidR="00EC43C4" w:rsidRPr="006C6152" w:rsidRDefault="00EC43C4" w:rsidP="000C2B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C6152">
              <w:rPr>
                <w:rFonts w:ascii="Angsana New" w:hAnsi="Angsana New" w:cs="Angsana New"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133" w:type="dxa"/>
          </w:tcPr>
          <w:p w14:paraId="788B9422" w14:textId="77777777" w:rsidR="00EC43C4" w:rsidRPr="004516DC" w:rsidRDefault="00EC43C4" w:rsidP="000C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1DBEE699" w14:textId="77777777" w:rsidR="00EC43C4" w:rsidRPr="004516DC" w:rsidRDefault="00EC43C4" w:rsidP="000C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FA13401" w14:textId="77777777" w:rsidR="00EC43C4" w:rsidRPr="004516DC" w:rsidRDefault="00EC43C4" w:rsidP="000C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654DB96" w14:textId="77777777" w:rsidR="00EC43C4" w:rsidRPr="004516DC" w:rsidRDefault="00EC43C4" w:rsidP="000C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078DF70" w14:textId="77777777" w:rsidR="00EC43C4" w:rsidRPr="004516DC" w:rsidRDefault="00EC43C4" w:rsidP="000C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208C46" w14:textId="77777777" w:rsidR="00EC43C4" w:rsidRPr="004516DC" w:rsidRDefault="00EC43C4" w:rsidP="000C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B2494B" w14:textId="77777777" w:rsidR="00EC43C4" w:rsidRPr="004516DC" w:rsidRDefault="00EC43C4" w:rsidP="000C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43C4" w:rsidRPr="007A6B21" w14:paraId="367E8941" w14:textId="77777777" w:rsidTr="00FA5670">
        <w:trPr>
          <w:trHeight w:val="420"/>
        </w:trPr>
        <w:tc>
          <w:tcPr>
            <w:tcW w:w="3850" w:type="dxa"/>
          </w:tcPr>
          <w:p w14:paraId="7AF15AE7" w14:textId="77777777" w:rsidR="00EC43C4" w:rsidRPr="004516DC" w:rsidRDefault="003B5DE9" w:rsidP="000C2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ประมาณการหนี้สินไม่หมุนเวียนสำหรับ</w:t>
            </w:r>
          </w:p>
        </w:tc>
        <w:tc>
          <w:tcPr>
            <w:tcW w:w="1133" w:type="dxa"/>
          </w:tcPr>
          <w:p w14:paraId="18393F90" w14:textId="77777777" w:rsidR="00EC43C4" w:rsidRPr="004516DC" w:rsidRDefault="00EC43C4" w:rsidP="000C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74843AA" w14:textId="77777777" w:rsidR="00EC43C4" w:rsidRPr="004516DC" w:rsidRDefault="00EC43C4" w:rsidP="000C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A58AE1E" w14:textId="77777777" w:rsidR="00EC43C4" w:rsidRPr="004516DC" w:rsidRDefault="00EC43C4" w:rsidP="000C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171C9B2E" w14:textId="77777777" w:rsidR="00EC43C4" w:rsidRPr="004516DC" w:rsidRDefault="00EC43C4" w:rsidP="000C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3F79E4DD" w14:textId="77777777" w:rsidR="00EC43C4" w:rsidRPr="004516DC" w:rsidRDefault="00EC43C4" w:rsidP="000C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4DD21E" w14:textId="77777777" w:rsidR="00EC43C4" w:rsidRPr="004516DC" w:rsidRDefault="00EC43C4" w:rsidP="000C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82AEF4" w14:textId="77777777" w:rsidR="00EC43C4" w:rsidRPr="004516DC" w:rsidRDefault="00EC43C4" w:rsidP="000C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3901" w:rsidRPr="007A6B21" w14:paraId="1FE18766" w14:textId="77777777" w:rsidTr="00FA5670">
        <w:trPr>
          <w:trHeight w:val="420"/>
        </w:trPr>
        <w:tc>
          <w:tcPr>
            <w:tcW w:w="3850" w:type="dxa"/>
          </w:tcPr>
          <w:p w14:paraId="2F644873" w14:textId="77777777" w:rsidR="004A3901" w:rsidRPr="00993C50" w:rsidRDefault="004A3901" w:rsidP="000C2B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33" w:type="dxa"/>
            <w:tcBorders>
              <w:bottom w:val="double" w:sz="4" w:space="0" w:color="auto"/>
            </w:tcBorders>
          </w:tcPr>
          <w:p w14:paraId="353C2258" w14:textId="77777777" w:rsidR="004A3901" w:rsidRPr="004516DC" w:rsidRDefault="00C57BAD" w:rsidP="000C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137,980</w:t>
            </w:r>
          </w:p>
        </w:tc>
        <w:tc>
          <w:tcPr>
            <w:tcW w:w="238" w:type="dxa"/>
          </w:tcPr>
          <w:p w14:paraId="5EFE5725" w14:textId="77777777" w:rsidR="004A3901" w:rsidRPr="004516DC" w:rsidRDefault="004A3901" w:rsidP="000C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5E6203BA" w14:textId="77777777" w:rsidR="004A3901" w:rsidRPr="004516DC" w:rsidRDefault="004A3901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167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,253</w:t>
            </w:r>
          </w:p>
        </w:tc>
        <w:tc>
          <w:tcPr>
            <w:tcW w:w="237" w:type="dxa"/>
          </w:tcPr>
          <w:p w14:paraId="7135D5E0" w14:textId="77777777" w:rsidR="004A3901" w:rsidRPr="004516DC" w:rsidRDefault="004A3901" w:rsidP="000C2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395AF460" w14:textId="77777777" w:rsidR="004A3901" w:rsidRPr="004516DC" w:rsidRDefault="00C57BAD" w:rsidP="000C2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43,507</w:t>
            </w:r>
          </w:p>
        </w:tc>
        <w:tc>
          <w:tcPr>
            <w:tcW w:w="270" w:type="dxa"/>
          </w:tcPr>
          <w:p w14:paraId="715DE668" w14:textId="77777777" w:rsidR="004A3901" w:rsidRPr="004516DC" w:rsidRDefault="004A3901" w:rsidP="000C2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A5D1453" w14:textId="77777777" w:rsidR="004A3901" w:rsidRPr="004516DC" w:rsidRDefault="004A3901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47,685</w:t>
            </w:r>
          </w:p>
        </w:tc>
      </w:tr>
      <w:tr w:rsidR="00A573D5" w:rsidRPr="007A6B21" w14:paraId="050C073C" w14:textId="77777777" w:rsidTr="00FA5670">
        <w:trPr>
          <w:trHeight w:val="420"/>
        </w:trPr>
        <w:tc>
          <w:tcPr>
            <w:tcW w:w="3850" w:type="dxa"/>
          </w:tcPr>
          <w:p w14:paraId="2A142654" w14:textId="77777777" w:rsidR="00A573D5" w:rsidRDefault="00A573D5" w:rsidP="000C2B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33" w:type="dxa"/>
          </w:tcPr>
          <w:p w14:paraId="620F28EC" w14:textId="77777777" w:rsidR="00A573D5" w:rsidRDefault="00A573D5" w:rsidP="000C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7AA1DFB7" w14:textId="77777777" w:rsidR="00A573D5" w:rsidRPr="004516DC" w:rsidRDefault="00A573D5" w:rsidP="000C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2F106498" w14:textId="77777777" w:rsidR="00A573D5" w:rsidRDefault="00A573D5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22EFF177" w14:textId="77777777" w:rsidR="00A573D5" w:rsidRPr="004516DC" w:rsidRDefault="00A573D5" w:rsidP="000C2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</w:tcPr>
          <w:p w14:paraId="6A0F1854" w14:textId="77777777" w:rsidR="00A573D5" w:rsidRDefault="00A573D5" w:rsidP="000C2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0252DE6" w14:textId="77777777" w:rsidR="00A573D5" w:rsidRPr="004516DC" w:rsidRDefault="00A573D5" w:rsidP="000C2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5EB32A" w14:textId="77777777" w:rsidR="00A573D5" w:rsidRDefault="00A573D5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EC43C4" w:rsidRPr="007A6B21" w14:paraId="7DA4BAFA" w14:textId="77777777" w:rsidTr="00FA5670">
        <w:trPr>
          <w:trHeight w:val="420"/>
        </w:trPr>
        <w:tc>
          <w:tcPr>
            <w:tcW w:w="3850" w:type="dxa"/>
          </w:tcPr>
          <w:p w14:paraId="397E4C62" w14:textId="77777777" w:rsidR="00EC43C4" w:rsidRPr="00993C50" w:rsidRDefault="00EC43C4" w:rsidP="00EC43C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3C50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สำหรับปีสิ้นสุดวันที่</w:t>
            </w:r>
            <w:r w:rsidRPr="00993C50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993C50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3</w:t>
            </w:r>
            <w:r w:rsidRPr="00993C50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1</w:t>
            </w:r>
            <w:r w:rsidRPr="00993C50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133" w:type="dxa"/>
          </w:tcPr>
          <w:p w14:paraId="3D451F4C" w14:textId="77777777" w:rsidR="00EC43C4" w:rsidRPr="004516DC" w:rsidRDefault="00EC43C4" w:rsidP="00EC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1FCE7C54" w14:textId="77777777" w:rsidR="00EC43C4" w:rsidRPr="004516DC" w:rsidRDefault="00EC43C4" w:rsidP="00EC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F847490" w14:textId="77777777" w:rsidR="00EC43C4" w:rsidRPr="004516DC" w:rsidRDefault="00EC43C4" w:rsidP="00EC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7788E2F" w14:textId="77777777" w:rsidR="00EC43C4" w:rsidRPr="004516DC" w:rsidRDefault="00EC43C4" w:rsidP="00EC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</w:tcPr>
          <w:p w14:paraId="56F35AB1" w14:textId="77777777" w:rsidR="00EC43C4" w:rsidRPr="004516DC" w:rsidRDefault="00EC43C4" w:rsidP="00EC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50EB2C4A" w14:textId="77777777" w:rsidR="00EC43C4" w:rsidRPr="004516DC" w:rsidRDefault="00EC43C4" w:rsidP="00EC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0EF39D" w14:textId="77777777" w:rsidR="00EC43C4" w:rsidRPr="004516DC" w:rsidRDefault="00EC43C4" w:rsidP="00EC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</w:tr>
      <w:tr w:rsidR="00EC43C4" w:rsidRPr="007A6B21" w14:paraId="4CD1A734" w14:textId="77777777" w:rsidTr="00FA5670">
        <w:trPr>
          <w:trHeight w:val="420"/>
        </w:trPr>
        <w:tc>
          <w:tcPr>
            <w:tcW w:w="3850" w:type="dxa"/>
            <w:vAlign w:val="bottom"/>
          </w:tcPr>
          <w:p w14:paraId="33A60D12" w14:textId="77777777" w:rsidR="00EC43C4" w:rsidRPr="00C8131B" w:rsidRDefault="00EC43C4" w:rsidP="00EC43C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131B">
              <w:rPr>
                <w:rFonts w:ascii="Angsana New" w:hAnsi="Angsana New" w:cs="Angsana New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133" w:type="dxa"/>
          </w:tcPr>
          <w:p w14:paraId="045035F2" w14:textId="77777777" w:rsidR="00EC43C4" w:rsidRPr="004516DC" w:rsidRDefault="00EC43C4" w:rsidP="00EC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1432468E" w14:textId="77777777" w:rsidR="00EC43C4" w:rsidRPr="004516DC" w:rsidRDefault="00EC43C4" w:rsidP="00EC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7C96D8E" w14:textId="77777777" w:rsidR="00EC43C4" w:rsidRPr="004516DC" w:rsidRDefault="00EC43C4" w:rsidP="00EC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57CD4BA" w14:textId="77777777" w:rsidR="00EC43C4" w:rsidRPr="004516DC" w:rsidRDefault="00EC43C4" w:rsidP="00EC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0F9ABE1" w14:textId="77777777" w:rsidR="00EC43C4" w:rsidRPr="004516DC" w:rsidRDefault="00EC43C4" w:rsidP="00EC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55439514" w14:textId="77777777" w:rsidR="00EC43C4" w:rsidRPr="004516DC" w:rsidRDefault="00EC43C4" w:rsidP="00EC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BAFEE7" w14:textId="77777777" w:rsidR="00EC43C4" w:rsidRPr="004516DC" w:rsidRDefault="00EC43C4" w:rsidP="00EC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</w:tr>
      <w:tr w:rsidR="00EC43C4" w:rsidRPr="007A6B21" w14:paraId="3A99C14E" w14:textId="77777777" w:rsidTr="00FA5670">
        <w:trPr>
          <w:trHeight w:val="420"/>
        </w:trPr>
        <w:tc>
          <w:tcPr>
            <w:tcW w:w="3850" w:type="dxa"/>
          </w:tcPr>
          <w:p w14:paraId="22085414" w14:textId="77777777" w:rsidR="00EC43C4" w:rsidRPr="004516DC" w:rsidRDefault="00EC43C4" w:rsidP="00EC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516D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1133" w:type="dxa"/>
          </w:tcPr>
          <w:p w14:paraId="348E431B" w14:textId="77777777" w:rsidR="00EC43C4" w:rsidRPr="004516DC" w:rsidRDefault="00EC43C4" w:rsidP="00EC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50B1335B" w14:textId="77777777" w:rsidR="00EC43C4" w:rsidRPr="004516DC" w:rsidRDefault="00EC43C4" w:rsidP="00EC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90C0E04" w14:textId="77777777" w:rsidR="00EC43C4" w:rsidRPr="004516DC" w:rsidRDefault="00EC43C4" w:rsidP="00EC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1E826EC5" w14:textId="77777777" w:rsidR="00EC43C4" w:rsidRPr="004516DC" w:rsidRDefault="00EC43C4" w:rsidP="00EC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CE041B4" w14:textId="77777777" w:rsidR="00EC43C4" w:rsidRPr="004516DC" w:rsidRDefault="00EC43C4" w:rsidP="00EC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2454A78" w14:textId="77777777" w:rsidR="00EC43C4" w:rsidRPr="004516DC" w:rsidRDefault="00EC43C4" w:rsidP="00EC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469A4A" w14:textId="77777777" w:rsidR="00EC43C4" w:rsidRPr="004516DC" w:rsidRDefault="00EC43C4" w:rsidP="00EC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</w:tr>
      <w:tr w:rsidR="004A3901" w:rsidRPr="007A6B21" w14:paraId="31457C58" w14:textId="77777777" w:rsidTr="00FA5670">
        <w:trPr>
          <w:trHeight w:val="420"/>
        </w:trPr>
        <w:tc>
          <w:tcPr>
            <w:tcW w:w="3850" w:type="dxa"/>
          </w:tcPr>
          <w:p w14:paraId="37999E8F" w14:textId="77777777" w:rsidR="004A3901" w:rsidRPr="00993C50" w:rsidRDefault="004A3901" w:rsidP="00EC43C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1B64A9E5" w14:textId="77777777" w:rsidR="004A3901" w:rsidRPr="001D0741" w:rsidRDefault="00C57BAD" w:rsidP="001D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(28,915)</w:t>
            </w:r>
          </w:p>
        </w:tc>
        <w:tc>
          <w:tcPr>
            <w:tcW w:w="238" w:type="dxa"/>
            <w:vAlign w:val="bottom"/>
          </w:tcPr>
          <w:p w14:paraId="7FD676C7" w14:textId="77777777" w:rsidR="004A3901" w:rsidRPr="004516DC" w:rsidRDefault="004A3901" w:rsidP="00EC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6197A029" w14:textId="77777777" w:rsidR="004A3901" w:rsidRPr="001D0741" w:rsidRDefault="004A3901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(6,723)</w:t>
            </w:r>
          </w:p>
        </w:tc>
        <w:tc>
          <w:tcPr>
            <w:tcW w:w="237" w:type="dxa"/>
            <w:vAlign w:val="bottom"/>
          </w:tcPr>
          <w:p w14:paraId="10E82614" w14:textId="77777777" w:rsidR="004A3901" w:rsidRPr="004516DC" w:rsidRDefault="004A3901" w:rsidP="00EC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3509974C" w14:textId="77777777" w:rsidR="004A3901" w:rsidRPr="001D0741" w:rsidRDefault="00C57BAD" w:rsidP="001D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(4,120)</w:t>
            </w:r>
          </w:p>
        </w:tc>
        <w:tc>
          <w:tcPr>
            <w:tcW w:w="270" w:type="dxa"/>
            <w:vAlign w:val="bottom"/>
          </w:tcPr>
          <w:p w14:paraId="4BFE03C5" w14:textId="77777777" w:rsidR="004A3901" w:rsidRPr="004516DC" w:rsidRDefault="004A3901" w:rsidP="00EC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AE36924" w14:textId="77777777" w:rsidR="004A3901" w:rsidRPr="001D0741" w:rsidRDefault="004A3901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(4,165)</w:t>
            </w:r>
          </w:p>
        </w:tc>
      </w:tr>
      <w:tr w:rsidR="004A3901" w:rsidRPr="00DA71AE" w14:paraId="35741D87" w14:textId="77777777" w:rsidTr="00FA5670">
        <w:trPr>
          <w:trHeight w:val="44"/>
        </w:trPr>
        <w:tc>
          <w:tcPr>
            <w:tcW w:w="3850" w:type="dxa"/>
          </w:tcPr>
          <w:p w14:paraId="51C015F5" w14:textId="77777777" w:rsidR="004A3901" w:rsidRPr="00DA71AE" w:rsidRDefault="004A3901" w:rsidP="000C2B90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vAlign w:val="bottom"/>
          </w:tcPr>
          <w:p w14:paraId="5117379D" w14:textId="77777777" w:rsidR="004A3901" w:rsidRPr="00DA71AE" w:rsidRDefault="004A3901" w:rsidP="000C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8" w:type="dxa"/>
            <w:vAlign w:val="bottom"/>
          </w:tcPr>
          <w:p w14:paraId="02BD5330" w14:textId="77777777" w:rsidR="004A3901" w:rsidRPr="00DA71AE" w:rsidRDefault="004A3901" w:rsidP="000C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342D010D" w14:textId="77777777" w:rsidR="004A3901" w:rsidRPr="00DA71AE" w:rsidRDefault="004A3901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7" w:type="dxa"/>
            <w:vAlign w:val="bottom"/>
          </w:tcPr>
          <w:p w14:paraId="3D8E146F" w14:textId="77777777" w:rsidR="004A3901" w:rsidRPr="00DA71AE" w:rsidRDefault="004A3901" w:rsidP="000C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0EB2C676" w14:textId="77777777" w:rsidR="004A3901" w:rsidRPr="00DA71AE" w:rsidRDefault="004A3901" w:rsidP="000C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7B745210" w14:textId="77777777" w:rsidR="004A3901" w:rsidRPr="00DA71AE" w:rsidRDefault="004A3901" w:rsidP="000C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87D2EAB" w14:textId="77777777" w:rsidR="004A3901" w:rsidRPr="00DA71AE" w:rsidRDefault="004A3901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A3901" w:rsidRPr="007A6B21" w14:paraId="1D351296" w14:textId="77777777" w:rsidTr="00FA5670">
        <w:trPr>
          <w:trHeight w:val="420"/>
        </w:trPr>
        <w:tc>
          <w:tcPr>
            <w:tcW w:w="3850" w:type="dxa"/>
          </w:tcPr>
          <w:p w14:paraId="429DA1DA" w14:textId="77777777" w:rsidR="004A3901" w:rsidRPr="00204F6D" w:rsidRDefault="004A3901" w:rsidP="00EC43C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204F6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รับรู้ในกำไรขาดทุนเบ็ดเสร็จอื่น</w:t>
            </w:r>
          </w:p>
        </w:tc>
        <w:tc>
          <w:tcPr>
            <w:tcW w:w="1133" w:type="dxa"/>
          </w:tcPr>
          <w:p w14:paraId="345711EC" w14:textId="77777777" w:rsidR="004A3901" w:rsidRPr="004516DC" w:rsidRDefault="004A3901" w:rsidP="00EC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0B574987" w14:textId="77777777" w:rsidR="004A3901" w:rsidRPr="004516DC" w:rsidRDefault="004A3901" w:rsidP="00EC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2EAC7BC3" w14:textId="77777777" w:rsidR="004A3901" w:rsidRPr="004516DC" w:rsidRDefault="004A3901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A14B8C4" w14:textId="77777777" w:rsidR="004A3901" w:rsidRPr="004516DC" w:rsidRDefault="004A3901" w:rsidP="00EC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</w:tcPr>
          <w:p w14:paraId="7800F145" w14:textId="77777777" w:rsidR="004A3901" w:rsidRPr="004516DC" w:rsidRDefault="004A3901" w:rsidP="00EC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5734DB80" w14:textId="77777777" w:rsidR="004A3901" w:rsidRPr="004516DC" w:rsidRDefault="004A3901" w:rsidP="00EC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D5AC05" w14:textId="77777777" w:rsidR="004A3901" w:rsidRPr="004516DC" w:rsidRDefault="004A3901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4A3901" w:rsidRPr="007A6B21" w14:paraId="4BE9E837" w14:textId="77777777" w:rsidTr="00FA5670">
        <w:trPr>
          <w:trHeight w:val="420"/>
        </w:trPr>
        <w:tc>
          <w:tcPr>
            <w:tcW w:w="3850" w:type="dxa"/>
          </w:tcPr>
          <w:p w14:paraId="1816C502" w14:textId="77777777" w:rsidR="004A3901" w:rsidRPr="00204F6D" w:rsidRDefault="004A3901" w:rsidP="00493C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ขาดทุนจากการประมาณการตามหลัก</w:t>
            </w:r>
          </w:p>
        </w:tc>
        <w:tc>
          <w:tcPr>
            <w:tcW w:w="1133" w:type="dxa"/>
          </w:tcPr>
          <w:p w14:paraId="3C90A043" w14:textId="77777777" w:rsidR="004A3901" w:rsidRPr="004516DC" w:rsidRDefault="004A3901" w:rsidP="00EC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13610F92" w14:textId="77777777" w:rsidR="004A3901" w:rsidRPr="004516DC" w:rsidRDefault="004A3901" w:rsidP="00EC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0D9F16BB" w14:textId="77777777" w:rsidR="004A3901" w:rsidRPr="004516DC" w:rsidRDefault="004A3901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B37AA60" w14:textId="77777777" w:rsidR="004A3901" w:rsidRPr="004516DC" w:rsidRDefault="004A3901" w:rsidP="00EC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18FDF52" w14:textId="77777777" w:rsidR="004A3901" w:rsidRPr="004516DC" w:rsidRDefault="004A3901" w:rsidP="00EC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57771A57" w14:textId="77777777" w:rsidR="004A3901" w:rsidRPr="004516DC" w:rsidRDefault="004A3901" w:rsidP="00EC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3A555F" w14:textId="77777777" w:rsidR="004A3901" w:rsidRPr="004516DC" w:rsidRDefault="004A3901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4A3901" w:rsidRPr="007A6B21" w14:paraId="1DF4B967" w14:textId="77777777" w:rsidTr="00FA5670">
        <w:trPr>
          <w:trHeight w:val="420"/>
        </w:trPr>
        <w:tc>
          <w:tcPr>
            <w:tcW w:w="3850" w:type="dxa"/>
          </w:tcPr>
          <w:p w14:paraId="677E637D" w14:textId="77777777" w:rsidR="004A3901" w:rsidRPr="00204F6D" w:rsidRDefault="004A3901" w:rsidP="00EC43C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คณิตศาสตร์ประกันภัยที่รับรู้ในระหว่างปี</w:t>
            </w:r>
          </w:p>
        </w:tc>
        <w:tc>
          <w:tcPr>
            <w:tcW w:w="1133" w:type="dxa"/>
            <w:vAlign w:val="bottom"/>
          </w:tcPr>
          <w:p w14:paraId="76BBA69F" w14:textId="77777777" w:rsidR="004A3901" w:rsidRPr="008257D7" w:rsidRDefault="00C57BAD" w:rsidP="00C6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257D7">
              <w:rPr>
                <w:rFonts w:ascii="Angsana New" w:hAnsi="Angsana New"/>
                <w:color w:val="000000"/>
                <w:sz w:val="30"/>
                <w:szCs w:val="30"/>
              </w:rPr>
              <w:t>111</w:t>
            </w:r>
          </w:p>
        </w:tc>
        <w:tc>
          <w:tcPr>
            <w:tcW w:w="238" w:type="dxa"/>
          </w:tcPr>
          <w:p w14:paraId="17F41767" w14:textId="77777777" w:rsidR="004A3901" w:rsidRPr="008257D7" w:rsidRDefault="004A3901" w:rsidP="00C6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A3284CA" w14:textId="77777777" w:rsidR="004A3901" w:rsidRPr="008257D7" w:rsidRDefault="004A3901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257D7">
              <w:rPr>
                <w:rFonts w:ascii="Angsana New" w:hAnsi="Angsana New"/>
                <w:color w:val="000000"/>
                <w:sz w:val="30"/>
                <w:szCs w:val="30"/>
              </w:rPr>
              <w:t>11,968</w:t>
            </w:r>
          </w:p>
        </w:tc>
        <w:tc>
          <w:tcPr>
            <w:tcW w:w="237" w:type="dxa"/>
          </w:tcPr>
          <w:p w14:paraId="4F1CFFF7" w14:textId="77777777" w:rsidR="004A3901" w:rsidRPr="008257D7" w:rsidRDefault="004A3901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694849E" w14:textId="77777777" w:rsidR="004A3901" w:rsidRPr="008257D7" w:rsidRDefault="00C57BAD" w:rsidP="00C5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8257D7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2AB06BBB" w14:textId="77777777" w:rsidR="004A3901" w:rsidRPr="008257D7" w:rsidRDefault="004A3901" w:rsidP="00C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D219F9A" w14:textId="77777777" w:rsidR="004A3901" w:rsidRPr="00CD138D" w:rsidRDefault="004A3901" w:rsidP="00CD1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CD138D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3,063</w:t>
            </w:r>
          </w:p>
        </w:tc>
      </w:tr>
      <w:tr w:rsidR="00030F19" w:rsidRPr="007A6B21" w14:paraId="272251CB" w14:textId="77777777" w:rsidTr="00FA5670">
        <w:trPr>
          <w:trHeight w:val="420"/>
        </w:trPr>
        <w:tc>
          <w:tcPr>
            <w:tcW w:w="3850" w:type="dxa"/>
          </w:tcPr>
          <w:p w14:paraId="507971D1" w14:textId="77777777" w:rsidR="00030F19" w:rsidRPr="00204F6D" w:rsidRDefault="00030F19" w:rsidP="00030F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ขาดทุนสะสมจากการประมาณการตาม</w:t>
            </w:r>
          </w:p>
        </w:tc>
        <w:tc>
          <w:tcPr>
            <w:tcW w:w="1133" w:type="dxa"/>
            <w:vAlign w:val="bottom"/>
          </w:tcPr>
          <w:p w14:paraId="5E10511D" w14:textId="77777777" w:rsidR="00030F19" w:rsidRPr="008257D7" w:rsidRDefault="00030F19" w:rsidP="00030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8" w:type="dxa"/>
          </w:tcPr>
          <w:p w14:paraId="3304BED8" w14:textId="77777777" w:rsidR="00030F19" w:rsidRPr="008257D7" w:rsidRDefault="00030F19" w:rsidP="00030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81A413B" w14:textId="77777777" w:rsidR="00030F19" w:rsidRPr="008257D7" w:rsidRDefault="00030F19" w:rsidP="00030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</w:tcPr>
          <w:p w14:paraId="02454955" w14:textId="77777777" w:rsidR="00030F19" w:rsidRPr="008257D7" w:rsidRDefault="00030F19" w:rsidP="00030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371AEDA3" w14:textId="77777777" w:rsidR="00030F19" w:rsidRPr="008257D7" w:rsidRDefault="00030F19" w:rsidP="00030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F1B630E" w14:textId="77777777" w:rsidR="00030F19" w:rsidRPr="008257D7" w:rsidRDefault="00030F19" w:rsidP="00030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8B3DC96" w14:textId="77777777" w:rsidR="00030F19" w:rsidRPr="00CD138D" w:rsidRDefault="00030F19" w:rsidP="00CD1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</w:tr>
      <w:tr w:rsidR="00030F19" w:rsidRPr="007A6B21" w14:paraId="100B3033" w14:textId="77777777" w:rsidTr="00FA5670">
        <w:trPr>
          <w:trHeight w:val="420"/>
        </w:trPr>
        <w:tc>
          <w:tcPr>
            <w:tcW w:w="3850" w:type="dxa"/>
          </w:tcPr>
          <w:p w14:paraId="6AA8906A" w14:textId="77777777" w:rsidR="00030F19" w:rsidRPr="00204F6D" w:rsidRDefault="00030F19" w:rsidP="00030F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หลักคณิตศาสตร์ประกันภัยที่รับรู้</w:t>
            </w: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5FB93123" w14:textId="77777777" w:rsidR="00030F19" w:rsidRPr="00BC342E" w:rsidRDefault="005A5566" w:rsidP="005A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  <w:r w:rsidR="000F1742">
              <w:rPr>
                <w:rFonts w:ascii="Angsana New" w:hAnsi="Angsana New"/>
                <w:color w:val="000000"/>
                <w:sz w:val="30"/>
                <w:szCs w:val="30"/>
              </w:rPr>
              <w:t>1,448</w:t>
            </w:r>
          </w:p>
        </w:tc>
        <w:tc>
          <w:tcPr>
            <w:tcW w:w="238" w:type="dxa"/>
          </w:tcPr>
          <w:p w14:paraId="5E9EE481" w14:textId="77777777" w:rsidR="00030F19" w:rsidRPr="00BC342E" w:rsidRDefault="00030F19" w:rsidP="00030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10B10C12" w14:textId="77777777" w:rsidR="00030F19" w:rsidRPr="00BC342E" w:rsidRDefault="00BC342E" w:rsidP="001F0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42E"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  <w:r w:rsidR="001F0555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BC342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1F0555">
              <w:rPr>
                <w:rFonts w:ascii="Angsana New" w:hAnsi="Angsana New"/>
                <w:color w:val="000000"/>
                <w:sz w:val="30"/>
                <w:szCs w:val="30"/>
              </w:rPr>
              <w:t>337</w:t>
            </w:r>
          </w:p>
        </w:tc>
        <w:tc>
          <w:tcPr>
            <w:tcW w:w="237" w:type="dxa"/>
          </w:tcPr>
          <w:p w14:paraId="7328D4E5" w14:textId="77777777" w:rsidR="00030F19" w:rsidRPr="00BC342E" w:rsidRDefault="00030F19" w:rsidP="00030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007C448A" w14:textId="77777777" w:rsidR="00030F19" w:rsidRPr="00BC342E" w:rsidRDefault="00030F19" w:rsidP="00030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BC342E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47,859</w:t>
            </w:r>
          </w:p>
        </w:tc>
        <w:tc>
          <w:tcPr>
            <w:tcW w:w="270" w:type="dxa"/>
          </w:tcPr>
          <w:p w14:paraId="3A5E129D" w14:textId="77777777" w:rsidR="00030F19" w:rsidRPr="00BC342E" w:rsidRDefault="00030F19" w:rsidP="00030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5FCD885" w14:textId="77777777" w:rsidR="00030F19" w:rsidRPr="00CD138D" w:rsidRDefault="00030F19" w:rsidP="00CD1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CD138D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47,859</w:t>
            </w:r>
          </w:p>
        </w:tc>
      </w:tr>
      <w:tr w:rsidR="00030F19" w:rsidRPr="007A6B21" w14:paraId="328631D5" w14:textId="77777777" w:rsidTr="00FA5670">
        <w:trPr>
          <w:trHeight w:val="420"/>
        </w:trPr>
        <w:tc>
          <w:tcPr>
            <w:tcW w:w="3850" w:type="dxa"/>
          </w:tcPr>
          <w:p w14:paraId="1844CBC1" w14:textId="77777777" w:rsidR="00030F19" w:rsidRDefault="00030F19" w:rsidP="00030F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double" w:sz="4" w:space="0" w:color="auto"/>
              <w:bottom w:val="nil"/>
            </w:tcBorders>
            <w:vAlign w:val="bottom"/>
          </w:tcPr>
          <w:p w14:paraId="22495992" w14:textId="77777777" w:rsidR="00030F19" w:rsidRPr="008257D7" w:rsidRDefault="00030F19" w:rsidP="00030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8" w:type="dxa"/>
          </w:tcPr>
          <w:p w14:paraId="72FE0130" w14:textId="77777777" w:rsidR="00030F19" w:rsidRPr="008257D7" w:rsidRDefault="00030F19" w:rsidP="00030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nil"/>
            </w:tcBorders>
            <w:vAlign w:val="bottom"/>
          </w:tcPr>
          <w:p w14:paraId="158095C3" w14:textId="77777777" w:rsidR="00030F19" w:rsidRPr="008257D7" w:rsidRDefault="00030F19" w:rsidP="00030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</w:tcPr>
          <w:p w14:paraId="00FE0F1E" w14:textId="77777777" w:rsidR="00030F19" w:rsidRPr="008257D7" w:rsidRDefault="00030F19" w:rsidP="00030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nil"/>
            </w:tcBorders>
            <w:vAlign w:val="bottom"/>
          </w:tcPr>
          <w:p w14:paraId="2D96AAFF" w14:textId="77777777" w:rsidR="00030F19" w:rsidRPr="008257D7" w:rsidRDefault="00030F19" w:rsidP="00030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82ABBDA" w14:textId="77777777" w:rsidR="00030F19" w:rsidRPr="008257D7" w:rsidRDefault="00030F19" w:rsidP="00030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6A75568C" w14:textId="77777777" w:rsidR="00030F19" w:rsidRPr="008257D7" w:rsidRDefault="00030F19" w:rsidP="00030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</w:tr>
    </w:tbl>
    <w:p w14:paraId="61328900" w14:textId="77777777" w:rsidR="00BC342E" w:rsidRPr="00076B74" w:rsidRDefault="00BC342E" w:rsidP="00802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ABEAFEC" w14:textId="77777777" w:rsidR="00076B74" w:rsidRPr="00076B74" w:rsidRDefault="00076B74" w:rsidP="00802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76B74">
        <w:rPr>
          <w:rFonts w:ascii="Angsana New" w:hAnsi="Angsana New" w:hint="cs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306FD24B" w14:textId="77777777" w:rsidR="00076B74" w:rsidRPr="00076B74" w:rsidRDefault="00076B74" w:rsidP="00802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CE34DC1" w14:textId="77777777" w:rsidR="00802440" w:rsidRPr="00D13DC6" w:rsidRDefault="00802440" w:rsidP="00802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13DC6">
        <w:rPr>
          <w:rFonts w:ascii="Angsana New" w:hAnsi="Angsana New"/>
          <w:sz w:val="30"/>
          <w:szCs w:val="30"/>
          <w:cs/>
        </w:rPr>
        <w:t>กลุ่มบริษัทและบริษัทจัดการโครงการ</w:t>
      </w:r>
      <w:r w:rsidR="003B5DE9">
        <w:rPr>
          <w:rFonts w:ascii="Angsana New" w:hAnsi="Angsana New" w:hint="cs"/>
          <w:sz w:val="30"/>
          <w:szCs w:val="30"/>
          <w:cs/>
        </w:rPr>
        <w:t>ผลประโยชน์ที่กำหนดไว้</w:t>
      </w:r>
      <w:r w:rsidRPr="00D13DC6">
        <w:rPr>
          <w:rFonts w:ascii="Angsana New" w:hAnsi="Angsana New"/>
          <w:sz w:val="30"/>
          <w:szCs w:val="30"/>
          <w:cs/>
        </w:rPr>
        <w:t>ตามข้อกำหนดของพระราชบัญญัติคุ้มครองแรงงาน พ.ศ. 2541 ในการให้ผลประโยชน์เมื่อเกษียณแก่พนักงานตามสิทธิและอายุงาน</w:t>
      </w:r>
    </w:p>
    <w:p w14:paraId="472ABC08" w14:textId="77777777" w:rsidR="00BC342E" w:rsidRPr="00076B74" w:rsidRDefault="00BC342E" w:rsidP="00E66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D7C4D5B" w14:textId="77777777" w:rsidR="00FE5A67" w:rsidRDefault="00FE5A67" w:rsidP="00E66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E5A67">
        <w:rPr>
          <w:rFonts w:ascii="Angsana New" w:hAnsi="Angsana New"/>
          <w:sz w:val="30"/>
          <w:szCs w:val="30"/>
          <w:cs/>
        </w:rPr>
        <w:t>โครงการผลประโยชน์</w:t>
      </w:r>
      <w:r w:rsidRPr="00FE5A67">
        <w:rPr>
          <w:rFonts w:ascii="Angsana New" w:hAnsi="Angsana New" w:hint="cs"/>
          <w:sz w:val="30"/>
          <w:szCs w:val="30"/>
          <w:cs/>
        </w:rPr>
        <w:t>ที่กำหนดไว้</w:t>
      </w:r>
      <w:r w:rsidRPr="00FE5A67">
        <w:rPr>
          <w:rFonts w:ascii="Angsana New" w:hAnsi="Angsana New"/>
          <w:sz w:val="30"/>
          <w:szCs w:val="30"/>
          <w:cs/>
        </w:rPr>
        <w:t>มีความเสี่ยงจากการประมาณการตามหลักคณิตศาสตร์ประกันภั</w:t>
      </w:r>
      <w:r>
        <w:rPr>
          <w:rFonts w:ascii="Angsana New" w:hAnsi="Angsana New"/>
          <w:sz w:val="30"/>
          <w:szCs w:val="30"/>
          <w:cs/>
        </w:rPr>
        <w:t>ย ได้แก่</w:t>
      </w:r>
      <w:r w:rsidR="00FF7A04">
        <w:rPr>
          <w:rFonts w:ascii="Angsana New" w:hAnsi="Angsana New"/>
          <w:sz w:val="30"/>
          <w:szCs w:val="30"/>
        </w:rPr>
        <w:t xml:space="preserve">       </w:t>
      </w:r>
      <w:r>
        <w:rPr>
          <w:rFonts w:ascii="Angsana New" w:hAnsi="Angsana New"/>
          <w:sz w:val="30"/>
          <w:szCs w:val="30"/>
          <w:cs/>
        </w:rPr>
        <w:t xml:space="preserve"> ความเสี่ยงของช่วงชีวิต</w:t>
      </w:r>
      <w:r w:rsidR="0071014F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FE5A67">
        <w:rPr>
          <w:rFonts w:ascii="Angsana New" w:hAnsi="Angsana New"/>
          <w:sz w:val="30"/>
          <w:szCs w:val="30"/>
          <w:cs/>
        </w:rPr>
        <w:t xml:space="preserve">ความเสี่ยงจากอัตราดอกเบี้ย </w:t>
      </w:r>
    </w:p>
    <w:p w14:paraId="34B07CB8" w14:textId="77777777" w:rsidR="00802440" w:rsidRPr="00DA71AE" w:rsidRDefault="00802440" w:rsidP="00E66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1AD5E75" w14:textId="77777777" w:rsidR="005C797C" w:rsidRPr="007A6B21" w:rsidRDefault="00AD778F" w:rsidP="007D3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5C797C" w:rsidRPr="007A6B21">
        <w:rPr>
          <w:rFonts w:ascii="Angsana New" w:hAnsi="Angsana New"/>
          <w:sz w:val="30"/>
          <w:szCs w:val="30"/>
          <w:cs/>
        </w:rPr>
        <w:lastRenderedPageBreak/>
        <w:t>การเปลี่ยนแปลงในมูลค่าปัจจุบันของภาระผูกพันของโครงการผลประโยชน์</w:t>
      </w:r>
    </w:p>
    <w:p w14:paraId="230D9083" w14:textId="77777777" w:rsidR="007D3C25" w:rsidRPr="00DA71AE" w:rsidRDefault="007D3C25" w:rsidP="007D3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8"/>
        <w:gridCol w:w="270"/>
        <w:gridCol w:w="1170"/>
        <w:gridCol w:w="270"/>
        <w:gridCol w:w="1080"/>
        <w:gridCol w:w="270"/>
        <w:gridCol w:w="1170"/>
        <w:gridCol w:w="270"/>
        <w:gridCol w:w="1260"/>
      </w:tblGrid>
      <w:tr w:rsidR="00450766" w:rsidRPr="007A6B21" w14:paraId="747AA9BF" w14:textId="77777777" w:rsidTr="00FA5670">
        <w:trPr>
          <w:trHeight w:val="420"/>
          <w:tblHeader/>
        </w:trPr>
        <w:tc>
          <w:tcPr>
            <w:tcW w:w="3528" w:type="dxa"/>
            <w:vAlign w:val="bottom"/>
          </w:tcPr>
          <w:p w14:paraId="5A6DBB8B" w14:textId="77777777" w:rsidR="00450766" w:rsidRPr="007A6B21" w:rsidRDefault="00450766" w:rsidP="00B90AC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EC0A80D" w14:textId="77777777" w:rsidR="00450766" w:rsidRPr="00F35EB6" w:rsidRDefault="00450766" w:rsidP="00B90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FFBCB6B" w14:textId="77777777" w:rsidR="00450766" w:rsidRPr="006E594F" w:rsidRDefault="00450766" w:rsidP="00B9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79B7B9C2" w14:textId="77777777" w:rsidR="00450766" w:rsidRPr="006E594F" w:rsidRDefault="00450766" w:rsidP="00B9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185E4B47" w14:textId="77777777" w:rsidR="00450766" w:rsidRPr="006E594F" w:rsidRDefault="00450766" w:rsidP="00B9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0766" w:rsidRPr="007A6B21" w14:paraId="0FB2ED9C" w14:textId="77777777" w:rsidTr="00FA5670">
        <w:trPr>
          <w:trHeight w:val="420"/>
          <w:tblHeader/>
        </w:trPr>
        <w:tc>
          <w:tcPr>
            <w:tcW w:w="3528" w:type="dxa"/>
            <w:vAlign w:val="bottom"/>
          </w:tcPr>
          <w:p w14:paraId="20CF051E" w14:textId="77777777" w:rsidR="00450766" w:rsidRPr="007A6B21" w:rsidRDefault="00450766" w:rsidP="006F476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10405C6" w14:textId="77777777" w:rsidR="00450766" w:rsidRPr="00F35EB6" w:rsidRDefault="00450766" w:rsidP="006F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5E4768" w14:textId="77777777" w:rsidR="00450766" w:rsidRPr="006E594F" w:rsidRDefault="008645A4" w:rsidP="006F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bottom"/>
          </w:tcPr>
          <w:p w14:paraId="05E64FC1" w14:textId="77777777" w:rsidR="00450766" w:rsidRPr="006E594F" w:rsidRDefault="00450766" w:rsidP="006F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8E52F6" w14:textId="77777777" w:rsidR="00450766" w:rsidRPr="006E594F" w:rsidRDefault="00450766" w:rsidP="006F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4A390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42119BE2" w14:textId="77777777" w:rsidR="00450766" w:rsidRPr="006E594F" w:rsidRDefault="00450766" w:rsidP="006F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95F1F6" w14:textId="77777777" w:rsidR="00450766" w:rsidRPr="006E594F" w:rsidRDefault="008645A4" w:rsidP="006F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bottom"/>
          </w:tcPr>
          <w:p w14:paraId="6B70416E" w14:textId="77777777" w:rsidR="00450766" w:rsidRPr="006E594F" w:rsidRDefault="00450766" w:rsidP="006F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8B1BB6" w14:textId="77777777" w:rsidR="00450766" w:rsidRPr="006E594F" w:rsidRDefault="00450766" w:rsidP="006F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4A3901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450766" w:rsidRPr="007A6B21" w14:paraId="495ED313" w14:textId="77777777" w:rsidTr="00FA5670">
        <w:trPr>
          <w:trHeight w:val="420"/>
          <w:tblHeader/>
        </w:trPr>
        <w:tc>
          <w:tcPr>
            <w:tcW w:w="3528" w:type="dxa"/>
            <w:vAlign w:val="bottom"/>
          </w:tcPr>
          <w:p w14:paraId="5E524101" w14:textId="77777777" w:rsidR="00450766" w:rsidRPr="007A6B21" w:rsidRDefault="00450766" w:rsidP="00B90AC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4949A35" w14:textId="77777777" w:rsidR="00450766" w:rsidRPr="007A6B21" w:rsidRDefault="00450766" w:rsidP="00B90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23ECAABD" w14:textId="77777777" w:rsidR="00450766" w:rsidRPr="007D3C25" w:rsidRDefault="00450766" w:rsidP="00B90AC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D3C25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5DE9" w:rsidRPr="007A6B21" w14:paraId="218D5D17" w14:textId="77777777" w:rsidTr="00FA5670">
        <w:trPr>
          <w:trHeight w:val="420"/>
        </w:trPr>
        <w:tc>
          <w:tcPr>
            <w:tcW w:w="3528" w:type="dxa"/>
            <w:vAlign w:val="bottom"/>
          </w:tcPr>
          <w:p w14:paraId="55D46581" w14:textId="77777777" w:rsidR="003B5DE9" w:rsidRPr="007A6B21" w:rsidRDefault="003B5DE9" w:rsidP="00B90AC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6B21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7A6B21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7A6B21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</w:tcPr>
          <w:p w14:paraId="5046EB64" w14:textId="77777777" w:rsidR="003B5DE9" w:rsidRPr="007A6B21" w:rsidRDefault="003B5DE9" w:rsidP="00B90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BC139E3" w14:textId="77777777" w:rsidR="003B5DE9" w:rsidRPr="007A6B21" w:rsidRDefault="003B5DE9" w:rsidP="00A67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167,253</w:t>
            </w:r>
          </w:p>
        </w:tc>
        <w:tc>
          <w:tcPr>
            <w:tcW w:w="270" w:type="dxa"/>
            <w:vAlign w:val="bottom"/>
          </w:tcPr>
          <w:p w14:paraId="4ED69C25" w14:textId="77777777" w:rsidR="003B5DE9" w:rsidRPr="007A6B21" w:rsidRDefault="003B5DE9" w:rsidP="00B90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3119C0" w14:textId="77777777" w:rsidR="003B5DE9" w:rsidRPr="007A6B21" w:rsidRDefault="003B5DE9" w:rsidP="00A67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163,856</w:t>
            </w:r>
          </w:p>
        </w:tc>
        <w:tc>
          <w:tcPr>
            <w:tcW w:w="270" w:type="dxa"/>
            <w:vAlign w:val="bottom"/>
          </w:tcPr>
          <w:p w14:paraId="68B59A36" w14:textId="77777777" w:rsidR="003B5DE9" w:rsidRPr="007A6B21" w:rsidRDefault="003B5DE9" w:rsidP="00B90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EA040D" w14:textId="77777777" w:rsidR="003B5DE9" w:rsidRPr="007A6B21" w:rsidRDefault="003B5DE9" w:rsidP="00A67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47,685</w:t>
            </w:r>
          </w:p>
        </w:tc>
        <w:tc>
          <w:tcPr>
            <w:tcW w:w="270" w:type="dxa"/>
            <w:vAlign w:val="bottom"/>
          </w:tcPr>
          <w:p w14:paraId="41AA38EB" w14:textId="77777777" w:rsidR="003B5DE9" w:rsidRPr="007A6B21" w:rsidRDefault="003B5DE9" w:rsidP="00B90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A56732D" w14:textId="77777777" w:rsidR="003B5DE9" w:rsidRPr="003B5DE9" w:rsidRDefault="003B5DE9" w:rsidP="00A67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762A">
              <w:rPr>
                <w:rFonts w:ascii="Angsana New" w:hAnsi="Angsana New"/>
                <w:sz w:val="30"/>
                <w:szCs w:val="30"/>
              </w:rPr>
              <w:t>52,166</w:t>
            </w:r>
          </w:p>
        </w:tc>
      </w:tr>
      <w:tr w:rsidR="003B5DE9" w:rsidRPr="007A6B21" w14:paraId="5BDC295A" w14:textId="77777777" w:rsidTr="00FA5670">
        <w:trPr>
          <w:trHeight w:val="420"/>
        </w:trPr>
        <w:tc>
          <w:tcPr>
            <w:tcW w:w="3528" w:type="dxa"/>
            <w:vAlign w:val="bottom"/>
          </w:tcPr>
          <w:p w14:paraId="473909BB" w14:textId="77777777" w:rsidR="003B5DE9" w:rsidRPr="007A6B21" w:rsidRDefault="003B5DE9" w:rsidP="00B90AC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237249F" w14:textId="77777777" w:rsidR="003B5DE9" w:rsidRDefault="003B5DE9" w:rsidP="00B90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84D1DC" w14:textId="77777777" w:rsidR="003B5DE9" w:rsidRPr="007A6B21" w:rsidRDefault="003B5DE9" w:rsidP="00B90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A73C68E" w14:textId="77777777" w:rsidR="003B5DE9" w:rsidRPr="007A6B21" w:rsidRDefault="003B5DE9" w:rsidP="00B90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950310" w14:textId="77777777" w:rsidR="003B5DE9" w:rsidRPr="007A6B21" w:rsidRDefault="003B5DE9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A34F9D" w14:textId="77777777" w:rsidR="003B5DE9" w:rsidRPr="007A6B21" w:rsidRDefault="003B5DE9" w:rsidP="00B90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D31E27F" w14:textId="77777777" w:rsidR="003B5DE9" w:rsidRPr="007A6B21" w:rsidRDefault="003B5DE9" w:rsidP="00B90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CAFF47" w14:textId="77777777" w:rsidR="003B5DE9" w:rsidRPr="007A6B21" w:rsidRDefault="003B5DE9" w:rsidP="00B90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AFF1CD" w14:textId="77777777" w:rsidR="003B5DE9" w:rsidRPr="007A6B21" w:rsidRDefault="003B5DE9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5DE9" w:rsidRPr="007A6B21" w14:paraId="24927D41" w14:textId="77777777" w:rsidTr="00FA5670">
        <w:trPr>
          <w:trHeight w:val="420"/>
        </w:trPr>
        <w:tc>
          <w:tcPr>
            <w:tcW w:w="3528" w:type="dxa"/>
            <w:vAlign w:val="bottom"/>
          </w:tcPr>
          <w:p w14:paraId="282B4068" w14:textId="77777777" w:rsidR="003B5DE9" w:rsidRPr="007A6B21" w:rsidRDefault="003B5DE9" w:rsidP="00B90AC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C43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270" w:type="dxa"/>
          </w:tcPr>
          <w:p w14:paraId="1E52A00A" w14:textId="77777777" w:rsidR="003B5DE9" w:rsidRDefault="003B5DE9" w:rsidP="00B90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D25355" w14:textId="77777777" w:rsidR="003B5DE9" w:rsidRDefault="003B5DE9" w:rsidP="00B90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9D3CA75" w14:textId="77777777" w:rsidR="003B5DE9" w:rsidRPr="007A6B21" w:rsidRDefault="003B5DE9" w:rsidP="00B90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0AB789" w14:textId="77777777" w:rsidR="003B5DE9" w:rsidRDefault="003B5DE9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F2FABC1" w14:textId="77777777" w:rsidR="003B5DE9" w:rsidRPr="007A6B21" w:rsidRDefault="003B5DE9" w:rsidP="00B90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DCF2AB" w14:textId="77777777" w:rsidR="003B5DE9" w:rsidRDefault="003B5DE9" w:rsidP="00B90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1563ECC" w14:textId="77777777" w:rsidR="003B5DE9" w:rsidRPr="007A6B21" w:rsidRDefault="003B5DE9" w:rsidP="00B90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4B3E630" w14:textId="77777777" w:rsidR="003B5DE9" w:rsidRDefault="003B5DE9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5DE9" w:rsidRPr="00EC43CD" w14:paraId="40F648F4" w14:textId="77777777" w:rsidTr="00FA5670">
        <w:trPr>
          <w:trHeight w:val="420"/>
        </w:trPr>
        <w:tc>
          <w:tcPr>
            <w:tcW w:w="3528" w:type="dxa"/>
            <w:vAlign w:val="bottom"/>
          </w:tcPr>
          <w:p w14:paraId="22DBFAD6" w14:textId="77777777" w:rsidR="003B5DE9" w:rsidRPr="00EC43CD" w:rsidRDefault="003B5DE9" w:rsidP="00B90AC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6B21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70" w:type="dxa"/>
          </w:tcPr>
          <w:p w14:paraId="6C329D82" w14:textId="77777777" w:rsidR="003B5DE9" w:rsidRPr="00EC43CD" w:rsidRDefault="003B5DE9" w:rsidP="00B90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D18626" w14:textId="77777777" w:rsidR="003B5DE9" w:rsidRPr="00EC43CD" w:rsidRDefault="003B5DE9" w:rsidP="00B90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10,701</w:t>
            </w:r>
          </w:p>
        </w:tc>
        <w:tc>
          <w:tcPr>
            <w:tcW w:w="270" w:type="dxa"/>
            <w:vAlign w:val="bottom"/>
          </w:tcPr>
          <w:p w14:paraId="3D145ECF" w14:textId="77777777" w:rsidR="003B5DE9" w:rsidRPr="00EC43CD" w:rsidRDefault="003B5DE9" w:rsidP="00B90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86008B" w14:textId="77777777" w:rsidR="003B5DE9" w:rsidRPr="00EC43CD" w:rsidRDefault="003B5DE9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13,485</w:t>
            </w:r>
          </w:p>
        </w:tc>
        <w:tc>
          <w:tcPr>
            <w:tcW w:w="270" w:type="dxa"/>
            <w:vAlign w:val="bottom"/>
          </w:tcPr>
          <w:p w14:paraId="1CCFAA11" w14:textId="77777777" w:rsidR="003B5DE9" w:rsidRPr="00EC43CD" w:rsidRDefault="003B5DE9" w:rsidP="00B90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5BC1249" w14:textId="77777777" w:rsidR="003B5DE9" w:rsidRPr="00EC43CD" w:rsidRDefault="003B5DE9" w:rsidP="00B90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2,923</w:t>
            </w:r>
          </w:p>
        </w:tc>
        <w:tc>
          <w:tcPr>
            <w:tcW w:w="270" w:type="dxa"/>
            <w:vAlign w:val="bottom"/>
          </w:tcPr>
          <w:p w14:paraId="7B1658A0" w14:textId="77777777" w:rsidR="003B5DE9" w:rsidRPr="00EC43CD" w:rsidRDefault="003B5DE9" w:rsidP="00B90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52F7B9" w14:textId="77777777" w:rsidR="003B5DE9" w:rsidRPr="00EC43CD" w:rsidRDefault="003B5DE9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3,674</w:t>
            </w:r>
          </w:p>
        </w:tc>
      </w:tr>
      <w:tr w:rsidR="003B5DE9" w:rsidRPr="00EC43CD" w14:paraId="4F3B0D57" w14:textId="77777777" w:rsidTr="00FA5670">
        <w:trPr>
          <w:trHeight w:val="420"/>
        </w:trPr>
        <w:tc>
          <w:tcPr>
            <w:tcW w:w="3528" w:type="dxa"/>
            <w:vAlign w:val="bottom"/>
          </w:tcPr>
          <w:p w14:paraId="43597CD3" w14:textId="77777777" w:rsidR="003B5DE9" w:rsidRPr="007A6B21" w:rsidRDefault="003B5DE9" w:rsidP="00B9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70" w:type="dxa"/>
          </w:tcPr>
          <w:p w14:paraId="5B168FBB" w14:textId="77777777" w:rsidR="003B5DE9" w:rsidRPr="00F35EB6" w:rsidRDefault="003B5DE9" w:rsidP="00B9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B94D40D" w14:textId="77777777" w:rsidR="003B5DE9" w:rsidRPr="007A6B21" w:rsidRDefault="003B5DE9" w:rsidP="00B90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3,837</w:t>
            </w:r>
          </w:p>
        </w:tc>
        <w:tc>
          <w:tcPr>
            <w:tcW w:w="270" w:type="dxa"/>
            <w:vAlign w:val="bottom"/>
          </w:tcPr>
          <w:p w14:paraId="6797A567" w14:textId="77777777" w:rsidR="003B5DE9" w:rsidRPr="007A6B21" w:rsidRDefault="003B5DE9" w:rsidP="00B90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B1407A" w14:textId="77777777" w:rsidR="003B5DE9" w:rsidRPr="007A6B21" w:rsidRDefault="003B5DE9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5,105</w:t>
            </w:r>
          </w:p>
        </w:tc>
        <w:tc>
          <w:tcPr>
            <w:tcW w:w="270" w:type="dxa"/>
            <w:vAlign w:val="bottom"/>
          </w:tcPr>
          <w:p w14:paraId="0E035CEB" w14:textId="77777777" w:rsidR="003B5DE9" w:rsidRPr="007A6B21" w:rsidRDefault="003B5DE9" w:rsidP="00B90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10599F" w14:textId="77777777" w:rsidR="003B5DE9" w:rsidRPr="007A6B21" w:rsidRDefault="003B5DE9" w:rsidP="00B90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1,207</w:t>
            </w:r>
          </w:p>
        </w:tc>
        <w:tc>
          <w:tcPr>
            <w:tcW w:w="270" w:type="dxa"/>
            <w:vAlign w:val="bottom"/>
          </w:tcPr>
          <w:p w14:paraId="384AEFB8" w14:textId="77777777" w:rsidR="003B5DE9" w:rsidRPr="007A6B21" w:rsidRDefault="003B5DE9" w:rsidP="00B90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DB4035" w14:textId="77777777" w:rsidR="003B5DE9" w:rsidRPr="007A6B21" w:rsidRDefault="003B5DE9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1,602</w:t>
            </w:r>
          </w:p>
        </w:tc>
      </w:tr>
      <w:tr w:rsidR="003B5DE9" w:rsidRPr="00EC43CD" w14:paraId="3DA70DDD" w14:textId="77777777" w:rsidTr="00FA5670">
        <w:trPr>
          <w:trHeight w:val="420"/>
        </w:trPr>
        <w:tc>
          <w:tcPr>
            <w:tcW w:w="3528" w:type="dxa"/>
            <w:vAlign w:val="bottom"/>
          </w:tcPr>
          <w:p w14:paraId="277BA583" w14:textId="77777777" w:rsidR="003B5DE9" w:rsidRPr="007A6B21" w:rsidRDefault="003B5DE9" w:rsidP="00B9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กำไรจากการลดขนาดโครงการ</w:t>
            </w:r>
          </w:p>
        </w:tc>
        <w:tc>
          <w:tcPr>
            <w:tcW w:w="270" w:type="dxa"/>
          </w:tcPr>
          <w:p w14:paraId="4D896370" w14:textId="77777777" w:rsidR="003B5DE9" w:rsidRDefault="003B5DE9" w:rsidP="00B90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AB89927" w14:textId="77777777" w:rsidR="003B5DE9" w:rsidRDefault="003B5DE9" w:rsidP="00FD1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(43,453)</w:t>
            </w:r>
          </w:p>
        </w:tc>
        <w:tc>
          <w:tcPr>
            <w:tcW w:w="270" w:type="dxa"/>
            <w:vAlign w:val="bottom"/>
          </w:tcPr>
          <w:p w14:paraId="06D8425E" w14:textId="77777777" w:rsidR="003B5DE9" w:rsidRPr="007A6B21" w:rsidRDefault="003B5DE9" w:rsidP="00B90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176B16B" w14:textId="77777777" w:rsidR="003B5DE9" w:rsidRDefault="003B5DE9" w:rsidP="00FD1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(25,313)</w:t>
            </w:r>
          </w:p>
        </w:tc>
        <w:tc>
          <w:tcPr>
            <w:tcW w:w="270" w:type="dxa"/>
            <w:vAlign w:val="bottom"/>
          </w:tcPr>
          <w:p w14:paraId="31812239" w14:textId="77777777" w:rsidR="003B5DE9" w:rsidRPr="007A6B21" w:rsidRDefault="003B5DE9" w:rsidP="00B90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20AC211" w14:textId="77777777" w:rsidR="003B5DE9" w:rsidRDefault="003B5DE9" w:rsidP="00FD1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(8,250)</w:t>
            </w:r>
          </w:p>
        </w:tc>
        <w:tc>
          <w:tcPr>
            <w:tcW w:w="270" w:type="dxa"/>
            <w:vAlign w:val="bottom"/>
          </w:tcPr>
          <w:p w14:paraId="31C3EC74" w14:textId="77777777" w:rsidR="003B5DE9" w:rsidRPr="007A6B21" w:rsidRDefault="003B5DE9" w:rsidP="00B90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452F5A8" w14:textId="77777777" w:rsidR="003B5DE9" w:rsidRDefault="003B5DE9" w:rsidP="00FD1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(9,441)</w:t>
            </w:r>
          </w:p>
        </w:tc>
      </w:tr>
      <w:tr w:rsidR="003B5DE9" w:rsidRPr="00EC43CD" w14:paraId="018325F0" w14:textId="77777777" w:rsidTr="00FA5670">
        <w:trPr>
          <w:trHeight w:val="420"/>
        </w:trPr>
        <w:tc>
          <w:tcPr>
            <w:tcW w:w="3528" w:type="dxa"/>
            <w:vAlign w:val="bottom"/>
          </w:tcPr>
          <w:p w14:paraId="4CCBBD56" w14:textId="77777777" w:rsidR="003B5DE9" w:rsidRPr="007A6B21" w:rsidRDefault="003B5DE9" w:rsidP="007A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F2B7538" w14:textId="77777777" w:rsidR="003B5DE9" w:rsidRDefault="003B5DE9" w:rsidP="007A7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13CAB2E" w14:textId="77777777" w:rsidR="003B5DE9" w:rsidRDefault="003B5DE9" w:rsidP="007A7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(28,915)</w:t>
            </w:r>
          </w:p>
        </w:tc>
        <w:tc>
          <w:tcPr>
            <w:tcW w:w="270" w:type="dxa"/>
            <w:vAlign w:val="bottom"/>
          </w:tcPr>
          <w:p w14:paraId="0F7FC248" w14:textId="77777777" w:rsidR="003B5DE9" w:rsidRPr="007A6B21" w:rsidRDefault="003B5DE9" w:rsidP="007A7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34CEAF9" w14:textId="77777777" w:rsidR="003B5DE9" w:rsidRDefault="003B5DE9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07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6,723</w:t>
            </w:r>
            <w:r w:rsidRPr="001D07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8DF14E2" w14:textId="77777777" w:rsidR="003B5DE9" w:rsidRPr="007A6B21" w:rsidRDefault="003B5DE9" w:rsidP="007A7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130E9B3" w14:textId="77777777" w:rsidR="003B5DE9" w:rsidRDefault="003B5DE9" w:rsidP="007A7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(4,120)</w:t>
            </w:r>
          </w:p>
        </w:tc>
        <w:tc>
          <w:tcPr>
            <w:tcW w:w="270" w:type="dxa"/>
            <w:vAlign w:val="bottom"/>
          </w:tcPr>
          <w:p w14:paraId="1C822DB7" w14:textId="77777777" w:rsidR="003B5DE9" w:rsidRPr="007A6B21" w:rsidRDefault="003B5DE9" w:rsidP="007A7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92091B8" w14:textId="77777777" w:rsidR="003B5DE9" w:rsidRDefault="003B5DE9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07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(4,165)</w:t>
            </w:r>
          </w:p>
        </w:tc>
      </w:tr>
      <w:tr w:rsidR="00B72274" w:rsidRPr="00EC43CD" w14:paraId="2546FF0D" w14:textId="77777777" w:rsidTr="00FA5670">
        <w:trPr>
          <w:trHeight w:val="420"/>
        </w:trPr>
        <w:tc>
          <w:tcPr>
            <w:tcW w:w="3528" w:type="dxa"/>
            <w:vAlign w:val="bottom"/>
          </w:tcPr>
          <w:p w14:paraId="1F531B24" w14:textId="77777777" w:rsidR="00B72274" w:rsidRPr="007A6B21" w:rsidRDefault="00B72274" w:rsidP="00B7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C43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5244FB56" w14:textId="77777777" w:rsidR="00B72274" w:rsidRDefault="00B72274" w:rsidP="00B72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B6AED9E" w14:textId="77777777" w:rsidR="00B72274" w:rsidRPr="001D0741" w:rsidRDefault="00B72274" w:rsidP="00B72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02AA09E" w14:textId="77777777" w:rsidR="00B72274" w:rsidRPr="0071014F" w:rsidRDefault="00B72274" w:rsidP="00B72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60752F" w14:textId="77777777" w:rsidR="00B72274" w:rsidRPr="001D0741" w:rsidRDefault="00B72274" w:rsidP="00B72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7C7738" w14:textId="77777777" w:rsidR="00B72274" w:rsidRPr="0071014F" w:rsidRDefault="00B72274" w:rsidP="00B72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F695CD" w14:textId="77777777" w:rsidR="00B72274" w:rsidRPr="001D0741" w:rsidRDefault="00B72274" w:rsidP="00B72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DDE057" w14:textId="77777777" w:rsidR="00B72274" w:rsidRPr="0071014F" w:rsidRDefault="00B72274" w:rsidP="00B72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2F46802" w14:textId="77777777" w:rsidR="00B72274" w:rsidRPr="001D0741" w:rsidRDefault="00B72274" w:rsidP="00B72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72274" w:rsidRPr="00EC43CD" w14:paraId="7BEEC718" w14:textId="77777777" w:rsidTr="00FA5670">
        <w:trPr>
          <w:trHeight w:val="420"/>
        </w:trPr>
        <w:tc>
          <w:tcPr>
            <w:tcW w:w="3528" w:type="dxa"/>
            <w:vAlign w:val="bottom"/>
          </w:tcPr>
          <w:p w14:paraId="2FB365F9" w14:textId="77777777" w:rsidR="00B72274" w:rsidRPr="007A6B21" w:rsidRDefault="00B72274" w:rsidP="00B7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7A6B21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</w:t>
            </w:r>
          </w:p>
        </w:tc>
        <w:tc>
          <w:tcPr>
            <w:tcW w:w="270" w:type="dxa"/>
          </w:tcPr>
          <w:p w14:paraId="105BC98B" w14:textId="77777777" w:rsidR="00B72274" w:rsidRDefault="00B72274" w:rsidP="00B72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4F82EF" w14:textId="77777777" w:rsidR="00B72274" w:rsidRDefault="00B72274" w:rsidP="00B72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15ECF76" w14:textId="77777777" w:rsidR="00B72274" w:rsidRPr="007A6B21" w:rsidRDefault="00B72274" w:rsidP="00B72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49A408" w14:textId="77777777" w:rsidR="00B72274" w:rsidRDefault="00B72274" w:rsidP="00B72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26894A" w14:textId="77777777" w:rsidR="00B72274" w:rsidRPr="007A6B21" w:rsidRDefault="00B72274" w:rsidP="00B72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6DE50A" w14:textId="77777777" w:rsidR="00B72274" w:rsidRDefault="00B72274" w:rsidP="00B72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4F88A52" w14:textId="77777777" w:rsidR="00B72274" w:rsidRPr="007A6B21" w:rsidRDefault="00B72274" w:rsidP="00B72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DF55E2" w14:textId="77777777" w:rsidR="00B72274" w:rsidRDefault="00B72274" w:rsidP="00B72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2274" w:rsidRPr="007A6B21" w14:paraId="48B52733" w14:textId="77777777" w:rsidTr="00FA5670">
        <w:trPr>
          <w:trHeight w:val="420"/>
        </w:trPr>
        <w:tc>
          <w:tcPr>
            <w:tcW w:w="3528" w:type="dxa"/>
            <w:vAlign w:val="bottom"/>
          </w:tcPr>
          <w:p w14:paraId="1258D7A3" w14:textId="77777777" w:rsidR="00B72274" w:rsidRPr="007A6B21" w:rsidRDefault="00B72274" w:rsidP="00B7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270" w:type="dxa"/>
          </w:tcPr>
          <w:p w14:paraId="75553BB0" w14:textId="77777777" w:rsidR="00B72274" w:rsidRPr="007A6B21" w:rsidRDefault="00B72274" w:rsidP="00B72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1DFC6F9" w14:textId="77777777" w:rsidR="00B72274" w:rsidRPr="007A6B21" w:rsidRDefault="00B72274" w:rsidP="00B72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57D7">
              <w:rPr>
                <w:rFonts w:ascii="Angsana New" w:hAnsi="Angsana New"/>
                <w:sz w:val="30"/>
                <w:szCs w:val="30"/>
              </w:rPr>
              <w:t>111</w:t>
            </w:r>
          </w:p>
        </w:tc>
        <w:tc>
          <w:tcPr>
            <w:tcW w:w="270" w:type="dxa"/>
            <w:vAlign w:val="bottom"/>
          </w:tcPr>
          <w:p w14:paraId="60E117FF" w14:textId="77777777" w:rsidR="00B72274" w:rsidRPr="007A6B21" w:rsidRDefault="00B72274" w:rsidP="00B72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6626DCD" w14:textId="77777777" w:rsidR="00B72274" w:rsidRPr="007A6B21" w:rsidRDefault="00B72274" w:rsidP="00B72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11,968</w:t>
            </w:r>
          </w:p>
        </w:tc>
        <w:tc>
          <w:tcPr>
            <w:tcW w:w="270" w:type="dxa"/>
            <w:vAlign w:val="bottom"/>
          </w:tcPr>
          <w:p w14:paraId="791B14FB" w14:textId="77777777" w:rsidR="00B72274" w:rsidRPr="007A6B21" w:rsidRDefault="00B72274" w:rsidP="00B7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F00D447" w14:textId="77777777" w:rsidR="00B72274" w:rsidRPr="00E550E5" w:rsidRDefault="00B72274" w:rsidP="00B7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E550E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7DDC5B44" w14:textId="77777777" w:rsidR="00B72274" w:rsidRPr="007A6B21" w:rsidRDefault="00B72274" w:rsidP="00B7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9A637BE" w14:textId="77777777" w:rsidR="00B72274" w:rsidRPr="007A6B21" w:rsidRDefault="00B72274" w:rsidP="00B7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3,063</w:t>
            </w:r>
          </w:p>
        </w:tc>
      </w:tr>
      <w:tr w:rsidR="00B72274" w:rsidRPr="007A6B21" w14:paraId="0B2F9942" w14:textId="77777777" w:rsidTr="00FA5670">
        <w:trPr>
          <w:trHeight w:val="420"/>
        </w:trPr>
        <w:tc>
          <w:tcPr>
            <w:tcW w:w="3528" w:type="dxa"/>
            <w:vAlign w:val="bottom"/>
          </w:tcPr>
          <w:p w14:paraId="68ADABB0" w14:textId="77777777" w:rsidR="00B72274" w:rsidRPr="007A6B21" w:rsidRDefault="00B72274" w:rsidP="00B7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9A068CF" w14:textId="77777777" w:rsidR="00B72274" w:rsidRPr="007A6B21" w:rsidRDefault="00B72274" w:rsidP="00B7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9E1C04A" w14:textId="77777777" w:rsidR="00B72274" w:rsidRPr="008257D7" w:rsidRDefault="00B72274" w:rsidP="00825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57D7">
              <w:rPr>
                <w:rFonts w:ascii="Angsana New" w:hAnsi="Angsana New"/>
                <w:b/>
                <w:bCs/>
                <w:sz w:val="30"/>
                <w:szCs w:val="30"/>
              </w:rPr>
              <w:t>111</w:t>
            </w:r>
          </w:p>
        </w:tc>
        <w:tc>
          <w:tcPr>
            <w:tcW w:w="270" w:type="dxa"/>
            <w:vAlign w:val="bottom"/>
          </w:tcPr>
          <w:p w14:paraId="749AB0B8" w14:textId="77777777" w:rsidR="00B72274" w:rsidRPr="007A6B21" w:rsidRDefault="00B72274" w:rsidP="00B72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D7A7AE0" w14:textId="77777777" w:rsidR="00B72274" w:rsidRPr="007A6B21" w:rsidRDefault="00B72274" w:rsidP="00B7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11,968</w:t>
            </w:r>
          </w:p>
        </w:tc>
        <w:tc>
          <w:tcPr>
            <w:tcW w:w="270" w:type="dxa"/>
            <w:vAlign w:val="bottom"/>
          </w:tcPr>
          <w:p w14:paraId="0EC8E348" w14:textId="77777777" w:rsidR="00B72274" w:rsidRPr="007A6B21" w:rsidRDefault="00B72274" w:rsidP="00B7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BC3F708" w14:textId="77777777" w:rsidR="00B72274" w:rsidRPr="007A6B21" w:rsidRDefault="00B72274" w:rsidP="00B7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37E8B863" w14:textId="77777777" w:rsidR="00B72274" w:rsidRPr="007A6B21" w:rsidRDefault="00B72274" w:rsidP="00B7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5F67691" w14:textId="77777777" w:rsidR="00B72274" w:rsidRPr="007A6B21" w:rsidRDefault="00B72274" w:rsidP="00B7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3,063</w:t>
            </w:r>
          </w:p>
        </w:tc>
      </w:tr>
      <w:tr w:rsidR="00B72274" w:rsidRPr="00EC43CD" w14:paraId="01DF4F3B" w14:textId="77777777" w:rsidTr="00FA5670">
        <w:trPr>
          <w:trHeight w:val="420"/>
        </w:trPr>
        <w:tc>
          <w:tcPr>
            <w:tcW w:w="3528" w:type="dxa"/>
            <w:vAlign w:val="bottom"/>
          </w:tcPr>
          <w:p w14:paraId="3C1720C4" w14:textId="77777777" w:rsidR="00B72274" w:rsidRPr="00EC43CD" w:rsidRDefault="00B72274" w:rsidP="00B7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</w:tcPr>
          <w:p w14:paraId="5E50C3FC" w14:textId="77777777" w:rsidR="00B72274" w:rsidRDefault="00B72274" w:rsidP="00B72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7B9102" w14:textId="77777777" w:rsidR="00B72274" w:rsidRPr="0071014F" w:rsidRDefault="00B72274" w:rsidP="00B7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2E76DA3C" w14:textId="77777777" w:rsidR="00B72274" w:rsidRPr="0071014F" w:rsidRDefault="00B72274" w:rsidP="00B72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9F07D7" w14:textId="77777777" w:rsidR="00B72274" w:rsidRPr="0071014F" w:rsidRDefault="00B72274" w:rsidP="00B7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0FFC86FE" w14:textId="77777777" w:rsidR="00B72274" w:rsidRPr="0071014F" w:rsidRDefault="00B72274" w:rsidP="00B7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5D3877A" w14:textId="77777777" w:rsidR="00B72274" w:rsidRPr="0071014F" w:rsidRDefault="00B72274" w:rsidP="00B7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7F013EEA" w14:textId="77777777" w:rsidR="00B72274" w:rsidRPr="0071014F" w:rsidRDefault="00B72274" w:rsidP="00B7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D790EA" w14:textId="77777777" w:rsidR="00B72274" w:rsidRPr="0071014F" w:rsidRDefault="00B72274" w:rsidP="00B7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B72274" w:rsidRPr="00EC43CD" w14:paraId="2A419376" w14:textId="77777777" w:rsidTr="00FA5670">
        <w:trPr>
          <w:trHeight w:val="420"/>
        </w:trPr>
        <w:tc>
          <w:tcPr>
            <w:tcW w:w="3528" w:type="dxa"/>
            <w:vAlign w:val="bottom"/>
          </w:tcPr>
          <w:p w14:paraId="6EEF4566" w14:textId="77777777" w:rsidR="00B72274" w:rsidRPr="00EC43CD" w:rsidRDefault="00B72274" w:rsidP="00352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โอนออก</w:t>
            </w:r>
          </w:p>
        </w:tc>
        <w:tc>
          <w:tcPr>
            <w:tcW w:w="270" w:type="dxa"/>
          </w:tcPr>
          <w:p w14:paraId="6C465862" w14:textId="77777777" w:rsidR="00B72274" w:rsidRDefault="00B72274" w:rsidP="00B72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B9A1F5" w14:textId="77777777" w:rsidR="00B72274" w:rsidRPr="00E550E5" w:rsidRDefault="00B72274" w:rsidP="00B7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E550E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298725AC" w14:textId="77777777" w:rsidR="00B72274" w:rsidRPr="007A6B21" w:rsidRDefault="00B72274" w:rsidP="00B7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BD0004" w14:textId="77777777" w:rsidR="00B72274" w:rsidRPr="00E550E5" w:rsidRDefault="00B72274" w:rsidP="00B7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E550E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2DB66CB3" w14:textId="77777777" w:rsidR="00B72274" w:rsidRPr="007A6B21" w:rsidRDefault="00B72274" w:rsidP="00B7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74E14C" w14:textId="77777777" w:rsidR="00B72274" w:rsidRDefault="00B72274" w:rsidP="00B72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(58)</w:t>
            </w:r>
          </w:p>
        </w:tc>
        <w:tc>
          <w:tcPr>
            <w:tcW w:w="270" w:type="dxa"/>
            <w:vAlign w:val="bottom"/>
          </w:tcPr>
          <w:p w14:paraId="00F40B63" w14:textId="77777777" w:rsidR="00B72274" w:rsidRPr="007A6B21" w:rsidRDefault="00B72274" w:rsidP="00B72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658239" w14:textId="77777777" w:rsidR="00B72274" w:rsidRDefault="00B72274" w:rsidP="00B72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(3,239)</w:t>
            </w:r>
          </w:p>
        </w:tc>
      </w:tr>
      <w:tr w:rsidR="00B72274" w:rsidRPr="007A6B21" w14:paraId="0B3D7C40" w14:textId="77777777" w:rsidTr="00FA5670">
        <w:trPr>
          <w:trHeight w:val="420"/>
        </w:trPr>
        <w:tc>
          <w:tcPr>
            <w:tcW w:w="3528" w:type="dxa"/>
            <w:vAlign w:val="bottom"/>
          </w:tcPr>
          <w:p w14:paraId="30C2D12D" w14:textId="77777777" w:rsidR="00B72274" w:rsidRPr="007A6B21" w:rsidRDefault="00B72274" w:rsidP="00B7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6B21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270" w:type="dxa"/>
          </w:tcPr>
          <w:p w14:paraId="3CDF6920" w14:textId="77777777" w:rsidR="00B72274" w:rsidRPr="007A6B21" w:rsidRDefault="00B72274" w:rsidP="00B7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1D0D48A" w14:textId="77777777" w:rsidR="00B72274" w:rsidRPr="008257D7" w:rsidRDefault="00B72274" w:rsidP="00B72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57D7">
              <w:rPr>
                <w:rFonts w:ascii="Angsana New" w:hAnsi="Angsana New"/>
                <w:sz w:val="30"/>
                <w:szCs w:val="30"/>
              </w:rPr>
              <w:t>(469)</w:t>
            </w:r>
          </w:p>
        </w:tc>
        <w:tc>
          <w:tcPr>
            <w:tcW w:w="270" w:type="dxa"/>
            <w:vAlign w:val="bottom"/>
          </w:tcPr>
          <w:p w14:paraId="2376A779" w14:textId="77777777" w:rsidR="00B72274" w:rsidRPr="00FD14BF" w:rsidRDefault="00B72274" w:rsidP="00B72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A0391AB" w14:textId="77777777" w:rsidR="00B72274" w:rsidRPr="00FD14BF" w:rsidRDefault="00B72274" w:rsidP="00B72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14BF">
              <w:rPr>
                <w:rFonts w:ascii="Angsana New" w:hAnsi="Angsana New" w:hint="cs"/>
                <w:sz w:val="30"/>
                <w:szCs w:val="30"/>
                <w:cs/>
              </w:rPr>
              <w:t>(1,848)</w:t>
            </w:r>
          </w:p>
        </w:tc>
        <w:tc>
          <w:tcPr>
            <w:tcW w:w="270" w:type="dxa"/>
            <w:vAlign w:val="bottom"/>
          </w:tcPr>
          <w:p w14:paraId="15F81641" w14:textId="77777777" w:rsidR="00B72274" w:rsidRPr="00FD14BF" w:rsidRDefault="00B72274" w:rsidP="00B72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97A79E0" w14:textId="77777777" w:rsidR="00B72274" w:rsidRPr="00E550E5" w:rsidRDefault="00B72274" w:rsidP="00B7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E550E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1AA28468" w14:textId="77777777" w:rsidR="00B72274" w:rsidRPr="007A6B21" w:rsidRDefault="00B72274" w:rsidP="00B7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7BE5130" w14:textId="77777777" w:rsidR="00B72274" w:rsidRDefault="00B72274" w:rsidP="00B72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(140)</w:t>
            </w:r>
          </w:p>
        </w:tc>
      </w:tr>
      <w:tr w:rsidR="00B72274" w:rsidRPr="007A6B21" w14:paraId="15E33271" w14:textId="77777777" w:rsidTr="00FA5670">
        <w:trPr>
          <w:trHeight w:val="420"/>
        </w:trPr>
        <w:tc>
          <w:tcPr>
            <w:tcW w:w="3528" w:type="dxa"/>
            <w:vAlign w:val="bottom"/>
          </w:tcPr>
          <w:p w14:paraId="50D4669C" w14:textId="77777777" w:rsidR="00B72274" w:rsidRPr="007A6B21" w:rsidRDefault="00B72274" w:rsidP="00B7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F7153D2" w14:textId="77777777" w:rsidR="00B72274" w:rsidRDefault="00B72274" w:rsidP="00B72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A9A7BC" w14:textId="77777777" w:rsidR="00B72274" w:rsidRPr="008257D7" w:rsidRDefault="00B72274" w:rsidP="00B72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57D7">
              <w:rPr>
                <w:rFonts w:ascii="Angsana New" w:hAnsi="Angsana New"/>
                <w:b/>
                <w:bCs/>
                <w:sz w:val="30"/>
                <w:szCs w:val="30"/>
              </w:rPr>
              <w:t>(469)</w:t>
            </w:r>
          </w:p>
        </w:tc>
        <w:tc>
          <w:tcPr>
            <w:tcW w:w="270" w:type="dxa"/>
            <w:vAlign w:val="bottom"/>
          </w:tcPr>
          <w:p w14:paraId="3C94A84B" w14:textId="77777777" w:rsidR="00B72274" w:rsidRPr="007A6B21" w:rsidRDefault="00B72274" w:rsidP="00B72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092CA6" w14:textId="77777777" w:rsidR="00B72274" w:rsidRPr="007A6B21" w:rsidRDefault="00B72274" w:rsidP="00485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(1,848)</w:t>
            </w:r>
          </w:p>
        </w:tc>
        <w:tc>
          <w:tcPr>
            <w:tcW w:w="270" w:type="dxa"/>
            <w:vAlign w:val="bottom"/>
          </w:tcPr>
          <w:p w14:paraId="3102A942" w14:textId="77777777" w:rsidR="00B72274" w:rsidRPr="007A6B21" w:rsidRDefault="00B72274" w:rsidP="00B72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4115B" w14:textId="77777777" w:rsidR="00B72274" w:rsidRPr="00FD14BF" w:rsidRDefault="00B72274" w:rsidP="00B72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124">
              <w:rPr>
                <w:rFonts w:ascii="Angsana New" w:hAnsi="Angsana New"/>
                <w:b/>
                <w:bCs/>
                <w:sz w:val="30"/>
                <w:szCs w:val="30"/>
              </w:rPr>
              <w:t>(58)</w:t>
            </w:r>
          </w:p>
        </w:tc>
        <w:tc>
          <w:tcPr>
            <w:tcW w:w="270" w:type="dxa"/>
            <w:vAlign w:val="bottom"/>
          </w:tcPr>
          <w:p w14:paraId="58BABBBB" w14:textId="77777777" w:rsidR="00B72274" w:rsidRPr="00FD14BF" w:rsidRDefault="00B72274" w:rsidP="00B72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0CF73" w14:textId="77777777" w:rsidR="00B72274" w:rsidRDefault="00B72274" w:rsidP="00B72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07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(3,379)</w:t>
            </w:r>
          </w:p>
        </w:tc>
      </w:tr>
      <w:tr w:rsidR="00B72274" w:rsidRPr="007A6B21" w14:paraId="5E7CD28F" w14:textId="77777777" w:rsidTr="00FA5670">
        <w:trPr>
          <w:trHeight w:val="420"/>
        </w:trPr>
        <w:tc>
          <w:tcPr>
            <w:tcW w:w="3528" w:type="dxa"/>
            <w:vAlign w:val="bottom"/>
          </w:tcPr>
          <w:p w14:paraId="4812CD5A" w14:textId="77777777" w:rsidR="00B72274" w:rsidRPr="007A6B21" w:rsidRDefault="00B72274" w:rsidP="00B7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45CC74C" w14:textId="77777777" w:rsidR="00B72274" w:rsidRDefault="00B72274" w:rsidP="00B72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6565AAB" w14:textId="77777777" w:rsidR="00B72274" w:rsidRDefault="00B72274" w:rsidP="00B72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9E12477" w14:textId="77777777" w:rsidR="00B72274" w:rsidRPr="007A6B21" w:rsidRDefault="00B72274" w:rsidP="00B72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D40DAF9" w14:textId="77777777" w:rsidR="00B72274" w:rsidRDefault="00B72274" w:rsidP="00B72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C1D521B" w14:textId="77777777" w:rsidR="00B72274" w:rsidRPr="007A6B21" w:rsidRDefault="00B72274" w:rsidP="00B72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BE3B2DF" w14:textId="77777777" w:rsidR="00B72274" w:rsidRPr="00273124" w:rsidRDefault="00B72274" w:rsidP="00B72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951DF6B" w14:textId="77777777" w:rsidR="00B72274" w:rsidRPr="00FD14BF" w:rsidRDefault="00B72274" w:rsidP="00B72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4F4CD83" w14:textId="77777777" w:rsidR="00B72274" w:rsidRPr="001D0741" w:rsidRDefault="00B72274" w:rsidP="00B72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72274" w:rsidRPr="007A6B21" w14:paraId="18423358" w14:textId="77777777" w:rsidTr="00FA5670">
        <w:trPr>
          <w:trHeight w:val="420"/>
        </w:trPr>
        <w:tc>
          <w:tcPr>
            <w:tcW w:w="3528" w:type="dxa"/>
            <w:vAlign w:val="bottom"/>
          </w:tcPr>
          <w:p w14:paraId="75A6AC16" w14:textId="77777777" w:rsidR="00B72274" w:rsidRPr="007A6B21" w:rsidRDefault="00B72274" w:rsidP="00B7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6B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  <w:r w:rsidRPr="007A6B2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A6B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วันที่ 3</w:t>
            </w:r>
            <w:r w:rsidRPr="007A6B2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7A6B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270" w:type="dxa"/>
          </w:tcPr>
          <w:p w14:paraId="1624B6AA" w14:textId="77777777" w:rsidR="00B72274" w:rsidRPr="007A6B21" w:rsidRDefault="00B72274" w:rsidP="00B72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980562D" w14:textId="77777777" w:rsidR="00B72274" w:rsidRPr="008257D7" w:rsidRDefault="00B72274" w:rsidP="00825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57D7">
              <w:rPr>
                <w:rFonts w:ascii="Angsana New" w:hAnsi="Angsana New"/>
                <w:b/>
                <w:bCs/>
                <w:sz w:val="30"/>
                <w:szCs w:val="30"/>
              </w:rPr>
              <w:t>137,980</w:t>
            </w:r>
          </w:p>
        </w:tc>
        <w:tc>
          <w:tcPr>
            <w:tcW w:w="270" w:type="dxa"/>
            <w:vAlign w:val="bottom"/>
          </w:tcPr>
          <w:p w14:paraId="6B76BB96" w14:textId="77777777" w:rsidR="00B72274" w:rsidRPr="008B47D3" w:rsidRDefault="00B72274" w:rsidP="00B7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5074F05" w14:textId="77777777" w:rsidR="00B72274" w:rsidRPr="008B47D3" w:rsidRDefault="00B72274" w:rsidP="00B72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47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167,253</w:t>
            </w:r>
          </w:p>
        </w:tc>
        <w:tc>
          <w:tcPr>
            <w:tcW w:w="270" w:type="dxa"/>
            <w:vAlign w:val="bottom"/>
          </w:tcPr>
          <w:p w14:paraId="446F5173" w14:textId="77777777" w:rsidR="00B72274" w:rsidRPr="008B47D3" w:rsidRDefault="00B72274" w:rsidP="00B72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D94926C" w14:textId="77777777" w:rsidR="00B72274" w:rsidRPr="008B47D3" w:rsidRDefault="00B72274" w:rsidP="00B72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47D3">
              <w:rPr>
                <w:rFonts w:ascii="Angsana New" w:hAnsi="Angsana New"/>
                <w:b/>
                <w:bCs/>
                <w:sz w:val="30"/>
                <w:szCs w:val="30"/>
              </w:rPr>
              <w:t>43,507</w:t>
            </w:r>
          </w:p>
        </w:tc>
        <w:tc>
          <w:tcPr>
            <w:tcW w:w="270" w:type="dxa"/>
            <w:vAlign w:val="bottom"/>
          </w:tcPr>
          <w:p w14:paraId="47C23DC8" w14:textId="77777777" w:rsidR="00B72274" w:rsidRPr="008B47D3" w:rsidRDefault="00B72274" w:rsidP="00B72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1C907F0" w14:textId="77777777" w:rsidR="00B72274" w:rsidRPr="008B47D3" w:rsidRDefault="00B72274" w:rsidP="00B72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47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47,685</w:t>
            </w:r>
          </w:p>
        </w:tc>
      </w:tr>
    </w:tbl>
    <w:p w14:paraId="3EB87071" w14:textId="77777777" w:rsidR="0033314A" w:rsidRPr="00AD778F" w:rsidRDefault="0033314A" w:rsidP="0032005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28"/>
          <w:szCs w:val="28"/>
        </w:rPr>
      </w:pPr>
    </w:p>
    <w:p w14:paraId="44BE75BE" w14:textId="77777777" w:rsidR="0032005A" w:rsidRDefault="005D63E1" w:rsidP="0032005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 w:hint="cs"/>
          <w:sz w:val="30"/>
          <w:szCs w:val="30"/>
          <w:cs/>
        </w:rPr>
        <w:t>กำไรและ</w:t>
      </w:r>
      <w:r w:rsidR="0032005A" w:rsidRPr="00EA6008">
        <w:rPr>
          <w:rFonts w:ascii="Angsana New" w:eastAsia="Calibri" w:hAnsi="Angsana New"/>
          <w:sz w:val="30"/>
          <w:szCs w:val="30"/>
          <w:cs/>
        </w:rPr>
        <w:t>ขาดทุนจากการประมาณการตามหลักคณิตศาสตร์ประกันภัยที่รับรู้ในกำไรขาดทุนเบ็ดเสร็จอื่น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p w14:paraId="59B7D9EE" w14:textId="77777777" w:rsidR="00B3030D" w:rsidRPr="00AD778F" w:rsidRDefault="00B3030D" w:rsidP="0032005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28"/>
          <w:szCs w:val="28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3798"/>
        <w:gridCol w:w="1170"/>
        <w:gridCol w:w="270"/>
        <w:gridCol w:w="1080"/>
        <w:gridCol w:w="270"/>
        <w:gridCol w:w="1170"/>
        <w:gridCol w:w="270"/>
        <w:gridCol w:w="1260"/>
      </w:tblGrid>
      <w:tr w:rsidR="0032005A" w:rsidRPr="00EA6008" w14:paraId="4E3F63CE" w14:textId="77777777" w:rsidTr="00FA5670">
        <w:tc>
          <w:tcPr>
            <w:tcW w:w="3798" w:type="dxa"/>
          </w:tcPr>
          <w:p w14:paraId="7D306C7A" w14:textId="77777777" w:rsidR="0032005A" w:rsidRPr="00EA6008" w:rsidRDefault="0032005A" w:rsidP="00E9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5BE8F89" w14:textId="77777777" w:rsidR="0032005A" w:rsidRPr="00EA6008" w:rsidRDefault="0032005A" w:rsidP="00E9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A600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A95677E" w14:textId="77777777" w:rsidR="0032005A" w:rsidRPr="00EA6008" w:rsidRDefault="0032005A" w:rsidP="00E9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10B015C2" w14:textId="77777777" w:rsidR="0032005A" w:rsidRPr="00EA6008" w:rsidRDefault="0032005A" w:rsidP="00E9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A600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005A" w:rsidRPr="00EA6008" w14:paraId="18B5AE02" w14:textId="77777777" w:rsidTr="00FA5670">
        <w:tc>
          <w:tcPr>
            <w:tcW w:w="3798" w:type="dxa"/>
          </w:tcPr>
          <w:p w14:paraId="70E4B5BE" w14:textId="77777777" w:rsidR="0032005A" w:rsidRPr="00EA6008" w:rsidRDefault="0032005A" w:rsidP="00E9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1D270C" w14:textId="77777777" w:rsidR="0032005A" w:rsidRPr="00EA6008" w:rsidRDefault="008645A4" w:rsidP="00E9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2560</w:t>
            </w:r>
          </w:p>
        </w:tc>
        <w:tc>
          <w:tcPr>
            <w:tcW w:w="270" w:type="dxa"/>
          </w:tcPr>
          <w:p w14:paraId="266FB5ED" w14:textId="77777777" w:rsidR="0032005A" w:rsidRPr="00EA6008" w:rsidRDefault="0032005A" w:rsidP="00E9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A31247" w14:textId="77777777" w:rsidR="0032005A" w:rsidRPr="00EA6008" w:rsidRDefault="0032005A" w:rsidP="00E9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6008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255</w:t>
            </w:r>
            <w:r w:rsidR="004A3901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9</w:t>
            </w:r>
          </w:p>
        </w:tc>
        <w:tc>
          <w:tcPr>
            <w:tcW w:w="270" w:type="dxa"/>
          </w:tcPr>
          <w:p w14:paraId="5900E4B7" w14:textId="77777777" w:rsidR="0032005A" w:rsidRPr="00EA6008" w:rsidRDefault="0032005A" w:rsidP="00E9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531FCB" w14:textId="77777777" w:rsidR="0032005A" w:rsidRPr="00EA6008" w:rsidRDefault="008645A4" w:rsidP="00E9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2560</w:t>
            </w:r>
          </w:p>
        </w:tc>
        <w:tc>
          <w:tcPr>
            <w:tcW w:w="270" w:type="dxa"/>
          </w:tcPr>
          <w:p w14:paraId="19F76406" w14:textId="77777777" w:rsidR="0032005A" w:rsidRPr="00EA6008" w:rsidRDefault="0032005A" w:rsidP="00E9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C4F346" w14:textId="77777777" w:rsidR="0032005A" w:rsidRPr="00EA6008" w:rsidRDefault="0032005A" w:rsidP="00E9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6008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255</w:t>
            </w:r>
            <w:r w:rsidR="004A3901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9</w:t>
            </w:r>
          </w:p>
        </w:tc>
      </w:tr>
      <w:tr w:rsidR="0032005A" w:rsidRPr="00EA6008" w14:paraId="18D80588" w14:textId="77777777" w:rsidTr="00FA5670">
        <w:tc>
          <w:tcPr>
            <w:tcW w:w="3798" w:type="dxa"/>
          </w:tcPr>
          <w:p w14:paraId="0CE13395" w14:textId="77777777" w:rsidR="0032005A" w:rsidRPr="00EA6008" w:rsidRDefault="0032005A" w:rsidP="00E93AE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36849F17" w14:textId="77777777" w:rsidR="0032005A" w:rsidRPr="00EA6008" w:rsidRDefault="0032005A" w:rsidP="00E93AE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A600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A600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E7C7A" w:rsidRPr="00EA6008" w14:paraId="358766C3" w14:textId="77777777" w:rsidTr="00FA5670">
        <w:tc>
          <w:tcPr>
            <w:tcW w:w="3798" w:type="dxa"/>
          </w:tcPr>
          <w:p w14:paraId="3258F385" w14:textId="77777777" w:rsidR="004E7C7A" w:rsidRPr="00EA6008" w:rsidRDefault="003B5DE9" w:rsidP="00B471D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สมมติด้าน</w:t>
            </w:r>
            <w:r w:rsidR="004E7C7A" w:rsidRPr="00EA6008">
              <w:rPr>
                <w:rFonts w:ascii="Angsana New" w:hAnsi="Angsana New"/>
                <w:sz w:val="30"/>
                <w:szCs w:val="30"/>
                <w:cs/>
              </w:rPr>
              <w:t>ประชากร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ศาสตร์</w:t>
            </w:r>
          </w:p>
        </w:tc>
        <w:tc>
          <w:tcPr>
            <w:tcW w:w="1170" w:type="dxa"/>
          </w:tcPr>
          <w:p w14:paraId="1983093D" w14:textId="77777777" w:rsidR="004E7C7A" w:rsidRPr="00B471D1" w:rsidRDefault="004E7C7A" w:rsidP="00485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53062D6B" w14:textId="77777777" w:rsidR="004E7C7A" w:rsidRPr="00EA6008" w:rsidRDefault="004E7C7A" w:rsidP="00B4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094DEB" w14:textId="77777777" w:rsidR="004E7C7A" w:rsidRPr="00B471D1" w:rsidRDefault="004E7C7A" w:rsidP="00485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471D1">
              <w:rPr>
                <w:rFonts w:ascii="Angsana New" w:hAnsi="Angsana New"/>
                <w:sz w:val="30"/>
                <w:szCs w:val="30"/>
              </w:rPr>
              <w:t>(10,028)</w:t>
            </w:r>
          </w:p>
        </w:tc>
        <w:tc>
          <w:tcPr>
            <w:tcW w:w="270" w:type="dxa"/>
          </w:tcPr>
          <w:p w14:paraId="12FF075E" w14:textId="77777777" w:rsidR="004E7C7A" w:rsidRPr="00B471D1" w:rsidRDefault="004E7C7A" w:rsidP="00B4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5CCA5034" w14:textId="77777777" w:rsidR="004E7C7A" w:rsidRPr="00B471D1" w:rsidRDefault="004E7C7A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7A6B2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5873B76D" w14:textId="77777777" w:rsidR="004E7C7A" w:rsidRPr="00EA6008" w:rsidRDefault="004E7C7A" w:rsidP="00B4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50B6F3" w14:textId="77777777" w:rsidR="004E7C7A" w:rsidRPr="00B471D1" w:rsidRDefault="004E7C7A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71D1">
              <w:rPr>
                <w:rFonts w:ascii="Angsana New" w:hAnsi="Angsana New"/>
                <w:sz w:val="30"/>
                <w:szCs w:val="30"/>
              </w:rPr>
              <w:t xml:space="preserve"> (3,127)</w:t>
            </w:r>
          </w:p>
        </w:tc>
      </w:tr>
      <w:tr w:rsidR="004E7C7A" w:rsidRPr="00EA6008" w14:paraId="5E8092CC" w14:textId="77777777" w:rsidTr="00FA5670">
        <w:tc>
          <w:tcPr>
            <w:tcW w:w="3798" w:type="dxa"/>
          </w:tcPr>
          <w:p w14:paraId="267E228E" w14:textId="77777777" w:rsidR="004E7C7A" w:rsidRPr="00EA6008" w:rsidRDefault="003B5DE9" w:rsidP="00B471D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สมมติ</w:t>
            </w:r>
            <w:r w:rsidR="004E7C7A" w:rsidRPr="00EA6008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170" w:type="dxa"/>
          </w:tcPr>
          <w:p w14:paraId="500061A6" w14:textId="77777777" w:rsidR="004E7C7A" w:rsidRPr="00B471D1" w:rsidRDefault="004E7C7A" w:rsidP="00485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559</w:t>
            </w:r>
          </w:p>
        </w:tc>
        <w:tc>
          <w:tcPr>
            <w:tcW w:w="270" w:type="dxa"/>
          </w:tcPr>
          <w:p w14:paraId="39AF02C2" w14:textId="77777777" w:rsidR="004E7C7A" w:rsidRPr="00EA6008" w:rsidRDefault="004E7C7A" w:rsidP="00B4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09A412" w14:textId="77777777" w:rsidR="004E7C7A" w:rsidRPr="00B471D1" w:rsidRDefault="004E7C7A" w:rsidP="00485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71D1">
              <w:rPr>
                <w:rFonts w:ascii="Angsana New" w:hAnsi="Angsana New"/>
                <w:sz w:val="30"/>
                <w:szCs w:val="30"/>
              </w:rPr>
              <w:t xml:space="preserve"> 20,071</w:t>
            </w:r>
          </w:p>
        </w:tc>
        <w:tc>
          <w:tcPr>
            <w:tcW w:w="270" w:type="dxa"/>
          </w:tcPr>
          <w:p w14:paraId="2EE806FB" w14:textId="77777777" w:rsidR="004E7C7A" w:rsidRPr="00B471D1" w:rsidRDefault="004E7C7A" w:rsidP="00B4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166086C1" w14:textId="77777777" w:rsidR="004E7C7A" w:rsidRPr="00B471D1" w:rsidRDefault="004E7C7A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7A6B2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101E5D1A" w14:textId="77777777" w:rsidR="004E7C7A" w:rsidRPr="00EA6008" w:rsidRDefault="004E7C7A" w:rsidP="00B4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E670C1" w14:textId="77777777" w:rsidR="004E7C7A" w:rsidRPr="00B471D1" w:rsidRDefault="004E7C7A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71D1">
              <w:rPr>
                <w:rFonts w:ascii="Angsana New" w:hAnsi="Angsana New"/>
                <w:sz w:val="30"/>
                <w:szCs w:val="30"/>
              </w:rPr>
              <w:t xml:space="preserve"> 6,822 </w:t>
            </w:r>
          </w:p>
        </w:tc>
      </w:tr>
      <w:tr w:rsidR="004E7C7A" w:rsidRPr="00EA6008" w14:paraId="2B5192C2" w14:textId="77777777" w:rsidTr="00FA5670">
        <w:tc>
          <w:tcPr>
            <w:tcW w:w="3798" w:type="dxa"/>
          </w:tcPr>
          <w:p w14:paraId="058C9187" w14:textId="77777777" w:rsidR="004E7C7A" w:rsidRPr="00EA6008" w:rsidRDefault="004E7C7A" w:rsidP="00B471D1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EA6008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B78D5B" w14:textId="77777777" w:rsidR="004E7C7A" w:rsidRPr="00B471D1" w:rsidRDefault="004E7C7A" w:rsidP="00485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71D1"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/>
                <w:sz w:val="30"/>
                <w:szCs w:val="30"/>
              </w:rPr>
              <w:t>497</w:t>
            </w:r>
            <w:r w:rsidRPr="00B471D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8B6C76F" w14:textId="77777777" w:rsidR="004E7C7A" w:rsidRPr="00EA6008" w:rsidRDefault="004E7C7A" w:rsidP="00B4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0DAC0B" w14:textId="77777777" w:rsidR="004E7C7A" w:rsidRPr="00B471D1" w:rsidRDefault="004E7C7A" w:rsidP="00485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1,925</w:t>
            </w:r>
          </w:p>
        </w:tc>
        <w:tc>
          <w:tcPr>
            <w:tcW w:w="270" w:type="dxa"/>
          </w:tcPr>
          <w:p w14:paraId="328DD6BF" w14:textId="77777777" w:rsidR="004E7C7A" w:rsidRPr="00B471D1" w:rsidRDefault="004E7C7A" w:rsidP="00B4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74326F" w14:textId="77777777" w:rsidR="004E7C7A" w:rsidRPr="00B471D1" w:rsidRDefault="004E7C7A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7A6B2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32BF8605" w14:textId="77777777" w:rsidR="004E7C7A" w:rsidRPr="00EA6008" w:rsidRDefault="004E7C7A" w:rsidP="00B4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8854268" w14:textId="77777777" w:rsidR="004E7C7A" w:rsidRPr="00B471D1" w:rsidRDefault="004E7C7A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71D1">
              <w:rPr>
                <w:rFonts w:ascii="Angsana New" w:hAnsi="Angsana New"/>
                <w:sz w:val="30"/>
                <w:szCs w:val="30"/>
              </w:rPr>
              <w:t xml:space="preserve"> (632)</w:t>
            </w:r>
          </w:p>
        </w:tc>
      </w:tr>
      <w:tr w:rsidR="004E7C7A" w:rsidRPr="009A4C37" w14:paraId="303150A0" w14:textId="77777777" w:rsidTr="00FA5670">
        <w:tc>
          <w:tcPr>
            <w:tcW w:w="3798" w:type="dxa"/>
          </w:tcPr>
          <w:p w14:paraId="7377E36E" w14:textId="77777777" w:rsidR="004E7C7A" w:rsidRPr="00EA6008" w:rsidRDefault="004E7C7A" w:rsidP="00B471D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60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5CF3B0" w14:textId="77777777" w:rsidR="004E7C7A" w:rsidRPr="00B471D1" w:rsidRDefault="004E7C7A" w:rsidP="00485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71D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111</w:t>
            </w:r>
          </w:p>
        </w:tc>
        <w:tc>
          <w:tcPr>
            <w:tcW w:w="270" w:type="dxa"/>
          </w:tcPr>
          <w:p w14:paraId="5DFD832C" w14:textId="77777777" w:rsidR="004E7C7A" w:rsidRPr="00B471D1" w:rsidRDefault="004E7C7A" w:rsidP="00B4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9E1FD3" w14:textId="77777777" w:rsidR="004E7C7A" w:rsidRPr="00DB01F4" w:rsidRDefault="004E7C7A" w:rsidP="00485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11,968</w:t>
            </w:r>
          </w:p>
        </w:tc>
        <w:tc>
          <w:tcPr>
            <w:tcW w:w="270" w:type="dxa"/>
          </w:tcPr>
          <w:p w14:paraId="0A37D0A0" w14:textId="77777777" w:rsidR="004E7C7A" w:rsidRPr="00B471D1" w:rsidRDefault="004E7C7A" w:rsidP="00B4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4B3DFA" w14:textId="77777777" w:rsidR="004E7C7A" w:rsidRPr="00B471D1" w:rsidRDefault="004E7C7A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B471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53956DF8" w14:textId="77777777" w:rsidR="004E7C7A" w:rsidRPr="00B471D1" w:rsidRDefault="004E7C7A" w:rsidP="00B4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A8AE3E" w14:textId="77777777" w:rsidR="004E7C7A" w:rsidRPr="00B471D1" w:rsidRDefault="004E7C7A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71D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3,063 </w:t>
            </w:r>
          </w:p>
        </w:tc>
      </w:tr>
    </w:tbl>
    <w:p w14:paraId="6EEEC444" w14:textId="77777777" w:rsidR="0063211D" w:rsidRDefault="0063211D" w:rsidP="00EC4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ข้อสมมติ</w:t>
      </w:r>
      <w:r w:rsidRPr="004046B3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ในการประมาณการตามหลักคณิตศาสตร์ประกันภัย</w:t>
      </w:r>
    </w:p>
    <w:p w14:paraId="58EC631B" w14:textId="77777777" w:rsidR="0063211D" w:rsidRPr="00352DC5" w:rsidRDefault="0063211D" w:rsidP="00EC4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FA2ED21" w14:textId="77777777" w:rsidR="005C797C" w:rsidRPr="00352DC5" w:rsidRDefault="005C797C" w:rsidP="00EC4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352DC5">
        <w:rPr>
          <w:rFonts w:ascii="Angsana New" w:hAnsi="Angsana New"/>
          <w:sz w:val="30"/>
          <w:szCs w:val="30"/>
          <w:cs/>
        </w:rPr>
        <w:t>ข้อสมมติหลัก</w:t>
      </w:r>
      <w:r w:rsidR="00795A30" w:rsidRPr="00352DC5">
        <w:rPr>
          <w:rFonts w:ascii="Angsana New" w:hAnsi="Angsana New" w:hint="cs"/>
          <w:sz w:val="30"/>
          <w:szCs w:val="30"/>
          <w:cs/>
        </w:rPr>
        <w:t>ใ</w:t>
      </w:r>
      <w:r w:rsidRPr="00352DC5">
        <w:rPr>
          <w:rFonts w:ascii="Angsana New" w:hAnsi="Angsana New"/>
          <w:sz w:val="30"/>
          <w:szCs w:val="30"/>
          <w:cs/>
        </w:rPr>
        <w:t>นการประมาณการตามหลักการคณิตศาสตร์ประกันภัย ณ วันที่รายงาน (แสดงโดยวิธีถัวเฉลี่ย             ถ่วงน้ำหนัก)</w:t>
      </w:r>
      <w:r w:rsidR="00962E39" w:rsidRPr="00352DC5">
        <w:rPr>
          <w:rFonts w:ascii="Angsana New" w:hAnsi="Angsana New" w:hint="cs"/>
          <w:sz w:val="30"/>
          <w:szCs w:val="30"/>
          <w:cs/>
        </w:rPr>
        <w:t xml:space="preserve"> ได้แก่</w:t>
      </w:r>
    </w:p>
    <w:p w14:paraId="28700187" w14:textId="77777777" w:rsidR="0063211D" w:rsidRPr="00352DC5" w:rsidRDefault="0063211D" w:rsidP="00EC4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3850"/>
        <w:gridCol w:w="1133"/>
        <w:gridCol w:w="238"/>
        <w:gridCol w:w="1134"/>
        <w:gridCol w:w="237"/>
        <w:gridCol w:w="1134"/>
        <w:gridCol w:w="237"/>
        <w:gridCol w:w="1132"/>
      </w:tblGrid>
      <w:tr w:rsidR="00EC43C4" w:rsidRPr="00352DC5" w14:paraId="0FE318F6" w14:textId="77777777" w:rsidTr="00FA5670">
        <w:trPr>
          <w:trHeight w:val="420"/>
        </w:trPr>
        <w:tc>
          <w:tcPr>
            <w:tcW w:w="3850" w:type="dxa"/>
          </w:tcPr>
          <w:p w14:paraId="6BF7594E" w14:textId="77777777" w:rsidR="00EC43C4" w:rsidRPr="00352DC5" w:rsidRDefault="00EC43C4" w:rsidP="000C2B9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5" w:type="dxa"/>
            <w:gridSpan w:val="3"/>
          </w:tcPr>
          <w:p w14:paraId="0B29E732" w14:textId="77777777" w:rsidR="00EC43C4" w:rsidRPr="00352DC5" w:rsidRDefault="00EC43C4" w:rsidP="000C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2D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14:paraId="61972554" w14:textId="77777777" w:rsidR="00EC43C4" w:rsidRPr="00352DC5" w:rsidRDefault="00EC43C4" w:rsidP="000C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3"/>
          </w:tcPr>
          <w:p w14:paraId="7E80023F" w14:textId="77777777" w:rsidR="00EC43C4" w:rsidRPr="00352DC5" w:rsidRDefault="00EC43C4" w:rsidP="000C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2D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A7F95" w:rsidRPr="00352DC5" w14:paraId="4E758187" w14:textId="77777777" w:rsidTr="00FA5670">
        <w:trPr>
          <w:trHeight w:val="420"/>
        </w:trPr>
        <w:tc>
          <w:tcPr>
            <w:tcW w:w="3850" w:type="dxa"/>
          </w:tcPr>
          <w:p w14:paraId="16414267" w14:textId="77777777" w:rsidR="007A7F95" w:rsidRPr="00352DC5" w:rsidRDefault="007A7F95" w:rsidP="007A7F9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609D2343" w14:textId="77777777" w:rsidR="007A7F95" w:rsidRPr="00352DC5" w:rsidRDefault="008645A4" w:rsidP="007A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2DC5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38" w:type="dxa"/>
          </w:tcPr>
          <w:p w14:paraId="075EA3E0" w14:textId="77777777" w:rsidR="007A7F95" w:rsidRPr="00352DC5" w:rsidRDefault="007A7F95" w:rsidP="007A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4C17661" w14:textId="77777777" w:rsidR="007A7F95" w:rsidRPr="00352DC5" w:rsidRDefault="007A7F95" w:rsidP="007A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2DC5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="004A3901" w:rsidRPr="00352DC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7" w:type="dxa"/>
          </w:tcPr>
          <w:p w14:paraId="1CE7554F" w14:textId="77777777" w:rsidR="007A7F95" w:rsidRPr="00352DC5" w:rsidRDefault="007A7F95" w:rsidP="007A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1C08B04" w14:textId="77777777" w:rsidR="007A7F95" w:rsidRPr="00352DC5" w:rsidRDefault="008645A4" w:rsidP="007A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2DC5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37" w:type="dxa"/>
          </w:tcPr>
          <w:p w14:paraId="02A2180F" w14:textId="77777777" w:rsidR="007A7F95" w:rsidRPr="00352DC5" w:rsidRDefault="007A7F95" w:rsidP="007A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1F81B7D1" w14:textId="77777777" w:rsidR="007A7F95" w:rsidRPr="00352DC5" w:rsidRDefault="007A7F95" w:rsidP="007A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2DC5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="004A3901" w:rsidRPr="00352DC5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7A7F95" w:rsidRPr="00352DC5" w14:paraId="4397E516" w14:textId="77777777" w:rsidTr="00FA5670">
        <w:trPr>
          <w:trHeight w:val="420"/>
        </w:trPr>
        <w:tc>
          <w:tcPr>
            <w:tcW w:w="3850" w:type="dxa"/>
            <w:vAlign w:val="bottom"/>
          </w:tcPr>
          <w:p w14:paraId="0CF6F628" w14:textId="77777777" w:rsidR="007A7F95" w:rsidRPr="00352DC5" w:rsidRDefault="007A7F95" w:rsidP="007A7F9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7"/>
            <w:vAlign w:val="bottom"/>
          </w:tcPr>
          <w:p w14:paraId="794E1566" w14:textId="77777777" w:rsidR="007A7F95" w:rsidRPr="00352DC5" w:rsidRDefault="007A7F95" w:rsidP="007A7F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52DC5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</w:t>
            </w:r>
            <w:r w:rsidRPr="00352DC5">
              <w:rPr>
                <w:rFonts w:ascii="Angsana New" w:hAnsi="Angsana New"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ร้อยละ</w:t>
            </w:r>
            <w:r w:rsidRPr="00352DC5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4A3901" w:rsidRPr="00352DC5" w14:paraId="5D3495B1" w14:textId="77777777" w:rsidTr="00FA5670">
        <w:trPr>
          <w:trHeight w:val="420"/>
        </w:trPr>
        <w:tc>
          <w:tcPr>
            <w:tcW w:w="3850" w:type="dxa"/>
          </w:tcPr>
          <w:p w14:paraId="353C60B9" w14:textId="77777777" w:rsidR="004A3901" w:rsidRPr="00352DC5" w:rsidRDefault="004A3901" w:rsidP="007A7F9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52DC5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33" w:type="dxa"/>
          </w:tcPr>
          <w:p w14:paraId="685769FA" w14:textId="77777777" w:rsidR="004A3901" w:rsidRPr="00352DC5" w:rsidRDefault="004A3901" w:rsidP="007A7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2DC5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352DC5">
              <w:rPr>
                <w:rFonts w:ascii="Angsana New" w:hAnsi="Angsana New"/>
                <w:sz w:val="30"/>
                <w:szCs w:val="30"/>
              </w:rPr>
              <w:t xml:space="preserve">.9 </w:t>
            </w:r>
            <w:r w:rsidRPr="00352DC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352DC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2DC5">
              <w:rPr>
                <w:rFonts w:ascii="Angsana New" w:hAnsi="Angsana New" w:hint="cs"/>
                <w:sz w:val="30"/>
                <w:szCs w:val="30"/>
                <w:cs/>
              </w:rPr>
              <w:t>3.9</w:t>
            </w:r>
          </w:p>
        </w:tc>
        <w:tc>
          <w:tcPr>
            <w:tcW w:w="238" w:type="dxa"/>
          </w:tcPr>
          <w:p w14:paraId="7C8994AD" w14:textId="77777777" w:rsidR="004A3901" w:rsidRPr="00352DC5" w:rsidRDefault="004A3901" w:rsidP="007A7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519B087" w14:textId="77777777" w:rsidR="004A3901" w:rsidRPr="00352DC5" w:rsidRDefault="004A3901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2DC5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352DC5">
              <w:rPr>
                <w:rFonts w:ascii="Angsana New" w:hAnsi="Angsana New"/>
                <w:sz w:val="30"/>
                <w:szCs w:val="30"/>
              </w:rPr>
              <w:t xml:space="preserve">.9 </w:t>
            </w:r>
            <w:r w:rsidRPr="00352DC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352DC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2DC5">
              <w:rPr>
                <w:rFonts w:ascii="Angsana New" w:hAnsi="Angsana New" w:hint="cs"/>
                <w:sz w:val="30"/>
                <w:szCs w:val="30"/>
                <w:cs/>
              </w:rPr>
              <w:t>3.9</w:t>
            </w:r>
          </w:p>
        </w:tc>
        <w:tc>
          <w:tcPr>
            <w:tcW w:w="237" w:type="dxa"/>
          </w:tcPr>
          <w:p w14:paraId="0595F24E" w14:textId="77777777" w:rsidR="004A3901" w:rsidRPr="00352DC5" w:rsidRDefault="004A3901" w:rsidP="007A7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47D43D8" w14:textId="77777777" w:rsidR="004A3901" w:rsidRPr="00352DC5" w:rsidRDefault="004A3901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2DC5">
              <w:rPr>
                <w:rFonts w:ascii="Angsana New" w:hAnsi="Angsana New" w:hint="cs"/>
                <w:sz w:val="30"/>
                <w:szCs w:val="30"/>
                <w:cs/>
              </w:rPr>
              <w:t>2.9</w:t>
            </w:r>
          </w:p>
        </w:tc>
        <w:tc>
          <w:tcPr>
            <w:tcW w:w="237" w:type="dxa"/>
          </w:tcPr>
          <w:p w14:paraId="34A0A770" w14:textId="77777777" w:rsidR="004A3901" w:rsidRPr="00352DC5" w:rsidRDefault="004A3901" w:rsidP="007A7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124431BB" w14:textId="77777777" w:rsidR="004A3901" w:rsidRPr="00352DC5" w:rsidRDefault="004A3901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2DC5">
              <w:rPr>
                <w:rFonts w:ascii="Angsana New" w:hAnsi="Angsana New" w:hint="cs"/>
                <w:sz w:val="30"/>
                <w:szCs w:val="30"/>
                <w:cs/>
              </w:rPr>
              <w:t>2.9</w:t>
            </w:r>
          </w:p>
        </w:tc>
      </w:tr>
      <w:tr w:rsidR="004A3901" w:rsidRPr="00352DC5" w14:paraId="2A519791" w14:textId="77777777" w:rsidTr="00FA5670">
        <w:trPr>
          <w:trHeight w:val="420"/>
        </w:trPr>
        <w:tc>
          <w:tcPr>
            <w:tcW w:w="3850" w:type="dxa"/>
          </w:tcPr>
          <w:p w14:paraId="455FA16F" w14:textId="77777777" w:rsidR="004A3901" w:rsidRPr="00352DC5" w:rsidRDefault="004A3901" w:rsidP="007A7F9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52DC5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33" w:type="dxa"/>
          </w:tcPr>
          <w:p w14:paraId="00C0FC04" w14:textId="77777777" w:rsidR="004A3901" w:rsidRPr="00352DC5" w:rsidRDefault="004A3901" w:rsidP="007A7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2DC5">
              <w:rPr>
                <w:rFonts w:ascii="Angsana New" w:hAnsi="Angsana New"/>
                <w:sz w:val="30"/>
                <w:szCs w:val="30"/>
              </w:rPr>
              <w:t>4.0 - 7.0</w:t>
            </w:r>
          </w:p>
        </w:tc>
        <w:tc>
          <w:tcPr>
            <w:tcW w:w="238" w:type="dxa"/>
          </w:tcPr>
          <w:p w14:paraId="0690CD05" w14:textId="77777777" w:rsidR="004A3901" w:rsidRPr="00352DC5" w:rsidRDefault="004A3901" w:rsidP="007A7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C15E8B2" w14:textId="77777777" w:rsidR="004A3901" w:rsidRPr="00352DC5" w:rsidRDefault="004A3901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2DC5">
              <w:rPr>
                <w:rFonts w:ascii="Angsana New" w:hAnsi="Angsana New"/>
                <w:sz w:val="30"/>
                <w:szCs w:val="30"/>
              </w:rPr>
              <w:t>4.0 - 7.0</w:t>
            </w:r>
          </w:p>
        </w:tc>
        <w:tc>
          <w:tcPr>
            <w:tcW w:w="237" w:type="dxa"/>
          </w:tcPr>
          <w:p w14:paraId="6F8CDC9F" w14:textId="77777777" w:rsidR="004A3901" w:rsidRPr="00352DC5" w:rsidRDefault="004A3901" w:rsidP="007A7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9F8A631" w14:textId="77777777" w:rsidR="004A3901" w:rsidRPr="00352DC5" w:rsidRDefault="004A3901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2DC5">
              <w:rPr>
                <w:rFonts w:ascii="Angsana New" w:hAnsi="Angsana New"/>
                <w:sz w:val="30"/>
                <w:szCs w:val="30"/>
              </w:rPr>
              <w:t>4.0 - 7.0</w:t>
            </w:r>
          </w:p>
        </w:tc>
        <w:tc>
          <w:tcPr>
            <w:tcW w:w="237" w:type="dxa"/>
          </w:tcPr>
          <w:p w14:paraId="230C64F8" w14:textId="77777777" w:rsidR="004A3901" w:rsidRPr="00352DC5" w:rsidRDefault="004A3901" w:rsidP="007A7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2D8A364B" w14:textId="77777777" w:rsidR="004A3901" w:rsidRPr="00352DC5" w:rsidRDefault="004A3901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2DC5">
              <w:rPr>
                <w:rFonts w:ascii="Angsana New" w:hAnsi="Angsana New"/>
                <w:sz w:val="30"/>
                <w:szCs w:val="30"/>
              </w:rPr>
              <w:t>4.0 - 7.0</w:t>
            </w:r>
          </w:p>
        </w:tc>
      </w:tr>
    </w:tbl>
    <w:p w14:paraId="1730519F" w14:textId="77777777" w:rsidR="005C797C" w:rsidRPr="00352DC5" w:rsidRDefault="005C797C" w:rsidP="00E43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3B8003A" w14:textId="77777777" w:rsidR="005C797C" w:rsidRPr="00352DC5" w:rsidRDefault="005C797C" w:rsidP="00E43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52DC5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34ED8524" w14:textId="77777777" w:rsidR="0063211D" w:rsidRPr="00352DC5" w:rsidRDefault="0063211D" w:rsidP="00E43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7198847" w14:textId="77777777" w:rsidR="00E55568" w:rsidRPr="00352DC5" w:rsidRDefault="00E55568" w:rsidP="00E43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352DC5">
        <w:rPr>
          <w:rFonts w:ascii="Angsana New" w:hAnsi="Angsana New" w:hint="cs"/>
          <w:sz w:val="30"/>
          <w:szCs w:val="30"/>
          <w:cs/>
        </w:rPr>
        <w:t xml:space="preserve">ณ </w:t>
      </w:r>
      <w:r w:rsidR="0042384E" w:rsidRPr="00352DC5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352DC5">
        <w:rPr>
          <w:rFonts w:ascii="Angsana New" w:hAnsi="Angsana New"/>
          <w:sz w:val="30"/>
          <w:szCs w:val="30"/>
        </w:rPr>
        <w:t xml:space="preserve">31 </w:t>
      </w:r>
      <w:r w:rsidRPr="00352DC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8645A4" w:rsidRPr="00352DC5">
        <w:rPr>
          <w:rFonts w:ascii="Angsana New" w:hAnsi="Angsana New"/>
          <w:sz w:val="30"/>
          <w:szCs w:val="30"/>
        </w:rPr>
        <w:t>2560</w:t>
      </w:r>
      <w:r w:rsidRPr="00352DC5">
        <w:rPr>
          <w:rFonts w:ascii="Angsana New" w:hAnsi="Angsana New"/>
          <w:sz w:val="30"/>
          <w:szCs w:val="30"/>
        </w:rPr>
        <w:t xml:space="preserve"> </w:t>
      </w:r>
      <w:r w:rsidR="002A3EE0" w:rsidRPr="00352DC5">
        <w:rPr>
          <w:rFonts w:ascii="Angsana New" w:hAnsi="Angsana New" w:hint="cs"/>
          <w:sz w:val="30"/>
          <w:szCs w:val="30"/>
          <w:cs/>
        </w:rPr>
        <w:t>ระยะเวลาถัวเฉลี่ยถ่</w:t>
      </w:r>
      <w:r w:rsidRPr="00352DC5">
        <w:rPr>
          <w:rFonts w:ascii="Angsana New" w:hAnsi="Angsana New" w:hint="cs"/>
          <w:sz w:val="30"/>
          <w:szCs w:val="30"/>
          <w:cs/>
        </w:rPr>
        <w:t>วงน้ำหนักของภาระผูกพันผลประโยชน์ที่กำหนดไว้เป็น</w:t>
      </w:r>
      <w:r w:rsidR="005778D7" w:rsidRPr="00352DC5">
        <w:rPr>
          <w:rFonts w:ascii="Angsana New" w:hAnsi="Angsana New"/>
          <w:sz w:val="30"/>
          <w:szCs w:val="30"/>
        </w:rPr>
        <w:t xml:space="preserve"> </w:t>
      </w:r>
      <w:r w:rsidR="007A7F95" w:rsidRPr="00352DC5">
        <w:rPr>
          <w:rFonts w:ascii="Angsana New" w:hAnsi="Angsana New" w:hint="cs"/>
          <w:sz w:val="30"/>
          <w:szCs w:val="30"/>
          <w:cs/>
        </w:rPr>
        <w:t>15</w:t>
      </w:r>
      <w:r w:rsidRPr="00352DC5">
        <w:rPr>
          <w:rFonts w:ascii="Angsana New" w:hAnsi="Angsana New" w:hint="cs"/>
          <w:sz w:val="30"/>
          <w:szCs w:val="30"/>
          <w:cs/>
        </w:rPr>
        <w:t xml:space="preserve"> ปี </w:t>
      </w:r>
      <w:r w:rsidR="005778D7" w:rsidRPr="00352DC5">
        <w:rPr>
          <w:rFonts w:ascii="Angsana New" w:hAnsi="Angsana New"/>
          <w:sz w:val="30"/>
          <w:szCs w:val="30"/>
        </w:rPr>
        <w:t xml:space="preserve">    </w:t>
      </w:r>
      <w:r w:rsidRPr="00352DC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352DC5">
        <w:rPr>
          <w:rFonts w:ascii="Angsana New" w:hAnsi="Angsana New"/>
          <w:i/>
          <w:iCs/>
          <w:sz w:val="30"/>
          <w:szCs w:val="30"/>
        </w:rPr>
        <w:t>255</w:t>
      </w:r>
      <w:r w:rsidR="004A3901" w:rsidRPr="00352DC5">
        <w:rPr>
          <w:rFonts w:ascii="Angsana New" w:hAnsi="Angsana New"/>
          <w:i/>
          <w:iCs/>
          <w:sz w:val="30"/>
          <w:szCs w:val="30"/>
        </w:rPr>
        <w:t>9</w:t>
      </w:r>
      <w:r w:rsidRPr="00352DC5">
        <w:rPr>
          <w:rFonts w:ascii="Angsana New" w:hAnsi="Angsana New"/>
          <w:i/>
          <w:iCs/>
          <w:sz w:val="30"/>
          <w:szCs w:val="30"/>
        </w:rPr>
        <w:t xml:space="preserve">: </w:t>
      </w:r>
      <w:r w:rsidR="007A7F95" w:rsidRPr="00352DC5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="004A3901" w:rsidRPr="00352DC5">
        <w:rPr>
          <w:rFonts w:ascii="Angsana New" w:hAnsi="Angsana New"/>
          <w:i/>
          <w:iCs/>
          <w:sz w:val="30"/>
          <w:szCs w:val="30"/>
        </w:rPr>
        <w:t>5</w:t>
      </w:r>
      <w:r w:rsidRPr="00352DC5">
        <w:rPr>
          <w:rFonts w:ascii="Angsana New" w:hAnsi="Angsana New"/>
          <w:i/>
          <w:iCs/>
          <w:sz w:val="30"/>
          <w:szCs w:val="30"/>
        </w:rPr>
        <w:t xml:space="preserve"> </w:t>
      </w:r>
      <w:r w:rsidRPr="00352DC5">
        <w:rPr>
          <w:rFonts w:ascii="Angsana New" w:hAnsi="Angsana New" w:hint="cs"/>
          <w:i/>
          <w:iCs/>
          <w:sz w:val="30"/>
          <w:szCs w:val="30"/>
          <w:cs/>
        </w:rPr>
        <w:t>ปี)</w:t>
      </w:r>
      <w:r w:rsidRPr="00352DC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98DC93C" w14:textId="77777777" w:rsidR="000B7753" w:rsidRPr="00352DC5" w:rsidRDefault="000B7753" w:rsidP="00EC43C4">
      <w:pPr>
        <w:spacing w:line="240" w:lineRule="auto"/>
        <w:ind w:left="567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</w:p>
    <w:p w14:paraId="5F6DDA89" w14:textId="77777777" w:rsidR="00E66762" w:rsidRPr="00352DC5" w:rsidRDefault="00E66762" w:rsidP="00EC43C4">
      <w:pPr>
        <w:spacing w:line="240" w:lineRule="auto"/>
        <w:ind w:left="567"/>
        <w:jc w:val="thaiDistribute"/>
        <w:rPr>
          <w:rFonts w:ascii="Times New Roman" w:hAnsi="Times New Roman"/>
          <w:b/>
          <w:bCs/>
          <w:i/>
          <w:iCs/>
          <w:color w:val="0000FF"/>
          <w:sz w:val="30"/>
          <w:szCs w:val="30"/>
        </w:rPr>
      </w:pPr>
      <w:r w:rsidRPr="00352DC5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1465AE83" w14:textId="77777777" w:rsidR="004F6C83" w:rsidRPr="00352DC5" w:rsidRDefault="004F6C83" w:rsidP="00EC4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BE48AEB" w14:textId="77777777" w:rsidR="00E66762" w:rsidRPr="00352DC5" w:rsidRDefault="00E66762" w:rsidP="00EC4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52DC5">
        <w:rPr>
          <w:rFonts w:ascii="Angsana New" w:hAnsi="Angsana New"/>
          <w:sz w:val="30"/>
          <w:szCs w:val="30"/>
          <w:cs/>
        </w:rPr>
        <w:t>การเปลี่ยนแปลงในแต่ละข้อ</w:t>
      </w:r>
      <w:r w:rsidR="000173B0" w:rsidRPr="00352DC5">
        <w:rPr>
          <w:rFonts w:ascii="Angsana New" w:hAnsi="Angsana New"/>
          <w:sz w:val="30"/>
          <w:szCs w:val="30"/>
          <w:cs/>
        </w:rPr>
        <w:t>สมมติ</w:t>
      </w:r>
      <w:r w:rsidRPr="00352DC5">
        <w:rPr>
          <w:rFonts w:ascii="Angsana New" w:hAnsi="Angsana New"/>
          <w:sz w:val="30"/>
          <w:szCs w:val="30"/>
          <w:cs/>
        </w:rPr>
        <w:t>ที่เกี่ยวข้อง</w:t>
      </w:r>
      <w:r w:rsidRPr="00352DC5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352DC5">
        <w:rPr>
          <w:rFonts w:ascii="Angsana New" w:hAnsi="Angsana New"/>
          <w:sz w:val="30"/>
          <w:szCs w:val="30"/>
          <w:cs/>
        </w:rPr>
        <w:t xml:space="preserve"> โดยถือว่าข้อ</w:t>
      </w:r>
      <w:r w:rsidR="000173B0" w:rsidRPr="00352DC5">
        <w:rPr>
          <w:rFonts w:ascii="Angsana New" w:hAnsi="Angsana New"/>
          <w:sz w:val="30"/>
          <w:szCs w:val="30"/>
          <w:cs/>
        </w:rPr>
        <w:t>สมมติ</w:t>
      </w:r>
      <w:r w:rsidRPr="00352DC5">
        <w:rPr>
          <w:rFonts w:ascii="Angsana New" w:hAnsi="Angsana New"/>
          <w:sz w:val="30"/>
          <w:szCs w:val="30"/>
          <w:cs/>
        </w:rPr>
        <w:t>อื่นๆ คงที่ จะมีผ</w:t>
      </w:r>
      <w:r w:rsidR="003B5DE9" w:rsidRPr="00352DC5">
        <w:rPr>
          <w:rFonts w:ascii="Angsana New" w:hAnsi="Angsana New"/>
          <w:sz w:val="30"/>
          <w:szCs w:val="30"/>
          <w:cs/>
        </w:rPr>
        <w:t>ลกระทบต่อภาระผูกพัน</w:t>
      </w:r>
      <w:r w:rsidR="00236C66" w:rsidRPr="00352DC5">
        <w:rPr>
          <w:rFonts w:ascii="Angsana New" w:hAnsi="Angsana New" w:hint="cs"/>
          <w:sz w:val="30"/>
          <w:szCs w:val="30"/>
          <w:cs/>
        </w:rPr>
        <w:t>ของโครงการ</w:t>
      </w:r>
      <w:r w:rsidR="003B5DE9" w:rsidRPr="00352DC5">
        <w:rPr>
          <w:rFonts w:ascii="Angsana New" w:hAnsi="Angsana New"/>
          <w:sz w:val="30"/>
          <w:szCs w:val="30"/>
          <w:cs/>
        </w:rPr>
        <w:t>ผลประโยชน์</w:t>
      </w:r>
      <w:r w:rsidRPr="00352DC5">
        <w:rPr>
          <w:rFonts w:ascii="Angsana New" w:hAnsi="Angsana New"/>
          <w:sz w:val="30"/>
          <w:szCs w:val="30"/>
          <w:cs/>
        </w:rPr>
        <w:t>เป็นจำนวนเงินดังต่อไปนี้</w:t>
      </w:r>
    </w:p>
    <w:p w14:paraId="29B21D1C" w14:textId="77777777" w:rsidR="004F6C83" w:rsidRPr="00352DC5" w:rsidRDefault="004F6C83">
      <w:pPr>
        <w:rPr>
          <w:sz w:val="30"/>
          <w:szCs w:val="30"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1080"/>
        <w:gridCol w:w="291"/>
        <w:gridCol w:w="1134"/>
        <w:gridCol w:w="285"/>
        <w:gridCol w:w="1086"/>
        <w:gridCol w:w="237"/>
        <w:gridCol w:w="1017"/>
      </w:tblGrid>
      <w:tr w:rsidR="00EC43C4" w:rsidRPr="007065F2" w14:paraId="6BCDEC98" w14:textId="77777777" w:rsidTr="00FA5670">
        <w:trPr>
          <w:trHeight w:val="420"/>
          <w:tblHeader/>
        </w:trPr>
        <w:tc>
          <w:tcPr>
            <w:tcW w:w="3978" w:type="dxa"/>
          </w:tcPr>
          <w:p w14:paraId="31137671" w14:textId="77777777" w:rsidR="00EC43C4" w:rsidRPr="00E52A5F" w:rsidRDefault="00EC43C4" w:rsidP="000C2B9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5" w:type="dxa"/>
            <w:gridSpan w:val="3"/>
            <w:shd w:val="clear" w:color="auto" w:fill="auto"/>
          </w:tcPr>
          <w:p w14:paraId="52B39A87" w14:textId="77777777" w:rsidR="00EC43C4" w:rsidRPr="007065F2" w:rsidRDefault="00EC43C4" w:rsidP="000C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65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85" w:type="dxa"/>
            <w:shd w:val="clear" w:color="auto" w:fill="auto"/>
          </w:tcPr>
          <w:p w14:paraId="4F3BFFD7" w14:textId="77777777" w:rsidR="00EC43C4" w:rsidRPr="007065F2" w:rsidRDefault="00EC43C4" w:rsidP="000C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4BD2A9EE" w14:textId="77777777" w:rsidR="00EC43C4" w:rsidRPr="007065F2" w:rsidRDefault="00EC43C4" w:rsidP="000C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65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52DC5" w:rsidRPr="007065F2" w14:paraId="676ADFED" w14:textId="77777777" w:rsidTr="00FA5670">
        <w:trPr>
          <w:trHeight w:val="420"/>
          <w:tblHeader/>
        </w:trPr>
        <w:tc>
          <w:tcPr>
            <w:tcW w:w="3978" w:type="dxa"/>
          </w:tcPr>
          <w:p w14:paraId="55FA7AF4" w14:textId="77777777" w:rsidR="00352DC5" w:rsidRPr="007065F2" w:rsidRDefault="00352DC5" w:rsidP="00FA14D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4BC6AC" w14:textId="77777777" w:rsidR="00352DC5" w:rsidRPr="007065F2" w:rsidRDefault="00352DC5" w:rsidP="00FA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65F2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91" w:type="dxa"/>
            <w:shd w:val="clear" w:color="auto" w:fill="auto"/>
            <w:vAlign w:val="bottom"/>
          </w:tcPr>
          <w:p w14:paraId="47117AC4" w14:textId="77777777" w:rsidR="00352DC5" w:rsidRPr="007065F2" w:rsidRDefault="00352DC5" w:rsidP="00FA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9F9995" w14:textId="77777777" w:rsidR="00352DC5" w:rsidRPr="007065F2" w:rsidRDefault="00352DC5" w:rsidP="00FA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65F2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79D39D93" w14:textId="77777777" w:rsidR="00352DC5" w:rsidRPr="007065F2" w:rsidRDefault="00352DC5" w:rsidP="00FA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4651164D" w14:textId="77777777" w:rsidR="00352DC5" w:rsidRPr="007065F2" w:rsidRDefault="00352DC5" w:rsidP="00FA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65F2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7" w:type="dxa"/>
            <w:vAlign w:val="bottom"/>
          </w:tcPr>
          <w:p w14:paraId="2FD1523A" w14:textId="77777777" w:rsidR="00352DC5" w:rsidRPr="007065F2" w:rsidRDefault="00352DC5" w:rsidP="00FA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0C4C5523" w14:textId="77777777" w:rsidR="00352DC5" w:rsidRPr="007065F2" w:rsidRDefault="00352DC5" w:rsidP="00FA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65F2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</w:tr>
      <w:tr w:rsidR="00EC43C4" w:rsidRPr="007065F2" w14:paraId="5E51E607" w14:textId="77777777" w:rsidTr="00FA5670">
        <w:trPr>
          <w:trHeight w:val="420"/>
          <w:tblHeader/>
        </w:trPr>
        <w:tc>
          <w:tcPr>
            <w:tcW w:w="3978" w:type="dxa"/>
            <w:vAlign w:val="bottom"/>
          </w:tcPr>
          <w:p w14:paraId="0A1D7A7E" w14:textId="77777777" w:rsidR="00EC43C4" w:rsidRPr="007065F2" w:rsidRDefault="00EC43C4" w:rsidP="000C2B9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  <w:vAlign w:val="bottom"/>
          </w:tcPr>
          <w:p w14:paraId="27F0DCC3" w14:textId="77777777" w:rsidR="00EC43C4" w:rsidRPr="007065F2" w:rsidRDefault="00EC43C4" w:rsidP="000C2B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065F2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43C4" w:rsidRPr="007065F2" w14:paraId="07DF373B" w14:textId="77777777" w:rsidTr="00FA5670">
        <w:trPr>
          <w:trHeight w:val="420"/>
        </w:trPr>
        <w:tc>
          <w:tcPr>
            <w:tcW w:w="3978" w:type="dxa"/>
          </w:tcPr>
          <w:p w14:paraId="06F2756F" w14:textId="77777777" w:rsidR="00EC43C4" w:rsidRPr="007065F2" w:rsidRDefault="00EC43C4" w:rsidP="00EC43C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65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65F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065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645A4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8FE377" w14:textId="77777777" w:rsidR="00EC43C4" w:rsidRPr="007065F2" w:rsidRDefault="00EC43C4" w:rsidP="00EC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  <w:shd w:val="clear" w:color="auto" w:fill="auto"/>
            <w:vAlign w:val="bottom"/>
          </w:tcPr>
          <w:p w14:paraId="1116124B" w14:textId="77777777" w:rsidR="00EC43C4" w:rsidRPr="007065F2" w:rsidRDefault="00EC43C4" w:rsidP="00EC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C8745B" w14:textId="77777777" w:rsidR="00EC43C4" w:rsidRPr="007065F2" w:rsidRDefault="00EC43C4" w:rsidP="00EC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232487E0" w14:textId="77777777" w:rsidR="00EC43C4" w:rsidRPr="007065F2" w:rsidRDefault="00EC43C4" w:rsidP="00EC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4B7D546C" w14:textId="77777777" w:rsidR="00EC43C4" w:rsidRPr="007065F2" w:rsidRDefault="00EC43C4" w:rsidP="00EC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221C87FB" w14:textId="77777777" w:rsidR="00EC43C4" w:rsidRPr="007065F2" w:rsidRDefault="00EC43C4" w:rsidP="00EC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3B996C5E" w14:textId="77777777" w:rsidR="00EC43C4" w:rsidRPr="007065F2" w:rsidRDefault="00EC43C4" w:rsidP="00EC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4FE6" w:rsidRPr="00E558D1" w14:paraId="419DD686" w14:textId="77777777" w:rsidTr="00FA5670">
        <w:trPr>
          <w:trHeight w:val="420"/>
        </w:trPr>
        <w:tc>
          <w:tcPr>
            <w:tcW w:w="3978" w:type="dxa"/>
          </w:tcPr>
          <w:p w14:paraId="19568730" w14:textId="77777777" w:rsidR="00764FE6" w:rsidRPr="00E558D1" w:rsidRDefault="00764FE6" w:rsidP="0076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558D1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E558D1">
              <w:rPr>
                <w:rFonts w:ascii="Angsana New" w:hAnsi="Angsana New"/>
                <w:sz w:val="30"/>
                <w:szCs w:val="30"/>
              </w:rPr>
              <w:t>1</w:t>
            </w:r>
            <w:r w:rsidRPr="00E558D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8CEB1F" w14:textId="77777777" w:rsidR="00764FE6" w:rsidRPr="00E558D1" w:rsidRDefault="005F5A68" w:rsidP="00E558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558D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E558D1" w:rsidRPr="00E558D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11,674</w:t>
            </w:r>
            <w:r w:rsidRPr="00E558D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91" w:type="dxa"/>
            <w:shd w:val="clear" w:color="auto" w:fill="auto"/>
            <w:vAlign w:val="bottom"/>
          </w:tcPr>
          <w:p w14:paraId="6424BDF4" w14:textId="77777777" w:rsidR="00764FE6" w:rsidRPr="00E558D1" w:rsidRDefault="00764FE6" w:rsidP="0076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983498" w14:textId="77777777" w:rsidR="00764FE6" w:rsidRPr="00E558D1" w:rsidRDefault="00E558D1" w:rsidP="00764F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558D1">
              <w:rPr>
                <w:rFonts w:ascii="Angsana New" w:hAnsi="Angsana New" w:cs="Angsana New"/>
                <w:sz w:val="30"/>
                <w:szCs w:val="30"/>
                <w:lang w:bidi="th-TH"/>
              </w:rPr>
              <w:t>13,475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1A26AE32" w14:textId="77777777" w:rsidR="00764FE6" w:rsidRPr="00E558D1" w:rsidRDefault="00764FE6" w:rsidP="0076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58F57B1F" w14:textId="77777777" w:rsidR="00764FE6" w:rsidRPr="00E558D1" w:rsidRDefault="005F5A68" w:rsidP="00E558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558D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7065F2" w:rsidRPr="00E558D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2A3EE0" w:rsidRPr="00E558D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E558D1" w:rsidRPr="00E558D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176</w:t>
            </w:r>
            <w:r w:rsidRPr="00E558D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7" w:type="dxa"/>
            <w:vAlign w:val="bottom"/>
          </w:tcPr>
          <w:p w14:paraId="5C812EA0" w14:textId="77777777" w:rsidR="00764FE6" w:rsidRPr="00E558D1" w:rsidRDefault="00764FE6" w:rsidP="0076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62E68C36" w14:textId="77777777" w:rsidR="00764FE6" w:rsidRPr="00E558D1" w:rsidRDefault="00E558D1" w:rsidP="002326C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558D1">
              <w:rPr>
                <w:rFonts w:ascii="Angsana New" w:hAnsi="Angsana New" w:cs="Angsana New"/>
                <w:sz w:val="30"/>
                <w:szCs w:val="30"/>
                <w:lang w:bidi="th-TH"/>
              </w:rPr>
              <w:t>4,802</w:t>
            </w:r>
          </w:p>
        </w:tc>
      </w:tr>
      <w:tr w:rsidR="005F5A68" w:rsidRPr="00E558D1" w14:paraId="26661A76" w14:textId="77777777" w:rsidTr="00FA5670">
        <w:trPr>
          <w:trHeight w:val="420"/>
        </w:trPr>
        <w:tc>
          <w:tcPr>
            <w:tcW w:w="3978" w:type="dxa"/>
          </w:tcPr>
          <w:p w14:paraId="5F3BA387" w14:textId="77777777" w:rsidR="005F5A68" w:rsidRPr="00E558D1" w:rsidRDefault="005F5A68" w:rsidP="00703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558D1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  <w:p w14:paraId="0DFD4B83" w14:textId="77777777" w:rsidR="005F5A68" w:rsidRPr="00E558D1" w:rsidRDefault="005F5A68" w:rsidP="00703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558D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558D1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E558D1">
              <w:rPr>
                <w:rFonts w:ascii="Angsana New" w:hAnsi="Angsana New"/>
                <w:sz w:val="30"/>
                <w:szCs w:val="30"/>
              </w:rPr>
              <w:t>1</w:t>
            </w:r>
            <w:r w:rsidRPr="00E558D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468F6B" w14:textId="77777777" w:rsidR="005F5A68" w:rsidRPr="00E558D1" w:rsidRDefault="00E558D1" w:rsidP="005F5A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558D1">
              <w:rPr>
                <w:rFonts w:ascii="Angsana New" w:hAnsi="Angsana New" w:cs="Angsana New"/>
                <w:sz w:val="30"/>
                <w:szCs w:val="30"/>
                <w:lang w:bidi="th-TH"/>
              </w:rPr>
              <w:t>15,917</w:t>
            </w:r>
          </w:p>
        </w:tc>
        <w:tc>
          <w:tcPr>
            <w:tcW w:w="291" w:type="dxa"/>
            <w:shd w:val="clear" w:color="auto" w:fill="auto"/>
            <w:vAlign w:val="bottom"/>
          </w:tcPr>
          <w:p w14:paraId="32F8E9DE" w14:textId="77777777" w:rsidR="005F5A68" w:rsidRPr="00E558D1" w:rsidRDefault="005F5A68" w:rsidP="0076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30B601" w14:textId="77777777" w:rsidR="005F5A68" w:rsidRPr="00E558D1" w:rsidRDefault="005F5A68" w:rsidP="00E558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558D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="00E558D1" w:rsidRPr="00E558D1">
              <w:rPr>
                <w:rFonts w:ascii="Angsana New" w:hAnsi="Angsana New" w:cs="Angsana New"/>
                <w:sz w:val="30"/>
                <w:szCs w:val="30"/>
                <w:lang w:bidi="th-TH"/>
              </w:rPr>
              <w:t>13,895</w:t>
            </w:r>
            <w:r w:rsidRPr="00E558D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71C2FB5C" w14:textId="77777777" w:rsidR="005F5A68" w:rsidRPr="00E558D1" w:rsidRDefault="005F5A68" w:rsidP="0076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6031DEB3" w14:textId="77777777" w:rsidR="005F5A68" w:rsidRPr="00E558D1" w:rsidRDefault="00E558D1" w:rsidP="005F5A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558D1">
              <w:rPr>
                <w:rFonts w:ascii="Angsana New" w:hAnsi="Angsana New" w:cs="Angsana New"/>
                <w:sz w:val="30"/>
                <w:szCs w:val="30"/>
                <w:lang w:bidi="th-TH"/>
              </w:rPr>
              <w:t>5,626</w:t>
            </w:r>
          </w:p>
        </w:tc>
        <w:tc>
          <w:tcPr>
            <w:tcW w:w="237" w:type="dxa"/>
            <w:vAlign w:val="bottom"/>
          </w:tcPr>
          <w:p w14:paraId="7439509E" w14:textId="77777777" w:rsidR="005F5A68" w:rsidRPr="00E558D1" w:rsidRDefault="005F5A68" w:rsidP="0076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55D6A433" w14:textId="77777777" w:rsidR="005F5A68" w:rsidRPr="00E558D1" w:rsidRDefault="005F5A68" w:rsidP="002326C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558D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="00E558D1" w:rsidRPr="00E558D1">
              <w:rPr>
                <w:rFonts w:ascii="Angsana New" w:hAnsi="Angsana New" w:cs="Angsana New"/>
                <w:sz w:val="30"/>
                <w:szCs w:val="30"/>
                <w:lang w:bidi="th-TH"/>
              </w:rPr>
              <w:t>4,922</w:t>
            </w:r>
            <w:r w:rsidRPr="00E558D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5F5A68" w:rsidRPr="00E52A5F" w14:paraId="28215FEC" w14:textId="77777777" w:rsidTr="00FA5670">
        <w:trPr>
          <w:trHeight w:val="420"/>
        </w:trPr>
        <w:tc>
          <w:tcPr>
            <w:tcW w:w="3978" w:type="dxa"/>
          </w:tcPr>
          <w:p w14:paraId="3611E3DB" w14:textId="77777777" w:rsidR="005F5A68" w:rsidRPr="00E558D1" w:rsidRDefault="00E33681" w:rsidP="00E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558D1">
              <w:rPr>
                <w:rFonts w:ascii="Angsana New" w:hAnsi="Angsana New" w:hint="cs"/>
                <w:sz w:val="30"/>
                <w:szCs w:val="30"/>
                <w:cs/>
              </w:rPr>
              <w:t>พัฒนาการ</w:t>
            </w:r>
            <w:r w:rsidR="005F5A68" w:rsidRPr="00E558D1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อัตรามรณะ </w:t>
            </w:r>
            <w:r w:rsidR="005F5A68" w:rsidRPr="00E558D1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5F5A68" w:rsidRPr="00E558D1">
              <w:rPr>
                <w:rFonts w:ascii="Angsana New" w:hAnsi="Angsana New"/>
                <w:sz w:val="30"/>
                <w:szCs w:val="30"/>
              </w:rPr>
              <w:t>1</w:t>
            </w:r>
            <w:r w:rsidR="005F5A68" w:rsidRPr="00E558D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675F0ADE" w14:textId="77777777" w:rsidR="005F5A68" w:rsidRPr="00E558D1" w:rsidRDefault="00E558D1" w:rsidP="005F5A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558D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680</w:t>
            </w:r>
          </w:p>
        </w:tc>
        <w:tc>
          <w:tcPr>
            <w:tcW w:w="291" w:type="dxa"/>
            <w:vAlign w:val="bottom"/>
          </w:tcPr>
          <w:p w14:paraId="4430DD56" w14:textId="77777777" w:rsidR="005F5A68" w:rsidRPr="00E558D1" w:rsidRDefault="005F5A68" w:rsidP="0076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21A7FB4B" w14:textId="77777777" w:rsidR="005F5A68" w:rsidRPr="00E558D1" w:rsidRDefault="005F5A68" w:rsidP="00E558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558D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E558D1" w:rsidRPr="00E558D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759</w:t>
            </w:r>
            <w:r w:rsidRPr="00E558D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85" w:type="dxa"/>
            <w:vAlign w:val="bottom"/>
          </w:tcPr>
          <w:p w14:paraId="446037EC" w14:textId="77777777" w:rsidR="005F5A68" w:rsidRPr="00E558D1" w:rsidRDefault="005F5A68" w:rsidP="0076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3A4E441B" w14:textId="77777777" w:rsidR="005F5A68" w:rsidRPr="00E558D1" w:rsidRDefault="005F5A68" w:rsidP="00E558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558D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E558D1" w:rsidRPr="00E558D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37" w:type="dxa"/>
            <w:vAlign w:val="bottom"/>
          </w:tcPr>
          <w:p w14:paraId="6797A4CF" w14:textId="77777777" w:rsidR="005F5A68" w:rsidRPr="00E558D1" w:rsidRDefault="005F5A68" w:rsidP="0076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3F9A93B5" w14:textId="77777777" w:rsidR="005F5A68" w:rsidRPr="00485F0F" w:rsidRDefault="005F5A68" w:rsidP="002326C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85F0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="00E558D1" w:rsidRPr="00485F0F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Pr="00485F0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C0EAC" w:rsidRPr="00352DC5" w14:paraId="45928EC4" w14:textId="77777777" w:rsidTr="00FA5670">
        <w:trPr>
          <w:trHeight w:hRule="exact" w:val="144"/>
        </w:trPr>
        <w:tc>
          <w:tcPr>
            <w:tcW w:w="3978" w:type="dxa"/>
          </w:tcPr>
          <w:p w14:paraId="23699A0E" w14:textId="77777777" w:rsidR="00DC0EAC" w:rsidRPr="00352DC5" w:rsidRDefault="00DC0EAC" w:rsidP="00E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080" w:type="dxa"/>
            <w:vAlign w:val="bottom"/>
          </w:tcPr>
          <w:p w14:paraId="2547E334" w14:textId="77777777" w:rsidR="00DC0EAC" w:rsidRPr="00352DC5" w:rsidRDefault="00DC0EAC" w:rsidP="005F5A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291" w:type="dxa"/>
            <w:vAlign w:val="bottom"/>
          </w:tcPr>
          <w:p w14:paraId="51E40CBE" w14:textId="77777777" w:rsidR="00DC0EAC" w:rsidRPr="00352DC5" w:rsidRDefault="00DC0EAC" w:rsidP="0076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1134" w:type="dxa"/>
            <w:vAlign w:val="bottom"/>
          </w:tcPr>
          <w:p w14:paraId="34C9C079" w14:textId="77777777" w:rsidR="00DC0EAC" w:rsidRPr="00352DC5" w:rsidRDefault="00DC0EAC" w:rsidP="00E558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285" w:type="dxa"/>
            <w:vAlign w:val="bottom"/>
          </w:tcPr>
          <w:p w14:paraId="3AE9A791" w14:textId="77777777" w:rsidR="00DC0EAC" w:rsidRPr="00352DC5" w:rsidRDefault="00DC0EAC" w:rsidP="0076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1086" w:type="dxa"/>
            <w:vAlign w:val="bottom"/>
          </w:tcPr>
          <w:p w14:paraId="30CE35B3" w14:textId="77777777" w:rsidR="00DC0EAC" w:rsidRPr="00352DC5" w:rsidRDefault="00DC0EAC" w:rsidP="00E558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14:paraId="71EEED90" w14:textId="77777777" w:rsidR="00DC0EAC" w:rsidRPr="00352DC5" w:rsidRDefault="00DC0EAC" w:rsidP="0076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1017" w:type="dxa"/>
            <w:vAlign w:val="bottom"/>
          </w:tcPr>
          <w:p w14:paraId="761CAFD6" w14:textId="77777777" w:rsidR="00DC0EAC" w:rsidRPr="00352DC5" w:rsidRDefault="00DC0EAC" w:rsidP="00E558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14"/>
                <w:szCs w:val="14"/>
                <w:cs/>
                <w:lang w:val="en-US" w:bidi="th-TH"/>
              </w:rPr>
            </w:pPr>
          </w:p>
        </w:tc>
      </w:tr>
      <w:tr w:rsidR="007065F2" w:rsidRPr="007065F2" w14:paraId="7BA94E45" w14:textId="77777777" w:rsidTr="00FA5670">
        <w:trPr>
          <w:trHeight w:val="420"/>
        </w:trPr>
        <w:tc>
          <w:tcPr>
            <w:tcW w:w="3978" w:type="dxa"/>
          </w:tcPr>
          <w:p w14:paraId="227BCFF2" w14:textId="77777777" w:rsidR="007065F2" w:rsidRPr="007065F2" w:rsidRDefault="007065F2" w:rsidP="00352DC5">
            <w:pPr>
              <w:pageBreakBefore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65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7065F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065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065F2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 w:rsidR="004A390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080" w:type="dxa"/>
            <w:vAlign w:val="bottom"/>
          </w:tcPr>
          <w:p w14:paraId="02E5291F" w14:textId="77777777" w:rsidR="007065F2" w:rsidRPr="007065F2" w:rsidRDefault="007065F2" w:rsidP="00BF0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  <w:vAlign w:val="bottom"/>
          </w:tcPr>
          <w:p w14:paraId="2C673233" w14:textId="77777777" w:rsidR="007065F2" w:rsidRPr="007065F2" w:rsidRDefault="007065F2" w:rsidP="00BF0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DFDA141" w14:textId="77777777" w:rsidR="007065F2" w:rsidRPr="007065F2" w:rsidRDefault="007065F2" w:rsidP="00BF0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  <w:vAlign w:val="bottom"/>
          </w:tcPr>
          <w:p w14:paraId="561FF31C" w14:textId="77777777" w:rsidR="007065F2" w:rsidRPr="007065F2" w:rsidRDefault="007065F2" w:rsidP="00BF0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22BE515D" w14:textId="77777777" w:rsidR="007065F2" w:rsidRPr="007065F2" w:rsidRDefault="007065F2" w:rsidP="00BF0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7A442E9B" w14:textId="77777777" w:rsidR="007065F2" w:rsidRPr="007065F2" w:rsidRDefault="007065F2" w:rsidP="00BF0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24BCD7A3" w14:textId="77777777" w:rsidR="007065F2" w:rsidRPr="007065F2" w:rsidRDefault="007065F2" w:rsidP="00BF0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3901" w:rsidRPr="007065F2" w14:paraId="1C9A01DA" w14:textId="77777777" w:rsidTr="00FA5670">
        <w:trPr>
          <w:trHeight w:val="420"/>
        </w:trPr>
        <w:tc>
          <w:tcPr>
            <w:tcW w:w="3978" w:type="dxa"/>
          </w:tcPr>
          <w:p w14:paraId="292CA6E7" w14:textId="77777777" w:rsidR="004A3901" w:rsidRPr="007065F2" w:rsidRDefault="004A3901" w:rsidP="00BF0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065F2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7065F2">
              <w:rPr>
                <w:rFonts w:ascii="Angsana New" w:hAnsi="Angsana New"/>
                <w:sz w:val="30"/>
                <w:szCs w:val="30"/>
              </w:rPr>
              <w:t>1</w:t>
            </w:r>
            <w:r w:rsidRPr="007065F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310BACE2" w14:textId="77777777" w:rsidR="004A3901" w:rsidRPr="007065F2" w:rsidRDefault="004A3901" w:rsidP="00AF63F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Pr="007065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</w:t>
            </w:r>
            <w:r w:rsidRPr="007065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91" w:type="dxa"/>
            <w:vAlign w:val="bottom"/>
          </w:tcPr>
          <w:p w14:paraId="27F42016" w14:textId="77777777" w:rsidR="004A3901" w:rsidRPr="007065F2" w:rsidRDefault="004A3901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B7FB87E" w14:textId="77777777" w:rsidR="004A3901" w:rsidRPr="007065F2" w:rsidRDefault="004A3901" w:rsidP="00AF63F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18</w:t>
            </w:r>
            <w:r w:rsidRPr="007065F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224</w:t>
            </w:r>
          </w:p>
        </w:tc>
        <w:tc>
          <w:tcPr>
            <w:tcW w:w="285" w:type="dxa"/>
            <w:vAlign w:val="bottom"/>
          </w:tcPr>
          <w:p w14:paraId="4DD5A512" w14:textId="77777777" w:rsidR="004A3901" w:rsidRPr="007065F2" w:rsidRDefault="004A3901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182A8194" w14:textId="77777777" w:rsidR="004A3901" w:rsidRPr="007065F2" w:rsidRDefault="004A3901" w:rsidP="00AF63F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Pr="007065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7065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7" w:type="dxa"/>
            <w:vAlign w:val="bottom"/>
          </w:tcPr>
          <w:p w14:paraId="31B9BCAB" w14:textId="77777777" w:rsidR="004A3901" w:rsidRPr="007065F2" w:rsidRDefault="004A3901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3D87C4E9" w14:textId="77777777" w:rsidR="004A3901" w:rsidRPr="007065F2" w:rsidRDefault="004A3901" w:rsidP="002326C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</w:t>
            </w:r>
            <w:r w:rsidRPr="007065F2">
              <w:rPr>
                <w:rFonts w:ascii="Angsana New" w:hAnsi="Angsana New" w:cs="Angsana New"/>
                <w:sz w:val="30"/>
                <w:szCs w:val="30"/>
                <w:lang w:bidi="th-TH"/>
              </w:rPr>
              <w:t>,6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76</w:t>
            </w:r>
          </w:p>
        </w:tc>
      </w:tr>
      <w:tr w:rsidR="004A3901" w:rsidRPr="007065F2" w14:paraId="105A5F78" w14:textId="77777777" w:rsidTr="00FA5670">
        <w:trPr>
          <w:trHeight w:val="420"/>
        </w:trPr>
        <w:tc>
          <w:tcPr>
            <w:tcW w:w="3978" w:type="dxa"/>
          </w:tcPr>
          <w:p w14:paraId="5B45CE8D" w14:textId="77777777" w:rsidR="004A3901" w:rsidRPr="007065F2" w:rsidRDefault="004A3901" w:rsidP="00BF0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065F2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  <w:p w14:paraId="2011E692" w14:textId="77777777" w:rsidR="004A3901" w:rsidRPr="007065F2" w:rsidRDefault="004A3901" w:rsidP="00BF0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65F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7065F2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7065F2">
              <w:rPr>
                <w:rFonts w:ascii="Angsana New" w:hAnsi="Angsana New"/>
                <w:sz w:val="30"/>
                <w:szCs w:val="30"/>
              </w:rPr>
              <w:t>1</w:t>
            </w:r>
            <w:r w:rsidRPr="007065F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69C71F5E" w14:textId="77777777" w:rsidR="004A3901" w:rsidRPr="007065F2" w:rsidRDefault="004A3901" w:rsidP="002326C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21,522</w:t>
            </w:r>
          </w:p>
        </w:tc>
        <w:tc>
          <w:tcPr>
            <w:tcW w:w="291" w:type="dxa"/>
            <w:vAlign w:val="bottom"/>
          </w:tcPr>
          <w:p w14:paraId="170B390F" w14:textId="77777777" w:rsidR="004A3901" w:rsidRPr="007065F2" w:rsidRDefault="004A3901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2498BB1C" w14:textId="77777777" w:rsidR="004A3901" w:rsidRPr="007065F2" w:rsidRDefault="004A3901" w:rsidP="002326C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8</w:t>
            </w:r>
            <w:r w:rsidRPr="007065F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806)</w:t>
            </w:r>
          </w:p>
        </w:tc>
        <w:tc>
          <w:tcPr>
            <w:tcW w:w="285" w:type="dxa"/>
            <w:vAlign w:val="bottom"/>
          </w:tcPr>
          <w:p w14:paraId="124EDFAA" w14:textId="77777777" w:rsidR="004A3901" w:rsidRPr="007065F2" w:rsidRDefault="004A3901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76E742F6" w14:textId="77777777" w:rsidR="004A3901" w:rsidRPr="007065F2" w:rsidRDefault="004A3901" w:rsidP="002326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6,675</w:t>
            </w:r>
          </w:p>
        </w:tc>
        <w:tc>
          <w:tcPr>
            <w:tcW w:w="237" w:type="dxa"/>
            <w:vAlign w:val="bottom"/>
          </w:tcPr>
          <w:p w14:paraId="2100DF24" w14:textId="77777777" w:rsidR="004A3901" w:rsidRPr="007065F2" w:rsidRDefault="004A3901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397D20A6" w14:textId="77777777" w:rsidR="004A3901" w:rsidRPr="007065F2" w:rsidRDefault="004A3901" w:rsidP="002326C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(5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840)</w:t>
            </w:r>
          </w:p>
        </w:tc>
      </w:tr>
      <w:tr w:rsidR="004A3901" w:rsidRPr="007065F2" w14:paraId="490DE9CF" w14:textId="77777777" w:rsidTr="00FA5670">
        <w:trPr>
          <w:trHeight w:val="420"/>
        </w:trPr>
        <w:tc>
          <w:tcPr>
            <w:tcW w:w="3978" w:type="dxa"/>
          </w:tcPr>
          <w:p w14:paraId="760D25EE" w14:textId="77777777" w:rsidR="004A3901" w:rsidRPr="007065F2" w:rsidRDefault="004A3901" w:rsidP="00E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พัฒนาการ</w:t>
            </w:r>
            <w:r w:rsidRPr="007065F2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อัตรามรณะ </w:t>
            </w:r>
            <w:r w:rsidRPr="007065F2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7065F2">
              <w:rPr>
                <w:rFonts w:ascii="Angsana New" w:hAnsi="Angsana New"/>
                <w:sz w:val="30"/>
                <w:szCs w:val="30"/>
              </w:rPr>
              <w:t>1</w:t>
            </w:r>
            <w:r w:rsidRPr="007065F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71750329" w14:textId="77777777" w:rsidR="004A3901" w:rsidRPr="002326CA" w:rsidRDefault="004A3901" w:rsidP="002326C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326CA">
              <w:rPr>
                <w:rFonts w:ascii="Angsana New" w:hAnsi="Angsana New" w:cs="Angsana New"/>
                <w:sz w:val="30"/>
                <w:szCs w:val="30"/>
                <w:lang w:bidi="th-TH"/>
              </w:rPr>
              <w:t>927</w:t>
            </w:r>
          </w:p>
        </w:tc>
        <w:tc>
          <w:tcPr>
            <w:tcW w:w="291" w:type="dxa"/>
            <w:vAlign w:val="bottom"/>
          </w:tcPr>
          <w:p w14:paraId="310724B8" w14:textId="77777777" w:rsidR="004A3901" w:rsidRPr="007065F2" w:rsidRDefault="004A3901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A18852D" w14:textId="77777777" w:rsidR="004A3901" w:rsidRPr="007065F2" w:rsidRDefault="004A3901" w:rsidP="00AF63F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7065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033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85" w:type="dxa"/>
            <w:vAlign w:val="bottom"/>
          </w:tcPr>
          <w:p w14:paraId="19BA037D" w14:textId="77777777" w:rsidR="004A3901" w:rsidRPr="007065F2" w:rsidRDefault="004A3901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10249ADE" w14:textId="77777777" w:rsidR="004A3901" w:rsidRPr="002326CA" w:rsidRDefault="004A3901" w:rsidP="00AF63F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326CA">
              <w:rPr>
                <w:rFonts w:ascii="Angsana New" w:hAnsi="Angsana New" w:cs="Angsana New"/>
                <w:sz w:val="30"/>
                <w:szCs w:val="30"/>
                <w:lang w:bidi="th-TH"/>
              </w:rPr>
              <w:t>273</w:t>
            </w:r>
          </w:p>
        </w:tc>
        <w:tc>
          <w:tcPr>
            <w:tcW w:w="237" w:type="dxa"/>
            <w:vAlign w:val="bottom"/>
          </w:tcPr>
          <w:p w14:paraId="675602EC" w14:textId="77777777" w:rsidR="004A3901" w:rsidRPr="002326CA" w:rsidRDefault="004A3901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17" w:type="dxa"/>
            <w:vAlign w:val="bottom"/>
          </w:tcPr>
          <w:p w14:paraId="69BB147D" w14:textId="77777777" w:rsidR="004A3901" w:rsidRPr="002326CA" w:rsidRDefault="004A3901" w:rsidP="002326C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326C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2326CA">
              <w:rPr>
                <w:rFonts w:ascii="Angsana New" w:hAnsi="Angsana New" w:cs="Angsana New"/>
                <w:sz w:val="30"/>
                <w:szCs w:val="30"/>
                <w:lang w:bidi="th-TH"/>
              </w:rPr>
              <w:t>304</w:t>
            </w:r>
            <w:r w:rsidRPr="002326C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35CF8157" w14:textId="77777777" w:rsidR="00352DC5" w:rsidRPr="00076B74" w:rsidRDefault="00352DC5" w:rsidP="00E66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4A1C9F5" w14:textId="77777777" w:rsidR="00E55568" w:rsidRDefault="00E55568" w:rsidP="00E66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</w:t>
      </w:r>
      <w:r w:rsidR="00496ACB">
        <w:rPr>
          <w:rFonts w:ascii="Angsana New" w:hAnsi="Angsana New" w:hint="cs"/>
          <w:sz w:val="30"/>
          <w:szCs w:val="30"/>
          <w:cs/>
        </w:rPr>
        <w:t>การดังกล่าว แต่</w:t>
      </w:r>
      <w:r>
        <w:rPr>
          <w:rFonts w:ascii="Angsana New" w:hAnsi="Angsana New" w:hint="cs"/>
          <w:sz w:val="30"/>
          <w:szCs w:val="30"/>
          <w:cs/>
        </w:rPr>
        <w:t>ได้แสดงประมาณการควา</w:t>
      </w:r>
      <w:r w:rsidR="00496ACB">
        <w:rPr>
          <w:rFonts w:ascii="Angsana New" w:hAnsi="Angsana New" w:hint="cs"/>
          <w:sz w:val="30"/>
          <w:szCs w:val="30"/>
          <w:cs/>
        </w:rPr>
        <w:t>มอ่อน</w:t>
      </w:r>
      <w:r>
        <w:rPr>
          <w:rFonts w:ascii="Angsana New" w:hAnsi="Angsana New" w:hint="cs"/>
          <w:sz w:val="30"/>
          <w:szCs w:val="30"/>
          <w:cs/>
        </w:rPr>
        <w:t>ไหวของข้อ</w:t>
      </w:r>
      <w:r w:rsidR="000173B0">
        <w:rPr>
          <w:rFonts w:ascii="Angsana New" w:hAnsi="Angsana New" w:hint="cs"/>
          <w:sz w:val="30"/>
          <w:szCs w:val="30"/>
          <w:cs/>
        </w:rPr>
        <w:t>สมมติ</w:t>
      </w:r>
      <w:r>
        <w:rPr>
          <w:rFonts w:ascii="Angsana New" w:hAnsi="Angsana New" w:hint="cs"/>
          <w:sz w:val="30"/>
          <w:szCs w:val="30"/>
          <w:cs/>
        </w:rPr>
        <w:t>ต่างๆ</w:t>
      </w:r>
    </w:p>
    <w:p w14:paraId="7DCDB6A8" w14:textId="77777777" w:rsidR="009F29F1" w:rsidRPr="00076B74" w:rsidRDefault="009F29F1" w:rsidP="002E26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/>
          <w:sz w:val="30"/>
          <w:szCs w:val="30"/>
        </w:rPr>
      </w:pPr>
    </w:p>
    <w:p w14:paraId="57E55892" w14:textId="77777777" w:rsidR="005C797C" w:rsidRPr="00316B57" w:rsidRDefault="004D1D1D" w:rsidP="002E26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30</w:t>
      </w:r>
      <w:r w:rsidR="005C797C" w:rsidRPr="00316B57">
        <w:rPr>
          <w:rFonts w:ascii="Angsana New" w:hAnsi="Angsana New"/>
          <w:b/>
          <w:sz w:val="30"/>
          <w:szCs w:val="30"/>
        </w:rPr>
        <w:tab/>
      </w:r>
      <w:r w:rsidR="005C797C" w:rsidRPr="00316B57">
        <w:rPr>
          <w:rFonts w:ascii="Angsana New" w:hAnsi="Angsana New"/>
          <w:bCs/>
          <w:sz w:val="30"/>
          <w:szCs w:val="30"/>
          <w:cs/>
        </w:rPr>
        <w:t>หนี้สินไม่หมุนเวียนอื่น</w:t>
      </w:r>
    </w:p>
    <w:p w14:paraId="1483B787" w14:textId="77777777" w:rsidR="005C797C" w:rsidRPr="00076B74" w:rsidRDefault="005C797C" w:rsidP="005C79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2999"/>
        <w:gridCol w:w="979"/>
        <w:gridCol w:w="1080"/>
        <w:gridCol w:w="270"/>
        <w:gridCol w:w="1170"/>
        <w:gridCol w:w="270"/>
        <w:gridCol w:w="1080"/>
        <w:gridCol w:w="270"/>
        <w:gridCol w:w="974"/>
      </w:tblGrid>
      <w:tr w:rsidR="000C423A" w:rsidRPr="005A6DB6" w14:paraId="37F1D9CC" w14:textId="77777777" w:rsidTr="00FA5670">
        <w:trPr>
          <w:trHeight w:val="420"/>
        </w:trPr>
        <w:tc>
          <w:tcPr>
            <w:tcW w:w="2999" w:type="dxa"/>
            <w:vAlign w:val="bottom"/>
          </w:tcPr>
          <w:p w14:paraId="1C246B65" w14:textId="77777777" w:rsidR="000C423A" w:rsidRPr="005A6DB6" w:rsidRDefault="000C423A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9" w:type="dxa"/>
            <w:vAlign w:val="bottom"/>
          </w:tcPr>
          <w:p w14:paraId="3C38C1C1" w14:textId="77777777" w:rsidR="000C423A" w:rsidRPr="005A6DB6" w:rsidRDefault="000C423A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86DEE90" w14:textId="77777777" w:rsidR="000C423A" w:rsidRPr="005A6DB6" w:rsidRDefault="000C423A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C660844" w14:textId="77777777" w:rsidR="000C423A" w:rsidRPr="005A6DB6" w:rsidRDefault="000C423A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4" w:type="dxa"/>
            <w:gridSpan w:val="3"/>
            <w:vAlign w:val="bottom"/>
          </w:tcPr>
          <w:p w14:paraId="5157FF81" w14:textId="77777777" w:rsidR="000C423A" w:rsidRPr="005A6DB6" w:rsidRDefault="000C423A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423A" w:rsidRPr="005A6DB6" w14:paraId="1169B655" w14:textId="77777777" w:rsidTr="00FA5670">
        <w:trPr>
          <w:trHeight w:val="420"/>
        </w:trPr>
        <w:tc>
          <w:tcPr>
            <w:tcW w:w="2999" w:type="dxa"/>
            <w:vAlign w:val="bottom"/>
          </w:tcPr>
          <w:p w14:paraId="543D2A18" w14:textId="77777777" w:rsidR="000C423A" w:rsidRPr="005A6DB6" w:rsidRDefault="000C423A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9" w:type="dxa"/>
            <w:vAlign w:val="bottom"/>
          </w:tcPr>
          <w:p w14:paraId="4984C365" w14:textId="77777777" w:rsidR="000C423A" w:rsidRPr="005A6DB6" w:rsidRDefault="000C423A" w:rsidP="00DC7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13" w:right="-113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48CA05" w14:textId="77777777" w:rsidR="000C423A" w:rsidRPr="005A6DB6" w:rsidRDefault="008645A4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bottom"/>
          </w:tcPr>
          <w:p w14:paraId="547ACA80" w14:textId="77777777" w:rsidR="000C423A" w:rsidRPr="005A6DB6" w:rsidRDefault="000C423A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B7828B" w14:textId="77777777" w:rsidR="000C423A" w:rsidRPr="005A6DB6" w:rsidRDefault="005F2AE6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4A390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6C17D381" w14:textId="77777777" w:rsidR="000C423A" w:rsidRPr="005A6DB6" w:rsidRDefault="000C423A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919E0DD" w14:textId="77777777" w:rsidR="000C423A" w:rsidRPr="005A6DB6" w:rsidRDefault="008645A4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bottom"/>
          </w:tcPr>
          <w:p w14:paraId="20D478CC" w14:textId="77777777" w:rsidR="000C423A" w:rsidRPr="005A6DB6" w:rsidRDefault="000C423A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vAlign w:val="bottom"/>
          </w:tcPr>
          <w:p w14:paraId="122ADCEA" w14:textId="77777777" w:rsidR="000C423A" w:rsidRPr="005A6DB6" w:rsidRDefault="005F2AE6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4A3901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0C423A" w:rsidRPr="005A6DB6" w14:paraId="5020E6B7" w14:textId="77777777" w:rsidTr="00FA5670">
        <w:trPr>
          <w:trHeight w:val="420"/>
        </w:trPr>
        <w:tc>
          <w:tcPr>
            <w:tcW w:w="2999" w:type="dxa"/>
            <w:vAlign w:val="bottom"/>
          </w:tcPr>
          <w:p w14:paraId="1F848CA2" w14:textId="77777777" w:rsidR="000C423A" w:rsidRPr="005A6DB6" w:rsidRDefault="000C423A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9" w:type="dxa"/>
            <w:vAlign w:val="bottom"/>
          </w:tcPr>
          <w:p w14:paraId="3B13EDB5" w14:textId="77777777" w:rsidR="000C423A" w:rsidRPr="005A6DB6" w:rsidRDefault="000C423A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14" w:type="dxa"/>
            <w:gridSpan w:val="7"/>
            <w:vAlign w:val="bottom"/>
          </w:tcPr>
          <w:p w14:paraId="0692FDD7" w14:textId="77777777" w:rsidR="000C423A" w:rsidRPr="005A6DB6" w:rsidRDefault="000C423A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3901" w:rsidRPr="005A6DB6" w14:paraId="31325EA4" w14:textId="77777777" w:rsidTr="00FA5670">
        <w:trPr>
          <w:trHeight w:val="420"/>
        </w:trPr>
        <w:tc>
          <w:tcPr>
            <w:tcW w:w="2999" w:type="dxa"/>
          </w:tcPr>
          <w:p w14:paraId="193FCA82" w14:textId="77777777" w:rsidR="004A3901" w:rsidRDefault="004A3901" w:rsidP="00E7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เงินรับล่วงหน้าค่าโฆษณา</w:t>
            </w:r>
          </w:p>
        </w:tc>
        <w:tc>
          <w:tcPr>
            <w:tcW w:w="979" w:type="dxa"/>
            <w:vAlign w:val="bottom"/>
          </w:tcPr>
          <w:p w14:paraId="3F489067" w14:textId="77777777" w:rsidR="004A3901" w:rsidRPr="005A6DB6" w:rsidRDefault="004A3901" w:rsidP="00E7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D89B94" w14:textId="77777777" w:rsidR="004A3901" w:rsidRPr="002326CA" w:rsidRDefault="00A92E64" w:rsidP="002326C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326CA">
              <w:rPr>
                <w:rFonts w:ascii="Angsana New" w:hAnsi="Angsana New" w:cs="Angsana New"/>
                <w:sz w:val="30"/>
                <w:szCs w:val="30"/>
                <w:lang w:bidi="th-TH"/>
              </w:rPr>
              <w:t>64,264</w:t>
            </w:r>
          </w:p>
        </w:tc>
        <w:tc>
          <w:tcPr>
            <w:tcW w:w="270" w:type="dxa"/>
            <w:vAlign w:val="bottom"/>
          </w:tcPr>
          <w:p w14:paraId="59D566A3" w14:textId="77777777" w:rsidR="004A3901" w:rsidRPr="006B405D" w:rsidRDefault="004A3901" w:rsidP="00731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CF6E4D" w14:textId="77777777" w:rsidR="004A3901" w:rsidRPr="002326CA" w:rsidRDefault="004A3901" w:rsidP="002326C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326CA">
              <w:rPr>
                <w:rFonts w:ascii="Angsana New" w:hAnsi="Angsana New" w:cs="Angsana New"/>
                <w:sz w:val="30"/>
                <w:szCs w:val="30"/>
                <w:lang w:bidi="th-TH"/>
              </w:rPr>
              <w:t>79,601</w:t>
            </w:r>
          </w:p>
        </w:tc>
        <w:tc>
          <w:tcPr>
            <w:tcW w:w="270" w:type="dxa"/>
            <w:vAlign w:val="bottom"/>
          </w:tcPr>
          <w:p w14:paraId="32C7802D" w14:textId="77777777" w:rsidR="004A3901" w:rsidRPr="006B405D" w:rsidRDefault="004A3901" w:rsidP="00731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8D1019" w14:textId="77777777" w:rsidR="004A3901" w:rsidRPr="002326CA" w:rsidRDefault="00A92E64" w:rsidP="002326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326CA">
              <w:rPr>
                <w:rFonts w:ascii="Angsana New" w:hAnsi="Angsana New" w:cs="Angsana New"/>
                <w:sz w:val="30"/>
                <w:szCs w:val="30"/>
                <w:lang w:bidi="th-TH"/>
              </w:rPr>
              <w:t>64,264</w:t>
            </w:r>
          </w:p>
        </w:tc>
        <w:tc>
          <w:tcPr>
            <w:tcW w:w="270" w:type="dxa"/>
            <w:vAlign w:val="bottom"/>
          </w:tcPr>
          <w:p w14:paraId="00AF4915" w14:textId="77777777" w:rsidR="004A3901" w:rsidRPr="005A6DB6" w:rsidRDefault="004A3901" w:rsidP="00731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vAlign w:val="bottom"/>
          </w:tcPr>
          <w:p w14:paraId="5F934E5E" w14:textId="77777777" w:rsidR="004A3901" w:rsidRPr="002326CA" w:rsidRDefault="004A3901" w:rsidP="002326C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326CA">
              <w:rPr>
                <w:rFonts w:ascii="Angsana New" w:hAnsi="Angsana New" w:cs="Angsana New"/>
                <w:sz w:val="30"/>
                <w:szCs w:val="30"/>
                <w:lang w:bidi="th-TH"/>
              </w:rPr>
              <w:t>79,601</w:t>
            </w:r>
          </w:p>
        </w:tc>
      </w:tr>
      <w:tr w:rsidR="004A3901" w:rsidRPr="005A6DB6" w14:paraId="4EACBA0D" w14:textId="77777777" w:rsidTr="00FA5670">
        <w:trPr>
          <w:trHeight w:val="420"/>
        </w:trPr>
        <w:tc>
          <w:tcPr>
            <w:tcW w:w="2999" w:type="dxa"/>
          </w:tcPr>
          <w:p w14:paraId="74658D7F" w14:textId="77777777" w:rsidR="004A3901" w:rsidRDefault="004A3901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เงินประกัน</w:t>
            </w:r>
          </w:p>
        </w:tc>
        <w:tc>
          <w:tcPr>
            <w:tcW w:w="979" w:type="dxa"/>
            <w:vAlign w:val="bottom"/>
          </w:tcPr>
          <w:p w14:paraId="76F22BC2" w14:textId="77777777" w:rsidR="004A3901" w:rsidRPr="005A6DB6" w:rsidRDefault="004A3901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859D99" w14:textId="77777777" w:rsidR="004A3901" w:rsidRPr="002326CA" w:rsidRDefault="00A92E64" w:rsidP="002326C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326CA">
              <w:rPr>
                <w:rFonts w:ascii="Angsana New" w:hAnsi="Angsana New" w:cs="Angsana New"/>
                <w:sz w:val="30"/>
                <w:szCs w:val="30"/>
                <w:lang w:bidi="th-TH"/>
              </w:rPr>
              <w:t>7,493</w:t>
            </w:r>
          </w:p>
        </w:tc>
        <w:tc>
          <w:tcPr>
            <w:tcW w:w="270" w:type="dxa"/>
            <w:vAlign w:val="bottom"/>
          </w:tcPr>
          <w:p w14:paraId="77FBD49D" w14:textId="77777777" w:rsidR="004A3901" w:rsidRPr="006B405D" w:rsidRDefault="004A3901" w:rsidP="00731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1889AB" w14:textId="77777777" w:rsidR="004A3901" w:rsidRPr="002326CA" w:rsidRDefault="004A3901" w:rsidP="002326C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326CA">
              <w:rPr>
                <w:rFonts w:ascii="Angsana New" w:hAnsi="Angsana New" w:cs="Angsana New"/>
                <w:sz w:val="30"/>
                <w:szCs w:val="30"/>
                <w:lang w:bidi="th-TH"/>
              </w:rPr>
              <w:t>7,295</w:t>
            </w:r>
          </w:p>
        </w:tc>
        <w:tc>
          <w:tcPr>
            <w:tcW w:w="270" w:type="dxa"/>
            <w:vAlign w:val="bottom"/>
          </w:tcPr>
          <w:p w14:paraId="2F6617B3" w14:textId="77777777" w:rsidR="004A3901" w:rsidRPr="006B405D" w:rsidRDefault="004A3901" w:rsidP="00731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A7F8CD" w14:textId="77777777" w:rsidR="004A3901" w:rsidRPr="002326CA" w:rsidRDefault="00A92E64" w:rsidP="002326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326CA">
              <w:rPr>
                <w:rFonts w:ascii="Angsana New" w:hAnsi="Angsana New" w:cs="Angsana New"/>
                <w:sz w:val="30"/>
                <w:szCs w:val="30"/>
                <w:lang w:bidi="th-TH"/>
              </w:rPr>
              <w:t>2,169</w:t>
            </w:r>
          </w:p>
        </w:tc>
        <w:tc>
          <w:tcPr>
            <w:tcW w:w="270" w:type="dxa"/>
            <w:vAlign w:val="bottom"/>
          </w:tcPr>
          <w:p w14:paraId="1900DB51" w14:textId="77777777" w:rsidR="004A3901" w:rsidRPr="005A6DB6" w:rsidRDefault="004A3901" w:rsidP="00731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vAlign w:val="bottom"/>
          </w:tcPr>
          <w:p w14:paraId="50EA7C3B" w14:textId="77777777" w:rsidR="004A3901" w:rsidRPr="002326CA" w:rsidRDefault="004A3901" w:rsidP="002326C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326CA">
              <w:rPr>
                <w:rFonts w:ascii="Angsana New" w:hAnsi="Angsana New" w:cs="Angsana New"/>
                <w:sz w:val="30"/>
                <w:szCs w:val="30"/>
                <w:lang w:bidi="th-TH"/>
              </w:rPr>
              <w:t>2,303</w:t>
            </w:r>
          </w:p>
        </w:tc>
      </w:tr>
      <w:tr w:rsidR="004A3901" w:rsidRPr="005A6DB6" w14:paraId="6F166B48" w14:textId="77777777" w:rsidTr="00FA5670">
        <w:trPr>
          <w:trHeight w:val="420"/>
        </w:trPr>
        <w:tc>
          <w:tcPr>
            <w:tcW w:w="2999" w:type="dxa"/>
          </w:tcPr>
          <w:p w14:paraId="536A5DA9" w14:textId="77777777" w:rsidR="004A3901" w:rsidRPr="00FB5E60" w:rsidRDefault="004A3901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79" w:type="dxa"/>
            <w:vAlign w:val="bottom"/>
          </w:tcPr>
          <w:p w14:paraId="32980D8A" w14:textId="77777777" w:rsidR="004A3901" w:rsidRPr="00852887" w:rsidRDefault="004A3901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4C2540" w14:textId="77777777" w:rsidR="004A3901" w:rsidRPr="002326CA" w:rsidRDefault="00A92E64" w:rsidP="002326C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326CA">
              <w:rPr>
                <w:rFonts w:ascii="Angsana New" w:hAnsi="Angsana New" w:cs="Angsana New"/>
                <w:sz w:val="30"/>
                <w:szCs w:val="30"/>
                <w:lang w:bidi="th-TH"/>
              </w:rPr>
              <w:t>15,558</w:t>
            </w:r>
          </w:p>
        </w:tc>
        <w:tc>
          <w:tcPr>
            <w:tcW w:w="270" w:type="dxa"/>
            <w:vAlign w:val="bottom"/>
          </w:tcPr>
          <w:p w14:paraId="1A3DD1FB" w14:textId="77777777" w:rsidR="004A3901" w:rsidRPr="006B405D" w:rsidRDefault="004A3901" w:rsidP="00731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0AD59D5" w14:textId="77777777" w:rsidR="004A3901" w:rsidRPr="002326CA" w:rsidRDefault="004A3901" w:rsidP="002326C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326CA">
              <w:rPr>
                <w:rFonts w:ascii="Angsana New" w:hAnsi="Angsana New" w:cs="Angsana New"/>
                <w:sz w:val="30"/>
                <w:szCs w:val="30"/>
                <w:lang w:bidi="th-TH"/>
              </w:rPr>
              <w:t>18,165</w:t>
            </w:r>
          </w:p>
        </w:tc>
        <w:tc>
          <w:tcPr>
            <w:tcW w:w="270" w:type="dxa"/>
            <w:vAlign w:val="bottom"/>
          </w:tcPr>
          <w:p w14:paraId="255C1D71" w14:textId="77777777" w:rsidR="004A3901" w:rsidRPr="006B405D" w:rsidRDefault="004A3901" w:rsidP="00731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9E24274" w14:textId="77777777" w:rsidR="004A3901" w:rsidRPr="006B405D" w:rsidRDefault="00A92E64" w:rsidP="007A7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81C4424" w14:textId="77777777" w:rsidR="004A3901" w:rsidRPr="005A6DB6" w:rsidRDefault="004A3901" w:rsidP="007A7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  <w:tab w:val="decimal" w:pos="831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vAlign w:val="bottom"/>
          </w:tcPr>
          <w:p w14:paraId="4F6EF76A" w14:textId="77777777" w:rsidR="004A3901" w:rsidRPr="006B405D" w:rsidRDefault="004A3901" w:rsidP="00232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A3901" w:rsidRPr="005A6DB6" w14:paraId="2D0DA527" w14:textId="77777777" w:rsidTr="00FA5670">
        <w:trPr>
          <w:trHeight w:val="420"/>
        </w:trPr>
        <w:tc>
          <w:tcPr>
            <w:tcW w:w="2999" w:type="dxa"/>
            <w:vAlign w:val="bottom"/>
          </w:tcPr>
          <w:p w14:paraId="4A1E97D3" w14:textId="77777777" w:rsidR="004A3901" w:rsidRPr="005A6DB6" w:rsidRDefault="004A3901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9" w:type="dxa"/>
            <w:vAlign w:val="bottom"/>
          </w:tcPr>
          <w:p w14:paraId="12B35E6F" w14:textId="77777777" w:rsidR="004A3901" w:rsidRPr="005A6DB6" w:rsidRDefault="004A3901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3A8791" w14:textId="77777777" w:rsidR="004A3901" w:rsidRPr="002326CA" w:rsidRDefault="00A92E64" w:rsidP="002326C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5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6C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87,315</w:t>
            </w:r>
          </w:p>
        </w:tc>
        <w:tc>
          <w:tcPr>
            <w:tcW w:w="270" w:type="dxa"/>
            <w:vAlign w:val="bottom"/>
          </w:tcPr>
          <w:p w14:paraId="0E6F84D8" w14:textId="77777777" w:rsidR="004A3901" w:rsidRPr="006B405D" w:rsidRDefault="004A3901" w:rsidP="00731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480AAA" w14:textId="77777777" w:rsidR="004A3901" w:rsidRPr="002326CA" w:rsidRDefault="004A3901" w:rsidP="002326C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6C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105,061</w:t>
            </w:r>
          </w:p>
        </w:tc>
        <w:tc>
          <w:tcPr>
            <w:tcW w:w="270" w:type="dxa"/>
            <w:vAlign w:val="bottom"/>
          </w:tcPr>
          <w:p w14:paraId="51CDFE70" w14:textId="77777777" w:rsidR="004A3901" w:rsidRPr="006B405D" w:rsidRDefault="004A3901" w:rsidP="00731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A6F0FE" w14:textId="77777777" w:rsidR="004A3901" w:rsidRPr="006B405D" w:rsidRDefault="00A92E64" w:rsidP="00232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66,433</w:t>
            </w:r>
          </w:p>
        </w:tc>
        <w:tc>
          <w:tcPr>
            <w:tcW w:w="270" w:type="dxa"/>
            <w:vAlign w:val="bottom"/>
          </w:tcPr>
          <w:p w14:paraId="2D78261A" w14:textId="77777777" w:rsidR="004A3901" w:rsidRPr="005A6DB6" w:rsidRDefault="004A3901" w:rsidP="00731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5A8783" w14:textId="77777777" w:rsidR="004A3901" w:rsidRPr="002326CA" w:rsidRDefault="004A3901" w:rsidP="002326C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5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326C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81,904</w:t>
            </w:r>
          </w:p>
        </w:tc>
      </w:tr>
    </w:tbl>
    <w:p w14:paraId="7F8586AE" w14:textId="77777777" w:rsidR="00352DC5" w:rsidRPr="00352DC5" w:rsidRDefault="00352DC5" w:rsidP="002E26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/>
          <w:sz w:val="24"/>
          <w:szCs w:val="24"/>
        </w:rPr>
      </w:pPr>
    </w:p>
    <w:p w14:paraId="408CC649" w14:textId="77777777" w:rsidR="008D4275" w:rsidRPr="002E262F" w:rsidRDefault="00AD778F" w:rsidP="002E26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br w:type="page"/>
      </w:r>
      <w:r w:rsidR="00811312">
        <w:rPr>
          <w:rFonts w:ascii="Angsana New" w:hAnsi="Angsana New"/>
          <w:b/>
          <w:sz w:val="30"/>
          <w:szCs w:val="30"/>
        </w:rPr>
        <w:lastRenderedPageBreak/>
        <w:t>3</w:t>
      </w:r>
      <w:r w:rsidR="004D1D1D">
        <w:rPr>
          <w:rFonts w:ascii="Angsana New" w:hAnsi="Angsana New"/>
          <w:b/>
          <w:sz w:val="30"/>
          <w:szCs w:val="30"/>
        </w:rPr>
        <w:t>1</w:t>
      </w:r>
      <w:r w:rsidR="008D4275" w:rsidRPr="002E262F">
        <w:rPr>
          <w:rFonts w:ascii="Angsana New" w:hAnsi="Angsana New"/>
          <w:bCs/>
          <w:sz w:val="30"/>
          <w:szCs w:val="30"/>
        </w:rPr>
        <w:tab/>
      </w:r>
      <w:r w:rsidR="008D4275" w:rsidRPr="002E262F">
        <w:rPr>
          <w:rFonts w:ascii="Angsana New" w:hAnsi="Angsana New" w:hint="cs"/>
          <w:bCs/>
          <w:sz w:val="30"/>
          <w:szCs w:val="30"/>
          <w:cs/>
        </w:rPr>
        <w:t>ทุนเรือนหุ้น</w:t>
      </w:r>
    </w:p>
    <w:p w14:paraId="739FA8C5" w14:textId="77777777" w:rsidR="008D4275" w:rsidRPr="00352DC5" w:rsidRDefault="008D4275" w:rsidP="00707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2999"/>
        <w:gridCol w:w="850"/>
        <w:gridCol w:w="1134"/>
        <w:gridCol w:w="236"/>
        <w:gridCol w:w="1134"/>
        <w:gridCol w:w="236"/>
        <w:gridCol w:w="1134"/>
        <w:gridCol w:w="236"/>
        <w:gridCol w:w="1133"/>
      </w:tblGrid>
      <w:tr w:rsidR="000C423A" w:rsidRPr="005A6DB6" w14:paraId="606B37B6" w14:textId="77777777" w:rsidTr="00FA5670">
        <w:trPr>
          <w:trHeight w:val="420"/>
          <w:tblHeader/>
        </w:trPr>
        <w:tc>
          <w:tcPr>
            <w:tcW w:w="2999" w:type="dxa"/>
            <w:vAlign w:val="bottom"/>
          </w:tcPr>
          <w:p w14:paraId="4F1A8DFE" w14:textId="77777777" w:rsidR="000C423A" w:rsidRPr="005A6DB6" w:rsidRDefault="000C423A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bottom"/>
          </w:tcPr>
          <w:p w14:paraId="48C63000" w14:textId="77777777" w:rsidR="000C423A" w:rsidRPr="000C423A" w:rsidRDefault="000C423A" w:rsidP="000C4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423A">
              <w:rPr>
                <w:rFonts w:ascii="Angsana New" w:hAnsi="Angsana New" w:hint="cs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504" w:type="dxa"/>
            <w:gridSpan w:val="3"/>
            <w:tcBorders>
              <w:bottom w:val="single" w:sz="4" w:space="0" w:color="auto"/>
            </w:tcBorders>
            <w:vAlign w:val="bottom"/>
          </w:tcPr>
          <w:p w14:paraId="762C4AF6" w14:textId="77777777" w:rsidR="000C423A" w:rsidRPr="000C423A" w:rsidRDefault="008645A4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vAlign w:val="bottom"/>
          </w:tcPr>
          <w:p w14:paraId="1C44ACD7" w14:textId="77777777" w:rsidR="000C423A" w:rsidRPr="000C423A" w:rsidRDefault="000C423A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3"/>
            <w:tcBorders>
              <w:bottom w:val="single" w:sz="4" w:space="0" w:color="auto"/>
            </w:tcBorders>
            <w:vAlign w:val="bottom"/>
          </w:tcPr>
          <w:p w14:paraId="11A7761F" w14:textId="77777777" w:rsidR="000C423A" w:rsidRPr="000C423A" w:rsidRDefault="005F2AE6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4A3901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0C423A" w:rsidRPr="005A6DB6" w14:paraId="34AC1454" w14:textId="77777777" w:rsidTr="00FA5670">
        <w:trPr>
          <w:trHeight w:val="420"/>
          <w:tblHeader/>
        </w:trPr>
        <w:tc>
          <w:tcPr>
            <w:tcW w:w="2999" w:type="dxa"/>
            <w:vAlign w:val="bottom"/>
          </w:tcPr>
          <w:p w14:paraId="0C4520A7" w14:textId="77777777" w:rsidR="000C423A" w:rsidRPr="005A6DB6" w:rsidRDefault="000C423A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bottom"/>
          </w:tcPr>
          <w:p w14:paraId="530270D9" w14:textId="77777777" w:rsidR="000C423A" w:rsidRPr="000C423A" w:rsidRDefault="000C423A" w:rsidP="000C4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FB007EE" w14:textId="77777777" w:rsidR="000C423A" w:rsidRPr="005A6DB6" w:rsidRDefault="000C423A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F2CF9CC" w14:textId="77777777" w:rsidR="000C423A" w:rsidRPr="005A6DB6" w:rsidRDefault="000C423A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B77D3C3" w14:textId="77777777" w:rsidR="000C423A" w:rsidRPr="005A6DB6" w:rsidRDefault="000C423A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36" w:type="dxa"/>
            <w:vAlign w:val="bottom"/>
          </w:tcPr>
          <w:p w14:paraId="7F03B2B5" w14:textId="77777777" w:rsidR="000C423A" w:rsidRPr="005A6DB6" w:rsidRDefault="000C423A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BEBC5E9" w14:textId="77777777" w:rsidR="000C423A" w:rsidRPr="005A6DB6" w:rsidRDefault="000C423A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F1454BC" w14:textId="77777777" w:rsidR="000C423A" w:rsidRPr="005A6DB6" w:rsidRDefault="000C423A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3A038903" w14:textId="77777777" w:rsidR="000C423A" w:rsidRPr="005A6DB6" w:rsidRDefault="000C423A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0C423A" w:rsidRPr="005A6DB6" w14:paraId="34E09FD0" w14:textId="77777777" w:rsidTr="00FA5670">
        <w:trPr>
          <w:trHeight w:val="420"/>
          <w:tblHeader/>
        </w:trPr>
        <w:tc>
          <w:tcPr>
            <w:tcW w:w="2999" w:type="dxa"/>
            <w:vAlign w:val="bottom"/>
          </w:tcPr>
          <w:p w14:paraId="4894A4FF" w14:textId="77777777" w:rsidR="000C423A" w:rsidRPr="005A6DB6" w:rsidRDefault="000C423A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bottom"/>
          </w:tcPr>
          <w:p w14:paraId="098A933F" w14:textId="77777777" w:rsidR="000C423A" w:rsidRPr="005A6DB6" w:rsidRDefault="000C423A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243" w:type="dxa"/>
            <w:gridSpan w:val="7"/>
            <w:vAlign w:val="bottom"/>
          </w:tcPr>
          <w:p w14:paraId="243F8BBD" w14:textId="77777777" w:rsidR="000C423A" w:rsidRPr="005A6DB6" w:rsidRDefault="000C423A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พันหุ้น / </w:t>
            </w:r>
            <w:r w:rsidRPr="005A6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C423A" w:rsidRPr="005A6DB6" w14:paraId="4049E561" w14:textId="77777777" w:rsidTr="00FA5670">
        <w:trPr>
          <w:trHeight w:val="420"/>
        </w:trPr>
        <w:tc>
          <w:tcPr>
            <w:tcW w:w="2999" w:type="dxa"/>
          </w:tcPr>
          <w:p w14:paraId="285FB359" w14:textId="77777777" w:rsidR="000C423A" w:rsidRPr="000C423A" w:rsidRDefault="000C423A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50" w:type="dxa"/>
            <w:vAlign w:val="bottom"/>
          </w:tcPr>
          <w:p w14:paraId="7A702D6D" w14:textId="77777777" w:rsidR="000C423A" w:rsidRDefault="000C423A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3C8BB578" w14:textId="77777777" w:rsidR="000C423A" w:rsidRPr="004C6EE8" w:rsidRDefault="000C423A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56BD94A2" w14:textId="77777777" w:rsidR="000C423A" w:rsidRPr="005A6DB6" w:rsidRDefault="000C423A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1FBF51A" w14:textId="77777777" w:rsidR="000C423A" w:rsidRDefault="000C423A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9F6AFA6" w14:textId="77777777" w:rsidR="000C423A" w:rsidRPr="005A6DB6" w:rsidRDefault="000C423A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7BD5EE8" w14:textId="77777777" w:rsidR="000C423A" w:rsidRPr="004C6EE8" w:rsidRDefault="000C423A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06EE9778" w14:textId="77777777" w:rsidR="000C423A" w:rsidRPr="005A6DB6" w:rsidRDefault="000C423A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14:paraId="0A357804" w14:textId="77777777" w:rsidR="000C423A" w:rsidRDefault="000C423A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5A16" w:rsidRPr="005A6DB6" w14:paraId="131A4775" w14:textId="77777777" w:rsidTr="00FA5670">
        <w:trPr>
          <w:trHeight w:val="420"/>
        </w:trPr>
        <w:tc>
          <w:tcPr>
            <w:tcW w:w="2999" w:type="dxa"/>
          </w:tcPr>
          <w:p w14:paraId="6DF18F5B" w14:textId="77777777" w:rsidR="00005A16" w:rsidRPr="009F29F1" w:rsidRDefault="00005A16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F29F1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9F29F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F29F1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850" w:type="dxa"/>
            <w:vAlign w:val="bottom"/>
          </w:tcPr>
          <w:p w14:paraId="67157D15" w14:textId="77777777" w:rsidR="00005A16" w:rsidRDefault="00005A16" w:rsidP="00FA4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3E6C858A" w14:textId="77777777" w:rsidR="00005A16" w:rsidRPr="004C6EE8" w:rsidRDefault="00005A16" w:rsidP="00A35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644BE316" w14:textId="77777777" w:rsidR="00005A16" w:rsidRPr="005A6DB6" w:rsidRDefault="00005A16" w:rsidP="00A35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E53A8AB" w14:textId="77777777" w:rsidR="00005A16" w:rsidRDefault="00005A16" w:rsidP="00A35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A7A949D" w14:textId="77777777" w:rsidR="00005A16" w:rsidRPr="005A6DB6" w:rsidRDefault="00005A16" w:rsidP="00A35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BA44BD6" w14:textId="77777777" w:rsidR="00005A16" w:rsidRPr="004C6EE8" w:rsidRDefault="00005A16" w:rsidP="00A35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78FE33DF" w14:textId="77777777" w:rsidR="00005A16" w:rsidRPr="005A6DB6" w:rsidRDefault="00005A16" w:rsidP="00A35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14:paraId="4B18D7C4" w14:textId="77777777" w:rsidR="00005A16" w:rsidRDefault="00005A16" w:rsidP="00A35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3901" w:rsidRPr="005A6DB6" w14:paraId="051B783F" w14:textId="77777777" w:rsidTr="00FA5670">
        <w:trPr>
          <w:trHeight w:val="420"/>
        </w:trPr>
        <w:tc>
          <w:tcPr>
            <w:tcW w:w="2999" w:type="dxa"/>
          </w:tcPr>
          <w:p w14:paraId="72341164" w14:textId="77777777" w:rsidR="004A3901" w:rsidRPr="00FB5E60" w:rsidRDefault="004A3901" w:rsidP="00BE2B72">
            <w:pPr>
              <w:numPr>
                <w:ilvl w:val="2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50" w:type="dxa"/>
            <w:vAlign w:val="bottom"/>
          </w:tcPr>
          <w:p w14:paraId="528C2AE1" w14:textId="77777777" w:rsidR="004A3901" w:rsidRPr="000C423A" w:rsidRDefault="004A3901" w:rsidP="0000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0.53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655D5D3" w14:textId="77777777" w:rsidR="004A3901" w:rsidRPr="00005A16" w:rsidRDefault="004A3901" w:rsidP="0000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5A16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005A16">
              <w:rPr>
                <w:rFonts w:ascii="Angsana New" w:hAnsi="Angsana New"/>
                <w:sz w:val="30"/>
                <w:szCs w:val="30"/>
              </w:rPr>
              <w:t>,025,608</w:t>
            </w:r>
          </w:p>
        </w:tc>
        <w:tc>
          <w:tcPr>
            <w:tcW w:w="236" w:type="dxa"/>
            <w:vAlign w:val="bottom"/>
          </w:tcPr>
          <w:p w14:paraId="05F8E290" w14:textId="77777777" w:rsidR="004A3901" w:rsidRPr="00005A16" w:rsidRDefault="004A3901" w:rsidP="0000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81858CC" w14:textId="77777777" w:rsidR="004A3901" w:rsidRPr="00005A16" w:rsidRDefault="004A3901" w:rsidP="0000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5A16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005A16">
              <w:rPr>
                <w:rFonts w:ascii="Angsana New" w:hAnsi="Angsana New"/>
                <w:sz w:val="30"/>
                <w:szCs w:val="30"/>
              </w:rPr>
              <w:t>,663,572</w:t>
            </w:r>
          </w:p>
        </w:tc>
        <w:tc>
          <w:tcPr>
            <w:tcW w:w="236" w:type="dxa"/>
            <w:vAlign w:val="bottom"/>
          </w:tcPr>
          <w:p w14:paraId="19136394" w14:textId="77777777" w:rsidR="004A3901" w:rsidRPr="00005A16" w:rsidRDefault="004A3901" w:rsidP="0000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7DFD399" w14:textId="77777777" w:rsidR="004A3901" w:rsidRPr="00005A16" w:rsidRDefault="004A3901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5A16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005A16">
              <w:rPr>
                <w:rFonts w:ascii="Angsana New" w:hAnsi="Angsana New"/>
                <w:sz w:val="30"/>
                <w:szCs w:val="30"/>
              </w:rPr>
              <w:t>,025,608</w:t>
            </w:r>
          </w:p>
        </w:tc>
        <w:tc>
          <w:tcPr>
            <w:tcW w:w="236" w:type="dxa"/>
            <w:vAlign w:val="bottom"/>
          </w:tcPr>
          <w:p w14:paraId="00C55C38" w14:textId="77777777" w:rsidR="004A3901" w:rsidRPr="00005A16" w:rsidRDefault="004A3901" w:rsidP="0000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2E6F7655" w14:textId="77777777" w:rsidR="004A3901" w:rsidRPr="00005A16" w:rsidRDefault="004A3901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5A16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005A16">
              <w:rPr>
                <w:rFonts w:ascii="Angsana New" w:hAnsi="Angsana New"/>
                <w:sz w:val="30"/>
                <w:szCs w:val="30"/>
              </w:rPr>
              <w:t>,663,572</w:t>
            </w:r>
          </w:p>
        </w:tc>
      </w:tr>
      <w:tr w:rsidR="004A3901" w:rsidRPr="005A6DB6" w14:paraId="777D3D63" w14:textId="77777777" w:rsidTr="00FA5670">
        <w:trPr>
          <w:trHeight w:val="420"/>
        </w:trPr>
        <w:tc>
          <w:tcPr>
            <w:tcW w:w="2999" w:type="dxa"/>
          </w:tcPr>
          <w:p w14:paraId="09E0ADF1" w14:textId="77777777" w:rsidR="004A3901" w:rsidRPr="000C423A" w:rsidRDefault="004A3901" w:rsidP="0000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850" w:type="dxa"/>
            <w:vAlign w:val="bottom"/>
          </w:tcPr>
          <w:p w14:paraId="0B7DB65B" w14:textId="77777777" w:rsidR="004A3901" w:rsidRDefault="004A3901" w:rsidP="0000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0C97AF0" w14:textId="77777777" w:rsidR="004A3901" w:rsidRPr="004C6EE8" w:rsidRDefault="004A3901" w:rsidP="0000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7C7E4261" w14:textId="77777777" w:rsidR="004A3901" w:rsidRPr="005A6DB6" w:rsidRDefault="004A3901" w:rsidP="0000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2C58F22" w14:textId="77777777" w:rsidR="004A3901" w:rsidRDefault="004A3901" w:rsidP="0000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010C39F" w14:textId="77777777" w:rsidR="004A3901" w:rsidRPr="005A6DB6" w:rsidRDefault="004A3901" w:rsidP="0000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E2D9469" w14:textId="77777777" w:rsidR="004A3901" w:rsidRPr="004C6EE8" w:rsidRDefault="004A3901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15A35E55" w14:textId="77777777" w:rsidR="004A3901" w:rsidRPr="005A6DB6" w:rsidRDefault="004A3901" w:rsidP="0000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3766A2B8" w14:textId="77777777" w:rsidR="004A3901" w:rsidRDefault="004A3901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3901" w:rsidRPr="00A359BD" w14:paraId="112C64A7" w14:textId="77777777" w:rsidTr="00FA5670">
        <w:trPr>
          <w:trHeight w:val="420"/>
        </w:trPr>
        <w:tc>
          <w:tcPr>
            <w:tcW w:w="2999" w:type="dxa"/>
          </w:tcPr>
          <w:p w14:paraId="1AA90949" w14:textId="77777777" w:rsidR="004A3901" w:rsidRPr="0022732A" w:rsidRDefault="004A3901" w:rsidP="00BE2B72">
            <w:pPr>
              <w:numPr>
                <w:ilvl w:val="2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5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73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50" w:type="dxa"/>
            <w:vAlign w:val="bottom"/>
          </w:tcPr>
          <w:p w14:paraId="61D5F4FB" w14:textId="77777777" w:rsidR="004A3901" w:rsidRPr="000C423A" w:rsidRDefault="004A3901" w:rsidP="0000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0.53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68243B9D" w14:textId="77777777" w:rsidR="004A3901" w:rsidRPr="00A359BD" w:rsidRDefault="004A3901" w:rsidP="0000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59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  <w:r w:rsidRPr="00A359BD">
              <w:rPr>
                <w:rFonts w:ascii="Angsana New" w:hAnsi="Angsana New"/>
                <w:b/>
                <w:bCs/>
                <w:sz w:val="30"/>
                <w:szCs w:val="30"/>
              </w:rPr>
              <w:t>,025,608</w:t>
            </w:r>
          </w:p>
        </w:tc>
        <w:tc>
          <w:tcPr>
            <w:tcW w:w="236" w:type="dxa"/>
            <w:vAlign w:val="bottom"/>
          </w:tcPr>
          <w:p w14:paraId="510FEE98" w14:textId="77777777" w:rsidR="004A3901" w:rsidRPr="00A359BD" w:rsidRDefault="004A3901" w:rsidP="0000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6B412105" w14:textId="77777777" w:rsidR="004A3901" w:rsidRPr="00A359BD" w:rsidRDefault="004A3901" w:rsidP="0000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59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  <w:r w:rsidRPr="00A359BD">
              <w:rPr>
                <w:rFonts w:ascii="Angsana New" w:hAnsi="Angsana New"/>
                <w:b/>
                <w:bCs/>
                <w:sz w:val="30"/>
                <w:szCs w:val="30"/>
              </w:rPr>
              <w:t>,663,572</w:t>
            </w:r>
          </w:p>
        </w:tc>
        <w:tc>
          <w:tcPr>
            <w:tcW w:w="236" w:type="dxa"/>
            <w:vAlign w:val="bottom"/>
          </w:tcPr>
          <w:p w14:paraId="3C9CBAEC" w14:textId="77777777" w:rsidR="004A3901" w:rsidRPr="00A359BD" w:rsidRDefault="004A3901" w:rsidP="0000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63BBBE2F" w14:textId="77777777" w:rsidR="004A3901" w:rsidRPr="00A359BD" w:rsidRDefault="004A3901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59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  <w:r w:rsidRPr="00A359BD">
              <w:rPr>
                <w:rFonts w:ascii="Angsana New" w:hAnsi="Angsana New"/>
                <w:b/>
                <w:bCs/>
                <w:sz w:val="30"/>
                <w:szCs w:val="30"/>
              </w:rPr>
              <w:t>,025,608</w:t>
            </w:r>
          </w:p>
        </w:tc>
        <w:tc>
          <w:tcPr>
            <w:tcW w:w="236" w:type="dxa"/>
            <w:vAlign w:val="bottom"/>
          </w:tcPr>
          <w:p w14:paraId="347BF1BC" w14:textId="77777777" w:rsidR="004A3901" w:rsidRPr="00A359BD" w:rsidRDefault="004A3901" w:rsidP="0000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11F578EA" w14:textId="77777777" w:rsidR="004A3901" w:rsidRPr="00A359BD" w:rsidRDefault="004A3901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59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  <w:r w:rsidRPr="00A359BD">
              <w:rPr>
                <w:rFonts w:ascii="Angsana New" w:hAnsi="Angsana New"/>
                <w:b/>
                <w:bCs/>
                <w:sz w:val="30"/>
                <w:szCs w:val="30"/>
              </w:rPr>
              <w:t>,663,572</w:t>
            </w:r>
          </w:p>
        </w:tc>
      </w:tr>
      <w:tr w:rsidR="004A3901" w:rsidRPr="005A6DB6" w14:paraId="534FED5D" w14:textId="77777777" w:rsidTr="00FA5670">
        <w:trPr>
          <w:trHeight w:val="420"/>
        </w:trPr>
        <w:tc>
          <w:tcPr>
            <w:tcW w:w="2999" w:type="dxa"/>
          </w:tcPr>
          <w:p w14:paraId="6F1E249F" w14:textId="77777777" w:rsidR="004A3901" w:rsidRPr="000C423A" w:rsidRDefault="004A3901" w:rsidP="0000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50" w:type="dxa"/>
            <w:vAlign w:val="bottom"/>
          </w:tcPr>
          <w:p w14:paraId="726FCC50" w14:textId="77777777" w:rsidR="004A3901" w:rsidRDefault="004A3901" w:rsidP="0000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45FE1046" w14:textId="77777777" w:rsidR="004A3901" w:rsidRPr="004C6EE8" w:rsidRDefault="004A3901" w:rsidP="0000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3EC326F8" w14:textId="77777777" w:rsidR="004A3901" w:rsidRPr="005A6DB6" w:rsidRDefault="004A3901" w:rsidP="0000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FBAD441" w14:textId="77777777" w:rsidR="004A3901" w:rsidRDefault="004A3901" w:rsidP="0000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D6DAB7D" w14:textId="77777777" w:rsidR="004A3901" w:rsidRPr="005A6DB6" w:rsidRDefault="004A3901" w:rsidP="0000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358A724" w14:textId="77777777" w:rsidR="004A3901" w:rsidRPr="004C6EE8" w:rsidRDefault="004A3901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4B10C38E" w14:textId="77777777" w:rsidR="004A3901" w:rsidRPr="005A6DB6" w:rsidRDefault="004A3901" w:rsidP="0000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14:paraId="5D2AF042" w14:textId="77777777" w:rsidR="004A3901" w:rsidRDefault="004A3901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3901" w:rsidRPr="005A6DB6" w14:paraId="739CD62C" w14:textId="77777777" w:rsidTr="00FA5670">
        <w:trPr>
          <w:trHeight w:val="420"/>
        </w:trPr>
        <w:tc>
          <w:tcPr>
            <w:tcW w:w="2999" w:type="dxa"/>
          </w:tcPr>
          <w:p w14:paraId="3C51FD60" w14:textId="77777777" w:rsidR="004A3901" w:rsidRPr="00FB5E60" w:rsidRDefault="004A3901" w:rsidP="0000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850" w:type="dxa"/>
            <w:vAlign w:val="bottom"/>
          </w:tcPr>
          <w:p w14:paraId="307217A1" w14:textId="77777777" w:rsidR="004A3901" w:rsidRPr="000C423A" w:rsidRDefault="004A3901" w:rsidP="0000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24014778" w14:textId="77777777" w:rsidR="004A3901" w:rsidRPr="004C6EE8" w:rsidRDefault="004A3901" w:rsidP="0000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601F811C" w14:textId="77777777" w:rsidR="004A3901" w:rsidRPr="005A6DB6" w:rsidRDefault="004A3901" w:rsidP="0000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3A90A0E" w14:textId="77777777" w:rsidR="004A3901" w:rsidRDefault="004A3901" w:rsidP="0000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6F390BA" w14:textId="77777777" w:rsidR="004A3901" w:rsidRPr="005A6DB6" w:rsidRDefault="004A3901" w:rsidP="0000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9042102" w14:textId="77777777" w:rsidR="004A3901" w:rsidRPr="004C6EE8" w:rsidRDefault="004A3901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2E734A3B" w14:textId="77777777" w:rsidR="004A3901" w:rsidRPr="005A6DB6" w:rsidRDefault="004A3901" w:rsidP="0000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14:paraId="17F380B1" w14:textId="77777777" w:rsidR="004A3901" w:rsidRDefault="004A3901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38E9" w:rsidRPr="005A6DB6" w14:paraId="40195DC9" w14:textId="77777777" w:rsidTr="00FA5670">
        <w:trPr>
          <w:trHeight w:val="420"/>
        </w:trPr>
        <w:tc>
          <w:tcPr>
            <w:tcW w:w="2999" w:type="dxa"/>
          </w:tcPr>
          <w:p w14:paraId="62D147F3" w14:textId="77777777" w:rsidR="004A38E9" w:rsidRPr="00FB5E60" w:rsidRDefault="004A38E9" w:rsidP="00BE2B72">
            <w:pPr>
              <w:numPr>
                <w:ilvl w:val="2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50" w:type="dxa"/>
            <w:vAlign w:val="bottom"/>
          </w:tcPr>
          <w:p w14:paraId="11C219C2" w14:textId="77777777" w:rsidR="004A38E9" w:rsidRPr="000C423A" w:rsidRDefault="004A38E9" w:rsidP="0000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0.53</w:t>
            </w:r>
          </w:p>
        </w:tc>
        <w:tc>
          <w:tcPr>
            <w:tcW w:w="1134" w:type="dxa"/>
            <w:vAlign w:val="bottom"/>
          </w:tcPr>
          <w:p w14:paraId="5E62F134" w14:textId="77777777" w:rsidR="004A38E9" w:rsidRPr="00A359BD" w:rsidRDefault="004A38E9" w:rsidP="00540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4,067,</w:t>
            </w:r>
            <w:r w:rsidR="00540DEA">
              <w:rPr>
                <w:rFonts w:ascii="Angsana New" w:hAnsi="Angsana New" w:hint="cs"/>
                <w:sz w:val="30"/>
                <w:szCs w:val="30"/>
                <w:cs/>
              </w:rPr>
              <w:t>848</w:t>
            </w:r>
          </w:p>
        </w:tc>
        <w:tc>
          <w:tcPr>
            <w:tcW w:w="236" w:type="dxa"/>
            <w:vAlign w:val="bottom"/>
          </w:tcPr>
          <w:p w14:paraId="14CC4DE8" w14:textId="77777777" w:rsidR="004A38E9" w:rsidRPr="00A359BD" w:rsidRDefault="004A38E9" w:rsidP="0000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CD573FA" w14:textId="77777777" w:rsidR="004A38E9" w:rsidRPr="00A359BD" w:rsidRDefault="00540DEA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,155,959</w:t>
            </w:r>
          </w:p>
        </w:tc>
        <w:tc>
          <w:tcPr>
            <w:tcW w:w="236" w:type="dxa"/>
            <w:vAlign w:val="bottom"/>
          </w:tcPr>
          <w:p w14:paraId="23CF2E97" w14:textId="77777777" w:rsidR="004A38E9" w:rsidRPr="00A359BD" w:rsidRDefault="004A38E9" w:rsidP="0000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E3B1891" w14:textId="77777777" w:rsidR="004A38E9" w:rsidRPr="00A359BD" w:rsidRDefault="004A38E9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4,067,640</w:t>
            </w:r>
          </w:p>
        </w:tc>
        <w:tc>
          <w:tcPr>
            <w:tcW w:w="236" w:type="dxa"/>
            <w:vAlign w:val="bottom"/>
          </w:tcPr>
          <w:p w14:paraId="1C2A57FB" w14:textId="77777777" w:rsidR="004A38E9" w:rsidRPr="00A359BD" w:rsidRDefault="004A38E9" w:rsidP="00C6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14:paraId="1F7E01D7" w14:textId="77777777" w:rsidR="004A38E9" w:rsidRPr="00A359BD" w:rsidRDefault="00540DEA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2,155,849</w:t>
            </w:r>
          </w:p>
        </w:tc>
      </w:tr>
      <w:tr w:rsidR="00540DEA" w:rsidRPr="005A6DB6" w14:paraId="06694D95" w14:textId="77777777" w:rsidTr="00FA5670">
        <w:trPr>
          <w:trHeight w:val="420"/>
        </w:trPr>
        <w:tc>
          <w:tcPr>
            <w:tcW w:w="2999" w:type="dxa"/>
          </w:tcPr>
          <w:p w14:paraId="282FC934" w14:textId="77777777" w:rsidR="00540DEA" w:rsidRPr="00FB5E60" w:rsidRDefault="00540DEA" w:rsidP="0000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ออกหุ้นให้ตามสิทธิ</w:t>
            </w:r>
          </w:p>
        </w:tc>
        <w:tc>
          <w:tcPr>
            <w:tcW w:w="850" w:type="dxa"/>
            <w:vAlign w:val="bottom"/>
          </w:tcPr>
          <w:p w14:paraId="4C4699EB" w14:textId="77777777" w:rsidR="00540DEA" w:rsidRDefault="00540DEA" w:rsidP="0000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0.53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B8BB7E5" w14:textId="77777777" w:rsidR="00540DEA" w:rsidRPr="00A359BD" w:rsidRDefault="00540DEA" w:rsidP="004A3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A1A98C5" w14:textId="77777777" w:rsidR="00540DEA" w:rsidRPr="00A359BD" w:rsidRDefault="00540DEA" w:rsidP="0000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9638977" w14:textId="77777777" w:rsidR="00540DEA" w:rsidRPr="00A359BD" w:rsidRDefault="00540DEA" w:rsidP="00F4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A9D9A81" w14:textId="77777777" w:rsidR="00540DEA" w:rsidRPr="00A359BD" w:rsidRDefault="00540DEA" w:rsidP="0000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B3D45DF" w14:textId="77777777" w:rsidR="00540DEA" w:rsidRPr="00A359BD" w:rsidRDefault="00540DEA" w:rsidP="00F44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</w:t>
            </w:r>
          </w:p>
        </w:tc>
        <w:tc>
          <w:tcPr>
            <w:tcW w:w="236" w:type="dxa"/>
            <w:vAlign w:val="bottom"/>
          </w:tcPr>
          <w:p w14:paraId="48AE2AFE" w14:textId="77777777" w:rsidR="00540DEA" w:rsidRPr="00A359BD" w:rsidRDefault="00540DEA" w:rsidP="00C6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5CB427D7" w14:textId="77777777" w:rsidR="00540DEA" w:rsidRPr="00A359BD" w:rsidRDefault="00540DEA" w:rsidP="00540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</w:t>
            </w:r>
          </w:p>
        </w:tc>
      </w:tr>
      <w:tr w:rsidR="00540DEA" w:rsidRPr="005A6DB6" w14:paraId="0EDE2F76" w14:textId="77777777" w:rsidTr="00FA5670">
        <w:trPr>
          <w:trHeight w:val="420"/>
        </w:trPr>
        <w:tc>
          <w:tcPr>
            <w:tcW w:w="2999" w:type="dxa"/>
          </w:tcPr>
          <w:p w14:paraId="10D204E1" w14:textId="77777777" w:rsidR="00540DEA" w:rsidRPr="000C423A" w:rsidRDefault="00540DEA" w:rsidP="0000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850" w:type="dxa"/>
            <w:vAlign w:val="bottom"/>
          </w:tcPr>
          <w:p w14:paraId="6411E49B" w14:textId="77777777" w:rsidR="00540DEA" w:rsidRDefault="00540DEA" w:rsidP="0000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D7C0958" w14:textId="77777777" w:rsidR="00540DEA" w:rsidRPr="00A359BD" w:rsidRDefault="00540DEA" w:rsidP="0000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A7F3230" w14:textId="77777777" w:rsidR="00540DEA" w:rsidRPr="00A359BD" w:rsidRDefault="00540DEA" w:rsidP="0000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CB51E46" w14:textId="77777777" w:rsidR="00540DEA" w:rsidRPr="00A359BD" w:rsidRDefault="00540DEA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B573E2C" w14:textId="77777777" w:rsidR="00540DEA" w:rsidRPr="00A359BD" w:rsidRDefault="00540DEA" w:rsidP="0000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CF8D030" w14:textId="77777777" w:rsidR="00540DEA" w:rsidRPr="00A359BD" w:rsidRDefault="00540DEA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0578FBC" w14:textId="77777777" w:rsidR="00540DEA" w:rsidRPr="00A359BD" w:rsidRDefault="00540DEA" w:rsidP="00C6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1A321862" w14:textId="77777777" w:rsidR="00540DEA" w:rsidRPr="00A359BD" w:rsidRDefault="00540DEA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0DEA" w:rsidRPr="005A6DB6" w14:paraId="218F7801" w14:textId="77777777" w:rsidTr="00FA5670">
        <w:trPr>
          <w:trHeight w:val="420"/>
        </w:trPr>
        <w:tc>
          <w:tcPr>
            <w:tcW w:w="2999" w:type="dxa"/>
          </w:tcPr>
          <w:p w14:paraId="7CCF7CC2" w14:textId="77777777" w:rsidR="00540DEA" w:rsidRPr="0022732A" w:rsidRDefault="00540DEA" w:rsidP="00BE2B72">
            <w:pPr>
              <w:numPr>
                <w:ilvl w:val="2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5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73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50" w:type="dxa"/>
            <w:vAlign w:val="bottom"/>
          </w:tcPr>
          <w:p w14:paraId="3EF215D6" w14:textId="77777777" w:rsidR="00540DEA" w:rsidRPr="000C423A" w:rsidRDefault="00540DEA" w:rsidP="0000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0.53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683C9A37" w14:textId="77777777" w:rsidR="00540DEA" w:rsidRPr="00A359BD" w:rsidRDefault="00540DEA" w:rsidP="00540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4,067,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848</w:t>
            </w:r>
          </w:p>
        </w:tc>
        <w:tc>
          <w:tcPr>
            <w:tcW w:w="236" w:type="dxa"/>
            <w:vAlign w:val="bottom"/>
          </w:tcPr>
          <w:p w14:paraId="77F52A43" w14:textId="77777777" w:rsidR="00540DEA" w:rsidRPr="00A359BD" w:rsidRDefault="00540DEA" w:rsidP="0000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136336F7" w14:textId="77777777" w:rsidR="00540DEA" w:rsidRPr="00A359BD" w:rsidRDefault="00540DEA" w:rsidP="00540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2,155,959</w:t>
            </w:r>
          </w:p>
        </w:tc>
        <w:tc>
          <w:tcPr>
            <w:tcW w:w="236" w:type="dxa"/>
            <w:vAlign w:val="bottom"/>
          </w:tcPr>
          <w:p w14:paraId="6040677D" w14:textId="77777777" w:rsidR="00540DEA" w:rsidRPr="00A359BD" w:rsidRDefault="00540DEA" w:rsidP="0000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21CF045F" w14:textId="77777777" w:rsidR="00540DEA" w:rsidRPr="00A359BD" w:rsidRDefault="00540DEA" w:rsidP="00540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4,067,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848</w:t>
            </w:r>
          </w:p>
        </w:tc>
        <w:tc>
          <w:tcPr>
            <w:tcW w:w="236" w:type="dxa"/>
            <w:vAlign w:val="bottom"/>
          </w:tcPr>
          <w:p w14:paraId="1DE781D0" w14:textId="77777777" w:rsidR="00540DEA" w:rsidRPr="00A359BD" w:rsidRDefault="00540DEA" w:rsidP="00C6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556BBF1C" w14:textId="77777777" w:rsidR="00540DEA" w:rsidRPr="00A359BD" w:rsidRDefault="00540DEA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2,155,959</w:t>
            </w:r>
          </w:p>
        </w:tc>
      </w:tr>
    </w:tbl>
    <w:p w14:paraId="17FB883F" w14:textId="77777777" w:rsidR="002A3EE0" w:rsidRDefault="002A3EE0" w:rsidP="00707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7A6901C" w14:textId="77777777" w:rsidR="008B4718" w:rsidRDefault="008B4718" w:rsidP="00FA5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B471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การออกหุ้นสามัญ</w:t>
      </w:r>
    </w:p>
    <w:p w14:paraId="3BF356FE" w14:textId="77777777" w:rsidR="008B4718" w:rsidRDefault="008B4718" w:rsidP="002E2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15D196E" w14:textId="77777777" w:rsidR="005F2AE6" w:rsidRPr="008B4718" w:rsidRDefault="005F2AE6" w:rsidP="005F2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8B4718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7A7F95">
        <w:rPr>
          <w:rFonts w:ascii="Angsana New" w:hAnsi="Angsana New" w:hint="cs"/>
          <w:sz w:val="30"/>
          <w:szCs w:val="30"/>
          <w:cs/>
        </w:rPr>
        <w:t>13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33314A">
        <w:rPr>
          <w:rFonts w:ascii="Angsana New" w:hAnsi="Angsana New" w:hint="cs"/>
          <w:sz w:val="30"/>
          <w:szCs w:val="30"/>
          <w:cs/>
        </w:rPr>
        <w:t>25</w:t>
      </w:r>
      <w:r w:rsidR="0033314A">
        <w:rPr>
          <w:rFonts w:ascii="Angsana New" w:hAnsi="Angsana New"/>
          <w:sz w:val="30"/>
          <w:szCs w:val="30"/>
        </w:rPr>
        <w:t>59</w:t>
      </w:r>
      <w:r w:rsidRPr="008B471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บริษัทได้มีการออกหุ้นสามัญเป็นจำนวนรวม 208,000 </w:t>
      </w:r>
      <w:r>
        <w:rPr>
          <w:rFonts w:ascii="Angsana New" w:hAnsi="Angsana New"/>
          <w:sz w:val="30"/>
          <w:szCs w:val="30"/>
          <w:cs/>
        </w:rPr>
        <w:t xml:space="preserve">หน่วย </w:t>
      </w:r>
      <w:r>
        <w:rPr>
          <w:rFonts w:ascii="Angsana New" w:hAnsi="Angsana New" w:hint="cs"/>
          <w:sz w:val="30"/>
          <w:szCs w:val="30"/>
          <w:cs/>
        </w:rPr>
        <w:t>เนื่องมาจากการใช้สิทธิซื้อหุ้นของโครงการสิทธิซื้อหุ้นที่ให้แก่</w:t>
      </w:r>
      <w:r w:rsidRPr="008B4718">
        <w:rPr>
          <w:rFonts w:ascii="Angsana New" w:hAnsi="Angsana New"/>
          <w:sz w:val="30"/>
          <w:szCs w:val="30"/>
          <w:cs/>
        </w:rPr>
        <w:t>กรรมการ ผู้บริหาร และ/หรือ</w:t>
      </w:r>
      <w:r w:rsidRPr="008B4718">
        <w:rPr>
          <w:rFonts w:ascii="Angsana New" w:hAnsi="Angsana New" w:hint="cs"/>
          <w:sz w:val="30"/>
          <w:szCs w:val="30"/>
          <w:cs/>
        </w:rPr>
        <w:t xml:space="preserve"> </w:t>
      </w:r>
      <w:r w:rsidRPr="008B4718">
        <w:rPr>
          <w:rFonts w:ascii="Angsana New" w:hAnsi="Angsana New"/>
          <w:sz w:val="30"/>
          <w:szCs w:val="30"/>
          <w:cs/>
        </w:rPr>
        <w:t>พนักงานของบริษัทและ</w:t>
      </w:r>
      <w:r w:rsidRPr="008B4718">
        <w:rPr>
          <w:rFonts w:ascii="Angsana New" w:hAnsi="Angsana New"/>
          <w:sz w:val="30"/>
          <w:szCs w:val="30"/>
        </w:rPr>
        <w:t>/</w:t>
      </w:r>
      <w:r>
        <w:rPr>
          <w:rFonts w:ascii="Angsana New" w:hAnsi="Angsana New" w:hint="cs"/>
          <w:sz w:val="30"/>
          <w:szCs w:val="30"/>
          <w:cs/>
        </w:rPr>
        <w:t>หรือ</w:t>
      </w:r>
      <w:r w:rsidRPr="008B4718">
        <w:rPr>
          <w:rFonts w:ascii="Angsana New" w:hAnsi="Angsana New"/>
          <w:sz w:val="30"/>
          <w:szCs w:val="30"/>
          <w:cs/>
        </w:rPr>
        <w:t>บริษัทย่อย</w:t>
      </w:r>
      <w:r>
        <w:rPr>
          <w:rFonts w:ascii="Angsana New" w:hAnsi="Angsana New" w:hint="cs"/>
          <w:sz w:val="30"/>
          <w:szCs w:val="30"/>
          <w:cs/>
        </w:rPr>
        <w:t xml:space="preserve">      ในปี </w:t>
      </w:r>
      <w:r>
        <w:rPr>
          <w:rFonts w:ascii="Angsana New" w:hAnsi="Angsana New"/>
          <w:sz w:val="30"/>
          <w:szCs w:val="30"/>
        </w:rPr>
        <w:t xml:space="preserve">2556 </w:t>
      </w:r>
      <w:r>
        <w:rPr>
          <w:rFonts w:ascii="Angsana New" w:hAnsi="Angsana New"/>
          <w:sz w:val="30"/>
          <w:szCs w:val="30"/>
          <w:cs/>
        </w:rPr>
        <w:t>รวมเป็นจำนวนเงินทั้งสิ้น</w:t>
      </w:r>
      <w:r>
        <w:rPr>
          <w:rFonts w:ascii="Angsana New" w:hAnsi="Angsana New" w:hint="cs"/>
          <w:sz w:val="30"/>
          <w:szCs w:val="30"/>
          <w:cs/>
        </w:rPr>
        <w:t xml:space="preserve"> 0.21</w:t>
      </w:r>
      <w:r w:rsidRPr="008B4718">
        <w:rPr>
          <w:rFonts w:ascii="Angsana New" w:hAnsi="Angsana New"/>
          <w:sz w:val="30"/>
          <w:szCs w:val="30"/>
          <w:cs/>
        </w:rPr>
        <w:t xml:space="preserve"> ล้านบาท ซึ่งทำให้บริษัทมีส่วนเกินมูลค่าหุ้นเป็นจำนวน </w:t>
      </w:r>
      <w:r>
        <w:rPr>
          <w:rFonts w:ascii="Angsana New" w:hAnsi="Angsana New" w:hint="cs"/>
          <w:sz w:val="30"/>
          <w:szCs w:val="30"/>
          <w:cs/>
        </w:rPr>
        <w:t>0.10</w:t>
      </w:r>
      <w:r w:rsidRPr="008B4718">
        <w:rPr>
          <w:rFonts w:ascii="Angsana New" w:hAnsi="Angsana New"/>
          <w:sz w:val="30"/>
          <w:szCs w:val="30"/>
          <w:cs/>
        </w:rPr>
        <w:t xml:space="preserve"> ล้านบาท บริษัทได้จดทะเบียนทุนที่ชำระแล้วจากการใช้สิทธิดังกล่าวกับกระทรวงพาณิชย์เมื่อวันที่ </w:t>
      </w:r>
      <w:r>
        <w:rPr>
          <w:rFonts w:ascii="Angsana New" w:hAnsi="Angsana New" w:hint="cs"/>
          <w:sz w:val="30"/>
          <w:szCs w:val="30"/>
          <w:cs/>
        </w:rPr>
        <w:t xml:space="preserve">23 พฤษภาคม </w:t>
      </w:r>
      <w:r w:rsidR="008645A4">
        <w:rPr>
          <w:rFonts w:ascii="Angsana New" w:hAnsi="Angsana New" w:hint="cs"/>
          <w:sz w:val="30"/>
          <w:szCs w:val="30"/>
          <w:cs/>
        </w:rPr>
        <w:t>2560</w:t>
      </w:r>
    </w:p>
    <w:p w14:paraId="6BA54B8D" w14:textId="77777777" w:rsidR="004F6C83" w:rsidRDefault="004F6C83" w:rsidP="00333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F506213" w14:textId="77777777" w:rsidR="008B4718" w:rsidRDefault="008B4718" w:rsidP="002E2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D0BDF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09CF500B" w14:textId="77777777" w:rsidR="008B4718" w:rsidRPr="008D0BDF" w:rsidRDefault="008B4718" w:rsidP="002E2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13E6101" w14:textId="77777777" w:rsidR="008B4718" w:rsidRDefault="008B4718" w:rsidP="002E2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D0BDF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8D0BDF">
        <w:rPr>
          <w:rFonts w:ascii="Angsana New" w:hAnsi="Angsana New"/>
          <w:sz w:val="30"/>
          <w:szCs w:val="30"/>
        </w:rPr>
        <w:t>2535</w:t>
      </w:r>
      <w:r w:rsidRPr="008D0BDF">
        <w:rPr>
          <w:rFonts w:ascii="Angsana New" w:hAnsi="Angsana New"/>
          <w:sz w:val="30"/>
          <w:szCs w:val="30"/>
          <w:cs/>
        </w:rPr>
        <w:t xml:space="preserve"> มาตรา </w:t>
      </w:r>
      <w:r w:rsidRPr="008D0BDF">
        <w:rPr>
          <w:rFonts w:ascii="Angsana New" w:hAnsi="Angsana New"/>
          <w:sz w:val="30"/>
          <w:szCs w:val="30"/>
        </w:rPr>
        <w:t>51</w:t>
      </w:r>
      <w:r w:rsidRPr="008D0BDF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8D0BDF">
        <w:rPr>
          <w:rFonts w:ascii="Angsana New" w:hAnsi="Angsana New"/>
          <w:sz w:val="30"/>
          <w:szCs w:val="30"/>
        </w:rPr>
        <w:t>“</w:t>
      </w:r>
      <w:r w:rsidRPr="008D0BDF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8D0BDF">
        <w:rPr>
          <w:rFonts w:ascii="Angsana New" w:hAnsi="Angsana New"/>
          <w:sz w:val="30"/>
          <w:szCs w:val="30"/>
        </w:rPr>
        <w:t>”</w:t>
      </w:r>
      <w:r w:rsidRPr="008D0BDF">
        <w:rPr>
          <w:rFonts w:ascii="Angsana New" w:hAnsi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011C473F" w14:textId="77777777" w:rsidR="0033314A" w:rsidRPr="008D0BDF" w:rsidRDefault="0033314A" w:rsidP="002E2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34E5F44F" w14:textId="77777777" w:rsidR="00EF0B6C" w:rsidRPr="005D348C" w:rsidRDefault="003A13DB" w:rsidP="002E2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8B4718">
        <w:rPr>
          <w:rFonts w:ascii="Angsana New" w:hAnsi="Angsana New" w:hint="cs"/>
          <w:b/>
          <w:bCs/>
          <w:sz w:val="30"/>
          <w:szCs w:val="30"/>
          <w:cs/>
        </w:rPr>
        <w:lastRenderedPageBreak/>
        <w:t>3</w:t>
      </w:r>
      <w:r w:rsidR="004D1D1D">
        <w:rPr>
          <w:rFonts w:ascii="Angsana New" w:hAnsi="Angsana New"/>
          <w:b/>
          <w:bCs/>
          <w:sz w:val="30"/>
          <w:szCs w:val="30"/>
        </w:rPr>
        <w:t>2</w:t>
      </w:r>
      <w:r w:rsidR="00EF0B6C" w:rsidRPr="005D348C">
        <w:rPr>
          <w:rFonts w:ascii="Angsana New" w:hAnsi="Angsana New"/>
          <w:b/>
          <w:bCs/>
          <w:sz w:val="30"/>
          <w:szCs w:val="30"/>
          <w:cs/>
        </w:rPr>
        <w:tab/>
        <w:t>ใบสำคัญแสดงสิทธิที่จะซื้อหุ้น</w:t>
      </w:r>
    </w:p>
    <w:p w14:paraId="74DA4BEB" w14:textId="77777777" w:rsidR="00EF0B6C" w:rsidRPr="00DD1B9E" w:rsidRDefault="00EF0B6C" w:rsidP="002E26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sz w:val="20"/>
          <w:szCs w:val="20"/>
        </w:rPr>
      </w:pPr>
    </w:p>
    <w:p w14:paraId="759F7E2D" w14:textId="77777777" w:rsidR="00EF0B6C" w:rsidRPr="005D348C" w:rsidRDefault="00EF0B6C" w:rsidP="002E2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5D348C">
        <w:rPr>
          <w:rFonts w:ascii="Angsana New" w:hAnsi="Angsana New"/>
          <w:i/>
          <w:iCs/>
          <w:sz w:val="30"/>
          <w:szCs w:val="30"/>
        </w:rPr>
        <w:t>NMG-WB</w:t>
      </w:r>
    </w:p>
    <w:p w14:paraId="02B87A10" w14:textId="77777777" w:rsidR="00EF0B6C" w:rsidRPr="00367DE2" w:rsidRDefault="00EF0B6C" w:rsidP="002E2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14:paraId="7A2F7912" w14:textId="77777777" w:rsidR="00222FD1" w:rsidRPr="00222FD1" w:rsidRDefault="00222FD1" w:rsidP="00222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22FD1">
        <w:rPr>
          <w:rFonts w:ascii="Angsana New" w:hAnsi="Angsana New"/>
          <w:sz w:val="30"/>
          <w:szCs w:val="30"/>
          <w:cs/>
        </w:rPr>
        <w:t>ในการประชุมสามัญประจำปี</w:t>
      </w:r>
      <w:r w:rsidRPr="00222FD1">
        <w:rPr>
          <w:rFonts w:ascii="Angsana New" w:hAnsi="Angsana New" w:hint="cs"/>
          <w:sz w:val="30"/>
          <w:szCs w:val="30"/>
          <w:cs/>
        </w:rPr>
        <w:t>ของ</w:t>
      </w:r>
      <w:r w:rsidRPr="00222FD1">
        <w:rPr>
          <w:rFonts w:ascii="Angsana New" w:hAnsi="Angsana New"/>
          <w:sz w:val="30"/>
          <w:szCs w:val="30"/>
          <w:cs/>
        </w:rPr>
        <w:t xml:space="preserve">ผู้ถือหุ้นของบริษัทเมื่อวันที่ 25 เมษายน 2556 </w:t>
      </w:r>
      <w:r>
        <w:rPr>
          <w:rFonts w:ascii="Angsana New" w:hAnsi="Angsana New"/>
          <w:sz w:val="30"/>
          <w:szCs w:val="30"/>
          <w:cs/>
        </w:rPr>
        <w:t>ผู้ถือหุ้นมีมติอนุมัติการออ</w:t>
      </w:r>
      <w:r>
        <w:rPr>
          <w:rFonts w:ascii="Angsana New" w:hAnsi="Angsana New" w:hint="cs"/>
          <w:sz w:val="30"/>
          <w:szCs w:val="30"/>
          <w:cs/>
        </w:rPr>
        <w:t>ก</w:t>
      </w:r>
      <w:r w:rsidRPr="00222FD1">
        <w:rPr>
          <w:rFonts w:ascii="Angsana New" w:hAnsi="Angsana New"/>
          <w:sz w:val="30"/>
          <w:szCs w:val="30"/>
          <w:cs/>
        </w:rPr>
        <w:t>ใบสำคัญแสดงสิทธิที่จะซื้อหุ้นสามัญ</w:t>
      </w:r>
      <w:r w:rsidR="003519FD">
        <w:rPr>
          <w:rFonts w:ascii="Angsana New" w:hAnsi="Angsana New"/>
          <w:sz w:val="30"/>
          <w:szCs w:val="30"/>
        </w:rPr>
        <w:t xml:space="preserve"> </w:t>
      </w:r>
      <w:r w:rsidR="003519FD">
        <w:rPr>
          <w:rFonts w:ascii="Angsana New" w:hAnsi="Angsana New" w:hint="cs"/>
          <w:sz w:val="30"/>
          <w:szCs w:val="30"/>
          <w:cs/>
        </w:rPr>
        <w:t>(</w:t>
      </w:r>
      <w:r w:rsidR="00DD422B">
        <w:rPr>
          <w:rFonts w:ascii="Angsana New" w:hAnsi="Angsana New"/>
          <w:sz w:val="30"/>
          <w:szCs w:val="30"/>
        </w:rPr>
        <w:t>“</w:t>
      </w:r>
      <w:r w:rsidR="003519FD">
        <w:rPr>
          <w:rFonts w:ascii="Angsana New" w:hAnsi="Angsana New" w:hint="cs"/>
          <w:sz w:val="30"/>
          <w:szCs w:val="30"/>
          <w:cs/>
        </w:rPr>
        <w:t>ใบสำคัญแสดงสิทธิ</w:t>
      </w:r>
      <w:r w:rsidR="00DD422B">
        <w:rPr>
          <w:rFonts w:ascii="Angsana New" w:hAnsi="Angsana New"/>
          <w:sz w:val="30"/>
          <w:szCs w:val="30"/>
        </w:rPr>
        <w:t>”</w:t>
      </w:r>
      <w:r w:rsidR="003519FD">
        <w:rPr>
          <w:rFonts w:ascii="Angsana New" w:hAnsi="Angsana New" w:hint="cs"/>
          <w:sz w:val="30"/>
          <w:szCs w:val="30"/>
          <w:cs/>
        </w:rPr>
        <w:t xml:space="preserve">) </w:t>
      </w:r>
      <w:r w:rsidRPr="00222FD1">
        <w:rPr>
          <w:rFonts w:ascii="Angsana New" w:hAnsi="Angsana New"/>
          <w:sz w:val="30"/>
          <w:szCs w:val="30"/>
          <w:cs/>
        </w:rPr>
        <w:t>ของบริษัทให้แก่กรรมการ ผู้บริหาร</w:t>
      </w:r>
      <w:r w:rsidRPr="00222FD1">
        <w:rPr>
          <w:rFonts w:ascii="Angsana New" w:hAnsi="Angsana New"/>
          <w:sz w:val="30"/>
          <w:szCs w:val="30"/>
        </w:rPr>
        <w:t xml:space="preserve"> </w:t>
      </w:r>
      <w:r w:rsidR="003519FD">
        <w:rPr>
          <w:rFonts w:ascii="Angsana New" w:hAnsi="Angsana New"/>
          <w:sz w:val="30"/>
          <w:szCs w:val="30"/>
          <w:cs/>
        </w:rPr>
        <w:t>และ/หรือ พนักงานของบริษัทและ/หรือ</w:t>
      </w:r>
      <w:r w:rsidRPr="00222FD1">
        <w:rPr>
          <w:rFonts w:ascii="Angsana New" w:hAnsi="Angsana New"/>
          <w:sz w:val="30"/>
          <w:szCs w:val="30"/>
          <w:cs/>
        </w:rPr>
        <w:t>บริษัทย่อย</w:t>
      </w:r>
      <w:r w:rsidRPr="00222FD1">
        <w:rPr>
          <w:rFonts w:ascii="Angsana New" w:hAnsi="Angsana New" w:hint="cs"/>
          <w:sz w:val="30"/>
          <w:szCs w:val="30"/>
          <w:cs/>
        </w:rPr>
        <w:t xml:space="preserve"> </w:t>
      </w:r>
      <w:r w:rsidRPr="00222FD1">
        <w:rPr>
          <w:rFonts w:ascii="Angsana New" w:hAnsi="Angsana New"/>
          <w:sz w:val="30"/>
          <w:szCs w:val="30"/>
          <w:cs/>
        </w:rPr>
        <w:t>จำนวน 82,387,015 หน่วย โดยมีรายละเอียดดังนี้</w:t>
      </w:r>
    </w:p>
    <w:p w14:paraId="0A44AFC4" w14:textId="77777777" w:rsidR="00222FD1" w:rsidRPr="00C319A0" w:rsidRDefault="00222FD1" w:rsidP="00222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4062"/>
        <w:gridCol w:w="268"/>
        <w:gridCol w:w="4823"/>
      </w:tblGrid>
      <w:tr w:rsidR="00222FD1" w:rsidRPr="008D0BDF" w14:paraId="05A935C1" w14:textId="77777777" w:rsidTr="00FA5670">
        <w:trPr>
          <w:tblHeader/>
        </w:trPr>
        <w:tc>
          <w:tcPr>
            <w:tcW w:w="4062" w:type="dxa"/>
            <w:tcBorders>
              <w:bottom w:val="single" w:sz="4" w:space="0" w:color="auto"/>
            </w:tcBorders>
          </w:tcPr>
          <w:p w14:paraId="08179EF0" w14:textId="77777777" w:rsidR="00222FD1" w:rsidRPr="00222FD1" w:rsidRDefault="00222FD1" w:rsidP="00DC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2FD1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68" w:type="dxa"/>
          </w:tcPr>
          <w:p w14:paraId="0D392187" w14:textId="77777777" w:rsidR="00222FD1" w:rsidRPr="00222FD1" w:rsidRDefault="00222FD1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3" w:type="dxa"/>
            <w:tcBorders>
              <w:bottom w:val="single" w:sz="4" w:space="0" w:color="auto"/>
            </w:tcBorders>
          </w:tcPr>
          <w:p w14:paraId="63C7DE54" w14:textId="77777777" w:rsidR="00222FD1" w:rsidRPr="00222FD1" w:rsidRDefault="00222FD1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2FD1">
              <w:rPr>
                <w:rFonts w:ascii="Angsana New" w:hAnsi="Angsana New"/>
                <w:sz w:val="30"/>
                <w:szCs w:val="30"/>
                <w:cs/>
              </w:rPr>
              <w:t>รายละเอียด</w:t>
            </w:r>
          </w:p>
        </w:tc>
      </w:tr>
      <w:tr w:rsidR="00222FD1" w:rsidRPr="008D0BDF" w14:paraId="217EAB9A" w14:textId="77777777" w:rsidTr="00FA5670">
        <w:tc>
          <w:tcPr>
            <w:tcW w:w="4062" w:type="dxa"/>
            <w:tcBorders>
              <w:top w:val="single" w:sz="4" w:space="0" w:color="auto"/>
            </w:tcBorders>
          </w:tcPr>
          <w:p w14:paraId="477FDC8B" w14:textId="77777777" w:rsidR="00222FD1" w:rsidRPr="00222FD1" w:rsidRDefault="00222FD1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2FD1">
              <w:rPr>
                <w:rFonts w:ascii="Angsana New" w:hAnsi="Angsana New"/>
                <w:sz w:val="30"/>
                <w:szCs w:val="30"/>
                <w:cs/>
              </w:rPr>
              <w:t>ประเภทของใบสำคัญแสดงสิทธิ</w:t>
            </w:r>
          </w:p>
        </w:tc>
        <w:tc>
          <w:tcPr>
            <w:tcW w:w="268" w:type="dxa"/>
          </w:tcPr>
          <w:p w14:paraId="0F3C9984" w14:textId="77777777" w:rsidR="00222FD1" w:rsidRPr="00222FD1" w:rsidRDefault="00222FD1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3" w:type="dxa"/>
            <w:tcBorders>
              <w:top w:val="single" w:sz="4" w:space="0" w:color="auto"/>
            </w:tcBorders>
          </w:tcPr>
          <w:p w14:paraId="22DA0857" w14:textId="77777777" w:rsidR="00222FD1" w:rsidRPr="00222FD1" w:rsidRDefault="00222FD1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2FD1">
              <w:rPr>
                <w:rFonts w:ascii="Angsana New" w:hAnsi="Angsana New"/>
                <w:sz w:val="30"/>
                <w:szCs w:val="30"/>
                <w:cs/>
              </w:rPr>
              <w:t>ชนิดไม่มีมูลค่า</w:t>
            </w:r>
          </w:p>
        </w:tc>
      </w:tr>
      <w:tr w:rsidR="00222FD1" w:rsidRPr="008D0BDF" w14:paraId="52EDB8F2" w14:textId="77777777" w:rsidTr="00FA5670">
        <w:tc>
          <w:tcPr>
            <w:tcW w:w="4062" w:type="dxa"/>
          </w:tcPr>
          <w:p w14:paraId="1389FD0D" w14:textId="77777777" w:rsidR="00222FD1" w:rsidRPr="00222FD1" w:rsidRDefault="00222FD1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2FD1">
              <w:rPr>
                <w:rFonts w:ascii="Angsana New" w:hAnsi="Angsana New"/>
                <w:sz w:val="30"/>
                <w:szCs w:val="30"/>
                <w:cs/>
              </w:rPr>
              <w:t>อายุของใบสำคัญแสดงสิทธิ</w:t>
            </w:r>
          </w:p>
        </w:tc>
        <w:tc>
          <w:tcPr>
            <w:tcW w:w="268" w:type="dxa"/>
          </w:tcPr>
          <w:p w14:paraId="2FBDA7DA" w14:textId="77777777" w:rsidR="00222FD1" w:rsidRPr="00222FD1" w:rsidRDefault="00222FD1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3" w:type="dxa"/>
          </w:tcPr>
          <w:p w14:paraId="19DD1EA7" w14:textId="77777777" w:rsidR="00222FD1" w:rsidRPr="00222FD1" w:rsidRDefault="00222FD1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2FD1">
              <w:rPr>
                <w:rFonts w:ascii="Angsana New" w:hAnsi="Angsana New"/>
                <w:sz w:val="30"/>
                <w:szCs w:val="30"/>
              </w:rPr>
              <w:t>5</w:t>
            </w:r>
            <w:r w:rsidRPr="00222FD1">
              <w:rPr>
                <w:rFonts w:ascii="Angsana New" w:hAnsi="Angsana New"/>
                <w:sz w:val="30"/>
                <w:szCs w:val="30"/>
                <w:cs/>
              </w:rPr>
              <w:t xml:space="preserve"> ปี นับแต่วันที่ที่ออกและเสนอขาย</w:t>
            </w:r>
          </w:p>
        </w:tc>
      </w:tr>
      <w:tr w:rsidR="00222FD1" w:rsidRPr="008D0BDF" w14:paraId="10D9670C" w14:textId="77777777" w:rsidTr="00FA5670">
        <w:tc>
          <w:tcPr>
            <w:tcW w:w="4062" w:type="dxa"/>
          </w:tcPr>
          <w:p w14:paraId="04DCF24F" w14:textId="77777777" w:rsidR="00222FD1" w:rsidRPr="00222FD1" w:rsidRDefault="00222FD1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2FD1">
              <w:rPr>
                <w:rFonts w:ascii="Angsana New" w:hAnsi="Angsana New"/>
                <w:sz w:val="30"/>
                <w:szCs w:val="30"/>
                <w:cs/>
              </w:rPr>
              <w:t>เสนอขายให้กับ</w:t>
            </w:r>
          </w:p>
        </w:tc>
        <w:tc>
          <w:tcPr>
            <w:tcW w:w="268" w:type="dxa"/>
          </w:tcPr>
          <w:p w14:paraId="2B4884BC" w14:textId="77777777" w:rsidR="00222FD1" w:rsidRPr="00222FD1" w:rsidRDefault="00222FD1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3" w:type="dxa"/>
          </w:tcPr>
          <w:p w14:paraId="1818F771" w14:textId="77777777" w:rsidR="00222FD1" w:rsidRPr="00222FD1" w:rsidRDefault="00222FD1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2FD1">
              <w:rPr>
                <w:rFonts w:ascii="Angsana New" w:hAnsi="Angsana New"/>
                <w:sz w:val="30"/>
                <w:szCs w:val="30"/>
                <w:cs/>
              </w:rPr>
              <w:t>กรรมการ ผู้บ</w:t>
            </w:r>
            <w:r w:rsidR="003519FD">
              <w:rPr>
                <w:rFonts w:ascii="Angsana New" w:hAnsi="Angsana New"/>
                <w:sz w:val="30"/>
                <w:szCs w:val="30"/>
                <w:cs/>
              </w:rPr>
              <w:t>ริหาร และ/หรือ พนักงานของบริษัท</w:t>
            </w:r>
            <w:r w:rsidRPr="00222FD1">
              <w:rPr>
                <w:rFonts w:ascii="Angsana New" w:hAnsi="Angsana New"/>
                <w:sz w:val="30"/>
                <w:szCs w:val="30"/>
                <w:cs/>
              </w:rPr>
              <w:t>และ/หรือ บริษัทย่อย</w:t>
            </w:r>
          </w:p>
        </w:tc>
      </w:tr>
      <w:tr w:rsidR="00222FD1" w:rsidRPr="008D0BDF" w14:paraId="3C95D2C7" w14:textId="77777777" w:rsidTr="00FA5670">
        <w:tc>
          <w:tcPr>
            <w:tcW w:w="4062" w:type="dxa"/>
          </w:tcPr>
          <w:p w14:paraId="7F52E549" w14:textId="77777777" w:rsidR="00222FD1" w:rsidRPr="00222FD1" w:rsidRDefault="00222FD1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2FD1">
              <w:rPr>
                <w:rFonts w:ascii="Angsana New" w:hAnsi="Angsana New"/>
                <w:sz w:val="30"/>
                <w:szCs w:val="30"/>
                <w:cs/>
              </w:rPr>
              <w:t>จำนวนที่ออกและเสนอขาย</w:t>
            </w:r>
          </w:p>
        </w:tc>
        <w:tc>
          <w:tcPr>
            <w:tcW w:w="268" w:type="dxa"/>
          </w:tcPr>
          <w:p w14:paraId="2A332EFC" w14:textId="77777777" w:rsidR="00222FD1" w:rsidRPr="00222FD1" w:rsidRDefault="00222FD1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3" w:type="dxa"/>
          </w:tcPr>
          <w:p w14:paraId="089E50FE" w14:textId="77777777" w:rsidR="00222FD1" w:rsidRPr="00222FD1" w:rsidRDefault="00222FD1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2FD1">
              <w:rPr>
                <w:rFonts w:ascii="Angsana New" w:hAnsi="Angsana New"/>
                <w:sz w:val="30"/>
                <w:szCs w:val="30"/>
              </w:rPr>
              <w:t xml:space="preserve">82,387,015 </w:t>
            </w:r>
            <w:r w:rsidRPr="00222FD1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</w:p>
        </w:tc>
      </w:tr>
      <w:tr w:rsidR="00222FD1" w:rsidRPr="008D0BDF" w14:paraId="60AD7EA6" w14:textId="77777777" w:rsidTr="00FA5670">
        <w:tc>
          <w:tcPr>
            <w:tcW w:w="4062" w:type="dxa"/>
          </w:tcPr>
          <w:p w14:paraId="5AC3E01A" w14:textId="77777777" w:rsidR="00222FD1" w:rsidRPr="00222FD1" w:rsidRDefault="00222FD1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2FD1">
              <w:rPr>
                <w:rFonts w:ascii="Angsana New" w:hAnsi="Angsana New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268" w:type="dxa"/>
          </w:tcPr>
          <w:p w14:paraId="27792E0C" w14:textId="77777777" w:rsidR="00222FD1" w:rsidRPr="00222FD1" w:rsidRDefault="00222FD1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3" w:type="dxa"/>
          </w:tcPr>
          <w:p w14:paraId="6EE84BB6" w14:textId="77777777" w:rsidR="00222FD1" w:rsidRPr="00222FD1" w:rsidRDefault="00222FD1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22FD1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 1 หน่วยต่อหุ้นสามัญ 1 หุ้น</w:t>
            </w:r>
          </w:p>
        </w:tc>
      </w:tr>
      <w:tr w:rsidR="00222FD1" w:rsidRPr="008D0BDF" w14:paraId="1A95A4F4" w14:textId="77777777" w:rsidTr="00FA5670">
        <w:tc>
          <w:tcPr>
            <w:tcW w:w="4062" w:type="dxa"/>
          </w:tcPr>
          <w:p w14:paraId="7AE0981E" w14:textId="77777777" w:rsidR="00222FD1" w:rsidRPr="00222FD1" w:rsidRDefault="00222FD1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2FD1">
              <w:rPr>
                <w:rFonts w:ascii="Angsana New" w:hAnsi="Angsana New"/>
                <w:sz w:val="30"/>
                <w:szCs w:val="30"/>
                <w:cs/>
              </w:rPr>
              <w:t>ราคาในการใช้สิทธิ</w:t>
            </w:r>
          </w:p>
        </w:tc>
        <w:tc>
          <w:tcPr>
            <w:tcW w:w="268" w:type="dxa"/>
          </w:tcPr>
          <w:p w14:paraId="1538B3BB" w14:textId="77777777" w:rsidR="00222FD1" w:rsidRPr="00222FD1" w:rsidRDefault="00222FD1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3" w:type="dxa"/>
          </w:tcPr>
          <w:p w14:paraId="3B53D816" w14:textId="77777777" w:rsidR="00222FD1" w:rsidRPr="00222FD1" w:rsidRDefault="00222FD1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2FD1">
              <w:rPr>
                <w:rFonts w:ascii="Angsana New" w:hAnsi="Angsana New"/>
                <w:sz w:val="30"/>
                <w:szCs w:val="30"/>
              </w:rPr>
              <w:t>1</w:t>
            </w:r>
            <w:r w:rsidRPr="00222FD1">
              <w:rPr>
                <w:rFonts w:ascii="Angsana New" w:hAnsi="Angsana New"/>
                <w:sz w:val="30"/>
                <w:szCs w:val="30"/>
                <w:cs/>
              </w:rPr>
              <w:t xml:space="preserve"> บาทต่อหุ้นสามัญ</w:t>
            </w:r>
          </w:p>
        </w:tc>
      </w:tr>
      <w:tr w:rsidR="00222FD1" w:rsidRPr="008D0BDF" w14:paraId="19CAC8A7" w14:textId="77777777" w:rsidTr="00FA5670">
        <w:tc>
          <w:tcPr>
            <w:tcW w:w="4062" w:type="dxa"/>
          </w:tcPr>
          <w:p w14:paraId="79E5D9C3" w14:textId="77777777" w:rsidR="00222FD1" w:rsidRPr="00222FD1" w:rsidRDefault="00222FD1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2FD1">
              <w:rPr>
                <w:rFonts w:ascii="Angsana New" w:hAnsi="Angsana New"/>
                <w:sz w:val="30"/>
                <w:szCs w:val="30"/>
                <w:cs/>
              </w:rPr>
              <w:t>ระยะเวลาและสัดส่วนใช้สิทธิ</w:t>
            </w:r>
          </w:p>
        </w:tc>
        <w:tc>
          <w:tcPr>
            <w:tcW w:w="268" w:type="dxa"/>
          </w:tcPr>
          <w:p w14:paraId="01E005BB" w14:textId="77777777" w:rsidR="00222FD1" w:rsidRPr="00222FD1" w:rsidRDefault="00222FD1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3" w:type="dxa"/>
          </w:tcPr>
          <w:p w14:paraId="0A487C07" w14:textId="77777777" w:rsidR="00222FD1" w:rsidRPr="00222FD1" w:rsidRDefault="00222FD1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2FD1">
              <w:rPr>
                <w:rFonts w:ascii="Angsana New" w:hAnsi="Angsana New"/>
                <w:sz w:val="30"/>
                <w:szCs w:val="30"/>
                <w:cs/>
              </w:rPr>
              <w:t>ทุกวันที่ 15 ของเดือนพฤศจิกายน และเดือนพฤษภาคมของ             แต่ละปี โดยจะใช้สิทธิได้ไม่เกินร้อยละ 20 ในแต่ละปี</w:t>
            </w:r>
          </w:p>
        </w:tc>
      </w:tr>
    </w:tbl>
    <w:p w14:paraId="13806A4E" w14:textId="77777777" w:rsidR="00222FD1" w:rsidRPr="00367DE2" w:rsidRDefault="00222FD1" w:rsidP="00222FD1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eastAsia="Calibri" w:hAnsi="Angsana New"/>
          <w:color w:val="000000"/>
          <w:spacing w:val="-6"/>
          <w:sz w:val="16"/>
          <w:szCs w:val="16"/>
          <w:cs/>
        </w:rPr>
      </w:pPr>
    </w:p>
    <w:p w14:paraId="407AED0B" w14:textId="77777777" w:rsidR="00222FD1" w:rsidRPr="00FB5E60" w:rsidRDefault="00222FD1" w:rsidP="00222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/>
          <w:color w:val="000000"/>
          <w:spacing w:val="-6"/>
          <w:sz w:val="30"/>
          <w:szCs w:val="30"/>
        </w:rPr>
      </w:pPr>
      <w:r w:rsidRPr="00FB5E60">
        <w:rPr>
          <w:rFonts w:ascii="Angsana New" w:eastAsia="Calibri" w:hAnsi="Angsana New"/>
          <w:color w:val="000000"/>
          <w:spacing w:val="-6"/>
          <w:sz w:val="30"/>
          <w:szCs w:val="30"/>
          <w:cs/>
        </w:rPr>
        <w:t>มูลค่ายุติธรรมของใบสำคัญแสดง</w:t>
      </w:r>
      <w:r w:rsidRPr="00FB5E60">
        <w:rPr>
          <w:rFonts w:ascii="Angsana New" w:hAnsi="Angsana New"/>
          <w:color w:val="000000"/>
          <w:spacing w:val="-6"/>
          <w:sz w:val="30"/>
          <w:szCs w:val="30"/>
          <w:cs/>
        </w:rPr>
        <w:t>สิทธิ</w:t>
      </w:r>
      <w:r w:rsidRPr="00FB5E60">
        <w:rPr>
          <w:rFonts w:ascii="Angsana New" w:hAnsi="Angsana New" w:hint="cs"/>
          <w:color w:val="000000"/>
          <w:spacing w:val="-6"/>
          <w:sz w:val="30"/>
          <w:szCs w:val="30"/>
          <w:cs/>
        </w:rPr>
        <w:t>ที่จะซื้อหุ้นสามัญ</w:t>
      </w:r>
      <w:r w:rsidRPr="00FB5E60">
        <w:rPr>
          <w:rFonts w:ascii="Angsana New" w:eastAsia="Calibri" w:hAnsi="Angsana New"/>
          <w:color w:val="000000"/>
          <w:spacing w:val="-6"/>
          <w:sz w:val="30"/>
          <w:szCs w:val="30"/>
          <w:cs/>
        </w:rPr>
        <w:t xml:space="preserve">วัดมูลค่าโดยวิธี </w:t>
      </w:r>
      <w:r w:rsidRPr="00FB5E60">
        <w:rPr>
          <w:rFonts w:ascii="Angsana New" w:eastAsia="Calibri" w:hAnsi="Angsana New"/>
          <w:color w:val="000000"/>
          <w:spacing w:val="-6"/>
          <w:sz w:val="30"/>
          <w:szCs w:val="30"/>
        </w:rPr>
        <w:t>Black-Scholes Model</w:t>
      </w:r>
      <w:r w:rsidRPr="00FB5E60">
        <w:rPr>
          <w:rFonts w:ascii="Angsana New" w:eastAsia="Calibri" w:hAnsi="Angsana New"/>
          <w:color w:val="000000"/>
          <w:spacing w:val="-6"/>
          <w:sz w:val="30"/>
          <w:szCs w:val="30"/>
          <w:cs/>
        </w:rPr>
        <w:t xml:space="preserve"> ภายใต้ข้อ</w:t>
      </w:r>
      <w:r w:rsidR="000173B0">
        <w:rPr>
          <w:rFonts w:ascii="Angsana New" w:eastAsia="Calibri" w:hAnsi="Angsana New"/>
          <w:color w:val="000000"/>
          <w:spacing w:val="-6"/>
          <w:sz w:val="30"/>
          <w:szCs w:val="30"/>
          <w:cs/>
        </w:rPr>
        <w:t>สมมติ</w:t>
      </w:r>
      <w:r w:rsidRPr="00FB5E60">
        <w:rPr>
          <w:rFonts w:ascii="Angsana New" w:eastAsia="Calibri" w:hAnsi="Angsana New" w:hint="cs"/>
          <w:color w:val="000000"/>
          <w:spacing w:val="-6"/>
          <w:sz w:val="30"/>
          <w:szCs w:val="30"/>
          <w:cs/>
        </w:rPr>
        <w:t xml:space="preserve">              </w:t>
      </w:r>
      <w:r w:rsidRPr="00FB5E60">
        <w:rPr>
          <w:rFonts w:ascii="Angsana New" w:eastAsia="Calibri" w:hAnsi="Angsana New"/>
          <w:color w:val="000000"/>
          <w:spacing w:val="-6"/>
          <w:sz w:val="30"/>
          <w:szCs w:val="30"/>
          <w:cs/>
        </w:rPr>
        <w:t>ทางการเงิน ดังนี้</w:t>
      </w:r>
    </w:p>
    <w:p w14:paraId="46E491C1" w14:textId="77777777" w:rsidR="00222FD1" w:rsidRPr="00EE27ED" w:rsidRDefault="00222FD1" w:rsidP="00222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73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7"/>
        <w:gridCol w:w="1276"/>
      </w:tblGrid>
      <w:tr w:rsidR="00222FD1" w:rsidRPr="00FB5E60" w14:paraId="0FE50191" w14:textId="77777777" w:rsidTr="00FA5670">
        <w:trPr>
          <w:trHeight w:hRule="exact" w:val="407"/>
        </w:trPr>
        <w:tc>
          <w:tcPr>
            <w:tcW w:w="6037" w:type="dxa"/>
            <w:vAlign w:val="center"/>
          </w:tcPr>
          <w:p w14:paraId="49B877AC" w14:textId="77777777" w:rsidR="00222FD1" w:rsidRPr="00FB5E60" w:rsidRDefault="00222FD1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" w:right="-43" w:hanging="6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FB5E60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ราคาหุ้น ณ วันที่ให้ใบสำคัญแสดงสิทธิ</w:t>
            </w:r>
            <w:r w:rsidRPr="00FB5E60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276" w:type="dxa"/>
            <w:vAlign w:val="center"/>
          </w:tcPr>
          <w:p w14:paraId="44D3E42A" w14:textId="77777777" w:rsidR="00222FD1" w:rsidRPr="00FB5E60" w:rsidRDefault="00222FD1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9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FB5E60">
              <w:rPr>
                <w:rFonts w:ascii="Angsana New" w:eastAsia="Calibri" w:hAnsi="Angsana New"/>
                <w:color w:val="000000"/>
                <w:sz w:val="30"/>
                <w:szCs w:val="30"/>
              </w:rPr>
              <w:t>1.61</w:t>
            </w:r>
          </w:p>
        </w:tc>
      </w:tr>
      <w:tr w:rsidR="00222FD1" w:rsidRPr="00FB5E60" w14:paraId="788C07FF" w14:textId="77777777" w:rsidTr="00FA5670">
        <w:trPr>
          <w:trHeight w:hRule="exact" w:val="362"/>
        </w:trPr>
        <w:tc>
          <w:tcPr>
            <w:tcW w:w="6037" w:type="dxa"/>
            <w:vAlign w:val="center"/>
          </w:tcPr>
          <w:p w14:paraId="5F79D723" w14:textId="77777777" w:rsidR="00222FD1" w:rsidRPr="00FB5E60" w:rsidRDefault="00222FD1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" w:right="-43" w:hanging="6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 w:rsidRPr="00FB5E60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ราคาใช้สิทธิ</w:t>
            </w:r>
            <w:r w:rsidRPr="00FB5E60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276" w:type="dxa"/>
            <w:vAlign w:val="center"/>
          </w:tcPr>
          <w:p w14:paraId="603F5425" w14:textId="77777777" w:rsidR="00222FD1" w:rsidRPr="00FB5E60" w:rsidRDefault="00222FD1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9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FB5E60">
              <w:rPr>
                <w:rFonts w:ascii="Angsana New" w:eastAsia="Calibri" w:hAnsi="Angsana New"/>
                <w:color w:val="000000"/>
                <w:sz w:val="30"/>
                <w:szCs w:val="30"/>
              </w:rPr>
              <w:t>1.00</w:t>
            </w:r>
          </w:p>
        </w:tc>
      </w:tr>
      <w:tr w:rsidR="00222FD1" w:rsidRPr="00FB5E60" w14:paraId="6DB97D23" w14:textId="77777777" w:rsidTr="00FA5670">
        <w:trPr>
          <w:trHeight w:hRule="exact" w:val="434"/>
        </w:trPr>
        <w:tc>
          <w:tcPr>
            <w:tcW w:w="6037" w:type="dxa"/>
            <w:vAlign w:val="center"/>
          </w:tcPr>
          <w:p w14:paraId="2F1BCBCE" w14:textId="77777777" w:rsidR="00222FD1" w:rsidRPr="00FB5E60" w:rsidRDefault="00222FD1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" w:right="-43" w:hanging="6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 w:rsidRPr="00FB5E60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ความผันผวนของหุ้นย้อนหลัง 3 ปี ณ วันจัดสรร</w:t>
            </w:r>
          </w:p>
        </w:tc>
        <w:tc>
          <w:tcPr>
            <w:tcW w:w="1276" w:type="dxa"/>
            <w:vAlign w:val="center"/>
          </w:tcPr>
          <w:p w14:paraId="58667593" w14:textId="77777777" w:rsidR="00222FD1" w:rsidRPr="00FB5E60" w:rsidRDefault="00222FD1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9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FB5E60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ร้อยละ</w:t>
            </w:r>
            <w:r w:rsidRPr="00FB5E60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83.94</w:t>
            </w:r>
          </w:p>
        </w:tc>
      </w:tr>
      <w:tr w:rsidR="00222FD1" w:rsidRPr="00FB5E60" w14:paraId="50ADEF7A" w14:textId="77777777" w:rsidTr="00FA5670">
        <w:trPr>
          <w:trHeight w:hRule="exact" w:val="452"/>
        </w:trPr>
        <w:tc>
          <w:tcPr>
            <w:tcW w:w="6037" w:type="dxa"/>
            <w:vAlign w:val="center"/>
          </w:tcPr>
          <w:p w14:paraId="0002A7C6" w14:textId="77777777" w:rsidR="00222FD1" w:rsidRPr="00FB5E60" w:rsidRDefault="00222FD1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" w:right="-43" w:hanging="6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 w:rsidRPr="00FB5E60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ช่วงเวลาที่คาดว่าจะมีผู้มาใช้ใบสำคัญแสดงสิทธิครบ</w:t>
            </w:r>
          </w:p>
        </w:tc>
        <w:tc>
          <w:tcPr>
            <w:tcW w:w="1276" w:type="dxa"/>
            <w:vAlign w:val="center"/>
          </w:tcPr>
          <w:p w14:paraId="00EAF461" w14:textId="77777777" w:rsidR="00222FD1" w:rsidRPr="00FB5E60" w:rsidRDefault="00222FD1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9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 w:rsidRPr="00FB5E60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5 </w:t>
            </w:r>
            <w:r w:rsidRPr="00FB5E60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222FD1" w:rsidRPr="00FB5E60" w14:paraId="1EF2BD49" w14:textId="77777777" w:rsidTr="00FA5670">
        <w:trPr>
          <w:trHeight w:hRule="exact" w:val="434"/>
        </w:trPr>
        <w:tc>
          <w:tcPr>
            <w:tcW w:w="6037" w:type="dxa"/>
            <w:vAlign w:val="center"/>
          </w:tcPr>
          <w:p w14:paraId="3BC8F283" w14:textId="77777777" w:rsidR="00222FD1" w:rsidRPr="00FB5E60" w:rsidRDefault="00222FD1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" w:right="-43" w:hanging="6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 w:rsidRPr="00FB5E60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อัตราเงินปันผลตอบแทนเฉลี่ยย้อนหลัง 3 ปี</w:t>
            </w:r>
          </w:p>
        </w:tc>
        <w:tc>
          <w:tcPr>
            <w:tcW w:w="1276" w:type="dxa"/>
            <w:vAlign w:val="center"/>
          </w:tcPr>
          <w:p w14:paraId="270C53AC" w14:textId="77777777" w:rsidR="00222FD1" w:rsidRPr="00FB5E60" w:rsidRDefault="00222FD1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9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FB5E60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ร้อยละ </w:t>
            </w:r>
            <w:r w:rsidRPr="00FB5E60">
              <w:rPr>
                <w:rFonts w:ascii="Angsana New" w:eastAsia="Calibri" w:hAnsi="Angsana New"/>
                <w:color w:val="000000"/>
                <w:sz w:val="30"/>
                <w:szCs w:val="30"/>
              </w:rPr>
              <w:t>0.00</w:t>
            </w:r>
          </w:p>
        </w:tc>
      </w:tr>
      <w:tr w:rsidR="00222FD1" w:rsidRPr="00FB5E60" w14:paraId="101AFD0E" w14:textId="77777777" w:rsidTr="00FA5670">
        <w:trPr>
          <w:trHeight w:hRule="exact" w:val="452"/>
        </w:trPr>
        <w:tc>
          <w:tcPr>
            <w:tcW w:w="6037" w:type="dxa"/>
            <w:vAlign w:val="center"/>
          </w:tcPr>
          <w:p w14:paraId="61545E27" w14:textId="77777777" w:rsidR="00222FD1" w:rsidRPr="00FB5E60" w:rsidRDefault="00222FD1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" w:right="-43" w:hanging="6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 w:rsidRPr="00FB5E60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อัตราดอกเบี้ยปลอดความเสี่ยง (พันธบัตรรัฐบาลอายุ 3 ปี) ณ วันจัดสรร</w:t>
            </w:r>
          </w:p>
        </w:tc>
        <w:tc>
          <w:tcPr>
            <w:tcW w:w="1276" w:type="dxa"/>
            <w:vAlign w:val="center"/>
          </w:tcPr>
          <w:p w14:paraId="7CACE6B1" w14:textId="77777777" w:rsidR="00222FD1" w:rsidRPr="00FB5E60" w:rsidRDefault="00222FD1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9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FB5E60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ร้อยละ </w:t>
            </w:r>
            <w:r w:rsidRPr="00FB5E60">
              <w:rPr>
                <w:rFonts w:ascii="Angsana New" w:eastAsia="Calibri" w:hAnsi="Angsana New"/>
                <w:color w:val="000000"/>
                <w:sz w:val="30"/>
                <w:szCs w:val="30"/>
              </w:rPr>
              <w:t>3.02</w:t>
            </w:r>
          </w:p>
        </w:tc>
      </w:tr>
    </w:tbl>
    <w:p w14:paraId="766AB329" w14:textId="77777777" w:rsidR="003519FD" w:rsidRPr="00C319A0" w:rsidRDefault="003519FD" w:rsidP="002E26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eastAsia="Calibri" w:hAnsi="Angsana New"/>
          <w:color w:val="000000"/>
          <w:spacing w:val="-6"/>
          <w:sz w:val="22"/>
          <w:szCs w:val="22"/>
        </w:rPr>
      </w:pPr>
    </w:p>
    <w:p w14:paraId="76682B1F" w14:textId="77777777" w:rsidR="002A3EE0" w:rsidRDefault="003519FD" w:rsidP="002E26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222FD1">
        <w:rPr>
          <w:rFonts w:ascii="Angsana New" w:eastAsia="Calibri" w:hAnsi="Angsana New"/>
          <w:color w:val="000000"/>
          <w:spacing w:val="-6"/>
          <w:sz w:val="30"/>
          <w:szCs w:val="30"/>
          <w:cs/>
        </w:rPr>
        <w:t>โครงการดังกล่าวมีเงื่อนไขในการจองซื้อ โดยที่พนักงานตามโครงการ</w:t>
      </w:r>
      <w:r w:rsidR="00F20315">
        <w:rPr>
          <w:rFonts w:ascii="Angsana New" w:eastAsia="Calibri" w:hAnsi="Angsana New"/>
          <w:color w:val="000000"/>
          <w:spacing w:val="-6"/>
          <w:sz w:val="30"/>
          <w:szCs w:val="30"/>
          <w:cs/>
        </w:rPr>
        <w:t>ต้องมีสถานะเป็นพนักงานของบริษัท</w:t>
      </w:r>
      <w:r w:rsidRPr="00222FD1">
        <w:rPr>
          <w:rFonts w:ascii="Angsana New" w:eastAsia="Calibri" w:hAnsi="Angsana New"/>
          <w:color w:val="000000"/>
          <w:spacing w:val="-6"/>
          <w:sz w:val="30"/>
          <w:szCs w:val="30"/>
          <w:cs/>
        </w:rPr>
        <w:t>และ/หรือบริษัทย่อย ณ วันที่มีการใช้สิทธิในแต่ละครั้ง</w:t>
      </w:r>
    </w:p>
    <w:p w14:paraId="154B2E97" w14:textId="77777777" w:rsidR="003519FD" w:rsidRPr="00C319A0" w:rsidRDefault="003519FD" w:rsidP="003519F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14:paraId="004700BF" w14:textId="77777777" w:rsidR="003519FD" w:rsidRDefault="003519FD" w:rsidP="003519F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5D348C">
        <w:rPr>
          <w:rFonts w:ascii="Angsana New" w:hAnsi="Angsana New"/>
          <w:sz w:val="30"/>
          <w:szCs w:val="30"/>
          <w:cs/>
        </w:rPr>
        <w:t>บริษัทได้ให้สิทธิดังกล่าวเมื่อวันที่</w:t>
      </w:r>
      <w:r w:rsidRPr="005D348C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15</w:t>
      </w:r>
      <w:r>
        <w:rPr>
          <w:rFonts w:ascii="Angsana New" w:hAnsi="Angsana New" w:hint="cs"/>
          <w:sz w:val="30"/>
          <w:szCs w:val="30"/>
          <w:cs/>
        </w:rPr>
        <w:t xml:space="preserve"> สิงหาคม</w:t>
      </w:r>
      <w:r w:rsidRPr="005D348C">
        <w:rPr>
          <w:rFonts w:ascii="Angsana New" w:hAnsi="Angsana New"/>
          <w:sz w:val="30"/>
          <w:szCs w:val="30"/>
          <w:cs/>
        </w:rPr>
        <w:t xml:space="preserve"> </w:t>
      </w:r>
      <w:r w:rsidRPr="005D348C">
        <w:rPr>
          <w:rFonts w:ascii="Angsana New" w:hAnsi="Angsana New"/>
          <w:sz w:val="30"/>
          <w:szCs w:val="30"/>
        </w:rPr>
        <w:t xml:space="preserve">2556 </w:t>
      </w:r>
      <w:r w:rsidRPr="005D348C">
        <w:rPr>
          <w:rFonts w:ascii="Angsana New" w:hAnsi="Angsana New"/>
          <w:sz w:val="30"/>
          <w:szCs w:val="30"/>
          <w:cs/>
        </w:rPr>
        <w:t>ซึ่งเป็นวันที่บริษัทได้แจ้งเงื่อนไขและข้อตกลงต่างๆ</w:t>
      </w:r>
      <w:r w:rsidRPr="005D348C">
        <w:rPr>
          <w:rFonts w:ascii="Angsana New" w:hAnsi="Angsana New"/>
          <w:sz w:val="30"/>
          <w:szCs w:val="30"/>
        </w:rPr>
        <w:t xml:space="preserve"> </w:t>
      </w:r>
      <w:r w:rsidRPr="005D348C">
        <w:rPr>
          <w:rFonts w:ascii="Angsana New" w:hAnsi="Angsana New"/>
          <w:sz w:val="30"/>
          <w:szCs w:val="30"/>
          <w:cs/>
        </w:rPr>
        <w:t>ในการใช้สิทธิแก่กรรมการ</w:t>
      </w:r>
      <w:r w:rsidRPr="005D348C">
        <w:rPr>
          <w:rFonts w:ascii="Angsana New" w:hAnsi="Angsana New"/>
          <w:sz w:val="30"/>
          <w:szCs w:val="30"/>
        </w:rPr>
        <w:t xml:space="preserve"> </w:t>
      </w:r>
      <w:r w:rsidRPr="005D348C">
        <w:rPr>
          <w:rFonts w:ascii="Angsana New" w:hAnsi="Angsana New"/>
          <w:sz w:val="30"/>
          <w:szCs w:val="30"/>
          <w:cs/>
        </w:rPr>
        <w:t>ผู้บริหาร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D348C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t>/</w:t>
      </w:r>
      <w:r>
        <w:rPr>
          <w:rFonts w:ascii="Angsana New" w:hAnsi="Angsana New" w:hint="cs"/>
          <w:sz w:val="30"/>
          <w:szCs w:val="30"/>
          <w:cs/>
        </w:rPr>
        <w:t xml:space="preserve">หรือ </w:t>
      </w:r>
      <w:r w:rsidRPr="005D348C">
        <w:rPr>
          <w:rFonts w:ascii="Angsana New" w:hAnsi="Angsana New"/>
          <w:sz w:val="30"/>
          <w:szCs w:val="30"/>
          <w:cs/>
        </w:rPr>
        <w:t>พนักงาน</w:t>
      </w:r>
      <w:r>
        <w:rPr>
          <w:rFonts w:ascii="Angsana New" w:hAnsi="Angsana New" w:hint="cs"/>
          <w:sz w:val="30"/>
          <w:szCs w:val="30"/>
          <w:cs/>
        </w:rPr>
        <w:t>ของบริษัทและ</w:t>
      </w:r>
      <w:r>
        <w:rPr>
          <w:rFonts w:ascii="Angsana New" w:hAnsi="Angsana New"/>
          <w:sz w:val="30"/>
          <w:szCs w:val="30"/>
        </w:rPr>
        <w:t>/</w:t>
      </w:r>
      <w:r>
        <w:rPr>
          <w:rFonts w:ascii="Angsana New" w:hAnsi="Angsana New" w:hint="cs"/>
          <w:sz w:val="30"/>
          <w:szCs w:val="30"/>
          <w:cs/>
        </w:rPr>
        <w:t>หรือบริษัทย่อย</w:t>
      </w:r>
    </w:p>
    <w:p w14:paraId="3EF4411B" w14:textId="77777777" w:rsidR="00EF0B6C" w:rsidRPr="005D348C" w:rsidRDefault="009F29F1" w:rsidP="002E26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  <w:r w:rsidR="00EF0B6C" w:rsidRPr="005D348C">
        <w:rPr>
          <w:rFonts w:ascii="Angsana New" w:hAnsi="Angsana New"/>
          <w:i/>
          <w:iCs/>
          <w:sz w:val="30"/>
          <w:szCs w:val="30"/>
        </w:rPr>
        <w:lastRenderedPageBreak/>
        <w:t>NINE-WA</w:t>
      </w:r>
    </w:p>
    <w:p w14:paraId="3B72789C" w14:textId="77777777" w:rsidR="00EF0B6C" w:rsidRPr="00A26178" w:rsidRDefault="00EF0B6C" w:rsidP="002E26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14:paraId="3189CBB2" w14:textId="77777777" w:rsidR="00C256B0" w:rsidRPr="00FB5E60" w:rsidRDefault="00C256B0" w:rsidP="00C25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FB5E60">
        <w:rPr>
          <w:rFonts w:ascii="Angsana New" w:hAnsi="Angsana New" w:hint="cs"/>
          <w:sz w:val="30"/>
          <w:szCs w:val="30"/>
          <w:cs/>
        </w:rPr>
        <w:t>ในการ</w:t>
      </w:r>
      <w:r w:rsidRPr="00FB5E60">
        <w:rPr>
          <w:rFonts w:ascii="Angsana New" w:hAnsi="Angsana New"/>
          <w:sz w:val="30"/>
          <w:szCs w:val="30"/>
          <w:cs/>
        </w:rPr>
        <w:t>ประชุมสามัญประจำปี</w:t>
      </w:r>
      <w:r>
        <w:rPr>
          <w:rFonts w:ascii="Angsana New" w:hAnsi="Angsana New" w:hint="cs"/>
          <w:sz w:val="30"/>
          <w:szCs w:val="30"/>
          <w:cs/>
        </w:rPr>
        <w:t>ของ</w:t>
      </w:r>
      <w:r w:rsidRPr="00FB5E60">
        <w:rPr>
          <w:rFonts w:ascii="Angsana New" w:hAnsi="Angsana New"/>
          <w:sz w:val="30"/>
          <w:szCs w:val="30"/>
          <w:cs/>
        </w:rPr>
        <w:t>ผู้ถือหุ้นของบริษัทย่อยแห่งหนึ่ง</w:t>
      </w:r>
      <w:r w:rsidRPr="00FB5E60">
        <w:rPr>
          <w:rFonts w:ascii="Angsana New" w:hAnsi="Angsana New"/>
          <w:sz w:val="30"/>
          <w:szCs w:val="30"/>
        </w:rPr>
        <w:t xml:space="preserve"> </w:t>
      </w:r>
      <w:r w:rsidRPr="00FB5E60">
        <w:rPr>
          <w:rFonts w:ascii="Angsana New" w:hAnsi="Angsana New"/>
          <w:sz w:val="30"/>
          <w:szCs w:val="30"/>
          <w:cs/>
        </w:rPr>
        <w:t>(</w:t>
      </w:r>
      <w:r w:rsidRPr="00FB5E60">
        <w:rPr>
          <w:rFonts w:ascii="Angsana New" w:hAnsi="Angsana New"/>
          <w:sz w:val="30"/>
          <w:szCs w:val="30"/>
        </w:rPr>
        <w:t>“</w:t>
      </w:r>
      <w:r w:rsidRPr="00FB5E60">
        <w:rPr>
          <w:rFonts w:ascii="Angsana New" w:hAnsi="Angsana New"/>
          <w:sz w:val="30"/>
          <w:szCs w:val="30"/>
          <w:cs/>
        </w:rPr>
        <w:t xml:space="preserve">บริษัท เนชั่น อินเตอร์เนชั่นแนล </w:t>
      </w:r>
      <w:r w:rsidRPr="00FB5E60">
        <w:rPr>
          <w:rFonts w:ascii="Angsana New" w:hAnsi="Angsana New"/>
          <w:sz w:val="30"/>
          <w:szCs w:val="30"/>
        </w:rPr>
        <w:t xml:space="preserve">                         </w:t>
      </w:r>
      <w:r w:rsidRPr="00FB5E60">
        <w:rPr>
          <w:rFonts w:ascii="Angsana New" w:hAnsi="Angsana New"/>
          <w:sz w:val="30"/>
          <w:szCs w:val="30"/>
          <w:cs/>
        </w:rPr>
        <w:t>เอ็ดดูเทนเมนท์ จำกัด (มหาชน)”) เมื่อวันที่ 2</w:t>
      </w:r>
      <w:r w:rsidRPr="00FB5E60">
        <w:rPr>
          <w:rFonts w:ascii="Angsana New" w:hAnsi="Angsana New"/>
          <w:sz w:val="30"/>
          <w:szCs w:val="30"/>
        </w:rPr>
        <w:t>3</w:t>
      </w:r>
      <w:r w:rsidRPr="00FB5E60">
        <w:rPr>
          <w:rFonts w:ascii="Angsana New" w:hAnsi="Angsana New"/>
          <w:sz w:val="30"/>
          <w:szCs w:val="30"/>
          <w:cs/>
        </w:rPr>
        <w:t xml:space="preserve"> เมษายน 2556 </w:t>
      </w:r>
      <w:r w:rsidRPr="00FB5E60">
        <w:rPr>
          <w:rFonts w:ascii="Angsana New" w:hAnsi="Angsana New" w:hint="cs"/>
          <w:sz w:val="30"/>
          <w:szCs w:val="30"/>
          <w:cs/>
        </w:rPr>
        <w:t>ผู้ถือหุ้นของบริษัทย่อยมีมติ</w:t>
      </w:r>
      <w:r w:rsidRPr="00FB5E60">
        <w:rPr>
          <w:rFonts w:ascii="Angsana New" w:hAnsi="Angsana New"/>
          <w:sz w:val="30"/>
          <w:szCs w:val="30"/>
          <w:cs/>
        </w:rPr>
        <w:t>อนุมัติ</w:t>
      </w:r>
      <w:r w:rsidRPr="00FB5E60">
        <w:rPr>
          <w:rFonts w:ascii="Angsana New" w:hAnsi="Angsana New" w:hint="cs"/>
          <w:sz w:val="30"/>
          <w:szCs w:val="30"/>
          <w:cs/>
        </w:rPr>
        <w:t>การออก</w:t>
      </w:r>
      <w:r w:rsidRPr="00FB5E60">
        <w:rPr>
          <w:rFonts w:ascii="Angsana New" w:hAnsi="Angsana New"/>
          <w:sz w:val="30"/>
          <w:szCs w:val="30"/>
          <w:cs/>
        </w:rPr>
        <w:t>ใบสำคัญแสดงสิทธิที่จะซื้อหุ้นสามัญ</w:t>
      </w:r>
      <w:r w:rsidRPr="00FB5E60">
        <w:rPr>
          <w:rFonts w:ascii="Angsana New" w:hAnsi="Angsana New" w:hint="cs"/>
          <w:sz w:val="30"/>
          <w:szCs w:val="30"/>
          <w:cs/>
        </w:rPr>
        <w:t>ของบริษัทย่อยดังกล่าวให้</w:t>
      </w:r>
      <w:r w:rsidRPr="00FB5E60">
        <w:rPr>
          <w:rFonts w:ascii="Angsana New" w:hAnsi="Angsana New"/>
          <w:sz w:val="30"/>
          <w:szCs w:val="30"/>
          <w:cs/>
        </w:rPr>
        <w:t>แก่</w:t>
      </w:r>
      <w:r w:rsidRPr="003519FD">
        <w:rPr>
          <w:rFonts w:ascii="Angsana New" w:hAnsi="Angsana New"/>
          <w:spacing w:val="-4"/>
          <w:sz w:val="30"/>
          <w:szCs w:val="30"/>
          <w:cs/>
        </w:rPr>
        <w:t>กรรมการ ผู้บริหาร</w:t>
      </w:r>
      <w:r w:rsidRPr="003519FD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3519FD" w:rsidRPr="003519FD">
        <w:rPr>
          <w:rFonts w:ascii="Angsana New" w:hAnsi="Angsana New"/>
          <w:spacing w:val="-4"/>
          <w:sz w:val="30"/>
          <w:szCs w:val="30"/>
          <w:cs/>
        </w:rPr>
        <w:t>และ/หรือ พนักงาน</w:t>
      </w:r>
      <w:r w:rsidR="003519FD">
        <w:rPr>
          <w:rFonts w:ascii="Angsana New" w:hAnsi="Angsana New"/>
          <w:sz w:val="30"/>
          <w:szCs w:val="30"/>
          <w:cs/>
        </w:rPr>
        <w:t>ของบริษัทและ/หรือ</w:t>
      </w:r>
      <w:r w:rsidRPr="00FB5E60">
        <w:rPr>
          <w:rFonts w:ascii="Angsana New" w:hAnsi="Angsana New"/>
          <w:sz w:val="30"/>
          <w:szCs w:val="30"/>
          <w:cs/>
        </w:rPr>
        <w:t>บริษัทย่อย</w:t>
      </w:r>
      <w:r w:rsidRPr="00FB5E60">
        <w:rPr>
          <w:rFonts w:ascii="Angsana New" w:hAnsi="Angsana New" w:hint="cs"/>
          <w:sz w:val="30"/>
          <w:szCs w:val="30"/>
          <w:cs/>
        </w:rPr>
        <w:t xml:space="preserve"> </w:t>
      </w:r>
      <w:r w:rsidRPr="00FB5E60">
        <w:rPr>
          <w:rFonts w:ascii="Angsana New" w:hAnsi="Angsana New"/>
          <w:sz w:val="30"/>
          <w:szCs w:val="30"/>
          <w:cs/>
        </w:rPr>
        <w:t xml:space="preserve">จำนวน </w:t>
      </w:r>
      <w:r w:rsidRPr="00FB5E60">
        <w:rPr>
          <w:rFonts w:ascii="Angsana New" w:hAnsi="Angsana New"/>
          <w:sz w:val="30"/>
          <w:szCs w:val="30"/>
        </w:rPr>
        <w:t>4,250,000</w:t>
      </w:r>
      <w:r w:rsidRPr="00FB5E60">
        <w:rPr>
          <w:rFonts w:ascii="Angsana New" w:hAnsi="Angsana New"/>
          <w:sz w:val="30"/>
          <w:szCs w:val="30"/>
          <w:cs/>
        </w:rPr>
        <w:t xml:space="preserve"> หน่วย </w:t>
      </w:r>
      <w:r w:rsidRPr="00FB5E60">
        <w:rPr>
          <w:rFonts w:ascii="Angsana New" w:hAnsi="Angsana New" w:hint="cs"/>
          <w:sz w:val="30"/>
          <w:szCs w:val="30"/>
          <w:cs/>
        </w:rPr>
        <w:t>โดยมีรายละเอียดดังนี้</w:t>
      </w:r>
    </w:p>
    <w:p w14:paraId="0E582909" w14:textId="77777777" w:rsidR="00C256B0" w:rsidRPr="00A26178" w:rsidRDefault="00C256B0" w:rsidP="00C25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4062"/>
        <w:gridCol w:w="268"/>
        <w:gridCol w:w="4823"/>
      </w:tblGrid>
      <w:tr w:rsidR="00C256B0" w:rsidRPr="00AB6E23" w14:paraId="0C3C43CD" w14:textId="77777777" w:rsidTr="00FA5670">
        <w:tc>
          <w:tcPr>
            <w:tcW w:w="4062" w:type="dxa"/>
            <w:tcBorders>
              <w:bottom w:val="single" w:sz="4" w:space="0" w:color="auto"/>
            </w:tcBorders>
          </w:tcPr>
          <w:p w14:paraId="672AE8AD" w14:textId="77777777" w:rsidR="00C256B0" w:rsidRPr="00E15096" w:rsidRDefault="00C256B0" w:rsidP="00EA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5096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68" w:type="dxa"/>
          </w:tcPr>
          <w:p w14:paraId="742D2DB4" w14:textId="77777777" w:rsidR="00C256B0" w:rsidRPr="00E15096" w:rsidRDefault="00C256B0" w:rsidP="00EA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3" w:type="dxa"/>
            <w:tcBorders>
              <w:bottom w:val="single" w:sz="4" w:space="0" w:color="auto"/>
            </w:tcBorders>
          </w:tcPr>
          <w:p w14:paraId="043F5213" w14:textId="77777777" w:rsidR="00C256B0" w:rsidRPr="00E15096" w:rsidRDefault="00C256B0" w:rsidP="00EA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5096">
              <w:rPr>
                <w:rFonts w:ascii="Angsana New" w:hAnsi="Angsana New"/>
                <w:sz w:val="30"/>
                <w:szCs w:val="30"/>
                <w:cs/>
              </w:rPr>
              <w:t>รายละเอียด</w:t>
            </w:r>
          </w:p>
        </w:tc>
      </w:tr>
      <w:tr w:rsidR="00C256B0" w:rsidRPr="00AB6E23" w14:paraId="0D2A1741" w14:textId="77777777" w:rsidTr="00FA5670">
        <w:tc>
          <w:tcPr>
            <w:tcW w:w="4062" w:type="dxa"/>
            <w:tcBorders>
              <w:top w:val="single" w:sz="4" w:space="0" w:color="auto"/>
            </w:tcBorders>
          </w:tcPr>
          <w:p w14:paraId="7F01B8FB" w14:textId="77777777" w:rsidR="00C256B0" w:rsidRPr="00E15096" w:rsidRDefault="00C256B0" w:rsidP="00EA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15096">
              <w:rPr>
                <w:rFonts w:ascii="Angsana New" w:hAnsi="Angsana New"/>
                <w:sz w:val="30"/>
                <w:szCs w:val="30"/>
                <w:cs/>
              </w:rPr>
              <w:t>ประเภทของใบสำคัญแสดงสิทธิ</w:t>
            </w:r>
          </w:p>
        </w:tc>
        <w:tc>
          <w:tcPr>
            <w:tcW w:w="268" w:type="dxa"/>
          </w:tcPr>
          <w:p w14:paraId="00226727" w14:textId="77777777" w:rsidR="00C256B0" w:rsidRPr="00E15096" w:rsidRDefault="00C256B0" w:rsidP="00EA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3" w:type="dxa"/>
            <w:tcBorders>
              <w:top w:val="single" w:sz="4" w:space="0" w:color="auto"/>
            </w:tcBorders>
          </w:tcPr>
          <w:p w14:paraId="42DC0149" w14:textId="77777777" w:rsidR="00C256B0" w:rsidRPr="00E15096" w:rsidRDefault="00C256B0" w:rsidP="00EA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15096">
              <w:rPr>
                <w:rFonts w:ascii="Angsana New" w:hAnsi="Angsana New"/>
                <w:sz w:val="30"/>
                <w:szCs w:val="30"/>
                <w:cs/>
              </w:rPr>
              <w:t>ชนิดไม่มีมูลค่า</w:t>
            </w:r>
          </w:p>
        </w:tc>
      </w:tr>
      <w:tr w:rsidR="00C256B0" w:rsidRPr="00AB6E23" w14:paraId="773BBB67" w14:textId="77777777" w:rsidTr="00FA5670">
        <w:tc>
          <w:tcPr>
            <w:tcW w:w="4062" w:type="dxa"/>
          </w:tcPr>
          <w:p w14:paraId="22CAD04A" w14:textId="77777777" w:rsidR="00C256B0" w:rsidRPr="00E15096" w:rsidRDefault="00C256B0" w:rsidP="00EA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15096">
              <w:rPr>
                <w:rFonts w:ascii="Angsana New" w:hAnsi="Angsana New"/>
                <w:sz w:val="30"/>
                <w:szCs w:val="30"/>
                <w:cs/>
              </w:rPr>
              <w:t>อายุของใบสำคัญแสดงสิทธิ</w:t>
            </w:r>
          </w:p>
        </w:tc>
        <w:tc>
          <w:tcPr>
            <w:tcW w:w="268" w:type="dxa"/>
          </w:tcPr>
          <w:p w14:paraId="59A558C9" w14:textId="77777777" w:rsidR="00C256B0" w:rsidRPr="00E15096" w:rsidRDefault="00C256B0" w:rsidP="00EA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3" w:type="dxa"/>
          </w:tcPr>
          <w:p w14:paraId="374BEFCF" w14:textId="77777777" w:rsidR="00C256B0" w:rsidRPr="00E15096" w:rsidRDefault="00C256B0" w:rsidP="00EA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15096">
              <w:rPr>
                <w:rFonts w:ascii="Angsana New" w:hAnsi="Angsana New"/>
                <w:sz w:val="30"/>
                <w:szCs w:val="30"/>
              </w:rPr>
              <w:t>5</w:t>
            </w:r>
            <w:r w:rsidRPr="00E15096">
              <w:rPr>
                <w:rFonts w:ascii="Angsana New" w:hAnsi="Angsana New"/>
                <w:sz w:val="30"/>
                <w:szCs w:val="30"/>
                <w:cs/>
              </w:rPr>
              <w:t xml:space="preserve"> ปี นับแต่วันที่ที่ออกและเสนอขาย</w:t>
            </w:r>
          </w:p>
        </w:tc>
      </w:tr>
      <w:tr w:rsidR="00C256B0" w:rsidRPr="00AB6E23" w14:paraId="5DC241E0" w14:textId="77777777" w:rsidTr="00FA5670">
        <w:tc>
          <w:tcPr>
            <w:tcW w:w="4062" w:type="dxa"/>
          </w:tcPr>
          <w:p w14:paraId="49914B23" w14:textId="77777777" w:rsidR="00C256B0" w:rsidRPr="00E15096" w:rsidRDefault="00C256B0" w:rsidP="00EA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15096">
              <w:rPr>
                <w:rFonts w:ascii="Angsana New" w:hAnsi="Angsana New"/>
                <w:sz w:val="30"/>
                <w:szCs w:val="30"/>
                <w:cs/>
              </w:rPr>
              <w:t>เสนอขายให้กับ</w:t>
            </w:r>
          </w:p>
        </w:tc>
        <w:tc>
          <w:tcPr>
            <w:tcW w:w="268" w:type="dxa"/>
          </w:tcPr>
          <w:p w14:paraId="65FC6D22" w14:textId="77777777" w:rsidR="00C256B0" w:rsidRPr="00E15096" w:rsidRDefault="00C256B0" w:rsidP="00EA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3" w:type="dxa"/>
          </w:tcPr>
          <w:p w14:paraId="1FF38F04" w14:textId="77777777" w:rsidR="00C256B0" w:rsidRPr="00E15096" w:rsidRDefault="00C256B0" w:rsidP="00EA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15096">
              <w:rPr>
                <w:rFonts w:ascii="Angsana New" w:hAnsi="Angsana New"/>
                <w:sz w:val="30"/>
                <w:szCs w:val="30"/>
                <w:cs/>
              </w:rPr>
              <w:t>กรรมการ ผู้บริหาร และ/หรือ พนักงานของบริษัท</w:t>
            </w:r>
            <w:r w:rsidRPr="00E15096">
              <w:rPr>
                <w:rFonts w:ascii="Angsana New" w:hAnsi="Angsana New" w:hint="cs"/>
                <w:sz w:val="30"/>
                <w:szCs w:val="30"/>
                <w:cs/>
              </w:rPr>
              <w:t>และ/หรือ บริษัทย่อย</w:t>
            </w:r>
          </w:p>
        </w:tc>
      </w:tr>
      <w:tr w:rsidR="00C256B0" w:rsidRPr="00AB6E23" w14:paraId="44B92FFC" w14:textId="77777777" w:rsidTr="00FA5670">
        <w:tc>
          <w:tcPr>
            <w:tcW w:w="4062" w:type="dxa"/>
          </w:tcPr>
          <w:p w14:paraId="00661BC6" w14:textId="77777777" w:rsidR="00C256B0" w:rsidRPr="00E15096" w:rsidRDefault="00C256B0" w:rsidP="00EA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15096">
              <w:rPr>
                <w:rFonts w:ascii="Angsana New" w:hAnsi="Angsana New"/>
                <w:sz w:val="30"/>
                <w:szCs w:val="30"/>
                <w:cs/>
              </w:rPr>
              <w:t>จำนวนที่ออกและเสนอขาย</w:t>
            </w:r>
          </w:p>
        </w:tc>
        <w:tc>
          <w:tcPr>
            <w:tcW w:w="268" w:type="dxa"/>
          </w:tcPr>
          <w:p w14:paraId="684435E5" w14:textId="77777777" w:rsidR="00C256B0" w:rsidRPr="00E15096" w:rsidRDefault="00C256B0" w:rsidP="00EA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3" w:type="dxa"/>
          </w:tcPr>
          <w:p w14:paraId="1BD49086" w14:textId="77777777" w:rsidR="00C256B0" w:rsidRPr="00E15096" w:rsidRDefault="00C256B0" w:rsidP="00EA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15096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E15096">
              <w:rPr>
                <w:rFonts w:ascii="Angsana New" w:hAnsi="Angsana New"/>
                <w:sz w:val="30"/>
                <w:szCs w:val="30"/>
              </w:rPr>
              <w:t xml:space="preserve">,250,000 </w:t>
            </w:r>
            <w:r w:rsidRPr="00E1509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</w:p>
        </w:tc>
      </w:tr>
      <w:tr w:rsidR="00C256B0" w:rsidRPr="00AB6E23" w14:paraId="48F4A6B2" w14:textId="77777777" w:rsidTr="00FA5670">
        <w:tc>
          <w:tcPr>
            <w:tcW w:w="4062" w:type="dxa"/>
          </w:tcPr>
          <w:p w14:paraId="0F729F15" w14:textId="77777777" w:rsidR="00C256B0" w:rsidRPr="00E15096" w:rsidRDefault="00C256B0" w:rsidP="00EA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15096">
              <w:rPr>
                <w:rFonts w:ascii="Angsana New" w:hAnsi="Angsana New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268" w:type="dxa"/>
          </w:tcPr>
          <w:p w14:paraId="3B4D9583" w14:textId="77777777" w:rsidR="00C256B0" w:rsidRPr="00E15096" w:rsidRDefault="00C256B0" w:rsidP="00EA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3" w:type="dxa"/>
          </w:tcPr>
          <w:p w14:paraId="2A6D94DD" w14:textId="77777777" w:rsidR="00C256B0" w:rsidRPr="00E15096" w:rsidRDefault="00C256B0" w:rsidP="00EA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5096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 1 หน่วยต่อหุ้นสามัญ 1 หุ้น</w:t>
            </w:r>
          </w:p>
        </w:tc>
      </w:tr>
      <w:tr w:rsidR="00C256B0" w:rsidRPr="00AB6E23" w14:paraId="54250929" w14:textId="77777777" w:rsidTr="00FA5670">
        <w:tc>
          <w:tcPr>
            <w:tcW w:w="4062" w:type="dxa"/>
          </w:tcPr>
          <w:p w14:paraId="6CABCE48" w14:textId="77777777" w:rsidR="00C256B0" w:rsidRPr="00E15096" w:rsidRDefault="00C256B0" w:rsidP="00EA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15096">
              <w:rPr>
                <w:rFonts w:ascii="Angsana New" w:hAnsi="Angsana New"/>
                <w:sz w:val="30"/>
                <w:szCs w:val="30"/>
                <w:cs/>
              </w:rPr>
              <w:t>ราคาในการใช้สิทธิ</w:t>
            </w:r>
          </w:p>
        </w:tc>
        <w:tc>
          <w:tcPr>
            <w:tcW w:w="268" w:type="dxa"/>
          </w:tcPr>
          <w:p w14:paraId="16159546" w14:textId="77777777" w:rsidR="00C256B0" w:rsidRPr="00E15096" w:rsidRDefault="00C256B0" w:rsidP="00EA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3" w:type="dxa"/>
          </w:tcPr>
          <w:p w14:paraId="550C4E4F" w14:textId="77777777" w:rsidR="00C256B0" w:rsidRPr="00E15096" w:rsidRDefault="00C256B0" w:rsidP="00EA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15096">
              <w:rPr>
                <w:rFonts w:ascii="Angsana New" w:hAnsi="Angsana New"/>
                <w:sz w:val="30"/>
                <w:szCs w:val="30"/>
              </w:rPr>
              <w:t>4</w:t>
            </w:r>
            <w:r w:rsidRPr="00E15096">
              <w:rPr>
                <w:rFonts w:ascii="Angsana New" w:hAnsi="Angsana New"/>
                <w:sz w:val="30"/>
                <w:szCs w:val="30"/>
                <w:cs/>
              </w:rPr>
              <w:t xml:space="preserve"> บาทต่อหุ้น</w:t>
            </w:r>
            <w:r w:rsidRPr="00E15096"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</w:p>
        </w:tc>
      </w:tr>
      <w:tr w:rsidR="00C256B0" w:rsidRPr="00AB6E23" w14:paraId="266D9D47" w14:textId="77777777" w:rsidTr="00FA5670">
        <w:tc>
          <w:tcPr>
            <w:tcW w:w="4062" w:type="dxa"/>
          </w:tcPr>
          <w:p w14:paraId="2BDD4948" w14:textId="77777777" w:rsidR="00C256B0" w:rsidRPr="00E15096" w:rsidRDefault="00C256B0" w:rsidP="00EA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15096">
              <w:rPr>
                <w:rFonts w:ascii="Angsana New" w:hAnsi="Angsana New"/>
                <w:sz w:val="30"/>
                <w:szCs w:val="30"/>
                <w:cs/>
              </w:rPr>
              <w:t>ระยะเวลาและสัดส่วนใช้สิทธิ</w:t>
            </w:r>
          </w:p>
        </w:tc>
        <w:tc>
          <w:tcPr>
            <w:tcW w:w="268" w:type="dxa"/>
          </w:tcPr>
          <w:p w14:paraId="63510B66" w14:textId="77777777" w:rsidR="00C256B0" w:rsidRPr="00E15096" w:rsidRDefault="00C256B0" w:rsidP="00EA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3" w:type="dxa"/>
          </w:tcPr>
          <w:p w14:paraId="372F2365" w14:textId="77777777" w:rsidR="00C256B0" w:rsidRPr="00E15096" w:rsidRDefault="00C256B0" w:rsidP="00EA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15096">
              <w:rPr>
                <w:rFonts w:ascii="Angsana New" w:hAnsi="Angsana New" w:hint="cs"/>
                <w:sz w:val="30"/>
                <w:szCs w:val="30"/>
                <w:cs/>
              </w:rPr>
              <w:t>ทุก</w:t>
            </w:r>
            <w:r w:rsidRPr="00E15096">
              <w:rPr>
                <w:rFonts w:ascii="Angsana New" w:hAnsi="Angsana New"/>
                <w:sz w:val="30"/>
                <w:szCs w:val="30"/>
                <w:cs/>
              </w:rPr>
              <w:t xml:space="preserve">วันที่ 15 </w:t>
            </w:r>
            <w:r w:rsidRPr="00E15096">
              <w:rPr>
                <w:rFonts w:ascii="Angsana New" w:hAnsi="Angsana New" w:hint="cs"/>
                <w:sz w:val="30"/>
                <w:szCs w:val="30"/>
                <w:cs/>
              </w:rPr>
              <w:t>ของเดือน</w:t>
            </w:r>
            <w:r w:rsidRPr="00E15096">
              <w:rPr>
                <w:rFonts w:ascii="Angsana New" w:hAnsi="Angsana New"/>
                <w:sz w:val="30"/>
                <w:szCs w:val="30"/>
                <w:cs/>
              </w:rPr>
              <w:t>พฤศจิกายน และ</w:t>
            </w:r>
            <w:r w:rsidRPr="00E15096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  <w:r w:rsidRPr="00E15096">
              <w:rPr>
                <w:rFonts w:ascii="Angsana New" w:hAnsi="Angsana New"/>
                <w:sz w:val="30"/>
                <w:szCs w:val="30"/>
                <w:cs/>
              </w:rPr>
              <w:t>พฤษภาคม</w:t>
            </w:r>
            <w:r w:rsidRPr="00E15096">
              <w:rPr>
                <w:rFonts w:ascii="Angsana New" w:hAnsi="Angsana New" w:hint="cs"/>
                <w:sz w:val="30"/>
                <w:szCs w:val="30"/>
                <w:cs/>
              </w:rPr>
              <w:t>ของ               แต่ละปี</w:t>
            </w:r>
            <w:r w:rsidRPr="00E15096">
              <w:rPr>
                <w:rFonts w:ascii="Angsana New" w:hAnsi="Angsana New"/>
                <w:sz w:val="30"/>
                <w:szCs w:val="30"/>
                <w:cs/>
              </w:rPr>
              <w:t xml:space="preserve"> โดยจะใช้สิทธิได้ไม่เกินร้อยละ</w:t>
            </w:r>
            <w:r w:rsidRPr="00E1509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15096">
              <w:rPr>
                <w:rFonts w:ascii="Angsana New" w:hAnsi="Angsana New"/>
                <w:sz w:val="30"/>
                <w:szCs w:val="30"/>
              </w:rPr>
              <w:t>20</w:t>
            </w:r>
            <w:r w:rsidRPr="00E15096">
              <w:rPr>
                <w:rFonts w:ascii="Angsana New" w:hAnsi="Angsana New" w:hint="cs"/>
                <w:sz w:val="30"/>
                <w:szCs w:val="30"/>
                <w:cs/>
              </w:rPr>
              <w:t xml:space="preserve"> ในแต่ละปี</w:t>
            </w:r>
          </w:p>
        </w:tc>
      </w:tr>
    </w:tbl>
    <w:p w14:paraId="5637807D" w14:textId="77777777" w:rsidR="009F29F1" w:rsidRPr="00A26178" w:rsidRDefault="009F29F1" w:rsidP="00F01A7C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eastAsia="Calibri" w:hAnsi="Angsana New"/>
          <w:color w:val="000000"/>
          <w:spacing w:val="-6"/>
          <w:sz w:val="16"/>
          <w:szCs w:val="16"/>
        </w:rPr>
      </w:pPr>
    </w:p>
    <w:p w14:paraId="2A491121" w14:textId="37DBC83B" w:rsidR="00C256B0" w:rsidRPr="00F01A7C" w:rsidRDefault="00C256B0" w:rsidP="00F01A7C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eastAsia="Calibri" w:hAnsi="Angsana New"/>
          <w:color w:val="000000"/>
          <w:spacing w:val="-6"/>
          <w:sz w:val="30"/>
          <w:szCs w:val="30"/>
        </w:rPr>
      </w:pPr>
      <w:r w:rsidRPr="00F01A7C">
        <w:rPr>
          <w:rFonts w:ascii="Angsana New" w:eastAsia="Calibri" w:hAnsi="Angsana New"/>
          <w:color w:val="000000"/>
          <w:spacing w:val="-6"/>
          <w:sz w:val="30"/>
          <w:szCs w:val="30"/>
          <w:cs/>
        </w:rPr>
        <w:t>มูลค่ายุติธรรมของใบสำคัญแสดง</w:t>
      </w:r>
      <w:r w:rsidRPr="00F01A7C">
        <w:rPr>
          <w:rFonts w:ascii="Angsana New" w:hAnsi="Angsana New"/>
          <w:color w:val="000000"/>
          <w:spacing w:val="-6"/>
          <w:sz w:val="30"/>
          <w:szCs w:val="30"/>
          <w:cs/>
        </w:rPr>
        <w:t>สิทธิ</w:t>
      </w:r>
      <w:r w:rsidRPr="00F01A7C">
        <w:rPr>
          <w:rFonts w:ascii="Angsana New" w:hAnsi="Angsana New" w:hint="cs"/>
          <w:color w:val="000000"/>
          <w:spacing w:val="-6"/>
          <w:sz w:val="30"/>
          <w:szCs w:val="30"/>
          <w:cs/>
        </w:rPr>
        <w:t>ที่จะซื้อหุ้นสามัญ</w:t>
      </w:r>
      <w:r w:rsidRPr="00F01A7C">
        <w:rPr>
          <w:rFonts w:ascii="Angsana New" w:eastAsia="Calibri" w:hAnsi="Angsana New"/>
          <w:color w:val="000000"/>
          <w:spacing w:val="-6"/>
          <w:sz w:val="30"/>
          <w:szCs w:val="30"/>
          <w:cs/>
        </w:rPr>
        <w:t xml:space="preserve">วัดมูลค่าโดยวิธี </w:t>
      </w:r>
      <w:r w:rsidRPr="00F01A7C">
        <w:rPr>
          <w:rFonts w:ascii="Angsana New" w:eastAsia="Calibri" w:hAnsi="Angsana New"/>
          <w:color w:val="000000"/>
          <w:spacing w:val="-6"/>
          <w:sz w:val="30"/>
          <w:szCs w:val="30"/>
        </w:rPr>
        <w:t>Black-Scholes Model</w:t>
      </w:r>
      <w:r w:rsidRPr="00F01A7C">
        <w:rPr>
          <w:rFonts w:ascii="Angsana New" w:eastAsia="Calibri" w:hAnsi="Angsana New"/>
          <w:color w:val="000000"/>
          <w:spacing w:val="-6"/>
          <w:sz w:val="30"/>
          <w:szCs w:val="30"/>
          <w:cs/>
        </w:rPr>
        <w:t xml:space="preserve"> ภายใต้ข้อ</w:t>
      </w:r>
      <w:r w:rsidR="000173B0">
        <w:rPr>
          <w:rFonts w:ascii="Angsana New" w:eastAsia="Calibri" w:hAnsi="Angsana New"/>
          <w:color w:val="000000"/>
          <w:spacing w:val="-6"/>
          <w:sz w:val="30"/>
          <w:szCs w:val="30"/>
          <w:cs/>
        </w:rPr>
        <w:t>สมมติ</w:t>
      </w:r>
      <w:r w:rsidR="008A2794">
        <w:rPr>
          <w:rFonts w:ascii="Angsana New" w:eastAsia="Calibri" w:hAnsi="Angsana New"/>
          <w:color w:val="000000"/>
          <w:spacing w:val="-6"/>
          <w:sz w:val="30"/>
          <w:szCs w:val="30"/>
        </w:rPr>
        <w:t xml:space="preserve">             </w:t>
      </w:r>
      <w:r w:rsidRPr="00F01A7C">
        <w:rPr>
          <w:rFonts w:ascii="Angsana New" w:eastAsia="Calibri" w:hAnsi="Angsana New"/>
          <w:color w:val="000000"/>
          <w:spacing w:val="-6"/>
          <w:sz w:val="30"/>
          <w:szCs w:val="30"/>
          <w:cs/>
        </w:rPr>
        <w:t>ทางการเงิน ดังนี้</w:t>
      </w:r>
    </w:p>
    <w:p w14:paraId="5022F109" w14:textId="77777777" w:rsidR="00C256B0" w:rsidRPr="00A26178" w:rsidRDefault="00C256B0" w:rsidP="00F01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73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7"/>
        <w:gridCol w:w="1276"/>
      </w:tblGrid>
      <w:tr w:rsidR="00C256B0" w:rsidRPr="00B6531F" w14:paraId="68FD22A7" w14:textId="77777777" w:rsidTr="00FA5670">
        <w:trPr>
          <w:trHeight w:hRule="exact" w:val="407"/>
        </w:trPr>
        <w:tc>
          <w:tcPr>
            <w:tcW w:w="6037" w:type="dxa"/>
            <w:vAlign w:val="center"/>
          </w:tcPr>
          <w:p w14:paraId="6785BC23" w14:textId="77777777" w:rsidR="00C256B0" w:rsidRPr="00B6531F" w:rsidRDefault="00C256B0" w:rsidP="00EA7CB2">
            <w:pPr>
              <w:tabs>
                <w:tab w:val="clear" w:pos="6322"/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B6531F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ราคาหุ้น ณ วันที่ให้ใบสำคัญแสดงสิทธิ</w:t>
            </w: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276" w:type="dxa"/>
            <w:vAlign w:val="center"/>
          </w:tcPr>
          <w:p w14:paraId="108F6AB4" w14:textId="77777777" w:rsidR="00C256B0" w:rsidRPr="00B6531F" w:rsidRDefault="00C256B0" w:rsidP="00EA7CB2">
            <w:pPr>
              <w:tabs>
                <w:tab w:val="clear" w:pos="6322"/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B6531F">
              <w:rPr>
                <w:rFonts w:ascii="Angsana New" w:eastAsia="Calibri" w:hAnsi="Angsana New"/>
                <w:color w:val="000000"/>
                <w:sz w:val="30"/>
                <w:szCs w:val="30"/>
              </w:rPr>
              <w:t>4.74</w:t>
            </w:r>
          </w:p>
        </w:tc>
      </w:tr>
      <w:tr w:rsidR="00C256B0" w:rsidRPr="00B6531F" w14:paraId="1F1F84E3" w14:textId="77777777" w:rsidTr="00FA5670">
        <w:trPr>
          <w:trHeight w:hRule="exact" w:val="362"/>
        </w:trPr>
        <w:tc>
          <w:tcPr>
            <w:tcW w:w="6037" w:type="dxa"/>
            <w:vAlign w:val="center"/>
          </w:tcPr>
          <w:p w14:paraId="52274166" w14:textId="77777777" w:rsidR="00C256B0" w:rsidRPr="00B6531F" w:rsidRDefault="00C256B0" w:rsidP="00EA7CB2">
            <w:pPr>
              <w:tabs>
                <w:tab w:val="clear" w:pos="6322"/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 w:rsidRPr="00B6531F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ราคาใช้สิทธิ</w:t>
            </w: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276" w:type="dxa"/>
            <w:vAlign w:val="center"/>
          </w:tcPr>
          <w:p w14:paraId="4704D300" w14:textId="77777777" w:rsidR="00C256B0" w:rsidRPr="00B6531F" w:rsidRDefault="00C256B0" w:rsidP="00EA7CB2">
            <w:pPr>
              <w:tabs>
                <w:tab w:val="clear" w:pos="6322"/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B6531F">
              <w:rPr>
                <w:rFonts w:ascii="Angsana New" w:eastAsia="Calibri" w:hAnsi="Angsana New"/>
                <w:color w:val="000000"/>
                <w:sz w:val="30"/>
                <w:szCs w:val="30"/>
              </w:rPr>
              <w:t>4.00</w:t>
            </w:r>
          </w:p>
        </w:tc>
      </w:tr>
      <w:tr w:rsidR="00C256B0" w:rsidRPr="00B6531F" w14:paraId="05C0A2C1" w14:textId="77777777" w:rsidTr="00FA5670">
        <w:trPr>
          <w:trHeight w:hRule="exact" w:val="434"/>
        </w:trPr>
        <w:tc>
          <w:tcPr>
            <w:tcW w:w="6037" w:type="dxa"/>
            <w:vAlign w:val="center"/>
          </w:tcPr>
          <w:p w14:paraId="1739C2CC" w14:textId="77777777" w:rsidR="00C256B0" w:rsidRPr="00B6531F" w:rsidRDefault="00C256B0" w:rsidP="00EA7CB2">
            <w:pPr>
              <w:tabs>
                <w:tab w:val="clear" w:pos="6322"/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 w:rsidRPr="00B6531F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ความผันผวนของหุ้นย้อนหลัง 3 ปี ณ วันจัดสรร</w:t>
            </w:r>
          </w:p>
        </w:tc>
        <w:tc>
          <w:tcPr>
            <w:tcW w:w="1276" w:type="dxa"/>
            <w:vAlign w:val="center"/>
          </w:tcPr>
          <w:p w14:paraId="1DF2C6C8" w14:textId="77777777" w:rsidR="00C256B0" w:rsidRPr="00B6531F" w:rsidRDefault="00C256B0" w:rsidP="00EA7CB2">
            <w:pPr>
              <w:tabs>
                <w:tab w:val="clear" w:pos="6322"/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ร้อยละ</w:t>
            </w: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  <w:r w:rsidRPr="00B6531F">
              <w:rPr>
                <w:rFonts w:ascii="Angsana New" w:eastAsia="Calibri" w:hAnsi="Angsana New"/>
                <w:color w:val="000000"/>
                <w:sz w:val="30"/>
                <w:szCs w:val="30"/>
              </w:rPr>
              <w:t>81.75</w:t>
            </w:r>
          </w:p>
        </w:tc>
      </w:tr>
      <w:tr w:rsidR="00C256B0" w:rsidRPr="00B6531F" w14:paraId="08A8D596" w14:textId="77777777" w:rsidTr="00FA5670">
        <w:trPr>
          <w:trHeight w:hRule="exact" w:val="362"/>
        </w:trPr>
        <w:tc>
          <w:tcPr>
            <w:tcW w:w="6037" w:type="dxa"/>
            <w:vAlign w:val="center"/>
          </w:tcPr>
          <w:p w14:paraId="4A306D27" w14:textId="77777777" w:rsidR="00C256B0" w:rsidRPr="00B6531F" w:rsidRDefault="00C256B0" w:rsidP="00EA7CB2">
            <w:pPr>
              <w:tabs>
                <w:tab w:val="clear" w:pos="6322"/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 w:rsidRPr="00B6531F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ช่วงเวลาที่คาดว่าจะมีผู้มาใช้ใบสำคัญแสดงสิทธิครบ</w:t>
            </w:r>
          </w:p>
        </w:tc>
        <w:tc>
          <w:tcPr>
            <w:tcW w:w="1276" w:type="dxa"/>
            <w:vAlign w:val="center"/>
          </w:tcPr>
          <w:p w14:paraId="3ED83CFF" w14:textId="77777777" w:rsidR="00C256B0" w:rsidRPr="00B6531F" w:rsidRDefault="00C256B0" w:rsidP="00EA7CB2">
            <w:pPr>
              <w:tabs>
                <w:tab w:val="clear" w:pos="6322"/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 w:rsidRPr="00B6531F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5 </w:t>
            </w:r>
            <w:r w:rsidRPr="00B6531F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C256B0" w:rsidRPr="00B6531F" w14:paraId="2EDA0754" w14:textId="77777777" w:rsidTr="00FA5670">
        <w:trPr>
          <w:trHeight w:hRule="exact" w:val="434"/>
        </w:trPr>
        <w:tc>
          <w:tcPr>
            <w:tcW w:w="6037" w:type="dxa"/>
            <w:vAlign w:val="center"/>
          </w:tcPr>
          <w:p w14:paraId="501691E4" w14:textId="77777777" w:rsidR="00C256B0" w:rsidRPr="00B6531F" w:rsidRDefault="00C256B0" w:rsidP="00EA7CB2">
            <w:pPr>
              <w:tabs>
                <w:tab w:val="clear" w:pos="6322"/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 w:rsidRPr="00B6531F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อัตราเงินปันผลตอบแทนเฉลี่ยย้อนหลัง 3 ปี</w:t>
            </w:r>
          </w:p>
        </w:tc>
        <w:tc>
          <w:tcPr>
            <w:tcW w:w="1276" w:type="dxa"/>
            <w:vAlign w:val="center"/>
          </w:tcPr>
          <w:p w14:paraId="0CE7ACBA" w14:textId="77777777" w:rsidR="00C256B0" w:rsidRPr="00B6531F" w:rsidRDefault="00C256B0" w:rsidP="00EA7CB2">
            <w:pPr>
              <w:tabs>
                <w:tab w:val="clear" w:pos="6322"/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ร้อยละ </w:t>
            </w:r>
            <w:r w:rsidRPr="00B6531F">
              <w:rPr>
                <w:rFonts w:ascii="Angsana New" w:eastAsia="Calibri" w:hAnsi="Angsana New"/>
                <w:color w:val="000000"/>
                <w:sz w:val="30"/>
                <w:szCs w:val="30"/>
              </w:rPr>
              <w:t>2.93</w:t>
            </w:r>
          </w:p>
        </w:tc>
      </w:tr>
      <w:tr w:rsidR="00C256B0" w:rsidRPr="00B6531F" w14:paraId="3F60A21A" w14:textId="77777777" w:rsidTr="00FA5670">
        <w:trPr>
          <w:trHeight w:hRule="exact" w:val="452"/>
        </w:trPr>
        <w:tc>
          <w:tcPr>
            <w:tcW w:w="6037" w:type="dxa"/>
            <w:vAlign w:val="center"/>
          </w:tcPr>
          <w:p w14:paraId="7D57FE59" w14:textId="77777777" w:rsidR="00C256B0" w:rsidRPr="00B6531F" w:rsidRDefault="00C256B0" w:rsidP="00EA7CB2">
            <w:pPr>
              <w:tabs>
                <w:tab w:val="clear" w:pos="6322"/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 w:rsidRPr="00B6531F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อัตราดอกเบี้ยปลอดความเสี่ยง (พันธบัตรรัฐบาลอายุ 3 ปี) ณ วันจัดสรร</w:t>
            </w:r>
          </w:p>
        </w:tc>
        <w:tc>
          <w:tcPr>
            <w:tcW w:w="1276" w:type="dxa"/>
            <w:vAlign w:val="center"/>
          </w:tcPr>
          <w:p w14:paraId="33C59E8F" w14:textId="77777777" w:rsidR="00C256B0" w:rsidRPr="00B6531F" w:rsidRDefault="00C256B0" w:rsidP="00EA7CB2">
            <w:pPr>
              <w:tabs>
                <w:tab w:val="clear" w:pos="6322"/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ร้อยละ </w:t>
            </w:r>
            <w:r w:rsidRPr="00B6531F">
              <w:rPr>
                <w:rFonts w:ascii="Angsana New" w:eastAsia="Calibri" w:hAnsi="Angsana New"/>
                <w:color w:val="000000"/>
                <w:sz w:val="30"/>
                <w:szCs w:val="30"/>
              </w:rPr>
              <w:t>3.02</w:t>
            </w:r>
          </w:p>
        </w:tc>
      </w:tr>
    </w:tbl>
    <w:p w14:paraId="7937843A" w14:textId="77777777" w:rsidR="003519FD" w:rsidRPr="00A26178" w:rsidRDefault="003519FD" w:rsidP="003519FD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eastAsia="Calibri" w:hAnsi="Angsana New"/>
          <w:color w:val="000000"/>
          <w:spacing w:val="-6"/>
          <w:sz w:val="24"/>
          <w:szCs w:val="24"/>
        </w:rPr>
      </w:pPr>
    </w:p>
    <w:p w14:paraId="61D89B88" w14:textId="77777777" w:rsidR="00C62D45" w:rsidRDefault="003519FD" w:rsidP="003519FD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eastAsia="Calibri" w:hAnsi="Angsana New"/>
          <w:color w:val="000000"/>
          <w:spacing w:val="-6"/>
          <w:sz w:val="30"/>
          <w:szCs w:val="30"/>
          <w:cs/>
        </w:rPr>
      </w:pPr>
      <w:r w:rsidRPr="00F01A7C">
        <w:rPr>
          <w:rFonts w:ascii="Angsana New" w:eastAsia="Calibri" w:hAnsi="Angsana New" w:hint="cs"/>
          <w:color w:val="000000"/>
          <w:spacing w:val="-6"/>
          <w:sz w:val="30"/>
          <w:szCs w:val="30"/>
          <w:cs/>
        </w:rPr>
        <w:t>โครงการดังกล่าวมีเงื่อนไขในการจองซื้อ โดยที่พนักงานตามโครงการ</w:t>
      </w:r>
      <w:r w:rsidR="003376F3">
        <w:rPr>
          <w:rFonts w:ascii="Angsana New" w:eastAsia="Calibri" w:hAnsi="Angsana New" w:hint="cs"/>
          <w:color w:val="000000"/>
          <w:spacing w:val="-6"/>
          <w:sz w:val="30"/>
          <w:szCs w:val="30"/>
          <w:cs/>
        </w:rPr>
        <w:t>ต้องมีสถานะเป็นพนักงานของบริษัท</w:t>
      </w:r>
      <w:r w:rsidRPr="00F01A7C">
        <w:rPr>
          <w:rFonts w:ascii="Angsana New" w:eastAsia="Calibri" w:hAnsi="Angsana New" w:hint="cs"/>
          <w:color w:val="000000"/>
          <w:spacing w:val="-6"/>
          <w:sz w:val="30"/>
          <w:szCs w:val="30"/>
          <w:cs/>
        </w:rPr>
        <w:t>และ/หรือบริษัทย่อย ณ วันที่มีการใช้สิทธิในแต่ละครั้ง</w:t>
      </w:r>
    </w:p>
    <w:p w14:paraId="4DD390FD" w14:textId="77777777" w:rsidR="00040C92" w:rsidRDefault="00040C92" w:rsidP="00C62D45">
      <w:pPr>
        <w:tabs>
          <w:tab w:val="clear" w:pos="227"/>
          <w:tab w:val="clear" w:pos="454"/>
          <w:tab w:val="clear" w:pos="68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86E18EB" w14:textId="77777777" w:rsidR="002A3EE0" w:rsidRDefault="003519FD" w:rsidP="00C62D45">
      <w:pPr>
        <w:tabs>
          <w:tab w:val="clear" w:pos="227"/>
          <w:tab w:val="clear" w:pos="454"/>
          <w:tab w:val="clear" w:pos="680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F01A7C">
        <w:rPr>
          <w:rFonts w:ascii="Angsana New" w:hAnsi="Angsana New"/>
          <w:sz w:val="30"/>
          <w:szCs w:val="30"/>
          <w:cs/>
        </w:rPr>
        <w:t>บริษัท</w:t>
      </w:r>
      <w:r w:rsidR="00F20315">
        <w:rPr>
          <w:rFonts w:ascii="Angsana New" w:hAnsi="Angsana New" w:hint="cs"/>
          <w:sz w:val="30"/>
          <w:szCs w:val="30"/>
          <w:cs/>
        </w:rPr>
        <w:t>ย่อย</w:t>
      </w:r>
      <w:r w:rsidRPr="00F01A7C">
        <w:rPr>
          <w:rFonts w:ascii="Angsana New" w:hAnsi="Angsana New"/>
          <w:sz w:val="30"/>
          <w:szCs w:val="30"/>
          <w:cs/>
        </w:rPr>
        <w:t>ได้ให้สิทธิดังกล่าวเมื่อวันที่</w:t>
      </w:r>
      <w:r w:rsidRPr="00F01A7C">
        <w:rPr>
          <w:rFonts w:ascii="Angsana New" w:hAnsi="Angsana New"/>
          <w:sz w:val="30"/>
          <w:szCs w:val="30"/>
        </w:rPr>
        <w:t xml:space="preserve"> 15</w:t>
      </w:r>
      <w:r w:rsidRPr="00F01A7C">
        <w:rPr>
          <w:rFonts w:ascii="Angsana New" w:hAnsi="Angsana New" w:hint="cs"/>
          <w:sz w:val="30"/>
          <w:szCs w:val="30"/>
          <w:cs/>
        </w:rPr>
        <w:t xml:space="preserve"> สิงหาคม</w:t>
      </w:r>
      <w:r w:rsidRPr="00F01A7C">
        <w:rPr>
          <w:rFonts w:ascii="Angsana New" w:hAnsi="Angsana New"/>
          <w:sz w:val="30"/>
          <w:szCs w:val="30"/>
          <w:cs/>
        </w:rPr>
        <w:t xml:space="preserve"> </w:t>
      </w:r>
      <w:r w:rsidRPr="00F01A7C">
        <w:rPr>
          <w:rFonts w:ascii="Angsana New" w:hAnsi="Angsana New"/>
          <w:sz w:val="30"/>
          <w:szCs w:val="30"/>
        </w:rPr>
        <w:t xml:space="preserve">2556 </w:t>
      </w:r>
      <w:r w:rsidRPr="00F01A7C">
        <w:rPr>
          <w:rFonts w:ascii="Angsana New" w:hAnsi="Angsana New"/>
          <w:sz w:val="30"/>
          <w:szCs w:val="30"/>
          <w:cs/>
        </w:rPr>
        <w:t>ซึ่งเป็นวันที่บริษัท</w:t>
      </w:r>
      <w:r w:rsidR="00F20315">
        <w:rPr>
          <w:rFonts w:ascii="Angsana New" w:hAnsi="Angsana New" w:hint="cs"/>
          <w:sz w:val="30"/>
          <w:szCs w:val="30"/>
          <w:cs/>
        </w:rPr>
        <w:t>ย่อย</w:t>
      </w:r>
      <w:r w:rsidRPr="00F01A7C">
        <w:rPr>
          <w:rFonts w:ascii="Angsana New" w:hAnsi="Angsana New"/>
          <w:sz w:val="30"/>
          <w:szCs w:val="30"/>
          <w:cs/>
        </w:rPr>
        <w:t>ได้แจ้งเงื่อนไขและข้อตกลงต่างๆ</w:t>
      </w:r>
      <w:r w:rsidRPr="00F01A7C">
        <w:rPr>
          <w:rFonts w:ascii="Angsana New" w:hAnsi="Angsana New"/>
          <w:sz w:val="30"/>
          <w:szCs w:val="30"/>
        </w:rPr>
        <w:t xml:space="preserve"> </w:t>
      </w:r>
      <w:r w:rsidRPr="00F01A7C">
        <w:rPr>
          <w:rFonts w:ascii="Angsana New" w:hAnsi="Angsana New"/>
          <w:sz w:val="30"/>
          <w:szCs w:val="30"/>
          <w:cs/>
        </w:rPr>
        <w:t>ในการใช้สิทธิแก่กรรมการ</w:t>
      </w:r>
      <w:r w:rsidRPr="00F01A7C">
        <w:rPr>
          <w:rFonts w:ascii="Angsana New" w:hAnsi="Angsana New"/>
          <w:sz w:val="30"/>
          <w:szCs w:val="30"/>
        </w:rPr>
        <w:t xml:space="preserve"> </w:t>
      </w:r>
      <w:r w:rsidRPr="00F01A7C">
        <w:rPr>
          <w:rFonts w:ascii="Angsana New" w:hAnsi="Angsana New"/>
          <w:sz w:val="30"/>
          <w:szCs w:val="30"/>
          <w:cs/>
        </w:rPr>
        <w:t>ผู้บริหาร</w:t>
      </w:r>
      <w:r w:rsidRPr="00F01A7C">
        <w:rPr>
          <w:rFonts w:ascii="Angsana New" w:hAnsi="Angsana New" w:hint="cs"/>
          <w:sz w:val="30"/>
          <w:szCs w:val="30"/>
          <w:cs/>
        </w:rPr>
        <w:t xml:space="preserve"> </w:t>
      </w:r>
      <w:r w:rsidRPr="00F01A7C">
        <w:rPr>
          <w:rFonts w:ascii="Angsana New" w:hAnsi="Angsana New"/>
          <w:sz w:val="30"/>
          <w:szCs w:val="30"/>
          <w:cs/>
        </w:rPr>
        <w:t>และ</w:t>
      </w:r>
      <w:r w:rsidRPr="00F01A7C">
        <w:rPr>
          <w:rFonts w:ascii="Angsana New" w:hAnsi="Angsana New"/>
          <w:sz w:val="30"/>
          <w:szCs w:val="30"/>
        </w:rPr>
        <w:t>/</w:t>
      </w:r>
      <w:r w:rsidRPr="00F01A7C">
        <w:rPr>
          <w:rFonts w:ascii="Angsana New" w:hAnsi="Angsana New" w:hint="cs"/>
          <w:sz w:val="30"/>
          <w:szCs w:val="30"/>
          <w:cs/>
        </w:rPr>
        <w:t xml:space="preserve">หรือ </w:t>
      </w:r>
      <w:r w:rsidRPr="00F01A7C">
        <w:rPr>
          <w:rFonts w:ascii="Angsana New" w:hAnsi="Angsana New"/>
          <w:sz w:val="30"/>
          <w:szCs w:val="30"/>
          <w:cs/>
        </w:rPr>
        <w:t>พนักงาน</w:t>
      </w:r>
      <w:r w:rsidR="008257D7">
        <w:rPr>
          <w:rFonts w:ascii="Angsana New" w:hAnsi="Angsana New" w:hint="cs"/>
          <w:sz w:val="30"/>
          <w:szCs w:val="30"/>
          <w:cs/>
        </w:rPr>
        <w:t>ของบริษัท</w:t>
      </w:r>
      <w:r w:rsidRPr="00F01A7C">
        <w:rPr>
          <w:rFonts w:ascii="Angsana New" w:hAnsi="Angsana New" w:hint="cs"/>
          <w:sz w:val="30"/>
          <w:szCs w:val="30"/>
          <w:cs/>
        </w:rPr>
        <w:t>และ</w:t>
      </w:r>
      <w:r w:rsidRPr="00F01A7C">
        <w:rPr>
          <w:rFonts w:ascii="Angsana New" w:hAnsi="Angsana New"/>
          <w:sz w:val="30"/>
          <w:szCs w:val="30"/>
        </w:rPr>
        <w:t>/</w:t>
      </w:r>
      <w:r w:rsidRPr="00F01A7C">
        <w:rPr>
          <w:rFonts w:ascii="Angsana New" w:hAnsi="Angsana New" w:hint="cs"/>
          <w:sz w:val="30"/>
          <w:szCs w:val="30"/>
          <w:cs/>
        </w:rPr>
        <w:t>หรือบริษัทย่อย</w:t>
      </w:r>
    </w:p>
    <w:p w14:paraId="42BED580" w14:textId="77777777" w:rsidR="00EF0B6C" w:rsidRPr="005D348C" w:rsidRDefault="00EF0B6C" w:rsidP="002E2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5D348C">
        <w:rPr>
          <w:rFonts w:ascii="Angsana New" w:hAnsi="Angsana New"/>
          <w:i/>
          <w:iCs/>
          <w:sz w:val="30"/>
          <w:szCs w:val="30"/>
        </w:rPr>
        <w:lastRenderedPageBreak/>
        <w:t>NBC-WB</w:t>
      </w:r>
    </w:p>
    <w:p w14:paraId="2E115915" w14:textId="77777777" w:rsidR="00EF0B6C" w:rsidRPr="00BC39CC" w:rsidRDefault="00EF0B6C" w:rsidP="002E26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A933C57" w14:textId="77777777" w:rsidR="00C256B0" w:rsidRDefault="00C256B0" w:rsidP="00C25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ในการ</w:t>
      </w:r>
      <w:r>
        <w:rPr>
          <w:rFonts w:ascii="Angsana New" w:hAnsi="Angsana New"/>
          <w:sz w:val="30"/>
          <w:szCs w:val="30"/>
          <w:cs/>
        </w:rPr>
        <w:t>ประชุมสามัญประจำปี</w:t>
      </w:r>
      <w:r>
        <w:rPr>
          <w:rFonts w:ascii="Angsana New" w:hAnsi="Angsana New" w:hint="cs"/>
          <w:sz w:val="30"/>
          <w:szCs w:val="30"/>
          <w:cs/>
        </w:rPr>
        <w:t>ของ</w:t>
      </w:r>
      <w:r w:rsidRPr="00B6531F">
        <w:rPr>
          <w:rFonts w:ascii="Angsana New" w:hAnsi="Angsana New"/>
          <w:sz w:val="30"/>
          <w:szCs w:val="30"/>
          <w:cs/>
        </w:rPr>
        <w:t>ผู้ถือหุ้นของบริษัทย่อยแห่งหนึ่ง (</w:t>
      </w:r>
      <w:r w:rsidRPr="00B6531F">
        <w:rPr>
          <w:rFonts w:ascii="Angsana New" w:hAnsi="Angsana New"/>
          <w:sz w:val="30"/>
          <w:szCs w:val="30"/>
        </w:rPr>
        <w:t>“</w:t>
      </w:r>
      <w:r w:rsidRPr="00B6531F">
        <w:rPr>
          <w:rFonts w:ascii="Angsana New" w:hAnsi="Angsana New"/>
          <w:sz w:val="30"/>
          <w:szCs w:val="30"/>
          <w:cs/>
        </w:rPr>
        <w:t xml:space="preserve">บริษัท เนชั่น บรอดแคสติ้ง คอร์ปอเรชั่น จำกัด (มหาชน)”) เมื่อวันที่ 24 เมษายน 2556 </w:t>
      </w:r>
      <w:r>
        <w:rPr>
          <w:rFonts w:ascii="Angsana New" w:hAnsi="Angsana New" w:hint="cs"/>
          <w:sz w:val="30"/>
          <w:szCs w:val="30"/>
          <w:cs/>
        </w:rPr>
        <w:t>ผู้ถือหุ้นของบริษัทย่อยมีมติ</w:t>
      </w:r>
      <w:r w:rsidRPr="00B6531F">
        <w:rPr>
          <w:rFonts w:ascii="Angsana New" w:hAnsi="Angsana New"/>
          <w:sz w:val="30"/>
          <w:szCs w:val="30"/>
          <w:cs/>
        </w:rPr>
        <w:t>อนุมัติ</w:t>
      </w:r>
      <w:r>
        <w:rPr>
          <w:rFonts w:ascii="Angsana New" w:hAnsi="Angsana New" w:hint="cs"/>
          <w:sz w:val="30"/>
          <w:szCs w:val="30"/>
          <w:cs/>
        </w:rPr>
        <w:t>การออก</w:t>
      </w:r>
      <w:r w:rsidR="00493202">
        <w:rPr>
          <w:rFonts w:ascii="Angsana New" w:hAnsi="Angsana New"/>
          <w:sz w:val="30"/>
          <w:szCs w:val="30"/>
          <w:cs/>
        </w:rPr>
        <w:t>ใบสำคัญแสดงสิทธิ</w:t>
      </w:r>
      <w:r w:rsidRPr="00B6531F">
        <w:rPr>
          <w:rFonts w:ascii="Angsana New" w:hAnsi="Angsana New"/>
          <w:sz w:val="30"/>
          <w:szCs w:val="30"/>
          <w:cs/>
        </w:rPr>
        <w:t>ที่จะซื้อหุ้นสามัญ</w:t>
      </w:r>
      <w:r>
        <w:rPr>
          <w:rFonts w:ascii="Angsana New" w:hAnsi="Angsana New" w:hint="cs"/>
          <w:sz w:val="30"/>
          <w:szCs w:val="30"/>
          <w:cs/>
        </w:rPr>
        <w:t>ของบริษัทย่อยดังกล่าวให้</w:t>
      </w:r>
      <w:r w:rsidRPr="00B6531F">
        <w:rPr>
          <w:rFonts w:ascii="Angsana New" w:hAnsi="Angsana New"/>
          <w:sz w:val="30"/>
          <w:szCs w:val="30"/>
          <w:cs/>
        </w:rPr>
        <w:t>แก่กรรมการ ผู้บริหาร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493202">
        <w:rPr>
          <w:rFonts w:ascii="Angsana New" w:hAnsi="Angsana New"/>
          <w:sz w:val="30"/>
          <w:szCs w:val="30"/>
          <w:cs/>
        </w:rPr>
        <w:t>และ/หรือ พนักงานของบริษัทและ/หรือ</w:t>
      </w:r>
      <w:r w:rsidRPr="00B6531F">
        <w:rPr>
          <w:rFonts w:ascii="Angsana New" w:hAnsi="Angsana New"/>
          <w:sz w:val="30"/>
          <w:szCs w:val="30"/>
          <w:cs/>
        </w:rPr>
        <w:t>บริษัทย่อย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6531F">
        <w:rPr>
          <w:rFonts w:ascii="Angsana New" w:hAnsi="Angsana New"/>
          <w:sz w:val="30"/>
          <w:szCs w:val="30"/>
          <w:cs/>
        </w:rPr>
        <w:t>จำนวน 8</w:t>
      </w:r>
      <w:r w:rsidRPr="00B6531F">
        <w:rPr>
          <w:rFonts w:ascii="Angsana New" w:hAnsi="Angsana New"/>
          <w:sz w:val="30"/>
          <w:szCs w:val="30"/>
        </w:rPr>
        <w:t>,798,905</w:t>
      </w:r>
      <w:r w:rsidRPr="00B6531F">
        <w:rPr>
          <w:rFonts w:ascii="Angsana New" w:hAnsi="Angsana New"/>
          <w:sz w:val="30"/>
          <w:szCs w:val="30"/>
          <w:cs/>
        </w:rPr>
        <w:t xml:space="preserve"> หน่วย </w:t>
      </w:r>
      <w:r>
        <w:rPr>
          <w:rFonts w:ascii="Angsana New" w:hAnsi="Angsana New" w:hint="cs"/>
          <w:sz w:val="30"/>
          <w:szCs w:val="30"/>
          <w:cs/>
        </w:rPr>
        <w:t>โดยมีรายละเอียดดังนี้</w:t>
      </w:r>
    </w:p>
    <w:p w14:paraId="2D7EBAE9" w14:textId="77777777" w:rsidR="00C256B0" w:rsidRPr="00BC39CC" w:rsidRDefault="00C256B0" w:rsidP="00C25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right="-43" w:hanging="540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4062"/>
        <w:gridCol w:w="268"/>
        <w:gridCol w:w="4823"/>
      </w:tblGrid>
      <w:tr w:rsidR="00C256B0" w:rsidRPr="00AB6E23" w14:paraId="0ABEDFF8" w14:textId="77777777" w:rsidTr="00FA5670">
        <w:tc>
          <w:tcPr>
            <w:tcW w:w="4062" w:type="dxa"/>
            <w:tcBorders>
              <w:bottom w:val="single" w:sz="4" w:space="0" w:color="auto"/>
            </w:tcBorders>
          </w:tcPr>
          <w:p w14:paraId="71D5464C" w14:textId="77777777" w:rsidR="00C256B0" w:rsidRPr="00E15096" w:rsidRDefault="00C256B0" w:rsidP="00EA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5096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68" w:type="dxa"/>
          </w:tcPr>
          <w:p w14:paraId="1DF6C0A8" w14:textId="77777777" w:rsidR="00C256B0" w:rsidRPr="00E15096" w:rsidRDefault="00C256B0" w:rsidP="00EA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3" w:type="dxa"/>
            <w:tcBorders>
              <w:bottom w:val="single" w:sz="4" w:space="0" w:color="auto"/>
            </w:tcBorders>
          </w:tcPr>
          <w:p w14:paraId="1E49A801" w14:textId="77777777" w:rsidR="00C256B0" w:rsidRPr="00E15096" w:rsidRDefault="00C256B0" w:rsidP="00EA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5096">
              <w:rPr>
                <w:rFonts w:ascii="Angsana New" w:hAnsi="Angsana New"/>
                <w:sz w:val="30"/>
                <w:szCs w:val="30"/>
                <w:cs/>
              </w:rPr>
              <w:t>รายละเอียด</w:t>
            </w:r>
          </w:p>
        </w:tc>
      </w:tr>
      <w:tr w:rsidR="00C256B0" w:rsidRPr="00AB6E23" w14:paraId="5BB32800" w14:textId="77777777" w:rsidTr="00FA5670">
        <w:tc>
          <w:tcPr>
            <w:tcW w:w="4062" w:type="dxa"/>
            <w:tcBorders>
              <w:top w:val="single" w:sz="4" w:space="0" w:color="auto"/>
            </w:tcBorders>
          </w:tcPr>
          <w:p w14:paraId="57A2EA02" w14:textId="77777777" w:rsidR="00C256B0" w:rsidRPr="00E15096" w:rsidRDefault="00C256B0" w:rsidP="00EA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15096">
              <w:rPr>
                <w:rFonts w:ascii="Angsana New" w:hAnsi="Angsana New"/>
                <w:sz w:val="30"/>
                <w:szCs w:val="30"/>
                <w:cs/>
              </w:rPr>
              <w:t>ประเภทของใบสำคัญแสดงสิทธิ</w:t>
            </w:r>
          </w:p>
        </w:tc>
        <w:tc>
          <w:tcPr>
            <w:tcW w:w="268" w:type="dxa"/>
          </w:tcPr>
          <w:p w14:paraId="1FF8426B" w14:textId="77777777" w:rsidR="00C256B0" w:rsidRPr="00E15096" w:rsidRDefault="00C256B0" w:rsidP="00EA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3" w:type="dxa"/>
            <w:tcBorders>
              <w:top w:val="single" w:sz="4" w:space="0" w:color="auto"/>
            </w:tcBorders>
          </w:tcPr>
          <w:p w14:paraId="1218C7BC" w14:textId="77777777" w:rsidR="00C256B0" w:rsidRPr="00E15096" w:rsidRDefault="00C256B0" w:rsidP="00EA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15096">
              <w:rPr>
                <w:rFonts w:ascii="Angsana New" w:hAnsi="Angsana New"/>
                <w:sz w:val="30"/>
                <w:szCs w:val="30"/>
                <w:cs/>
              </w:rPr>
              <w:t>ชนิดไม่มีมูลค่า</w:t>
            </w:r>
          </w:p>
        </w:tc>
      </w:tr>
      <w:tr w:rsidR="00C256B0" w:rsidRPr="00AB6E23" w14:paraId="6A50DAB2" w14:textId="77777777" w:rsidTr="00FA5670">
        <w:tc>
          <w:tcPr>
            <w:tcW w:w="4062" w:type="dxa"/>
          </w:tcPr>
          <w:p w14:paraId="03126464" w14:textId="77777777" w:rsidR="00C256B0" w:rsidRPr="00E15096" w:rsidRDefault="00C256B0" w:rsidP="00EA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15096">
              <w:rPr>
                <w:rFonts w:ascii="Angsana New" w:hAnsi="Angsana New"/>
                <w:sz w:val="30"/>
                <w:szCs w:val="30"/>
                <w:cs/>
              </w:rPr>
              <w:t>อายุของใบสำคัญแสดงสิทธิ</w:t>
            </w:r>
          </w:p>
        </w:tc>
        <w:tc>
          <w:tcPr>
            <w:tcW w:w="268" w:type="dxa"/>
          </w:tcPr>
          <w:p w14:paraId="73A20261" w14:textId="77777777" w:rsidR="00C256B0" w:rsidRPr="00E15096" w:rsidRDefault="00C256B0" w:rsidP="00EA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3" w:type="dxa"/>
          </w:tcPr>
          <w:p w14:paraId="294229F8" w14:textId="77777777" w:rsidR="00C256B0" w:rsidRPr="00E15096" w:rsidRDefault="00C256B0" w:rsidP="00EA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15096">
              <w:rPr>
                <w:rFonts w:ascii="Angsana New" w:hAnsi="Angsana New"/>
                <w:sz w:val="30"/>
                <w:szCs w:val="30"/>
              </w:rPr>
              <w:t>5</w:t>
            </w:r>
            <w:r w:rsidRPr="00E15096">
              <w:rPr>
                <w:rFonts w:ascii="Angsana New" w:hAnsi="Angsana New"/>
                <w:sz w:val="30"/>
                <w:szCs w:val="30"/>
                <w:cs/>
              </w:rPr>
              <w:t xml:space="preserve"> ปี นับแต่วันที่ที่ออกและเสนอขาย</w:t>
            </w:r>
          </w:p>
        </w:tc>
      </w:tr>
      <w:tr w:rsidR="00C256B0" w:rsidRPr="00AB6E23" w14:paraId="0C1ACAB7" w14:textId="77777777" w:rsidTr="00FA5670">
        <w:tc>
          <w:tcPr>
            <w:tcW w:w="4062" w:type="dxa"/>
          </w:tcPr>
          <w:p w14:paraId="3AE2C312" w14:textId="77777777" w:rsidR="00C256B0" w:rsidRPr="00E15096" w:rsidRDefault="00C256B0" w:rsidP="00EA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15096">
              <w:rPr>
                <w:rFonts w:ascii="Angsana New" w:hAnsi="Angsana New"/>
                <w:sz w:val="30"/>
                <w:szCs w:val="30"/>
                <w:cs/>
              </w:rPr>
              <w:t>เสนอขายให้กับ</w:t>
            </w:r>
          </w:p>
        </w:tc>
        <w:tc>
          <w:tcPr>
            <w:tcW w:w="268" w:type="dxa"/>
          </w:tcPr>
          <w:p w14:paraId="28624C4D" w14:textId="77777777" w:rsidR="00C256B0" w:rsidRPr="00E15096" w:rsidRDefault="00C256B0" w:rsidP="00EA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3" w:type="dxa"/>
          </w:tcPr>
          <w:p w14:paraId="5E15F9BE" w14:textId="77777777" w:rsidR="00C256B0" w:rsidRPr="00E15096" w:rsidRDefault="00C256B0" w:rsidP="00EA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15096">
              <w:rPr>
                <w:rFonts w:ascii="Angsana New" w:hAnsi="Angsana New"/>
                <w:sz w:val="30"/>
                <w:szCs w:val="30"/>
                <w:cs/>
              </w:rPr>
              <w:t>กรรมการ ผู้บริหาร และ/หรือ พนักงานของบริษัท</w:t>
            </w:r>
            <w:r w:rsidRPr="00E15096">
              <w:rPr>
                <w:rFonts w:ascii="Angsana New" w:hAnsi="Angsana New" w:hint="cs"/>
                <w:sz w:val="30"/>
                <w:szCs w:val="30"/>
                <w:cs/>
              </w:rPr>
              <w:t>และ/หรือ บริษัทย่อย</w:t>
            </w:r>
          </w:p>
        </w:tc>
      </w:tr>
      <w:tr w:rsidR="00C256B0" w:rsidRPr="00AB6E23" w14:paraId="669E3D04" w14:textId="77777777" w:rsidTr="00FA5670">
        <w:tc>
          <w:tcPr>
            <w:tcW w:w="4062" w:type="dxa"/>
          </w:tcPr>
          <w:p w14:paraId="7ADF760A" w14:textId="77777777" w:rsidR="00C256B0" w:rsidRPr="00E15096" w:rsidRDefault="00C256B0" w:rsidP="00EA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15096">
              <w:rPr>
                <w:rFonts w:ascii="Angsana New" w:hAnsi="Angsana New"/>
                <w:sz w:val="30"/>
                <w:szCs w:val="30"/>
                <w:cs/>
              </w:rPr>
              <w:t>จำนวนที่ออกและเสนอขาย</w:t>
            </w:r>
          </w:p>
        </w:tc>
        <w:tc>
          <w:tcPr>
            <w:tcW w:w="268" w:type="dxa"/>
          </w:tcPr>
          <w:p w14:paraId="69C05A3D" w14:textId="77777777" w:rsidR="00C256B0" w:rsidRPr="00E15096" w:rsidRDefault="00C256B0" w:rsidP="00EA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3" w:type="dxa"/>
          </w:tcPr>
          <w:p w14:paraId="1352B2B3" w14:textId="77777777" w:rsidR="00C256B0" w:rsidRPr="00E15096" w:rsidRDefault="00C256B0" w:rsidP="00EA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15096">
              <w:rPr>
                <w:rFonts w:ascii="Angsana New" w:hAnsi="Angsana New"/>
                <w:sz w:val="30"/>
                <w:szCs w:val="30"/>
              </w:rPr>
              <w:t xml:space="preserve">8,798,905 </w:t>
            </w:r>
            <w:r w:rsidRPr="00E1509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</w:p>
        </w:tc>
      </w:tr>
      <w:tr w:rsidR="00C256B0" w:rsidRPr="00AB6E23" w14:paraId="488A4DA3" w14:textId="77777777" w:rsidTr="00FA5670">
        <w:tc>
          <w:tcPr>
            <w:tcW w:w="4062" w:type="dxa"/>
          </w:tcPr>
          <w:p w14:paraId="5F97A0F0" w14:textId="77777777" w:rsidR="00C256B0" w:rsidRPr="00E15096" w:rsidRDefault="00C256B0" w:rsidP="00EA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15096">
              <w:rPr>
                <w:rFonts w:ascii="Angsana New" w:hAnsi="Angsana New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268" w:type="dxa"/>
          </w:tcPr>
          <w:p w14:paraId="5705F2E6" w14:textId="77777777" w:rsidR="00C256B0" w:rsidRPr="00E15096" w:rsidRDefault="00C256B0" w:rsidP="00EA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3" w:type="dxa"/>
          </w:tcPr>
          <w:p w14:paraId="1A4447FC" w14:textId="77777777" w:rsidR="00C256B0" w:rsidRPr="00E15096" w:rsidRDefault="00C256B0" w:rsidP="00EA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5096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 1 หน่วยต่อหุ้นสามัญ 1 หุ้น</w:t>
            </w:r>
          </w:p>
        </w:tc>
      </w:tr>
      <w:tr w:rsidR="00C256B0" w:rsidRPr="00AB6E23" w14:paraId="50E705CB" w14:textId="77777777" w:rsidTr="00FA5670">
        <w:tc>
          <w:tcPr>
            <w:tcW w:w="4062" w:type="dxa"/>
          </w:tcPr>
          <w:p w14:paraId="7CD13DCD" w14:textId="77777777" w:rsidR="00C256B0" w:rsidRPr="00E15096" w:rsidRDefault="00C256B0" w:rsidP="00EA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15096">
              <w:rPr>
                <w:rFonts w:ascii="Angsana New" w:hAnsi="Angsana New"/>
                <w:sz w:val="30"/>
                <w:szCs w:val="30"/>
                <w:cs/>
              </w:rPr>
              <w:t>ราคาในการใช้สิทธิ</w:t>
            </w:r>
          </w:p>
        </w:tc>
        <w:tc>
          <w:tcPr>
            <w:tcW w:w="268" w:type="dxa"/>
          </w:tcPr>
          <w:p w14:paraId="023CEEA4" w14:textId="77777777" w:rsidR="00C256B0" w:rsidRPr="00E15096" w:rsidRDefault="00C256B0" w:rsidP="00EA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3" w:type="dxa"/>
          </w:tcPr>
          <w:p w14:paraId="769BC525" w14:textId="77777777" w:rsidR="00C256B0" w:rsidRPr="00E15096" w:rsidRDefault="00C256B0" w:rsidP="00EA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15096">
              <w:rPr>
                <w:rFonts w:ascii="Angsana New" w:hAnsi="Angsana New"/>
                <w:sz w:val="30"/>
                <w:szCs w:val="30"/>
              </w:rPr>
              <w:t>3</w:t>
            </w:r>
            <w:r w:rsidRPr="00E15096">
              <w:rPr>
                <w:rFonts w:ascii="Angsana New" w:hAnsi="Angsana New"/>
                <w:sz w:val="30"/>
                <w:szCs w:val="30"/>
                <w:cs/>
              </w:rPr>
              <w:t xml:space="preserve"> บาทต่อหุ้น</w:t>
            </w:r>
            <w:r w:rsidRPr="00E15096"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</w:p>
        </w:tc>
      </w:tr>
      <w:tr w:rsidR="00C256B0" w:rsidRPr="00AB6E23" w14:paraId="1AD8FB51" w14:textId="77777777" w:rsidTr="00FA5670">
        <w:tc>
          <w:tcPr>
            <w:tcW w:w="4062" w:type="dxa"/>
          </w:tcPr>
          <w:p w14:paraId="49D61623" w14:textId="77777777" w:rsidR="00C256B0" w:rsidRPr="00E15096" w:rsidRDefault="00C256B0" w:rsidP="00EA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15096">
              <w:rPr>
                <w:rFonts w:ascii="Angsana New" w:hAnsi="Angsana New"/>
                <w:sz w:val="30"/>
                <w:szCs w:val="30"/>
                <w:cs/>
              </w:rPr>
              <w:t>ระยะเวลาและสัดส่วนใช้สิทธิ</w:t>
            </w:r>
          </w:p>
        </w:tc>
        <w:tc>
          <w:tcPr>
            <w:tcW w:w="268" w:type="dxa"/>
          </w:tcPr>
          <w:p w14:paraId="351C0AF1" w14:textId="77777777" w:rsidR="00C256B0" w:rsidRPr="00E15096" w:rsidRDefault="00C256B0" w:rsidP="00EA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3" w:type="dxa"/>
          </w:tcPr>
          <w:p w14:paraId="0FDC8B4E" w14:textId="77777777" w:rsidR="00C256B0" w:rsidRPr="00E15096" w:rsidRDefault="00C256B0" w:rsidP="00EA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15096">
              <w:rPr>
                <w:rFonts w:ascii="Angsana New" w:hAnsi="Angsana New" w:hint="cs"/>
                <w:sz w:val="30"/>
                <w:szCs w:val="30"/>
                <w:cs/>
              </w:rPr>
              <w:t>ทุก</w:t>
            </w:r>
            <w:r w:rsidRPr="00E15096">
              <w:rPr>
                <w:rFonts w:ascii="Angsana New" w:hAnsi="Angsana New"/>
                <w:sz w:val="30"/>
                <w:szCs w:val="30"/>
                <w:cs/>
              </w:rPr>
              <w:t xml:space="preserve">วันที่ 15 </w:t>
            </w:r>
            <w:r w:rsidRPr="00E15096">
              <w:rPr>
                <w:rFonts w:ascii="Angsana New" w:hAnsi="Angsana New" w:hint="cs"/>
                <w:sz w:val="30"/>
                <w:szCs w:val="30"/>
                <w:cs/>
              </w:rPr>
              <w:t>ของเดือน</w:t>
            </w:r>
            <w:r w:rsidRPr="00E15096">
              <w:rPr>
                <w:rFonts w:ascii="Angsana New" w:hAnsi="Angsana New"/>
                <w:sz w:val="30"/>
                <w:szCs w:val="30"/>
                <w:cs/>
              </w:rPr>
              <w:t>พฤศจิกายน และ</w:t>
            </w:r>
            <w:r w:rsidRPr="00E15096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  <w:r w:rsidRPr="00E15096">
              <w:rPr>
                <w:rFonts w:ascii="Angsana New" w:hAnsi="Angsana New"/>
                <w:sz w:val="30"/>
                <w:szCs w:val="30"/>
                <w:cs/>
              </w:rPr>
              <w:t>พฤษภาคม</w:t>
            </w:r>
            <w:r w:rsidRPr="00E15096">
              <w:rPr>
                <w:rFonts w:ascii="Angsana New" w:hAnsi="Angsana New" w:hint="cs"/>
                <w:sz w:val="30"/>
                <w:szCs w:val="30"/>
                <w:cs/>
              </w:rPr>
              <w:t>ของ               แต่ละปี</w:t>
            </w:r>
            <w:r w:rsidRPr="00E15096">
              <w:rPr>
                <w:rFonts w:ascii="Angsana New" w:hAnsi="Angsana New"/>
                <w:sz w:val="30"/>
                <w:szCs w:val="30"/>
                <w:cs/>
              </w:rPr>
              <w:t xml:space="preserve"> โดยจะใช้สิทธิได้ไม่เกินร้อยละ</w:t>
            </w:r>
            <w:r w:rsidRPr="00E1509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15096">
              <w:rPr>
                <w:rFonts w:ascii="Angsana New" w:hAnsi="Angsana New"/>
                <w:sz w:val="30"/>
                <w:szCs w:val="30"/>
              </w:rPr>
              <w:t>20</w:t>
            </w:r>
            <w:r w:rsidRPr="00E15096">
              <w:rPr>
                <w:rFonts w:ascii="Angsana New" w:hAnsi="Angsana New" w:hint="cs"/>
                <w:sz w:val="30"/>
                <w:szCs w:val="30"/>
                <w:cs/>
              </w:rPr>
              <w:t xml:space="preserve"> ในแต่ละปี</w:t>
            </w:r>
          </w:p>
        </w:tc>
      </w:tr>
    </w:tbl>
    <w:p w14:paraId="112E0CF3" w14:textId="77777777" w:rsidR="009F29F1" w:rsidRPr="00367DE2" w:rsidRDefault="009F29F1" w:rsidP="00C25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/>
          <w:color w:val="000000"/>
          <w:spacing w:val="-6"/>
          <w:sz w:val="16"/>
          <w:szCs w:val="16"/>
        </w:rPr>
      </w:pPr>
    </w:p>
    <w:p w14:paraId="2EB3746F" w14:textId="00060F42" w:rsidR="00C256B0" w:rsidRDefault="00C256B0" w:rsidP="00C25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/>
          <w:color w:val="000000"/>
          <w:spacing w:val="-6"/>
          <w:sz w:val="30"/>
          <w:szCs w:val="30"/>
        </w:rPr>
      </w:pPr>
      <w:r w:rsidRPr="00B6531F">
        <w:rPr>
          <w:rFonts w:ascii="Angsana New" w:eastAsia="Calibri" w:hAnsi="Angsana New"/>
          <w:color w:val="000000"/>
          <w:spacing w:val="-6"/>
          <w:sz w:val="30"/>
          <w:szCs w:val="30"/>
          <w:cs/>
        </w:rPr>
        <w:t>มูลค่ายุติธรรมของใบสำคัญแสดง</w:t>
      </w:r>
      <w:r w:rsidRPr="00B6531F">
        <w:rPr>
          <w:rFonts w:ascii="Angsana New" w:hAnsi="Angsana New"/>
          <w:color w:val="000000"/>
          <w:spacing w:val="-6"/>
          <w:sz w:val="30"/>
          <w:szCs w:val="30"/>
          <w:cs/>
        </w:rPr>
        <w:t>สิทธิ</w:t>
      </w:r>
      <w:r>
        <w:rPr>
          <w:rFonts w:ascii="Angsana New" w:hAnsi="Angsana New" w:hint="cs"/>
          <w:color w:val="000000"/>
          <w:spacing w:val="-6"/>
          <w:sz w:val="30"/>
          <w:szCs w:val="30"/>
          <w:cs/>
        </w:rPr>
        <w:t>ที่จะซื้อหุ้นสามัญ</w:t>
      </w:r>
      <w:r w:rsidRPr="00B6531F">
        <w:rPr>
          <w:rFonts w:ascii="Angsana New" w:eastAsia="Calibri" w:hAnsi="Angsana New"/>
          <w:color w:val="000000"/>
          <w:spacing w:val="-6"/>
          <w:sz w:val="30"/>
          <w:szCs w:val="30"/>
          <w:cs/>
        </w:rPr>
        <w:t xml:space="preserve">วัดมูลค่าโดยวิธี </w:t>
      </w:r>
      <w:r w:rsidRPr="00B6531F">
        <w:rPr>
          <w:rFonts w:ascii="Angsana New" w:eastAsia="Calibri" w:hAnsi="Angsana New"/>
          <w:color w:val="000000"/>
          <w:spacing w:val="-6"/>
          <w:sz w:val="30"/>
          <w:szCs w:val="30"/>
        </w:rPr>
        <w:t>Black-Scholes Model</w:t>
      </w:r>
      <w:r w:rsidRPr="00B6531F">
        <w:rPr>
          <w:rFonts w:ascii="Angsana New" w:eastAsia="Calibri" w:hAnsi="Angsana New"/>
          <w:color w:val="000000"/>
          <w:spacing w:val="-6"/>
          <w:sz w:val="30"/>
          <w:szCs w:val="30"/>
          <w:cs/>
        </w:rPr>
        <w:t xml:space="preserve"> ภายใต้ข้อ</w:t>
      </w:r>
      <w:r w:rsidR="000173B0">
        <w:rPr>
          <w:rFonts w:ascii="Angsana New" w:eastAsia="Calibri" w:hAnsi="Angsana New"/>
          <w:color w:val="000000"/>
          <w:spacing w:val="-6"/>
          <w:sz w:val="30"/>
          <w:szCs w:val="30"/>
          <w:cs/>
        </w:rPr>
        <w:t>สมมติ</w:t>
      </w:r>
      <w:r>
        <w:rPr>
          <w:rFonts w:ascii="Angsana New" w:eastAsia="Calibri" w:hAnsi="Angsana New" w:hint="cs"/>
          <w:color w:val="000000"/>
          <w:spacing w:val="-6"/>
          <w:sz w:val="30"/>
          <w:szCs w:val="30"/>
          <w:cs/>
        </w:rPr>
        <w:t xml:space="preserve">     </w:t>
      </w:r>
      <w:r w:rsidR="009B602A">
        <w:rPr>
          <w:rFonts w:ascii="Angsana New" w:eastAsia="Calibri" w:hAnsi="Angsana New"/>
          <w:color w:val="000000"/>
          <w:spacing w:val="-6"/>
          <w:sz w:val="30"/>
          <w:szCs w:val="30"/>
        </w:rPr>
        <w:t xml:space="preserve">                  </w:t>
      </w:r>
      <w:r>
        <w:rPr>
          <w:rFonts w:ascii="Angsana New" w:eastAsia="Calibri" w:hAnsi="Angsana New" w:hint="cs"/>
          <w:color w:val="000000"/>
          <w:spacing w:val="-6"/>
          <w:sz w:val="30"/>
          <w:szCs w:val="30"/>
          <w:cs/>
        </w:rPr>
        <w:t xml:space="preserve">       </w:t>
      </w:r>
      <w:r w:rsidRPr="00B6531F">
        <w:rPr>
          <w:rFonts w:ascii="Angsana New" w:eastAsia="Calibri" w:hAnsi="Angsana New"/>
          <w:color w:val="000000"/>
          <w:spacing w:val="-6"/>
          <w:sz w:val="30"/>
          <w:szCs w:val="30"/>
          <w:cs/>
        </w:rPr>
        <w:t>ทางการเงิน ดังนี้</w:t>
      </w:r>
    </w:p>
    <w:p w14:paraId="35869BF8" w14:textId="77777777" w:rsidR="00C256B0" w:rsidRPr="002A6963" w:rsidRDefault="00C256B0" w:rsidP="00C25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/>
          <w:color w:val="000000"/>
          <w:spacing w:val="-6"/>
          <w:sz w:val="16"/>
          <w:szCs w:val="16"/>
        </w:rPr>
      </w:pPr>
    </w:p>
    <w:tbl>
      <w:tblPr>
        <w:tblW w:w="73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7"/>
        <w:gridCol w:w="1276"/>
      </w:tblGrid>
      <w:tr w:rsidR="00C256B0" w:rsidRPr="00D25364" w14:paraId="50DBA111" w14:textId="77777777" w:rsidTr="00FA5670">
        <w:trPr>
          <w:trHeight w:hRule="exact" w:val="407"/>
        </w:trPr>
        <w:tc>
          <w:tcPr>
            <w:tcW w:w="6037" w:type="dxa"/>
            <w:vAlign w:val="center"/>
          </w:tcPr>
          <w:p w14:paraId="081A442D" w14:textId="77777777" w:rsidR="00C256B0" w:rsidRPr="00D25364" w:rsidRDefault="00C256B0" w:rsidP="00EA7CB2">
            <w:pPr>
              <w:tabs>
                <w:tab w:val="clear" w:pos="6322"/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D2536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ราคาหุ้น ณ วันที่ให้ใบสำคัญแสดงสิทธิ</w:t>
            </w: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276" w:type="dxa"/>
            <w:vAlign w:val="center"/>
          </w:tcPr>
          <w:p w14:paraId="72B625F8" w14:textId="77777777" w:rsidR="00C256B0" w:rsidRPr="00D25364" w:rsidRDefault="00C256B0" w:rsidP="00EA7CB2">
            <w:pPr>
              <w:tabs>
                <w:tab w:val="clear" w:pos="6322"/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D25364">
              <w:rPr>
                <w:rFonts w:ascii="Angsana New" w:eastAsia="Calibri" w:hAnsi="Angsana New"/>
                <w:color w:val="000000"/>
                <w:sz w:val="30"/>
                <w:szCs w:val="30"/>
              </w:rPr>
              <w:t>3.62</w:t>
            </w:r>
          </w:p>
        </w:tc>
      </w:tr>
      <w:tr w:rsidR="00C256B0" w:rsidRPr="00D25364" w14:paraId="0962C3B4" w14:textId="77777777" w:rsidTr="00FA5670">
        <w:trPr>
          <w:trHeight w:hRule="exact" w:val="362"/>
        </w:trPr>
        <w:tc>
          <w:tcPr>
            <w:tcW w:w="6037" w:type="dxa"/>
            <w:vAlign w:val="center"/>
          </w:tcPr>
          <w:p w14:paraId="14BEDA53" w14:textId="77777777" w:rsidR="00C256B0" w:rsidRPr="00D25364" w:rsidRDefault="00C256B0" w:rsidP="00EA7CB2">
            <w:pPr>
              <w:tabs>
                <w:tab w:val="clear" w:pos="6322"/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 w:rsidRPr="00D2536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ราคาใช้สิทธิ</w:t>
            </w: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276" w:type="dxa"/>
            <w:vAlign w:val="center"/>
          </w:tcPr>
          <w:p w14:paraId="78CA7120" w14:textId="77777777" w:rsidR="00C256B0" w:rsidRPr="00D25364" w:rsidRDefault="00C256B0" w:rsidP="00EA7CB2">
            <w:pPr>
              <w:tabs>
                <w:tab w:val="clear" w:pos="6322"/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D25364">
              <w:rPr>
                <w:rFonts w:ascii="Angsana New" w:eastAsia="Calibri" w:hAnsi="Angsana New"/>
                <w:color w:val="000000"/>
                <w:sz w:val="30"/>
                <w:szCs w:val="30"/>
              </w:rPr>
              <w:t>3.00</w:t>
            </w:r>
          </w:p>
        </w:tc>
      </w:tr>
      <w:tr w:rsidR="00C256B0" w:rsidRPr="00D25364" w14:paraId="31732874" w14:textId="77777777" w:rsidTr="00FA5670">
        <w:trPr>
          <w:trHeight w:hRule="exact" w:val="434"/>
        </w:trPr>
        <w:tc>
          <w:tcPr>
            <w:tcW w:w="6037" w:type="dxa"/>
            <w:vAlign w:val="center"/>
          </w:tcPr>
          <w:p w14:paraId="2CFA733C" w14:textId="77777777" w:rsidR="00C256B0" w:rsidRPr="00D25364" w:rsidRDefault="00C256B0" w:rsidP="00EA7CB2">
            <w:pPr>
              <w:tabs>
                <w:tab w:val="clear" w:pos="6322"/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 w:rsidRPr="00D2536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ความผันผวนของหุ้นย้อนหลัง 3 ปี ณ วันจัดสรร</w:t>
            </w:r>
          </w:p>
        </w:tc>
        <w:tc>
          <w:tcPr>
            <w:tcW w:w="1276" w:type="dxa"/>
            <w:vAlign w:val="center"/>
          </w:tcPr>
          <w:p w14:paraId="1F238A08" w14:textId="77777777" w:rsidR="00C256B0" w:rsidRPr="00D25364" w:rsidRDefault="00C256B0" w:rsidP="00EA7CB2">
            <w:pPr>
              <w:tabs>
                <w:tab w:val="clear" w:pos="6322"/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D25364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ร้อยละ </w:t>
            </w:r>
            <w:r w:rsidRPr="00D25364">
              <w:rPr>
                <w:rFonts w:ascii="Angsana New" w:eastAsia="Calibri" w:hAnsi="Angsana New"/>
                <w:color w:val="000000"/>
                <w:sz w:val="30"/>
                <w:szCs w:val="30"/>
              </w:rPr>
              <w:t>49.69</w:t>
            </w:r>
          </w:p>
        </w:tc>
      </w:tr>
      <w:tr w:rsidR="00C256B0" w:rsidRPr="00D25364" w14:paraId="30550C4D" w14:textId="77777777" w:rsidTr="00FA5670">
        <w:trPr>
          <w:trHeight w:hRule="exact" w:val="452"/>
        </w:trPr>
        <w:tc>
          <w:tcPr>
            <w:tcW w:w="6037" w:type="dxa"/>
            <w:vAlign w:val="center"/>
          </w:tcPr>
          <w:p w14:paraId="29E3B1EC" w14:textId="77777777" w:rsidR="00C256B0" w:rsidRPr="00D25364" w:rsidRDefault="00C256B0" w:rsidP="00EA7CB2">
            <w:pPr>
              <w:tabs>
                <w:tab w:val="clear" w:pos="6322"/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 w:rsidRPr="00D2536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ช่วงเวลาที่คาดว่าจะมีผู้มาใช้ใบสำคัญแสดงสิทธิครบ</w:t>
            </w:r>
          </w:p>
        </w:tc>
        <w:tc>
          <w:tcPr>
            <w:tcW w:w="1276" w:type="dxa"/>
            <w:vAlign w:val="center"/>
          </w:tcPr>
          <w:p w14:paraId="1F2D8506" w14:textId="77777777" w:rsidR="00C256B0" w:rsidRPr="00D25364" w:rsidRDefault="00C256B0" w:rsidP="00EA7CB2">
            <w:pPr>
              <w:tabs>
                <w:tab w:val="clear" w:pos="6322"/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 w:rsidRPr="00D25364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5 </w:t>
            </w:r>
            <w:r w:rsidRPr="00D2536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C256B0" w:rsidRPr="00D25364" w14:paraId="3079BBED" w14:textId="77777777" w:rsidTr="00FA5670">
        <w:trPr>
          <w:trHeight w:hRule="exact" w:val="434"/>
        </w:trPr>
        <w:tc>
          <w:tcPr>
            <w:tcW w:w="6037" w:type="dxa"/>
            <w:vAlign w:val="center"/>
          </w:tcPr>
          <w:p w14:paraId="49C5A6A3" w14:textId="77777777" w:rsidR="00C256B0" w:rsidRPr="00D25364" w:rsidRDefault="00C256B0" w:rsidP="00EA7CB2">
            <w:pPr>
              <w:tabs>
                <w:tab w:val="clear" w:pos="6322"/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 w:rsidRPr="00D2536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อัตราเงินปันผลตอบแทนเฉลี่ยย้อนหลัง 3 ปี</w:t>
            </w:r>
          </w:p>
        </w:tc>
        <w:tc>
          <w:tcPr>
            <w:tcW w:w="1276" w:type="dxa"/>
            <w:vAlign w:val="center"/>
          </w:tcPr>
          <w:p w14:paraId="3E968BB0" w14:textId="77777777" w:rsidR="00C256B0" w:rsidRPr="00D25364" w:rsidRDefault="00C256B0" w:rsidP="00EA7CB2">
            <w:pPr>
              <w:tabs>
                <w:tab w:val="clear" w:pos="6322"/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D25364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ร้อยละ </w:t>
            </w:r>
            <w:r w:rsidRPr="00D25364">
              <w:rPr>
                <w:rFonts w:ascii="Angsana New" w:eastAsia="Calibri" w:hAnsi="Angsana New"/>
                <w:color w:val="000000"/>
                <w:sz w:val="30"/>
                <w:szCs w:val="30"/>
              </w:rPr>
              <w:t>5.31</w:t>
            </w:r>
          </w:p>
        </w:tc>
      </w:tr>
      <w:tr w:rsidR="00C256B0" w:rsidRPr="00D25364" w14:paraId="0B737802" w14:textId="77777777" w:rsidTr="00FA5670">
        <w:trPr>
          <w:trHeight w:hRule="exact" w:val="452"/>
        </w:trPr>
        <w:tc>
          <w:tcPr>
            <w:tcW w:w="6037" w:type="dxa"/>
            <w:vAlign w:val="center"/>
          </w:tcPr>
          <w:p w14:paraId="492B3688" w14:textId="77777777" w:rsidR="00C256B0" w:rsidRPr="00D25364" w:rsidRDefault="00C256B0" w:rsidP="00EA7CB2">
            <w:pPr>
              <w:tabs>
                <w:tab w:val="clear" w:pos="6322"/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 w:rsidRPr="00D2536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อัตราดอกเบี้ยปลอดความเสี่ยง (พันธบัตรรัฐบาลอายุ 3 ปี) ณ วันจัดสรร</w:t>
            </w:r>
          </w:p>
        </w:tc>
        <w:tc>
          <w:tcPr>
            <w:tcW w:w="1276" w:type="dxa"/>
            <w:vAlign w:val="center"/>
          </w:tcPr>
          <w:p w14:paraId="19D7EB88" w14:textId="77777777" w:rsidR="00C256B0" w:rsidRPr="00D25364" w:rsidRDefault="00C256B0" w:rsidP="00EA7CB2">
            <w:pPr>
              <w:tabs>
                <w:tab w:val="clear" w:pos="6322"/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D25364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ร้อยละ </w:t>
            </w:r>
            <w:r w:rsidRPr="00D25364">
              <w:rPr>
                <w:rFonts w:ascii="Angsana New" w:eastAsia="Calibri" w:hAnsi="Angsana New"/>
                <w:color w:val="000000"/>
                <w:sz w:val="30"/>
                <w:szCs w:val="30"/>
              </w:rPr>
              <w:t>3.02</w:t>
            </w:r>
          </w:p>
        </w:tc>
      </w:tr>
    </w:tbl>
    <w:p w14:paraId="67CF8FA9" w14:textId="77777777" w:rsidR="00493202" w:rsidRPr="00A26178" w:rsidRDefault="00493202" w:rsidP="00493202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eastAsia="Calibri" w:hAnsi="Angsana New"/>
          <w:color w:val="000000"/>
          <w:spacing w:val="-6"/>
          <w:sz w:val="16"/>
          <w:szCs w:val="16"/>
        </w:rPr>
      </w:pPr>
      <w:bookmarkStart w:id="1" w:name="_GoBack"/>
      <w:bookmarkEnd w:id="1"/>
    </w:p>
    <w:p w14:paraId="20C7234F" w14:textId="77777777" w:rsidR="00493202" w:rsidRDefault="00493202" w:rsidP="00493202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eastAsia="Calibri" w:hAnsi="Angsana New"/>
          <w:color w:val="000000"/>
          <w:spacing w:val="-6"/>
          <w:sz w:val="30"/>
          <w:szCs w:val="30"/>
          <w:cs/>
        </w:rPr>
      </w:pPr>
      <w:r>
        <w:rPr>
          <w:rFonts w:ascii="Angsana New" w:eastAsia="Calibri" w:hAnsi="Angsana New" w:hint="cs"/>
          <w:color w:val="000000"/>
          <w:spacing w:val="-6"/>
          <w:sz w:val="30"/>
          <w:szCs w:val="30"/>
          <w:cs/>
        </w:rPr>
        <w:t>โครงการดังกล่าวมีเงื่อนไขในการจองซื้อ โดยที่พนักงานตามโครงการ</w:t>
      </w:r>
      <w:r w:rsidR="000F080B">
        <w:rPr>
          <w:rFonts w:ascii="Angsana New" w:eastAsia="Calibri" w:hAnsi="Angsana New" w:hint="cs"/>
          <w:color w:val="000000"/>
          <w:spacing w:val="-6"/>
          <w:sz w:val="30"/>
          <w:szCs w:val="30"/>
          <w:cs/>
        </w:rPr>
        <w:t>ต้องมีสถานะเป็นพนักงานของบริษัท</w:t>
      </w:r>
      <w:r>
        <w:rPr>
          <w:rFonts w:ascii="Angsana New" w:eastAsia="Calibri" w:hAnsi="Angsana New" w:hint="cs"/>
          <w:color w:val="000000"/>
          <w:spacing w:val="-6"/>
          <w:sz w:val="30"/>
          <w:szCs w:val="30"/>
          <w:cs/>
        </w:rPr>
        <w:t>และ/หรือบริษัทย่อย ณ วันที่มีการใช้สิทธิในแต่ละครั้ง</w:t>
      </w:r>
    </w:p>
    <w:p w14:paraId="12A24A2B" w14:textId="77777777" w:rsidR="002A3EE0" w:rsidRPr="00285BD0" w:rsidRDefault="009F29F1" w:rsidP="009F2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30"/>
          <w:szCs w:val="30"/>
        </w:rPr>
        <w:br w:type="page"/>
      </w:r>
      <w:r w:rsidR="00493202" w:rsidRPr="005D348C">
        <w:rPr>
          <w:rFonts w:ascii="Angsana New" w:hAnsi="Angsana New"/>
          <w:sz w:val="30"/>
          <w:szCs w:val="30"/>
          <w:cs/>
        </w:rPr>
        <w:lastRenderedPageBreak/>
        <w:t>บริษัท</w:t>
      </w:r>
      <w:r w:rsidR="00F20315">
        <w:rPr>
          <w:rFonts w:ascii="Angsana New" w:hAnsi="Angsana New" w:hint="cs"/>
          <w:sz w:val="30"/>
          <w:szCs w:val="30"/>
          <w:cs/>
        </w:rPr>
        <w:t>ย่อย</w:t>
      </w:r>
      <w:r w:rsidR="00493202" w:rsidRPr="005D348C">
        <w:rPr>
          <w:rFonts w:ascii="Angsana New" w:hAnsi="Angsana New"/>
          <w:sz w:val="30"/>
          <w:szCs w:val="30"/>
          <w:cs/>
        </w:rPr>
        <w:t>ได้ให้สิทธิดังกล่าวเมื่อวันที่</w:t>
      </w:r>
      <w:r w:rsidR="00493202" w:rsidRPr="005D348C">
        <w:rPr>
          <w:rFonts w:ascii="Angsana New" w:hAnsi="Angsana New"/>
          <w:sz w:val="30"/>
          <w:szCs w:val="30"/>
        </w:rPr>
        <w:t xml:space="preserve"> </w:t>
      </w:r>
      <w:r w:rsidR="00493202">
        <w:rPr>
          <w:rFonts w:ascii="Angsana New" w:hAnsi="Angsana New"/>
          <w:sz w:val="30"/>
          <w:szCs w:val="30"/>
        </w:rPr>
        <w:t>15</w:t>
      </w:r>
      <w:r w:rsidR="00493202">
        <w:rPr>
          <w:rFonts w:ascii="Angsana New" w:hAnsi="Angsana New" w:hint="cs"/>
          <w:sz w:val="30"/>
          <w:szCs w:val="30"/>
          <w:cs/>
        </w:rPr>
        <w:t xml:space="preserve"> สิงหาคม</w:t>
      </w:r>
      <w:r w:rsidR="00493202" w:rsidRPr="005D348C">
        <w:rPr>
          <w:rFonts w:ascii="Angsana New" w:hAnsi="Angsana New"/>
          <w:sz w:val="30"/>
          <w:szCs w:val="30"/>
          <w:cs/>
        </w:rPr>
        <w:t xml:space="preserve"> </w:t>
      </w:r>
      <w:r w:rsidR="00493202" w:rsidRPr="005D348C">
        <w:rPr>
          <w:rFonts w:ascii="Angsana New" w:hAnsi="Angsana New"/>
          <w:sz w:val="30"/>
          <w:szCs w:val="30"/>
        </w:rPr>
        <w:t xml:space="preserve">2556 </w:t>
      </w:r>
      <w:r w:rsidR="00493202" w:rsidRPr="005D348C">
        <w:rPr>
          <w:rFonts w:ascii="Angsana New" w:hAnsi="Angsana New"/>
          <w:sz w:val="30"/>
          <w:szCs w:val="30"/>
          <w:cs/>
        </w:rPr>
        <w:t>ซึ่งเป็นวันที่บริษัท</w:t>
      </w:r>
      <w:r w:rsidR="00F20315">
        <w:rPr>
          <w:rFonts w:ascii="Angsana New" w:hAnsi="Angsana New" w:hint="cs"/>
          <w:sz w:val="30"/>
          <w:szCs w:val="30"/>
          <w:cs/>
        </w:rPr>
        <w:t>ย่อย</w:t>
      </w:r>
      <w:r w:rsidR="00493202" w:rsidRPr="005D348C">
        <w:rPr>
          <w:rFonts w:ascii="Angsana New" w:hAnsi="Angsana New"/>
          <w:sz w:val="30"/>
          <w:szCs w:val="30"/>
          <w:cs/>
        </w:rPr>
        <w:t>ได้แจ้งเงื่อนไขและข้อตกลงต่างๆ</w:t>
      </w:r>
      <w:r w:rsidR="00493202" w:rsidRPr="005D348C">
        <w:rPr>
          <w:rFonts w:ascii="Angsana New" w:hAnsi="Angsana New"/>
          <w:sz w:val="30"/>
          <w:szCs w:val="30"/>
        </w:rPr>
        <w:t xml:space="preserve"> </w:t>
      </w:r>
      <w:r w:rsidR="00493202" w:rsidRPr="005D348C">
        <w:rPr>
          <w:rFonts w:ascii="Angsana New" w:hAnsi="Angsana New"/>
          <w:sz w:val="30"/>
          <w:szCs w:val="30"/>
          <w:cs/>
        </w:rPr>
        <w:t>ในการใช้สิทธิแก่กรรมการ</w:t>
      </w:r>
      <w:r w:rsidR="00493202" w:rsidRPr="005D348C">
        <w:rPr>
          <w:rFonts w:ascii="Angsana New" w:hAnsi="Angsana New"/>
          <w:sz w:val="30"/>
          <w:szCs w:val="30"/>
        </w:rPr>
        <w:t xml:space="preserve"> </w:t>
      </w:r>
      <w:r w:rsidR="00493202" w:rsidRPr="005D348C">
        <w:rPr>
          <w:rFonts w:ascii="Angsana New" w:hAnsi="Angsana New"/>
          <w:sz w:val="30"/>
          <w:szCs w:val="30"/>
          <w:cs/>
        </w:rPr>
        <w:t>ผู้บริหาร</w:t>
      </w:r>
      <w:r w:rsidR="00493202">
        <w:rPr>
          <w:rFonts w:ascii="Angsana New" w:hAnsi="Angsana New" w:hint="cs"/>
          <w:sz w:val="30"/>
          <w:szCs w:val="30"/>
          <w:cs/>
        </w:rPr>
        <w:t xml:space="preserve"> </w:t>
      </w:r>
      <w:r w:rsidR="00493202" w:rsidRPr="005D348C">
        <w:rPr>
          <w:rFonts w:ascii="Angsana New" w:hAnsi="Angsana New"/>
          <w:sz w:val="30"/>
          <w:szCs w:val="30"/>
          <w:cs/>
        </w:rPr>
        <w:t>และ</w:t>
      </w:r>
      <w:r w:rsidR="00493202">
        <w:rPr>
          <w:rFonts w:ascii="Angsana New" w:hAnsi="Angsana New"/>
          <w:sz w:val="30"/>
          <w:szCs w:val="30"/>
        </w:rPr>
        <w:t>/</w:t>
      </w:r>
      <w:r w:rsidR="00493202">
        <w:rPr>
          <w:rFonts w:ascii="Angsana New" w:hAnsi="Angsana New" w:hint="cs"/>
          <w:sz w:val="30"/>
          <w:szCs w:val="30"/>
          <w:cs/>
        </w:rPr>
        <w:t xml:space="preserve">หรือ </w:t>
      </w:r>
      <w:r w:rsidR="00493202" w:rsidRPr="005D348C">
        <w:rPr>
          <w:rFonts w:ascii="Angsana New" w:hAnsi="Angsana New"/>
          <w:sz w:val="30"/>
          <w:szCs w:val="30"/>
          <w:cs/>
        </w:rPr>
        <w:t>พนักงาน</w:t>
      </w:r>
      <w:r w:rsidR="00493202">
        <w:rPr>
          <w:rFonts w:ascii="Angsana New" w:hAnsi="Angsana New" w:hint="cs"/>
          <w:sz w:val="30"/>
          <w:szCs w:val="30"/>
          <w:cs/>
        </w:rPr>
        <w:t>ของบริษัทและ</w:t>
      </w:r>
      <w:r w:rsidR="00493202">
        <w:rPr>
          <w:rFonts w:ascii="Angsana New" w:hAnsi="Angsana New"/>
          <w:sz w:val="30"/>
          <w:szCs w:val="30"/>
        </w:rPr>
        <w:t>/</w:t>
      </w:r>
      <w:r w:rsidR="00493202">
        <w:rPr>
          <w:rFonts w:ascii="Angsana New" w:hAnsi="Angsana New" w:hint="cs"/>
          <w:sz w:val="30"/>
          <w:szCs w:val="30"/>
          <w:cs/>
        </w:rPr>
        <w:t>หรือบริษัทย่อย</w:t>
      </w:r>
    </w:p>
    <w:p w14:paraId="77041D7F" w14:textId="77777777" w:rsidR="00493202" w:rsidRPr="00A26178" w:rsidRDefault="00493202" w:rsidP="002E26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14:paraId="73EC9515" w14:textId="77777777" w:rsidR="008D4275" w:rsidRPr="00E43F97" w:rsidRDefault="0048620D" w:rsidP="002E26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43F97">
        <w:rPr>
          <w:rFonts w:ascii="Angsana New" w:hAnsi="Angsana New" w:hint="cs"/>
          <w:sz w:val="30"/>
          <w:szCs w:val="30"/>
          <w:cs/>
        </w:rPr>
        <w:t>ค่าใช้จ่าย</w:t>
      </w:r>
      <w:r w:rsidR="00EF0B6C" w:rsidRPr="00E43F97">
        <w:rPr>
          <w:rFonts w:ascii="Angsana New" w:hAnsi="Angsana New"/>
          <w:sz w:val="30"/>
          <w:szCs w:val="30"/>
          <w:cs/>
        </w:rPr>
        <w:t>ที่เกิดจากรายการจ่ายโดยใช้หุ้นเป็นเกณฑ์</w:t>
      </w:r>
      <w:r w:rsidR="0037773E" w:rsidRPr="00E43F97">
        <w:rPr>
          <w:rFonts w:ascii="Angsana New" w:hAnsi="Angsana New" w:hint="cs"/>
          <w:sz w:val="30"/>
          <w:szCs w:val="30"/>
          <w:cs/>
        </w:rPr>
        <w:t>ใ</w:t>
      </w:r>
      <w:r w:rsidR="000208D9" w:rsidRPr="00E43F97">
        <w:rPr>
          <w:rFonts w:ascii="Angsana New" w:hAnsi="Angsana New" w:hint="cs"/>
          <w:sz w:val="30"/>
          <w:szCs w:val="30"/>
          <w:cs/>
        </w:rPr>
        <w:t>นงบการเงินรวมและงบการเงินเฉพาะกิจการ</w:t>
      </w:r>
      <w:r w:rsidR="00EF0B6C" w:rsidRPr="00E43F97">
        <w:rPr>
          <w:rFonts w:ascii="Angsana New" w:hAnsi="Angsana New"/>
          <w:sz w:val="30"/>
          <w:szCs w:val="30"/>
          <w:cs/>
        </w:rPr>
        <w:t>สำหรับ</w:t>
      </w:r>
      <w:r w:rsidR="00FA404B" w:rsidRPr="00E43F97">
        <w:rPr>
          <w:rFonts w:ascii="Angsana New" w:hAnsi="Angsana New" w:hint="cs"/>
          <w:sz w:val="30"/>
          <w:szCs w:val="30"/>
          <w:cs/>
        </w:rPr>
        <w:t>ปี</w:t>
      </w:r>
      <w:r w:rsidR="00EF0B6C" w:rsidRPr="00E43F97">
        <w:rPr>
          <w:rFonts w:ascii="Angsana New" w:hAnsi="Angsana New"/>
          <w:sz w:val="30"/>
          <w:szCs w:val="30"/>
          <w:cs/>
        </w:rPr>
        <w:t>สิ้นสุด</w:t>
      </w:r>
      <w:r w:rsidR="00EF0B6C" w:rsidRPr="00E43F97">
        <w:rPr>
          <w:rFonts w:ascii="Angsana New" w:hAnsi="Angsana New"/>
          <w:spacing w:val="4"/>
          <w:sz w:val="30"/>
          <w:szCs w:val="30"/>
          <w:cs/>
        </w:rPr>
        <w:t xml:space="preserve">วันที่ </w:t>
      </w:r>
      <w:r w:rsidR="00FA404B" w:rsidRPr="00E43F97">
        <w:rPr>
          <w:rFonts w:ascii="Angsana New" w:hAnsi="Angsana New" w:hint="cs"/>
          <w:spacing w:val="4"/>
          <w:sz w:val="30"/>
          <w:szCs w:val="30"/>
          <w:cs/>
        </w:rPr>
        <w:t>31 ธันวาคม</w:t>
      </w:r>
      <w:r w:rsidR="005670B4" w:rsidRPr="00E43F97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8645A4" w:rsidRPr="00E43F97">
        <w:rPr>
          <w:rFonts w:ascii="Angsana New" w:hAnsi="Angsana New"/>
          <w:spacing w:val="4"/>
          <w:sz w:val="30"/>
          <w:szCs w:val="30"/>
          <w:cs/>
        </w:rPr>
        <w:t>2560</w:t>
      </w:r>
      <w:r w:rsidR="000208D9" w:rsidRPr="00E43F97">
        <w:rPr>
          <w:rFonts w:ascii="Angsana New" w:hAnsi="Angsana New"/>
          <w:spacing w:val="4"/>
          <w:sz w:val="30"/>
          <w:szCs w:val="30"/>
        </w:rPr>
        <w:t xml:space="preserve"> </w:t>
      </w:r>
      <w:r w:rsidR="00040C92">
        <w:rPr>
          <w:rFonts w:ascii="Angsana New" w:hAnsi="Angsana New"/>
          <w:spacing w:val="4"/>
          <w:sz w:val="30"/>
          <w:szCs w:val="30"/>
          <w:cs/>
        </w:rPr>
        <w:t>จำนวน</w:t>
      </w:r>
      <w:r w:rsidR="00CA7A9D" w:rsidRPr="00E43F97">
        <w:rPr>
          <w:rFonts w:ascii="Angsana New" w:hAnsi="Angsana New"/>
          <w:spacing w:val="4"/>
          <w:sz w:val="30"/>
          <w:szCs w:val="30"/>
        </w:rPr>
        <w:t xml:space="preserve"> 5.27</w:t>
      </w:r>
      <w:r w:rsidR="00830B13" w:rsidRPr="00E43F97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5670B4" w:rsidRPr="00E43F97">
        <w:rPr>
          <w:rFonts w:ascii="Angsana New" w:hAnsi="Angsana New"/>
          <w:spacing w:val="4"/>
          <w:sz w:val="30"/>
          <w:szCs w:val="30"/>
          <w:cs/>
        </w:rPr>
        <w:t>ล้านบาท และ</w:t>
      </w:r>
      <w:r w:rsidR="005670B4" w:rsidRPr="00E43F97">
        <w:rPr>
          <w:rFonts w:ascii="Angsana New" w:hAnsi="Angsana New"/>
          <w:spacing w:val="4"/>
          <w:sz w:val="30"/>
          <w:szCs w:val="30"/>
        </w:rPr>
        <w:t xml:space="preserve"> </w:t>
      </w:r>
      <w:r w:rsidR="00CA7A9D" w:rsidRPr="00E43F97">
        <w:rPr>
          <w:rFonts w:ascii="Angsana New" w:hAnsi="Angsana New"/>
          <w:spacing w:val="4"/>
          <w:sz w:val="30"/>
          <w:szCs w:val="30"/>
        </w:rPr>
        <w:t xml:space="preserve">5.69 </w:t>
      </w:r>
      <w:r w:rsidR="005670B4" w:rsidRPr="00E43F97">
        <w:rPr>
          <w:rFonts w:ascii="Angsana New" w:hAnsi="Angsana New"/>
          <w:spacing w:val="4"/>
          <w:sz w:val="30"/>
          <w:szCs w:val="30"/>
          <w:cs/>
        </w:rPr>
        <w:t>ล้านบาท ตามลำดับ</w:t>
      </w:r>
      <w:r w:rsidR="005670B4" w:rsidRPr="00E43F97">
        <w:rPr>
          <w:rFonts w:ascii="Angsana New" w:hAnsi="Angsana New"/>
          <w:spacing w:val="4"/>
          <w:sz w:val="30"/>
          <w:szCs w:val="30"/>
        </w:rPr>
        <w:t xml:space="preserve"> </w:t>
      </w:r>
      <w:r w:rsidR="005670B4" w:rsidRPr="00E43F97">
        <w:rPr>
          <w:rFonts w:ascii="Angsana New" w:hAnsi="Angsana New"/>
          <w:i/>
          <w:iCs/>
          <w:spacing w:val="4"/>
          <w:sz w:val="30"/>
          <w:szCs w:val="30"/>
          <w:cs/>
        </w:rPr>
        <w:t>(255</w:t>
      </w:r>
      <w:r w:rsidR="00CA7A9D" w:rsidRPr="00E43F97">
        <w:rPr>
          <w:rFonts w:ascii="Angsana New" w:hAnsi="Angsana New"/>
          <w:i/>
          <w:iCs/>
          <w:spacing w:val="4"/>
          <w:sz w:val="30"/>
          <w:szCs w:val="30"/>
        </w:rPr>
        <w:t>9</w:t>
      </w:r>
      <w:r w:rsidR="005670B4" w:rsidRPr="00E43F97">
        <w:rPr>
          <w:rFonts w:ascii="Angsana New" w:hAnsi="Angsana New"/>
          <w:i/>
          <w:iCs/>
          <w:spacing w:val="4"/>
          <w:sz w:val="30"/>
          <w:szCs w:val="30"/>
        </w:rPr>
        <w:t>:</w:t>
      </w:r>
      <w:r w:rsidR="005670B4" w:rsidRPr="00E43F97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</w:t>
      </w:r>
      <w:r w:rsidR="00040C92">
        <w:rPr>
          <w:rFonts w:ascii="Angsana New" w:hAnsi="Angsana New"/>
          <w:i/>
          <w:iCs/>
          <w:spacing w:val="4"/>
          <w:sz w:val="30"/>
          <w:szCs w:val="30"/>
        </w:rPr>
        <w:t>12.14</w:t>
      </w:r>
      <w:r w:rsidR="00C62D45" w:rsidRPr="00E43F97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="00830B13" w:rsidRPr="00E43F97">
        <w:rPr>
          <w:rFonts w:ascii="Angsana New" w:hAnsi="Angsana New"/>
          <w:i/>
          <w:iCs/>
          <w:spacing w:val="4"/>
          <w:sz w:val="30"/>
          <w:szCs w:val="30"/>
          <w:cs/>
        </w:rPr>
        <w:t>ล้านบาท แล</w:t>
      </w:r>
      <w:r w:rsidR="0067500C" w:rsidRPr="00E43F97">
        <w:rPr>
          <w:rFonts w:ascii="Angsana New" w:hAnsi="Angsana New" w:hint="cs"/>
          <w:i/>
          <w:iCs/>
          <w:spacing w:val="4"/>
          <w:sz w:val="30"/>
          <w:szCs w:val="30"/>
          <w:cs/>
        </w:rPr>
        <w:t>ะ</w:t>
      </w:r>
      <w:r w:rsidR="0067500C" w:rsidRPr="00E43F97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A7A9D" w:rsidRPr="00E43F97">
        <w:rPr>
          <w:rFonts w:ascii="Angsana New" w:hAnsi="Angsana New"/>
          <w:i/>
          <w:iCs/>
          <w:sz w:val="30"/>
          <w:szCs w:val="30"/>
        </w:rPr>
        <w:t>10.80</w:t>
      </w:r>
      <w:r w:rsidR="00E43F97" w:rsidRPr="00E43F97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5670B4" w:rsidRPr="00E43F97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</w:p>
    <w:p w14:paraId="562041E3" w14:textId="77777777" w:rsidR="009F29F1" w:rsidRPr="00A26178" w:rsidRDefault="009F29F1" w:rsidP="00285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14:paraId="2E8C73AA" w14:textId="77777777" w:rsidR="00B51408" w:rsidRDefault="004136CD" w:rsidP="00285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D348C">
        <w:rPr>
          <w:rFonts w:ascii="Angsana New" w:hAnsi="Angsana New"/>
          <w:sz w:val="30"/>
          <w:szCs w:val="30"/>
          <w:cs/>
        </w:rPr>
        <w:t>รายการเคลื่อนไหวในระหว่าง</w:t>
      </w:r>
      <w:r w:rsidR="00FA404B">
        <w:rPr>
          <w:rFonts w:ascii="Angsana New" w:hAnsi="Angsana New" w:hint="cs"/>
          <w:sz w:val="30"/>
          <w:szCs w:val="30"/>
          <w:cs/>
        </w:rPr>
        <w:t>ปี</w:t>
      </w:r>
      <w:r w:rsidRPr="005D348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A404B">
        <w:rPr>
          <w:rFonts w:ascii="Angsana New" w:hAnsi="Angsana New" w:hint="cs"/>
          <w:sz w:val="30"/>
          <w:szCs w:val="30"/>
          <w:cs/>
        </w:rPr>
        <w:t>31 ธันวาคม</w:t>
      </w:r>
      <w:r w:rsidRPr="005D348C">
        <w:rPr>
          <w:rFonts w:ascii="Angsana New" w:hAnsi="Angsana New"/>
          <w:sz w:val="30"/>
          <w:szCs w:val="30"/>
          <w:cs/>
        </w:rPr>
        <w:t xml:space="preserve"> </w:t>
      </w:r>
      <w:r w:rsidR="00F01A7C">
        <w:rPr>
          <w:rFonts w:ascii="Angsana New" w:hAnsi="Angsana New" w:hint="cs"/>
          <w:sz w:val="30"/>
          <w:szCs w:val="30"/>
          <w:cs/>
        </w:rPr>
        <w:t>ของ</w:t>
      </w:r>
      <w:r>
        <w:rPr>
          <w:rFonts w:ascii="Angsana New" w:hAnsi="Angsana New"/>
          <w:sz w:val="30"/>
          <w:szCs w:val="30"/>
          <w:cs/>
        </w:rPr>
        <w:t>ใบสำคัญแสดงสิทธิ</w:t>
      </w:r>
      <w:r w:rsidRPr="005D348C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5D3DFE33" w14:textId="77777777" w:rsidR="00285BD0" w:rsidRPr="003A13DB" w:rsidRDefault="00285BD0" w:rsidP="00285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20"/>
          <w:szCs w:val="20"/>
        </w:rPr>
      </w:pPr>
    </w:p>
    <w:tbl>
      <w:tblPr>
        <w:tblW w:w="9213" w:type="dxa"/>
        <w:tblInd w:w="50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27"/>
        <w:gridCol w:w="1134"/>
        <w:gridCol w:w="227"/>
        <w:gridCol w:w="1190"/>
        <w:gridCol w:w="227"/>
        <w:gridCol w:w="1134"/>
        <w:gridCol w:w="227"/>
        <w:gridCol w:w="1247"/>
      </w:tblGrid>
      <w:tr w:rsidR="00B51408" w:rsidRPr="00E36D0B" w14:paraId="634B8BBD" w14:textId="77777777" w:rsidTr="00040C92">
        <w:trPr>
          <w:cantSplit/>
          <w:trHeight w:hRule="exact" w:val="420"/>
        </w:trPr>
        <w:tc>
          <w:tcPr>
            <w:tcW w:w="3827" w:type="dxa"/>
            <w:vAlign w:val="bottom"/>
          </w:tcPr>
          <w:p w14:paraId="2E4DC245" w14:textId="77777777" w:rsidR="00B51408" w:rsidRPr="00E36D0B" w:rsidRDefault="00B51408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6" w:type="dxa"/>
            <w:gridSpan w:val="7"/>
            <w:vAlign w:val="bottom"/>
          </w:tcPr>
          <w:p w14:paraId="78229F70" w14:textId="77777777" w:rsidR="00B51408" w:rsidRPr="00E36D0B" w:rsidRDefault="00B51408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6D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51408" w:rsidRPr="00E36D0B" w14:paraId="33D438A4" w14:textId="77777777" w:rsidTr="00040C92">
        <w:trPr>
          <w:cantSplit/>
          <w:trHeight w:hRule="exact" w:val="420"/>
        </w:trPr>
        <w:tc>
          <w:tcPr>
            <w:tcW w:w="3827" w:type="dxa"/>
            <w:vAlign w:val="bottom"/>
          </w:tcPr>
          <w:p w14:paraId="643CBBD5" w14:textId="77777777" w:rsidR="00B51408" w:rsidRPr="00E36D0B" w:rsidRDefault="00B51408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vAlign w:val="bottom"/>
          </w:tcPr>
          <w:p w14:paraId="08FEC2FC" w14:textId="77777777" w:rsidR="00B51408" w:rsidRPr="00E36D0B" w:rsidRDefault="008645A4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227" w:type="dxa"/>
            <w:vAlign w:val="bottom"/>
          </w:tcPr>
          <w:p w14:paraId="308AE08A" w14:textId="77777777" w:rsidR="00B51408" w:rsidRPr="00E36D0B" w:rsidRDefault="00B51408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8" w:type="dxa"/>
            <w:gridSpan w:val="3"/>
            <w:vAlign w:val="bottom"/>
          </w:tcPr>
          <w:p w14:paraId="5AD4E14D" w14:textId="77777777" w:rsidR="00B51408" w:rsidRPr="00E36D0B" w:rsidRDefault="00673671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C67D13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29333F" w:rsidRPr="00E36D0B" w14:paraId="587C484F" w14:textId="77777777" w:rsidTr="00040C92">
        <w:trPr>
          <w:cantSplit/>
          <w:trHeight w:hRule="exact" w:val="420"/>
        </w:trPr>
        <w:tc>
          <w:tcPr>
            <w:tcW w:w="3827" w:type="dxa"/>
            <w:vAlign w:val="bottom"/>
          </w:tcPr>
          <w:p w14:paraId="6F8DB41B" w14:textId="77777777" w:rsidR="0029333F" w:rsidRPr="00E36D0B" w:rsidRDefault="0029333F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2A43696B" w14:textId="77777777" w:rsidR="0029333F" w:rsidRPr="00E36D0B" w:rsidRDefault="0029333F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6D0B">
              <w:rPr>
                <w:rFonts w:ascii="Angsana New" w:hAnsi="Angsana New"/>
                <w:sz w:val="30"/>
                <w:szCs w:val="30"/>
                <w:cs/>
              </w:rPr>
              <w:t>จำนวน</w:t>
            </w:r>
          </w:p>
        </w:tc>
        <w:tc>
          <w:tcPr>
            <w:tcW w:w="227" w:type="dxa"/>
            <w:vAlign w:val="bottom"/>
          </w:tcPr>
          <w:p w14:paraId="77300037" w14:textId="77777777" w:rsidR="0029333F" w:rsidRPr="00E36D0B" w:rsidRDefault="0029333F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07852FBA" w14:textId="77777777" w:rsidR="0029333F" w:rsidRPr="00E36D0B" w:rsidRDefault="0029333F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vAlign w:val="bottom"/>
          </w:tcPr>
          <w:p w14:paraId="1B849BDC" w14:textId="77777777" w:rsidR="0029333F" w:rsidRPr="00E36D0B" w:rsidRDefault="0029333F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95BFD9F" w14:textId="77777777" w:rsidR="0029333F" w:rsidRPr="00E36D0B" w:rsidRDefault="0029333F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6D0B">
              <w:rPr>
                <w:rFonts w:ascii="Angsana New" w:hAnsi="Angsana New"/>
                <w:sz w:val="30"/>
                <w:szCs w:val="30"/>
                <w:cs/>
              </w:rPr>
              <w:t>จำนวน</w:t>
            </w:r>
          </w:p>
        </w:tc>
        <w:tc>
          <w:tcPr>
            <w:tcW w:w="227" w:type="dxa"/>
            <w:vAlign w:val="bottom"/>
          </w:tcPr>
          <w:p w14:paraId="691D872A" w14:textId="77777777" w:rsidR="0029333F" w:rsidRPr="00E36D0B" w:rsidRDefault="0029333F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2CD73E43" w14:textId="77777777" w:rsidR="0029333F" w:rsidRPr="00E36D0B" w:rsidRDefault="0029333F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333F" w:rsidRPr="00E36D0B" w14:paraId="624E7653" w14:textId="77777777" w:rsidTr="00040C92">
        <w:trPr>
          <w:cantSplit/>
          <w:trHeight w:hRule="exact" w:val="420"/>
        </w:trPr>
        <w:tc>
          <w:tcPr>
            <w:tcW w:w="3827" w:type="dxa"/>
            <w:vAlign w:val="bottom"/>
          </w:tcPr>
          <w:p w14:paraId="32EEF2D7" w14:textId="77777777" w:rsidR="0029333F" w:rsidRPr="00E36D0B" w:rsidRDefault="0029333F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3E6EA6A" w14:textId="77777777" w:rsidR="0029333F" w:rsidRPr="00E36D0B" w:rsidRDefault="0029333F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D0B">
              <w:rPr>
                <w:rFonts w:ascii="Angsana New" w:hAnsi="Angsana New"/>
                <w:sz w:val="30"/>
                <w:szCs w:val="30"/>
                <w:cs/>
              </w:rPr>
              <w:t>ใบสำคัญ</w:t>
            </w:r>
          </w:p>
        </w:tc>
        <w:tc>
          <w:tcPr>
            <w:tcW w:w="227" w:type="dxa"/>
            <w:vAlign w:val="bottom"/>
          </w:tcPr>
          <w:p w14:paraId="1CBBA2DA" w14:textId="77777777" w:rsidR="0029333F" w:rsidRPr="00E36D0B" w:rsidRDefault="0029333F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65633D77" w14:textId="77777777" w:rsidR="0029333F" w:rsidRPr="00E36D0B" w:rsidRDefault="0029333F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D0B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27" w:type="dxa"/>
            <w:vAlign w:val="bottom"/>
          </w:tcPr>
          <w:p w14:paraId="2B39E7E2" w14:textId="77777777" w:rsidR="0029333F" w:rsidRPr="00E36D0B" w:rsidRDefault="0029333F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78180EC" w14:textId="77777777" w:rsidR="0029333F" w:rsidRPr="00E36D0B" w:rsidRDefault="0029333F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D0B">
              <w:rPr>
                <w:rFonts w:ascii="Angsana New" w:hAnsi="Angsana New"/>
                <w:sz w:val="30"/>
                <w:szCs w:val="30"/>
                <w:cs/>
              </w:rPr>
              <w:t>ใบสำคัญ</w:t>
            </w:r>
          </w:p>
        </w:tc>
        <w:tc>
          <w:tcPr>
            <w:tcW w:w="227" w:type="dxa"/>
            <w:vAlign w:val="bottom"/>
          </w:tcPr>
          <w:p w14:paraId="6E3BC3EF" w14:textId="77777777" w:rsidR="0029333F" w:rsidRPr="00E36D0B" w:rsidRDefault="0029333F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05D89EBD" w14:textId="77777777" w:rsidR="0029333F" w:rsidRPr="00E36D0B" w:rsidRDefault="0029333F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D0B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29333F" w:rsidRPr="00E36D0B" w14:paraId="513B2A72" w14:textId="77777777" w:rsidTr="00040C92">
        <w:trPr>
          <w:cantSplit/>
          <w:trHeight w:hRule="exact" w:val="420"/>
        </w:trPr>
        <w:tc>
          <w:tcPr>
            <w:tcW w:w="3827" w:type="dxa"/>
            <w:vAlign w:val="bottom"/>
          </w:tcPr>
          <w:p w14:paraId="771E3ACC" w14:textId="77777777" w:rsidR="0029333F" w:rsidRPr="00E36D0B" w:rsidRDefault="0029333F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DC28C7C" w14:textId="77777777" w:rsidR="0029333F" w:rsidRPr="00E36D0B" w:rsidRDefault="0029333F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D0B">
              <w:rPr>
                <w:rFonts w:ascii="Angsana New" w:hAnsi="Angsana New"/>
                <w:sz w:val="30"/>
                <w:szCs w:val="30"/>
                <w:cs/>
              </w:rPr>
              <w:t>แสดงสิทธิ</w:t>
            </w:r>
          </w:p>
        </w:tc>
        <w:tc>
          <w:tcPr>
            <w:tcW w:w="227" w:type="dxa"/>
            <w:vAlign w:val="bottom"/>
          </w:tcPr>
          <w:p w14:paraId="0B944BF0" w14:textId="77777777" w:rsidR="0029333F" w:rsidRPr="00E36D0B" w:rsidRDefault="0029333F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5331F653" w14:textId="77777777" w:rsidR="0029333F" w:rsidRPr="00E36D0B" w:rsidRDefault="0029333F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6D0B">
              <w:rPr>
                <w:rFonts w:ascii="Angsana New" w:hAnsi="Angsana New"/>
                <w:sz w:val="30"/>
                <w:szCs w:val="30"/>
                <w:cs/>
              </w:rPr>
              <w:t>ณ วันที่ให้สิทธิ</w:t>
            </w:r>
          </w:p>
        </w:tc>
        <w:tc>
          <w:tcPr>
            <w:tcW w:w="227" w:type="dxa"/>
            <w:vAlign w:val="bottom"/>
          </w:tcPr>
          <w:p w14:paraId="3EC3BA93" w14:textId="77777777" w:rsidR="0029333F" w:rsidRPr="00E36D0B" w:rsidRDefault="0029333F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5D96CDF" w14:textId="77777777" w:rsidR="0029333F" w:rsidRPr="00E36D0B" w:rsidRDefault="0029333F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D0B">
              <w:rPr>
                <w:rFonts w:ascii="Angsana New" w:hAnsi="Angsana New"/>
                <w:sz w:val="30"/>
                <w:szCs w:val="30"/>
                <w:cs/>
              </w:rPr>
              <w:t>แสดงสิทธิ</w:t>
            </w:r>
          </w:p>
        </w:tc>
        <w:tc>
          <w:tcPr>
            <w:tcW w:w="227" w:type="dxa"/>
            <w:vAlign w:val="bottom"/>
          </w:tcPr>
          <w:p w14:paraId="31328E30" w14:textId="77777777" w:rsidR="0029333F" w:rsidRPr="00E36D0B" w:rsidRDefault="0029333F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7B85A5EB" w14:textId="77777777" w:rsidR="0029333F" w:rsidRPr="00E36D0B" w:rsidRDefault="0029333F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6D0B">
              <w:rPr>
                <w:rFonts w:ascii="Angsana New" w:hAnsi="Angsana New"/>
                <w:sz w:val="30"/>
                <w:szCs w:val="30"/>
                <w:cs/>
              </w:rPr>
              <w:t>ณ วันที่ให้สิทธิ</w:t>
            </w:r>
          </w:p>
        </w:tc>
      </w:tr>
      <w:tr w:rsidR="00B51408" w:rsidRPr="00E36D0B" w14:paraId="4BA4B38A" w14:textId="77777777" w:rsidTr="00040C92">
        <w:trPr>
          <w:cantSplit/>
          <w:trHeight w:hRule="exact" w:val="420"/>
        </w:trPr>
        <w:tc>
          <w:tcPr>
            <w:tcW w:w="3827" w:type="dxa"/>
            <w:vAlign w:val="bottom"/>
          </w:tcPr>
          <w:p w14:paraId="65D83DD7" w14:textId="77777777" w:rsidR="00B51408" w:rsidRPr="00E36D0B" w:rsidRDefault="00B51408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gridSpan w:val="7"/>
            <w:vAlign w:val="bottom"/>
          </w:tcPr>
          <w:p w14:paraId="33C9468F" w14:textId="77777777" w:rsidR="00B51408" w:rsidRPr="00E36D0B" w:rsidRDefault="00B51408" w:rsidP="0070708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E36D0B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="0029333F" w:rsidRPr="00E36D0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พันหน่วย / </w:t>
            </w:r>
            <w:r w:rsidRPr="00E36D0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67D13" w:rsidRPr="00E36D0B" w14:paraId="6E4C3843" w14:textId="77777777" w:rsidTr="00040C92">
        <w:trPr>
          <w:cantSplit/>
          <w:trHeight w:hRule="exact" w:val="420"/>
        </w:trPr>
        <w:tc>
          <w:tcPr>
            <w:tcW w:w="3827" w:type="dxa"/>
            <w:vAlign w:val="bottom"/>
          </w:tcPr>
          <w:p w14:paraId="08889BF0" w14:textId="77777777" w:rsidR="00C67D13" w:rsidRPr="00E36D0B" w:rsidRDefault="00C67D13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6D0B"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134" w:type="dxa"/>
            <w:vAlign w:val="bottom"/>
          </w:tcPr>
          <w:p w14:paraId="7BD301C1" w14:textId="77777777" w:rsidR="00C67D13" w:rsidRPr="00E36D0B" w:rsidRDefault="00273124" w:rsidP="000603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</w:t>
            </w:r>
            <w:r w:rsidR="00CA7A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,474</w:t>
            </w:r>
          </w:p>
        </w:tc>
        <w:tc>
          <w:tcPr>
            <w:tcW w:w="227" w:type="dxa"/>
            <w:vAlign w:val="bottom"/>
          </w:tcPr>
          <w:p w14:paraId="68F73276" w14:textId="77777777" w:rsidR="00C67D13" w:rsidRPr="00E36D0B" w:rsidRDefault="00C67D13" w:rsidP="0070708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0" w:type="dxa"/>
            <w:vAlign w:val="bottom"/>
          </w:tcPr>
          <w:p w14:paraId="6E57C1B0" w14:textId="77777777" w:rsidR="00C67D13" w:rsidRPr="00E36D0B" w:rsidRDefault="00CA7A9D" w:rsidP="000603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30,012</w:t>
            </w:r>
          </w:p>
        </w:tc>
        <w:tc>
          <w:tcPr>
            <w:tcW w:w="227" w:type="dxa"/>
            <w:vAlign w:val="bottom"/>
          </w:tcPr>
          <w:p w14:paraId="37AE8190" w14:textId="77777777" w:rsidR="00C67D13" w:rsidRPr="00E36D0B" w:rsidRDefault="00C67D13" w:rsidP="0070708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3CAD3845" w14:textId="77777777" w:rsidR="00C67D13" w:rsidRPr="00E36D0B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,799</w:t>
            </w:r>
          </w:p>
        </w:tc>
        <w:tc>
          <w:tcPr>
            <w:tcW w:w="227" w:type="dxa"/>
            <w:vAlign w:val="bottom"/>
          </w:tcPr>
          <w:p w14:paraId="5C54896E" w14:textId="77777777" w:rsidR="00C67D13" w:rsidRPr="00E36D0B" w:rsidRDefault="00C67D13" w:rsidP="00AF63F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  <w:vAlign w:val="bottom"/>
          </w:tcPr>
          <w:p w14:paraId="32291D0D" w14:textId="77777777" w:rsidR="00C67D13" w:rsidRPr="00E36D0B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18,665</w:t>
            </w:r>
          </w:p>
        </w:tc>
      </w:tr>
      <w:tr w:rsidR="00C67D13" w:rsidRPr="00E36D0B" w14:paraId="46D0BB55" w14:textId="77777777" w:rsidTr="00040C92">
        <w:trPr>
          <w:cantSplit/>
          <w:trHeight w:hRule="exact" w:val="420"/>
        </w:trPr>
        <w:tc>
          <w:tcPr>
            <w:tcW w:w="3827" w:type="dxa"/>
            <w:vAlign w:val="bottom"/>
          </w:tcPr>
          <w:p w14:paraId="7D17598C" w14:textId="77777777" w:rsidR="00C67D13" w:rsidRPr="00E36D0B" w:rsidRDefault="00C67D13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36D0B">
              <w:rPr>
                <w:rFonts w:ascii="Angsana New" w:hAnsi="Angsana New"/>
                <w:sz w:val="30"/>
                <w:szCs w:val="30"/>
                <w:cs/>
              </w:rPr>
              <w:t>ออกใบสำคัญแสดงสิทธิระหว่าง</w:t>
            </w:r>
            <w:r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34" w:type="dxa"/>
            <w:vAlign w:val="bottom"/>
          </w:tcPr>
          <w:p w14:paraId="03D34FC4" w14:textId="77777777" w:rsidR="00C67D13" w:rsidRPr="005D187B" w:rsidRDefault="00CA7A9D" w:rsidP="00B16FF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17,787</w:t>
            </w:r>
          </w:p>
        </w:tc>
        <w:tc>
          <w:tcPr>
            <w:tcW w:w="227" w:type="dxa"/>
            <w:vAlign w:val="bottom"/>
          </w:tcPr>
          <w:p w14:paraId="5CA7C813" w14:textId="77777777" w:rsidR="00C67D13" w:rsidRPr="00E36D0B" w:rsidRDefault="00C67D13" w:rsidP="0070708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0" w:type="dxa"/>
            <w:vAlign w:val="bottom"/>
          </w:tcPr>
          <w:p w14:paraId="2BB371BF" w14:textId="77777777" w:rsidR="00C67D13" w:rsidRPr="00493202" w:rsidRDefault="00CA7A9D" w:rsidP="00B16FF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20,250</w:t>
            </w:r>
          </w:p>
        </w:tc>
        <w:tc>
          <w:tcPr>
            <w:tcW w:w="227" w:type="dxa"/>
            <w:vAlign w:val="bottom"/>
          </w:tcPr>
          <w:p w14:paraId="1E1F74FF" w14:textId="77777777" w:rsidR="00C67D13" w:rsidRPr="00E36D0B" w:rsidRDefault="00C67D13" w:rsidP="0070708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37D80E7D" w14:textId="77777777" w:rsidR="00C67D13" w:rsidRPr="005D187B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,483</w:t>
            </w:r>
          </w:p>
        </w:tc>
        <w:tc>
          <w:tcPr>
            <w:tcW w:w="227" w:type="dxa"/>
            <w:vAlign w:val="bottom"/>
          </w:tcPr>
          <w:p w14:paraId="76B09F8F" w14:textId="77777777" w:rsidR="00C67D13" w:rsidRPr="00E36D0B" w:rsidRDefault="00C67D13" w:rsidP="00AF63F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  <w:vAlign w:val="bottom"/>
          </w:tcPr>
          <w:p w14:paraId="70E61C18" w14:textId="77777777" w:rsidR="00C67D13" w:rsidRPr="00493202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16,917</w:t>
            </w:r>
          </w:p>
        </w:tc>
      </w:tr>
      <w:tr w:rsidR="00C67D13" w:rsidRPr="00E36D0B" w14:paraId="639C5F21" w14:textId="77777777" w:rsidTr="00040C92">
        <w:trPr>
          <w:cantSplit/>
          <w:trHeight w:hRule="exact" w:val="420"/>
        </w:trPr>
        <w:tc>
          <w:tcPr>
            <w:tcW w:w="3827" w:type="dxa"/>
            <w:vAlign w:val="bottom"/>
          </w:tcPr>
          <w:p w14:paraId="50AF7409" w14:textId="77777777" w:rsidR="00C67D13" w:rsidRPr="00E36D0B" w:rsidRDefault="00C67D13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36D0B">
              <w:rPr>
                <w:rFonts w:ascii="Angsana New" w:hAnsi="Angsana New"/>
                <w:sz w:val="30"/>
                <w:szCs w:val="30"/>
                <w:cs/>
              </w:rPr>
              <w:t>ใช้ใบสำคัญแสดงสิทธิระหว่าง</w:t>
            </w:r>
            <w:r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34" w:type="dxa"/>
            <w:vAlign w:val="bottom"/>
          </w:tcPr>
          <w:p w14:paraId="76035409" w14:textId="77777777" w:rsidR="00C67D13" w:rsidRPr="00E36D0B" w:rsidRDefault="00CA7A9D" w:rsidP="00585977">
            <w:pPr>
              <w:pStyle w:val="acctfourfigures"/>
              <w:tabs>
                <w:tab w:val="clear" w:pos="765"/>
              </w:tabs>
              <w:spacing w:line="240" w:lineRule="auto"/>
              <w:ind w:right="-9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27" w:type="dxa"/>
            <w:vAlign w:val="bottom"/>
          </w:tcPr>
          <w:p w14:paraId="78BBC425" w14:textId="77777777" w:rsidR="00C67D13" w:rsidRPr="00E36D0B" w:rsidRDefault="00C67D13" w:rsidP="0070708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0" w:type="dxa"/>
            <w:vAlign w:val="bottom"/>
          </w:tcPr>
          <w:p w14:paraId="5660A86A" w14:textId="77777777" w:rsidR="00C67D13" w:rsidRPr="00E36D0B" w:rsidRDefault="00CA7A9D" w:rsidP="00585977">
            <w:pPr>
              <w:pStyle w:val="acctfourfigures"/>
              <w:tabs>
                <w:tab w:val="clear" w:pos="765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27" w:type="dxa"/>
            <w:vAlign w:val="bottom"/>
          </w:tcPr>
          <w:p w14:paraId="5529D6C7" w14:textId="77777777" w:rsidR="00C67D13" w:rsidRPr="00E36D0B" w:rsidRDefault="00C67D13" w:rsidP="0070708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41217C31" w14:textId="77777777" w:rsidR="00C67D13" w:rsidRPr="00E36D0B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(208)</w:t>
            </w:r>
          </w:p>
        </w:tc>
        <w:tc>
          <w:tcPr>
            <w:tcW w:w="227" w:type="dxa"/>
            <w:vAlign w:val="bottom"/>
          </w:tcPr>
          <w:p w14:paraId="3CA62CDB" w14:textId="77777777" w:rsidR="00C67D13" w:rsidRPr="00E36D0B" w:rsidRDefault="00C67D13" w:rsidP="00AF63F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  <w:vAlign w:val="bottom"/>
          </w:tcPr>
          <w:p w14:paraId="4E13AB38" w14:textId="77777777" w:rsidR="00C67D13" w:rsidRPr="00E36D0B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(252)</w:t>
            </w:r>
          </w:p>
        </w:tc>
      </w:tr>
      <w:tr w:rsidR="00C67D13" w:rsidRPr="00E36D0B" w14:paraId="150ACAA1" w14:textId="77777777" w:rsidTr="00040C92">
        <w:trPr>
          <w:cantSplit/>
          <w:trHeight w:hRule="exact" w:val="420"/>
        </w:trPr>
        <w:tc>
          <w:tcPr>
            <w:tcW w:w="3827" w:type="dxa"/>
            <w:vAlign w:val="bottom"/>
          </w:tcPr>
          <w:p w14:paraId="00FA6263" w14:textId="77777777" w:rsidR="00C67D13" w:rsidRPr="00E36D0B" w:rsidRDefault="00C67D13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36D0B">
              <w:rPr>
                <w:rFonts w:ascii="Angsana New" w:hAnsi="Angsana New"/>
                <w:sz w:val="30"/>
                <w:szCs w:val="30"/>
                <w:cs/>
              </w:rPr>
              <w:t>ยกเลิกใบสำคัญแสดงสิทธิระหว่าง</w:t>
            </w:r>
            <w:r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09D2AF0" w14:textId="77777777" w:rsidR="00C67D13" w:rsidRPr="00E36D0B" w:rsidRDefault="00CA7A9D" w:rsidP="00B16F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(13,485)</w:t>
            </w:r>
          </w:p>
        </w:tc>
        <w:tc>
          <w:tcPr>
            <w:tcW w:w="227" w:type="dxa"/>
            <w:vAlign w:val="bottom"/>
          </w:tcPr>
          <w:p w14:paraId="4884EACA" w14:textId="77777777" w:rsidR="00C67D13" w:rsidRPr="00E36D0B" w:rsidRDefault="00C67D13" w:rsidP="0070708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0" w:type="dxa"/>
            <w:vAlign w:val="bottom"/>
          </w:tcPr>
          <w:p w14:paraId="2E30362A" w14:textId="77777777" w:rsidR="00C67D13" w:rsidRPr="00E36D0B" w:rsidRDefault="00CA7A9D" w:rsidP="00B16F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(14,917)</w:t>
            </w:r>
          </w:p>
        </w:tc>
        <w:tc>
          <w:tcPr>
            <w:tcW w:w="227" w:type="dxa"/>
            <w:vAlign w:val="bottom"/>
          </w:tcPr>
          <w:p w14:paraId="0A9AC546" w14:textId="77777777" w:rsidR="00C67D13" w:rsidRPr="00E36D0B" w:rsidRDefault="00C67D13" w:rsidP="0070708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E8EC400" w14:textId="77777777" w:rsidR="00C67D13" w:rsidRPr="00E36D0B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(5,600)</w:t>
            </w:r>
          </w:p>
        </w:tc>
        <w:tc>
          <w:tcPr>
            <w:tcW w:w="227" w:type="dxa"/>
            <w:vAlign w:val="bottom"/>
          </w:tcPr>
          <w:p w14:paraId="76022F54" w14:textId="77777777" w:rsidR="00C67D13" w:rsidRPr="00E36D0B" w:rsidRDefault="00C67D13" w:rsidP="00AF63F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  <w:vAlign w:val="bottom"/>
          </w:tcPr>
          <w:p w14:paraId="4CDEA91E" w14:textId="77777777" w:rsidR="00C67D13" w:rsidRPr="00E36D0B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(5,318)</w:t>
            </w:r>
          </w:p>
        </w:tc>
      </w:tr>
      <w:tr w:rsidR="00C67D13" w:rsidRPr="00E36D0B" w14:paraId="769193CE" w14:textId="77777777" w:rsidTr="00040C92">
        <w:trPr>
          <w:cantSplit/>
          <w:trHeight w:hRule="exact" w:val="420"/>
        </w:trPr>
        <w:tc>
          <w:tcPr>
            <w:tcW w:w="3827" w:type="dxa"/>
            <w:vAlign w:val="bottom"/>
          </w:tcPr>
          <w:p w14:paraId="5A0C3716" w14:textId="77777777" w:rsidR="00C67D13" w:rsidRPr="00E36D0B" w:rsidRDefault="00C67D13" w:rsidP="002E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AA3477" w14:textId="77777777" w:rsidR="00C67D13" w:rsidRPr="00E36D0B" w:rsidRDefault="00CA7A9D" w:rsidP="00AE2FE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28,776</w:t>
            </w:r>
          </w:p>
        </w:tc>
        <w:tc>
          <w:tcPr>
            <w:tcW w:w="227" w:type="dxa"/>
            <w:vAlign w:val="bottom"/>
          </w:tcPr>
          <w:p w14:paraId="19AB7B2C" w14:textId="77777777" w:rsidR="00C67D13" w:rsidRPr="00E36D0B" w:rsidRDefault="00C67D13" w:rsidP="0070708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A0F477" w14:textId="77777777" w:rsidR="00C67D13" w:rsidRPr="00E36D0B" w:rsidRDefault="00CA7A9D" w:rsidP="007314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35,345</w:t>
            </w:r>
          </w:p>
        </w:tc>
        <w:tc>
          <w:tcPr>
            <w:tcW w:w="227" w:type="dxa"/>
            <w:vAlign w:val="bottom"/>
          </w:tcPr>
          <w:p w14:paraId="53CF5CE2" w14:textId="77777777" w:rsidR="00C67D13" w:rsidRPr="00E36D0B" w:rsidRDefault="00C67D13" w:rsidP="00707087">
            <w:pPr>
              <w:pStyle w:val="acctthreecolumns"/>
              <w:tabs>
                <w:tab w:val="clear" w:pos="1361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2B3A45" w14:textId="77777777" w:rsidR="00C67D13" w:rsidRPr="00E36D0B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24,474</w:t>
            </w:r>
          </w:p>
        </w:tc>
        <w:tc>
          <w:tcPr>
            <w:tcW w:w="227" w:type="dxa"/>
            <w:vAlign w:val="bottom"/>
          </w:tcPr>
          <w:p w14:paraId="76673FAE" w14:textId="77777777" w:rsidR="00C67D13" w:rsidRPr="00E36D0B" w:rsidRDefault="00C67D13" w:rsidP="00AF63F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02F583" w14:textId="77777777" w:rsidR="00C67D13" w:rsidRPr="00E36D0B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30,012</w:t>
            </w:r>
          </w:p>
        </w:tc>
      </w:tr>
      <w:tr w:rsidR="00C67D13" w:rsidRPr="003A13DB" w14:paraId="7A2FA2C5" w14:textId="77777777" w:rsidTr="00040C92">
        <w:trPr>
          <w:cantSplit/>
          <w:trHeight w:hRule="exact" w:val="420"/>
        </w:trPr>
        <w:tc>
          <w:tcPr>
            <w:tcW w:w="3827" w:type="dxa"/>
            <w:vAlign w:val="bottom"/>
          </w:tcPr>
          <w:p w14:paraId="49E0315C" w14:textId="77777777" w:rsidR="00C67D13" w:rsidRPr="003A13DB" w:rsidRDefault="00C67D13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  <w:gridSpan w:val="7"/>
            <w:vAlign w:val="bottom"/>
          </w:tcPr>
          <w:p w14:paraId="38D26313" w14:textId="77777777" w:rsidR="00C67D13" w:rsidRPr="003A13DB" w:rsidRDefault="00C67D13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F03484" w:rsidRPr="00E36D0B" w14:paraId="129BB954" w14:textId="77777777" w:rsidTr="00A01EAB">
        <w:trPr>
          <w:cantSplit/>
          <w:trHeight w:hRule="exact" w:val="420"/>
        </w:trPr>
        <w:tc>
          <w:tcPr>
            <w:tcW w:w="3827" w:type="dxa"/>
            <w:vAlign w:val="bottom"/>
          </w:tcPr>
          <w:p w14:paraId="10845BBA" w14:textId="77777777" w:rsidR="00F03484" w:rsidRPr="00E36D0B" w:rsidRDefault="00F03484" w:rsidP="003A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gridSpan w:val="7"/>
            <w:vAlign w:val="bottom"/>
          </w:tcPr>
          <w:p w14:paraId="40BFA14C" w14:textId="77777777" w:rsidR="00F03484" w:rsidRDefault="00F03484" w:rsidP="00F034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06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3484" w:rsidRPr="00E36D0B" w14:paraId="002CEDA9" w14:textId="77777777" w:rsidTr="00A01EAB">
        <w:trPr>
          <w:cantSplit/>
          <w:trHeight w:hRule="exact" w:val="420"/>
        </w:trPr>
        <w:tc>
          <w:tcPr>
            <w:tcW w:w="3827" w:type="dxa"/>
            <w:vAlign w:val="bottom"/>
          </w:tcPr>
          <w:p w14:paraId="7B218163" w14:textId="77777777" w:rsidR="00F03484" w:rsidRPr="00E36D0B" w:rsidRDefault="00F03484" w:rsidP="00F03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vAlign w:val="bottom"/>
          </w:tcPr>
          <w:p w14:paraId="4F6DA3CE" w14:textId="77777777" w:rsidR="00F03484" w:rsidRPr="00E36D0B" w:rsidRDefault="00F03484" w:rsidP="00F034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227" w:type="dxa"/>
            <w:vAlign w:val="bottom"/>
          </w:tcPr>
          <w:p w14:paraId="3C3204F5" w14:textId="77777777" w:rsidR="00F03484" w:rsidRPr="00E36D0B" w:rsidRDefault="00F03484" w:rsidP="00F0348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08" w:type="dxa"/>
            <w:gridSpan w:val="3"/>
            <w:vAlign w:val="bottom"/>
          </w:tcPr>
          <w:p w14:paraId="65F4ECCA" w14:textId="77777777" w:rsidR="00F03484" w:rsidRDefault="00F03484" w:rsidP="00F034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F03484" w:rsidRPr="00E36D0B" w14:paraId="3228D21E" w14:textId="77777777" w:rsidTr="00040C92">
        <w:trPr>
          <w:cantSplit/>
          <w:trHeight w:hRule="exact" w:val="420"/>
        </w:trPr>
        <w:tc>
          <w:tcPr>
            <w:tcW w:w="3827" w:type="dxa"/>
            <w:vAlign w:val="bottom"/>
          </w:tcPr>
          <w:p w14:paraId="56A60B90" w14:textId="77777777" w:rsidR="00F03484" w:rsidRPr="00E36D0B" w:rsidRDefault="00F03484" w:rsidP="00F03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3B1682BC" w14:textId="77777777" w:rsidR="00F03484" w:rsidRPr="00E36D0B" w:rsidRDefault="00F03484" w:rsidP="00F034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6D0B">
              <w:rPr>
                <w:rFonts w:ascii="Angsana New" w:hAnsi="Angsana New"/>
                <w:sz w:val="30"/>
                <w:szCs w:val="30"/>
                <w:cs/>
              </w:rPr>
              <w:t>จำนวน</w:t>
            </w:r>
          </w:p>
        </w:tc>
        <w:tc>
          <w:tcPr>
            <w:tcW w:w="227" w:type="dxa"/>
            <w:vAlign w:val="bottom"/>
          </w:tcPr>
          <w:p w14:paraId="69A22BFA" w14:textId="77777777" w:rsidR="00F03484" w:rsidRPr="00E36D0B" w:rsidRDefault="00F03484" w:rsidP="00F0348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0" w:type="dxa"/>
            <w:vAlign w:val="bottom"/>
          </w:tcPr>
          <w:p w14:paraId="0D7E132E" w14:textId="77777777" w:rsidR="00F03484" w:rsidRPr="00E36D0B" w:rsidRDefault="00F03484" w:rsidP="00F034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vAlign w:val="bottom"/>
          </w:tcPr>
          <w:p w14:paraId="38B27AC4" w14:textId="77777777" w:rsidR="00F03484" w:rsidRPr="00E36D0B" w:rsidRDefault="00F03484" w:rsidP="00F0348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321C8DBE" w14:textId="77777777" w:rsidR="00F03484" w:rsidRPr="00E36D0B" w:rsidRDefault="00F03484" w:rsidP="00F034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6D0B">
              <w:rPr>
                <w:rFonts w:ascii="Angsana New" w:hAnsi="Angsana New"/>
                <w:sz w:val="30"/>
                <w:szCs w:val="30"/>
                <w:cs/>
              </w:rPr>
              <w:t>จำนวน</w:t>
            </w:r>
          </w:p>
        </w:tc>
        <w:tc>
          <w:tcPr>
            <w:tcW w:w="227" w:type="dxa"/>
            <w:vAlign w:val="bottom"/>
          </w:tcPr>
          <w:p w14:paraId="0C767204" w14:textId="77777777" w:rsidR="00F03484" w:rsidRPr="00E36D0B" w:rsidRDefault="00F03484" w:rsidP="00F0348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  <w:vAlign w:val="bottom"/>
          </w:tcPr>
          <w:p w14:paraId="3700BB93" w14:textId="77777777" w:rsidR="00F03484" w:rsidRPr="00E36D0B" w:rsidRDefault="00F03484" w:rsidP="00F034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3484" w:rsidRPr="00E36D0B" w14:paraId="5751CAD5" w14:textId="77777777" w:rsidTr="00040C92">
        <w:trPr>
          <w:cantSplit/>
          <w:trHeight w:hRule="exact" w:val="420"/>
        </w:trPr>
        <w:tc>
          <w:tcPr>
            <w:tcW w:w="3827" w:type="dxa"/>
            <w:vAlign w:val="bottom"/>
          </w:tcPr>
          <w:p w14:paraId="631188F6" w14:textId="77777777" w:rsidR="00F03484" w:rsidRPr="00E36D0B" w:rsidRDefault="00F03484" w:rsidP="00F03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32C02AD2" w14:textId="77777777" w:rsidR="00F03484" w:rsidRPr="00E36D0B" w:rsidRDefault="00F03484" w:rsidP="00F034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D0B">
              <w:rPr>
                <w:rFonts w:ascii="Angsana New" w:hAnsi="Angsana New"/>
                <w:sz w:val="30"/>
                <w:szCs w:val="30"/>
                <w:cs/>
              </w:rPr>
              <w:t>ใบสำคัญ</w:t>
            </w:r>
          </w:p>
        </w:tc>
        <w:tc>
          <w:tcPr>
            <w:tcW w:w="227" w:type="dxa"/>
            <w:vAlign w:val="bottom"/>
          </w:tcPr>
          <w:p w14:paraId="113791E2" w14:textId="77777777" w:rsidR="00F03484" w:rsidRPr="00E36D0B" w:rsidRDefault="00F03484" w:rsidP="00F0348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0" w:type="dxa"/>
            <w:vAlign w:val="bottom"/>
          </w:tcPr>
          <w:p w14:paraId="1BE44B8B" w14:textId="77777777" w:rsidR="00F03484" w:rsidRPr="00E36D0B" w:rsidRDefault="00F03484" w:rsidP="00F034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D0B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27" w:type="dxa"/>
            <w:vAlign w:val="bottom"/>
          </w:tcPr>
          <w:p w14:paraId="2032CF11" w14:textId="77777777" w:rsidR="00F03484" w:rsidRPr="00E36D0B" w:rsidRDefault="00F03484" w:rsidP="00F0348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583E8229" w14:textId="77777777" w:rsidR="00F03484" w:rsidRPr="00E36D0B" w:rsidRDefault="00F03484" w:rsidP="00F034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D0B">
              <w:rPr>
                <w:rFonts w:ascii="Angsana New" w:hAnsi="Angsana New"/>
                <w:sz w:val="30"/>
                <w:szCs w:val="30"/>
                <w:cs/>
              </w:rPr>
              <w:t>ใบสำคัญ</w:t>
            </w:r>
          </w:p>
        </w:tc>
        <w:tc>
          <w:tcPr>
            <w:tcW w:w="227" w:type="dxa"/>
            <w:vAlign w:val="bottom"/>
          </w:tcPr>
          <w:p w14:paraId="71144791" w14:textId="77777777" w:rsidR="00F03484" w:rsidRPr="00E36D0B" w:rsidRDefault="00F03484" w:rsidP="00F0348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  <w:vAlign w:val="bottom"/>
          </w:tcPr>
          <w:p w14:paraId="320A7C5D" w14:textId="77777777" w:rsidR="00F03484" w:rsidRPr="00E36D0B" w:rsidRDefault="00F03484" w:rsidP="00F034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D0B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03484" w:rsidRPr="00E36D0B" w14:paraId="3D3F3F5F" w14:textId="77777777" w:rsidTr="00040C92">
        <w:trPr>
          <w:cantSplit/>
          <w:trHeight w:hRule="exact" w:val="420"/>
        </w:trPr>
        <w:tc>
          <w:tcPr>
            <w:tcW w:w="3827" w:type="dxa"/>
            <w:vAlign w:val="bottom"/>
          </w:tcPr>
          <w:p w14:paraId="77DF3F6B" w14:textId="77777777" w:rsidR="00F03484" w:rsidRPr="00E36D0B" w:rsidRDefault="00F03484" w:rsidP="00F03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4A90D73E" w14:textId="77777777" w:rsidR="00F03484" w:rsidRPr="00E36D0B" w:rsidRDefault="00F03484" w:rsidP="00F034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D0B">
              <w:rPr>
                <w:rFonts w:ascii="Angsana New" w:hAnsi="Angsana New"/>
                <w:sz w:val="30"/>
                <w:szCs w:val="30"/>
                <w:cs/>
              </w:rPr>
              <w:t>แสดงสิทธิ</w:t>
            </w:r>
          </w:p>
        </w:tc>
        <w:tc>
          <w:tcPr>
            <w:tcW w:w="227" w:type="dxa"/>
            <w:vAlign w:val="bottom"/>
          </w:tcPr>
          <w:p w14:paraId="319E4A9A" w14:textId="77777777" w:rsidR="00F03484" w:rsidRPr="00E36D0B" w:rsidRDefault="00F03484" w:rsidP="00F0348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0" w:type="dxa"/>
            <w:vAlign w:val="bottom"/>
          </w:tcPr>
          <w:p w14:paraId="20A0D10F" w14:textId="77777777" w:rsidR="00F03484" w:rsidRPr="00E36D0B" w:rsidRDefault="00F03484" w:rsidP="00F034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6D0B">
              <w:rPr>
                <w:rFonts w:ascii="Angsana New" w:hAnsi="Angsana New"/>
                <w:sz w:val="30"/>
                <w:szCs w:val="30"/>
                <w:cs/>
              </w:rPr>
              <w:t>ณ วันที่ให้สิทธิ</w:t>
            </w:r>
          </w:p>
        </w:tc>
        <w:tc>
          <w:tcPr>
            <w:tcW w:w="227" w:type="dxa"/>
            <w:vAlign w:val="bottom"/>
          </w:tcPr>
          <w:p w14:paraId="5481017E" w14:textId="77777777" w:rsidR="00F03484" w:rsidRPr="00E36D0B" w:rsidRDefault="00F03484" w:rsidP="00F0348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74231ED4" w14:textId="77777777" w:rsidR="00F03484" w:rsidRPr="00E36D0B" w:rsidRDefault="00F03484" w:rsidP="00F034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D0B">
              <w:rPr>
                <w:rFonts w:ascii="Angsana New" w:hAnsi="Angsana New"/>
                <w:sz w:val="30"/>
                <w:szCs w:val="30"/>
                <w:cs/>
              </w:rPr>
              <w:t>แสดงสิทธิ</w:t>
            </w:r>
          </w:p>
        </w:tc>
        <w:tc>
          <w:tcPr>
            <w:tcW w:w="227" w:type="dxa"/>
            <w:vAlign w:val="bottom"/>
          </w:tcPr>
          <w:p w14:paraId="0262A5FA" w14:textId="77777777" w:rsidR="00F03484" w:rsidRPr="00E36D0B" w:rsidRDefault="00F03484" w:rsidP="00F0348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  <w:vAlign w:val="bottom"/>
          </w:tcPr>
          <w:p w14:paraId="1D861E25" w14:textId="77777777" w:rsidR="00F03484" w:rsidRPr="00E36D0B" w:rsidRDefault="00F03484" w:rsidP="00F034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6D0B">
              <w:rPr>
                <w:rFonts w:ascii="Angsana New" w:hAnsi="Angsana New"/>
                <w:sz w:val="30"/>
                <w:szCs w:val="30"/>
                <w:cs/>
              </w:rPr>
              <w:t>ณ วันที่ให้สิทธิ</w:t>
            </w:r>
          </w:p>
        </w:tc>
      </w:tr>
      <w:tr w:rsidR="00F03484" w:rsidRPr="00F03484" w14:paraId="199D2034" w14:textId="77777777" w:rsidTr="00A01EAB">
        <w:trPr>
          <w:cantSplit/>
          <w:trHeight w:hRule="exact" w:val="420"/>
        </w:trPr>
        <w:tc>
          <w:tcPr>
            <w:tcW w:w="3827" w:type="dxa"/>
            <w:vAlign w:val="bottom"/>
          </w:tcPr>
          <w:p w14:paraId="3E6EE665" w14:textId="77777777" w:rsidR="00F03484" w:rsidRPr="00E36D0B" w:rsidRDefault="00F0348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gridSpan w:val="7"/>
            <w:vAlign w:val="bottom"/>
          </w:tcPr>
          <w:p w14:paraId="3F898416" w14:textId="77777777" w:rsidR="00F03484" w:rsidRPr="00F03484" w:rsidRDefault="00F03484" w:rsidP="00F0348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F03484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F0348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พันหน่วย / พันบาท)</w:t>
            </w:r>
          </w:p>
        </w:tc>
      </w:tr>
      <w:tr w:rsidR="00C67D13" w:rsidRPr="00E36D0B" w14:paraId="1713685E" w14:textId="77777777" w:rsidTr="00040C92">
        <w:trPr>
          <w:cantSplit/>
          <w:trHeight w:hRule="exact" w:val="420"/>
        </w:trPr>
        <w:tc>
          <w:tcPr>
            <w:tcW w:w="3827" w:type="dxa"/>
            <w:vAlign w:val="bottom"/>
          </w:tcPr>
          <w:p w14:paraId="3BE9270F" w14:textId="77777777" w:rsidR="00C67D13" w:rsidRPr="00E36D0B" w:rsidRDefault="00C67D13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6D0B"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134" w:type="dxa"/>
            <w:vAlign w:val="bottom"/>
          </w:tcPr>
          <w:p w14:paraId="7A8C3ED1" w14:textId="77777777" w:rsidR="00C67D13" w:rsidRPr="00E36D0B" w:rsidRDefault="00CA7A9D" w:rsidP="000603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20,709</w:t>
            </w:r>
          </w:p>
        </w:tc>
        <w:tc>
          <w:tcPr>
            <w:tcW w:w="227" w:type="dxa"/>
            <w:vAlign w:val="bottom"/>
          </w:tcPr>
          <w:p w14:paraId="7152C5FE" w14:textId="77777777" w:rsidR="00C67D13" w:rsidRPr="00E36D0B" w:rsidRDefault="00C67D13" w:rsidP="0070708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0" w:type="dxa"/>
            <w:vAlign w:val="bottom"/>
          </w:tcPr>
          <w:p w14:paraId="0F829B09" w14:textId="77777777" w:rsidR="00C67D13" w:rsidRPr="00E36D0B" w:rsidRDefault="00CA7A9D" w:rsidP="000603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25,057</w:t>
            </w:r>
          </w:p>
        </w:tc>
        <w:tc>
          <w:tcPr>
            <w:tcW w:w="227" w:type="dxa"/>
            <w:vAlign w:val="bottom"/>
          </w:tcPr>
          <w:p w14:paraId="20826231" w14:textId="77777777" w:rsidR="00C67D13" w:rsidRPr="00E36D0B" w:rsidRDefault="00C67D13" w:rsidP="0070708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44FDB4F0" w14:textId="77777777" w:rsidR="00C67D13" w:rsidRPr="00E36D0B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11,993</w:t>
            </w:r>
          </w:p>
        </w:tc>
        <w:tc>
          <w:tcPr>
            <w:tcW w:w="227" w:type="dxa"/>
            <w:vAlign w:val="bottom"/>
          </w:tcPr>
          <w:p w14:paraId="54132B6F" w14:textId="77777777" w:rsidR="00C67D13" w:rsidRPr="00E36D0B" w:rsidRDefault="00C67D13" w:rsidP="00AF63F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  <w:vAlign w:val="bottom"/>
          </w:tcPr>
          <w:p w14:paraId="7E762FC4" w14:textId="77777777" w:rsidR="00C67D13" w:rsidRPr="00E36D0B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14,511</w:t>
            </w:r>
          </w:p>
        </w:tc>
      </w:tr>
      <w:tr w:rsidR="00C67D13" w:rsidRPr="00E36D0B" w14:paraId="7AB91274" w14:textId="77777777" w:rsidTr="00040C92">
        <w:trPr>
          <w:cantSplit/>
          <w:trHeight w:hRule="exact" w:val="420"/>
        </w:trPr>
        <w:tc>
          <w:tcPr>
            <w:tcW w:w="3827" w:type="dxa"/>
            <w:vAlign w:val="bottom"/>
          </w:tcPr>
          <w:p w14:paraId="5E97A2DB" w14:textId="77777777" w:rsidR="00C67D13" w:rsidRPr="00E36D0B" w:rsidRDefault="00C67D13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36D0B">
              <w:rPr>
                <w:rFonts w:ascii="Angsana New" w:hAnsi="Angsana New"/>
                <w:sz w:val="30"/>
                <w:szCs w:val="30"/>
                <w:cs/>
              </w:rPr>
              <w:t>ออกใบสำคัญแสดงสิทธิระหว่าง</w:t>
            </w:r>
            <w:r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34" w:type="dxa"/>
            <w:vAlign w:val="bottom"/>
          </w:tcPr>
          <w:p w14:paraId="7A4F9B0C" w14:textId="77777777" w:rsidR="00C67D13" w:rsidRPr="00E36D0B" w:rsidRDefault="00CA7A9D" w:rsidP="00AE2FE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15,732</w:t>
            </w:r>
          </w:p>
        </w:tc>
        <w:tc>
          <w:tcPr>
            <w:tcW w:w="227" w:type="dxa"/>
            <w:vAlign w:val="bottom"/>
          </w:tcPr>
          <w:p w14:paraId="5AFC265A" w14:textId="77777777" w:rsidR="00C67D13" w:rsidRPr="00E36D0B" w:rsidRDefault="00C67D13" w:rsidP="0070708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0" w:type="dxa"/>
            <w:vAlign w:val="bottom"/>
          </w:tcPr>
          <w:p w14:paraId="16582270" w14:textId="77777777" w:rsidR="00C67D13" w:rsidRPr="00357310" w:rsidRDefault="00CA7A9D" w:rsidP="00AE2FE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17,367</w:t>
            </w:r>
          </w:p>
        </w:tc>
        <w:tc>
          <w:tcPr>
            <w:tcW w:w="227" w:type="dxa"/>
            <w:vAlign w:val="bottom"/>
          </w:tcPr>
          <w:p w14:paraId="4E2DF110" w14:textId="77777777" w:rsidR="00C67D13" w:rsidRPr="00E36D0B" w:rsidRDefault="00C67D13" w:rsidP="0070708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5385CC80" w14:textId="77777777" w:rsidR="00C67D13" w:rsidRPr="00E36D0B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13,003</w:t>
            </w:r>
          </w:p>
        </w:tc>
        <w:tc>
          <w:tcPr>
            <w:tcW w:w="227" w:type="dxa"/>
            <w:vAlign w:val="bottom"/>
          </w:tcPr>
          <w:p w14:paraId="4F033499" w14:textId="77777777" w:rsidR="00C67D13" w:rsidRPr="00E36D0B" w:rsidRDefault="00C67D13" w:rsidP="00AF63F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  <w:vAlign w:val="bottom"/>
          </w:tcPr>
          <w:p w14:paraId="4905B337" w14:textId="77777777" w:rsidR="00C67D13" w:rsidRPr="00357310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14,130</w:t>
            </w:r>
          </w:p>
        </w:tc>
      </w:tr>
      <w:tr w:rsidR="00C67D13" w:rsidRPr="00E36D0B" w14:paraId="6C5ACB10" w14:textId="77777777" w:rsidTr="00040C92">
        <w:trPr>
          <w:cantSplit/>
          <w:trHeight w:hRule="exact" w:val="420"/>
        </w:trPr>
        <w:tc>
          <w:tcPr>
            <w:tcW w:w="3827" w:type="dxa"/>
            <w:vAlign w:val="bottom"/>
          </w:tcPr>
          <w:p w14:paraId="2905E54D" w14:textId="77777777" w:rsidR="00C67D13" w:rsidRPr="00E36D0B" w:rsidRDefault="00C67D13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36D0B">
              <w:rPr>
                <w:rFonts w:ascii="Angsana New" w:hAnsi="Angsana New"/>
                <w:sz w:val="30"/>
                <w:szCs w:val="30"/>
                <w:cs/>
              </w:rPr>
              <w:t>ใช้ใบสำคัญแสดงสิทธิระหว่าง</w:t>
            </w:r>
            <w:r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34" w:type="dxa"/>
            <w:vAlign w:val="bottom"/>
          </w:tcPr>
          <w:p w14:paraId="623A89DF" w14:textId="77777777" w:rsidR="00C67D13" w:rsidRPr="00E36D0B" w:rsidRDefault="00CA7A9D" w:rsidP="00585977">
            <w:pPr>
              <w:pStyle w:val="acctfourfigures"/>
              <w:tabs>
                <w:tab w:val="clear" w:pos="765"/>
                <w:tab w:val="left" w:pos="618"/>
              </w:tabs>
              <w:spacing w:line="240" w:lineRule="auto"/>
              <w:ind w:right="-9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27" w:type="dxa"/>
            <w:vAlign w:val="bottom"/>
          </w:tcPr>
          <w:p w14:paraId="7AC8141D" w14:textId="77777777" w:rsidR="00C67D13" w:rsidRPr="00E36D0B" w:rsidRDefault="00C67D13" w:rsidP="0070708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0" w:type="dxa"/>
            <w:vAlign w:val="bottom"/>
          </w:tcPr>
          <w:p w14:paraId="68B89026" w14:textId="77777777" w:rsidR="00C67D13" w:rsidRPr="00E36D0B" w:rsidRDefault="00CA7A9D" w:rsidP="00585977">
            <w:pPr>
              <w:pStyle w:val="acctfourfigures"/>
              <w:tabs>
                <w:tab w:val="clear" w:pos="765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27" w:type="dxa"/>
            <w:vAlign w:val="bottom"/>
          </w:tcPr>
          <w:p w14:paraId="0B7EE623" w14:textId="77777777" w:rsidR="00C67D13" w:rsidRPr="00E36D0B" w:rsidRDefault="00C67D13" w:rsidP="0070708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1E4F8883" w14:textId="77777777" w:rsidR="00C67D13" w:rsidRPr="00E36D0B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(208)</w:t>
            </w:r>
          </w:p>
        </w:tc>
        <w:tc>
          <w:tcPr>
            <w:tcW w:w="227" w:type="dxa"/>
            <w:vAlign w:val="bottom"/>
          </w:tcPr>
          <w:p w14:paraId="6C34BB1D" w14:textId="77777777" w:rsidR="00C67D13" w:rsidRPr="00E36D0B" w:rsidRDefault="00C67D13" w:rsidP="00AF63F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  <w:vAlign w:val="bottom"/>
          </w:tcPr>
          <w:p w14:paraId="3DFB4A36" w14:textId="77777777" w:rsidR="00C67D13" w:rsidRPr="00E36D0B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(252)</w:t>
            </w:r>
          </w:p>
        </w:tc>
      </w:tr>
      <w:tr w:rsidR="00C67D13" w:rsidRPr="00E36D0B" w14:paraId="1FD6B1B6" w14:textId="77777777" w:rsidTr="00040C92">
        <w:trPr>
          <w:cantSplit/>
          <w:trHeight w:hRule="exact" w:val="420"/>
        </w:trPr>
        <w:tc>
          <w:tcPr>
            <w:tcW w:w="3827" w:type="dxa"/>
            <w:vAlign w:val="bottom"/>
          </w:tcPr>
          <w:p w14:paraId="722D0FA8" w14:textId="77777777" w:rsidR="00C67D13" w:rsidRPr="00E36D0B" w:rsidRDefault="00C67D13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36D0B">
              <w:rPr>
                <w:rFonts w:ascii="Angsana New" w:hAnsi="Angsana New"/>
                <w:sz w:val="30"/>
                <w:szCs w:val="30"/>
                <w:cs/>
              </w:rPr>
              <w:t>ยกเลิกใบสำคัญแสดงสิทธิระหว่าง</w:t>
            </w:r>
            <w:r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5BEA122" w14:textId="77777777" w:rsidR="00C67D13" w:rsidRPr="00E36D0B" w:rsidRDefault="00CA7A9D" w:rsidP="00B16F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(11,033)</w:t>
            </w:r>
          </w:p>
        </w:tc>
        <w:tc>
          <w:tcPr>
            <w:tcW w:w="227" w:type="dxa"/>
            <w:vAlign w:val="bottom"/>
          </w:tcPr>
          <w:p w14:paraId="3D386DFE" w14:textId="77777777" w:rsidR="00C67D13" w:rsidRPr="00E36D0B" w:rsidRDefault="00C67D13" w:rsidP="0070708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0" w:type="dxa"/>
            <w:vAlign w:val="bottom"/>
          </w:tcPr>
          <w:p w14:paraId="38E07E8B" w14:textId="77777777" w:rsidR="00C67D13" w:rsidRPr="00E36D0B" w:rsidRDefault="00CA7A9D" w:rsidP="00B16FF5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(11,681)</w:t>
            </w:r>
          </w:p>
        </w:tc>
        <w:tc>
          <w:tcPr>
            <w:tcW w:w="227" w:type="dxa"/>
            <w:vAlign w:val="bottom"/>
          </w:tcPr>
          <w:p w14:paraId="17636919" w14:textId="77777777" w:rsidR="00C67D13" w:rsidRPr="00E36D0B" w:rsidRDefault="00C67D13" w:rsidP="0070708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BC3AC50" w14:textId="77777777" w:rsidR="00C67D13" w:rsidRPr="00E36D0B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(4,079)</w:t>
            </w:r>
          </w:p>
        </w:tc>
        <w:tc>
          <w:tcPr>
            <w:tcW w:w="227" w:type="dxa"/>
            <w:vAlign w:val="bottom"/>
          </w:tcPr>
          <w:p w14:paraId="7CB656CB" w14:textId="77777777" w:rsidR="00C67D13" w:rsidRPr="00E36D0B" w:rsidRDefault="00C67D13" w:rsidP="00AF63F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  <w:vAlign w:val="bottom"/>
          </w:tcPr>
          <w:p w14:paraId="7A2CB2DD" w14:textId="77777777" w:rsidR="00C67D13" w:rsidRPr="00E36D0B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(3,332)</w:t>
            </w:r>
          </w:p>
        </w:tc>
      </w:tr>
      <w:tr w:rsidR="00C67D13" w:rsidRPr="00E36D0B" w14:paraId="5CE7C9E4" w14:textId="77777777" w:rsidTr="00040C92">
        <w:trPr>
          <w:cantSplit/>
          <w:trHeight w:hRule="exact" w:val="420"/>
        </w:trPr>
        <w:tc>
          <w:tcPr>
            <w:tcW w:w="3827" w:type="dxa"/>
            <w:vAlign w:val="bottom"/>
          </w:tcPr>
          <w:p w14:paraId="0A6C5C7A" w14:textId="77777777" w:rsidR="00C67D13" w:rsidRPr="00E36D0B" w:rsidRDefault="00C67D13" w:rsidP="002E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246120" w14:textId="77777777" w:rsidR="00C67D13" w:rsidRPr="00E36D0B" w:rsidRDefault="00CA7A9D" w:rsidP="00AE2FE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25,408</w:t>
            </w:r>
          </w:p>
        </w:tc>
        <w:tc>
          <w:tcPr>
            <w:tcW w:w="227" w:type="dxa"/>
            <w:vAlign w:val="bottom"/>
          </w:tcPr>
          <w:p w14:paraId="60AEFA4A" w14:textId="77777777" w:rsidR="00C67D13" w:rsidRPr="00E36D0B" w:rsidRDefault="00C67D13" w:rsidP="0070708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C4D7DA" w14:textId="77777777" w:rsidR="00C67D13" w:rsidRPr="00E36D0B" w:rsidRDefault="00CA7A9D" w:rsidP="000603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30,743</w:t>
            </w:r>
          </w:p>
        </w:tc>
        <w:tc>
          <w:tcPr>
            <w:tcW w:w="227" w:type="dxa"/>
            <w:vAlign w:val="bottom"/>
          </w:tcPr>
          <w:p w14:paraId="2199A069" w14:textId="77777777" w:rsidR="00C67D13" w:rsidRPr="00E36D0B" w:rsidRDefault="00C67D13" w:rsidP="00707087">
            <w:pPr>
              <w:pStyle w:val="acctthreecolumns"/>
              <w:tabs>
                <w:tab w:val="clear" w:pos="1361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ABAA4C" w14:textId="77777777" w:rsidR="00C67D13" w:rsidRPr="00E36D0B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20,709</w:t>
            </w:r>
          </w:p>
        </w:tc>
        <w:tc>
          <w:tcPr>
            <w:tcW w:w="227" w:type="dxa"/>
            <w:vAlign w:val="bottom"/>
          </w:tcPr>
          <w:p w14:paraId="5DB0EA64" w14:textId="77777777" w:rsidR="00C67D13" w:rsidRPr="00E36D0B" w:rsidRDefault="00C67D13" w:rsidP="00AF63F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1CF4CA" w14:textId="77777777" w:rsidR="00C67D13" w:rsidRPr="00E36D0B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25,057</w:t>
            </w:r>
          </w:p>
        </w:tc>
      </w:tr>
    </w:tbl>
    <w:p w14:paraId="38F2746B" w14:textId="77777777" w:rsidR="00367DE2" w:rsidRDefault="00BE6CB1" w:rsidP="00707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tab/>
      </w:r>
    </w:p>
    <w:p w14:paraId="433907DE" w14:textId="48691206" w:rsidR="00EF0B6C" w:rsidRPr="005D348C" w:rsidRDefault="00EF0B6C" w:rsidP="00707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5D348C">
        <w:rPr>
          <w:rFonts w:ascii="Angsana New" w:hAnsi="Angsana New"/>
          <w:i/>
          <w:iCs/>
          <w:sz w:val="30"/>
          <w:szCs w:val="30"/>
        </w:rPr>
        <w:lastRenderedPageBreak/>
        <w:t>NMG-W3</w:t>
      </w:r>
    </w:p>
    <w:p w14:paraId="7DEFB9E5" w14:textId="77777777" w:rsidR="00EF0B6C" w:rsidRPr="00A5077F" w:rsidRDefault="00EF0B6C" w:rsidP="00990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0"/>
          <w:szCs w:val="20"/>
        </w:rPr>
      </w:pPr>
      <w:r w:rsidRPr="005D348C">
        <w:rPr>
          <w:rFonts w:ascii="Angsana New" w:hAnsi="Angsana New"/>
          <w:sz w:val="30"/>
          <w:szCs w:val="30"/>
          <w:cs/>
        </w:rPr>
        <w:tab/>
      </w:r>
    </w:p>
    <w:p w14:paraId="70BB75C2" w14:textId="77777777" w:rsidR="00FF4990" w:rsidRPr="005D348C" w:rsidRDefault="00FF4990" w:rsidP="00990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5D348C">
        <w:rPr>
          <w:rFonts w:ascii="Angsana New" w:hAnsi="Angsana New"/>
          <w:sz w:val="30"/>
          <w:szCs w:val="30"/>
          <w:cs/>
        </w:rPr>
        <w:tab/>
        <w:t xml:space="preserve">ยอดคงเหลือของใบสำคัญแสดงสิทธิที่ยังไม่ได้ใช้ ณ วันที่ </w:t>
      </w:r>
      <w:r w:rsidR="009901DA">
        <w:rPr>
          <w:rFonts w:ascii="Angsana New" w:hAnsi="Angsana New"/>
          <w:sz w:val="30"/>
          <w:szCs w:val="30"/>
        </w:rPr>
        <w:t xml:space="preserve">31 </w:t>
      </w:r>
      <w:r w:rsidR="009901DA">
        <w:rPr>
          <w:rFonts w:ascii="Angsana New" w:hAnsi="Angsana New" w:hint="cs"/>
          <w:sz w:val="30"/>
          <w:szCs w:val="30"/>
          <w:cs/>
        </w:rPr>
        <w:t>ธันวาคม</w:t>
      </w:r>
      <w:r w:rsidRPr="005D348C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62A17F26" w14:textId="77777777" w:rsidR="009901DA" w:rsidRDefault="009901DA" w:rsidP="00493202">
      <w:pPr>
        <w:rPr>
          <w:rFonts w:ascii="Angsana New" w:hAnsi="Angsana New"/>
          <w:sz w:val="30"/>
          <w:szCs w:val="30"/>
        </w:rPr>
      </w:pPr>
    </w:p>
    <w:tbl>
      <w:tblPr>
        <w:tblW w:w="9221" w:type="dxa"/>
        <w:tblInd w:w="540" w:type="dxa"/>
        <w:tblLook w:val="04A0" w:firstRow="1" w:lastRow="0" w:firstColumn="1" w:lastColumn="0" w:noHBand="0" w:noVBand="1"/>
      </w:tblPr>
      <w:tblGrid>
        <w:gridCol w:w="1998"/>
        <w:gridCol w:w="990"/>
        <w:gridCol w:w="1406"/>
        <w:gridCol w:w="1834"/>
        <w:gridCol w:w="1587"/>
        <w:gridCol w:w="1406"/>
      </w:tblGrid>
      <w:tr w:rsidR="0022086E" w:rsidRPr="005D348C" w14:paraId="2658DBC6" w14:textId="77777777" w:rsidTr="00FA5670">
        <w:trPr>
          <w:trHeight w:val="20"/>
        </w:trPr>
        <w:tc>
          <w:tcPr>
            <w:tcW w:w="1998" w:type="dxa"/>
            <w:vAlign w:val="bottom"/>
          </w:tcPr>
          <w:p w14:paraId="6897AF64" w14:textId="77777777" w:rsidR="0022086E" w:rsidRDefault="0022086E" w:rsidP="0035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  <w:p w14:paraId="1E308053" w14:textId="77777777" w:rsidR="0022086E" w:rsidRPr="005D348C" w:rsidRDefault="0022086E" w:rsidP="0035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ที่ยัง</w:t>
            </w:r>
            <w:r w:rsidRPr="005D348C">
              <w:rPr>
                <w:rFonts w:ascii="Angsana New" w:hAnsi="Angsana New"/>
                <w:sz w:val="30"/>
                <w:szCs w:val="30"/>
                <w:cs/>
              </w:rPr>
              <w:t>ไม่ได้ใช้ ณ วันที่</w:t>
            </w:r>
          </w:p>
          <w:p w14:paraId="45B7A055" w14:textId="77777777" w:rsidR="0022086E" w:rsidRPr="005D348C" w:rsidRDefault="0022086E" w:rsidP="002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348C">
              <w:rPr>
                <w:rFonts w:ascii="Angsana New" w:hAnsi="Angsana New"/>
                <w:sz w:val="30"/>
                <w:szCs w:val="30"/>
                <w:cs/>
              </w:rPr>
              <w:t xml:space="preserve">1 มกราคม </w:t>
            </w:r>
            <w:r w:rsidR="008645A4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990" w:type="dxa"/>
            <w:vAlign w:val="bottom"/>
          </w:tcPr>
          <w:p w14:paraId="308EAEDA" w14:textId="77777777" w:rsidR="0022086E" w:rsidRPr="005D348C" w:rsidRDefault="0022086E" w:rsidP="0035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348C">
              <w:rPr>
                <w:rFonts w:ascii="Angsana New" w:hAnsi="Angsana New"/>
                <w:sz w:val="30"/>
                <w:szCs w:val="30"/>
                <w:cs/>
              </w:rPr>
              <w:t>ออกสิทธิ</w:t>
            </w:r>
          </w:p>
          <w:p w14:paraId="6CD6B018" w14:textId="77777777" w:rsidR="0022086E" w:rsidRPr="005D348C" w:rsidRDefault="0022086E" w:rsidP="0035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348C">
              <w:rPr>
                <w:rFonts w:ascii="Angsana New" w:hAnsi="Angsana New"/>
                <w:sz w:val="30"/>
                <w:szCs w:val="30"/>
                <w:cs/>
              </w:rPr>
              <w:t>ซื้อหุ้น</w:t>
            </w:r>
          </w:p>
        </w:tc>
        <w:tc>
          <w:tcPr>
            <w:tcW w:w="1406" w:type="dxa"/>
            <w:vAlign w:val="bottom"/>
          </w:tcPr>
          <w:p w14:paraId="032E6CD4" w14:textId="77777777" w:rsidR="0022086E" w:rsidRPr="005D348C" w:rsidRDefault="0022086E" w:rsidP="0035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348C">
              <w:rPr>
                <w:rFonts w:ascii="Angsana New" w:hAnsi="Angsana New"/>
                <w:sz w:val="30"/>
                <w:szCs w:val="30"/>
                <w:cs/>
              </w:rPr>
              <w:t>ใช้สิทธิ</w:t>
            </w:r>
          </w:p>
          <w:p w14:paraId="2711A7E8" w14:textId="77777777" w:rsidR="0022086E" w:rsidRPr="005D348C" w:rsidRDefault="0022086E" w:rsidP="0035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348C">
              <w:rPr>
                <w:rFonts w:ascii="Angsana New" w:hAnsi="Angsana New"/>
                <w:sz w:val="30"/>
                <w:szCs w:val="30"/>
                <w:cs/>
              </w:rPr>
              <w:t>ซื้อหุ้น</w:t>
            </w:r>
          </w:p>
        </w:tc>
        <w:tc>
          <w:tcPr>
            <w:tcW w:w="1834" w:type="dxa"/>
            <w:vAlign w:val="bottom"/>
          </w:tcPr>
          <w:p w14:paraId="6B632D2C" w14:textId="77777777" w:rsidR="0022086E" w:rsidRDefault="0022086E" w:rsidP="002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  <w:p w14:paraId="56C8E32D" w14:textId="77777777" w:rsidR="0022086E" w:rsidRPr="005D348C" w:rsidRDefault="0022086E" w:rsidP="002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ที่ยัง</w:t>
            </w:r>
            <w:r w:rsidRPr="005D348C">
              <w:rPr>
                <w:rFonts w:ascii="Angsana New" w:hAnsi="Angsana New"/>
                <w:sz w:val="30"/>
                <w:szCs w:val="30"/>
                <w:cs/>
              </w:rPr>
              <w:t xml:space="preserve">ไม่ได้ใช้ ณ วันที่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31 ธันวาคม </w:t>
            </w:r>
            <w:r w:rsidR="008645A4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587" w:type="dxa"/>
            <w:vAlign w:val="bottom"/>
          </w:tcPr>
          <w:p w14:paraId="73C0084A" w14:textId="77777777" w:rsidR="0022086E" w:rsidRPr="005D348C" w:rsidRDefault="0022086E" w:rsidP="0035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348C">
              <w:rPr>
                <w:rFonts w:ascii="Angsana New" w:hAnsi="Angsana New"/>
                <w:sz w:val="30"/>
                <w:szCs w:val="30"/>
                <w:cs/>
              </w:rPr>
              <w:t>ราคาใช้สิทธิ</w:t>
            </w:r>
          </w:p>
        </w:tc>
        <w:tc>
          <w:tcPr>
            <w:tcW w:w="1406" w:type="dxa"/>
            <w:vAlign w:val="bottom"/>
          </w:tcPr>
          <w:p w14:paraId="290B0202" w14:textId="77777777" w:rsidR="0022086E" w:rsidRPr="005D348C" w:rsidRDefault="0022086E" w:rsidP="0035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348C">
              <w:rPr>
                <w:rFonts w:ascii="Angsana New" w:hAnsi="Angsana New"/>
                <w:sz w:val="30"/>
                <w:szCs w:val="30"/>
                <w:cs/>
              </w:rPr>
              <w:t>วันหมดอายุ</w:t>
            </w:r>
          </w:p>
        </w:tc>
      </w:tr>
      <w:tr w:rsidR="0022086E" w:rsidRPr="005D348C" w14:paraId="7BA82475" w14:textId="77777777" w:rsidTr="00FA5670">
        <w:trPr>
          <w:trHeight w:val="20"/>
        </w:trPr>
        <w:tc>
          <w:tcPr>
            <w:tcW w:w="6228" w:type="dxa"/>
            <w:gridSpan w:val="4"/>
            <w:vAlign w:val="bottom"/>
          </w:tcPr>
          <w:p w14:paraId="39F3F4A0" w14:textId="77777777" w:rsidR="0022086E" w:rsidRPr="005D348C" w:rsidRDefault="0022086E" w:rsidP="0035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D34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(ล้านหน่วย)</w:t>
            </w:r>
          </w:p>
        </w:tc>
        <w:tc>
          <w:tcPr>
            <w:tcW w:w="1587" w:type="dxa"/>
            <w:vAlign w:val="bottom"/>
          </w:tcPr>
          <w:p w14:paraId="5EFC72B8" w14:textId="77777777" w:rsidR="0022086E" w:rsidRPr="005D348C" w:rsidRDefault="0022086E" w:rsidP="0035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D34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5D34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5D34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หุ้น)</w:t>
            </w:r>
          </w:p>
        </w:tc>
        <w:tc>
          <w:tcPr>
            <w:tcW w:w="1406" w:type="dxa"/>
            <w:vAlign w:val="bottom"/>
          </w:tcPr>
          <w:p w14:paraId="15C9D975" w14:textId="77777777" w:rsidR="0022086E" w:rsidRPr="005D348C" w:rsidRDefault="0022086E" w:rsidP="0035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22086E" w:rsidRPr="005D348C" w14:paraId="5FD2E40E" w14:textId="77777777" w:rsidTr="00FA5670">
        <w:trPr>
          <w:trHeight w:val="20"/>
        </w:trPr>
        <w:tc>
          <w:tcPr>
            <w:tcW w:w="1998" w:type="dxa"/>
            <w:vAlign w:val="bottom"/>
          </w:tcPr>
          <w:p w14:paraId="7C8B9D3A" w14:textId="77777777" w:rsidR="0022086E" w:rsidRPr="0067500C" w:rsidRDefault="0022086E" w:rsidP="0035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500C">
              <w:rPr>
                <w:rFonts w:ascii="Angsana New" w:hAnsi="Angsana New"/>
                <w:sz w:val="30"/>
                <w:szCs w:val="30"/>
              </w:rPr>
              <w:t>904</w:t>
            </w:r>
          </w:p>
        </w:tc>
        <w:tc>
          <w:tcPr>
            <w:tcW w:w="990" w:type="dxa"/>
            <w:vAlign w:val="bottom"/>
          </w:tcPr>
          <w:p w14:paraId="131BBCAC" w14:textId="77777777" w:rsidR="0022086E" w:rsidRPr="005D348C" w:rsidRDefault="0022086E" w:rsidP="0035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348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06" w:type="dxa"/>
            <w:vAlign w:val="bottom"/>
          </w:tcPr>
          <w:p w14:paraId="2A21DD0A" w14:textId="77777777" w:rsidR="0022086E" w:rsidRPr="005D348C" w:rsidRDefault="0022086E" w:rsidP="0035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348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34" w:type="dxa"/>
            <w:vAlign w:val="bottom"/>
          </w:tcPr>
          <w:p w14:paraId="70299834" w14:textId="77777777" w:rsidR="0022086E" w:rsidRPr="0067500C" w:rsidRDefault="0022086E" w:rsidP="0035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500C">
              <w:rPr>
                <w:rFonts w:ascii="Angsana New" w:hAnsi="Angsana New"/>
                <w:sz w:val="30"/>
                <w:szCs w:val="30"/>
              </w:rPr>
              <w:t>904</w:t>
            </w:r>
          </w:p>
        </w:tc>
        <w:tc>
          <w:tcPr>
            <w:tcW w:w="1587" w:type="dxa"/>
            <w:vAlign w:val="bottom"/>
          </w:tcPr>
          <w:p w14:paraId="06C0FF5A" w14:textId="77777777" w:rsidR="0022086E" w:rsidRPr="005D348C" w:rsidRDefault="0022086E" w:rsidP="0035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348C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1406" w:type="dxa"/>
            <w:vAlign w:val="bottom"/>
          </w:tcPr>
          <w:p w14:paraId="3510C7EF" w14:textId="77777777" w:rsidR="0022086E" w:rsidRPr="005D348C" w:rsidRDefault="0022086E" w:rsidP="0035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348C">
              <w:rPr>
                <w:rFonts w:ascii="Angsana New" w:hAnsi="Angsana New"/>
                <w:sz w:val="30"/>
                <w:szCs w:val="30"/>
                <w:cs/>
              </w:rPr>
              <w:t>5 ปี นับตั้งแต่วันที่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ให้สิทธิ</w:t>
            </w:r>
          </w:p>
        </w:tc>
      </w:tr>
    </w:tbl>
    <w:p w14:paraId="3883CAD2" w14:textId="77777777" w:rsidR="0022086E" w:rsidRPr="0022086E" w:rsidRDefault="0022086E">
      <w:pPr>
        <w:rPr>
          <w:sz w:val="30"/>
          <w:szCs w:val="30"/>
        </w:rPr>
      </w:pPr>
    </w:p>
    <w:tbl>
      <w:tblPr>
        <w:tblW w:w="9221" w:type="dxa"/>
        <w:tblInd w:w="540" w:type="dxa"/>
        <w:tblLook w:val="04A0" w:firstRow="1" w:lastRow="0" w:firstColumn="1" w:lastColumn="0" w:noHBand="0" w:noVBand="1"/>
      </w:tblPr>
      <w:tblGrid>
        <w:gridCol w:w="1998"/>
        <w:gridCol w:w="990"/>
        <w:gridCol w:w="1406"/>
        <w:gridCol w:w="1834"/>
        <w:gridCol w:w="1587"/>
        <w:gridCol w:w="1406"/>
      </w:tblGrid>
      <w:tr w:rsidR="009901DA" w:rsidRPr="005D348C" w14:paraId="66569FA8" w14:textId="77777777" w:rsidTr="00FA5670">
        <w:trPr>
          <w:trHeight w:val="20"/>
        </w:trPr>
        <w:tc>
          <w:tcPr>
            <w:tcW w:w="1998" w:type="dxa"/>
            <w:vAlign w:val="bottom"/>
          </w:tcPr>
          <w:p w14:paraId="3308BD0C" w14:textId="77777777" w:rsidR="009901DA" w:rsidRDefault="009901DA" w:rsidP="0015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  <w:p w14:paraId="71493845" w14:textId="77777777" w:rsidR="009901DA" w:rsidRPr="005D348C" w:rsidRDefault="009901DA" w:rsidP="0015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ที่ยัง</w:t>
            </w:r>
            <w:r w:rsidRPr="005D348C">
              <w:rPr>
                <w:rFonts w:ascii="Angsana New" w:hAnsi="Angsana New"/>
                <w:sz w:val="30"/>
                <w:szCs w:val="30"/>
                <w:cs/>
              </w:rPr>
              <w:t>ไม่ได้ใช้ ณ วันที่</w:t>
            </w:r>
          </w:p>
          <w:p w14:paraId="210090C6" w14:textId="77777777" w:rsidR="009901DA" w:rsidRPr="005D348C" w:rsidRDefault="009901DA" w:rsidP="0015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348C">
              <w:rPr>
                <w:rFonts w:ascii="Angsana New" w:hAnsi="Angsana New"/>
                <w:sz w:val="30"/>
                <w:szCs w:val="30"/>
                <w:cs/>
              </w:rPr>
              <w:t>1 มกราคม 255</w:t>
            </w:r>
            <w:r w:rsidR="00C67D1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990" w:type="dxa"/>
            <w:vAlign w:val="bottom"/>
          </w:tcPr>
          <w:p w14:paraId="2DBED060" w14:textId="77777777" w:rsidR="009901DA" w:rsidRPr="005D348C" w:rsidRDefault="009901DA" w:rsidP="0015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348C">
              <w:rPr>
                <w:rFonts w:ascii="Angsana New" w:hAnsi="Angsana New"/>
                <w:sz w:val="30"/>
                <w:szCs w:val="30"/>
                <w:cs/>
              </w:rPr>
              <w:t>ออกสิทธิ</w:t>
            </w:r>
          </w:p>
          <w:p w14:paraId="0C4CC18E" w14:textId="77777777" w:rsidR="009901DA" w:rsidRPr="005D348C" w:rsidRDefault="009901DA" w:rsidP="0015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348C">
              <w:rPr>
                <w:rFonts w:ascii="Angsana New" w:hAnsi="Angsana New"/>
                <w:sz w:val="30"/>
                <w:szCs w:val="30"/>
                <w:cs/>
              </w:rPr>
              <w:t>ซื้อหุ้น</w:t>
            </w:r>
          </w:p>
        </w:tc>
        <w:tc>
          <w:tcPr>
            <w:tcW w:w="1406" w:type="dxa"/>
            <w:vAlign w:val="bottom"/>
          </w:tcPr>
          <w:p w14:paraId="77AA0D6B" w14:textId="77777777" w:rsidR="009901DA" w:rsidRPr="005D348C" w:rsidRDefault="009901DA" w:rsidP="0015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348C">
              <w:rPr>
                <w:rFonts w:ascii="Angsana New" w:hAnsi="Angsana New"/>
                <w:sz w:val="30"/>
                <w:szCs w:val="30"/>
                <w:cs/>
              </w:rPr>
              <w:t>ใช้สิทธิ</w:t>
            </w:r>
          </w:p>
          <w:p w14:paraId="51D1C1D9" w14:textId="77777777" w:rsidR="009901DA" w:rsidRPr="005D348C" w:rsidRDefault="009901DA" w:rsidP="0015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348C">
              <w:rPr>
                <w:rFonts w:ascii="Angsana New" w:hAnsi="Angsana New"/>
                <w:sz w:val="30"/>
                <w:szCs w:val="30"/>
                <w:cs/>
              </w:rPr>
              <w:t>ซื้อหุ้น</w:t>
            </w:r>
          </w:p>
        </w:tc>
        <w:tc>
          <w:tcPr>
            <w:tcW w:w="1834" w:type="dxa"/>
            <w:vAlign w:val="bottom"/>
          </w:tcPr>
          <w:p w14:paraId="770684F6" w14:textId="77777777" w:rsidR="009901DA" w:rsidRDefault="009901DA" w:rsidP="0015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  <w:p w14:paraId="5027B71F" w14:textId="77777777" w:rsidR="009901DA" w:rsidRPr="005D348C" w:rsidRDefault="009901DA" w:rsidP="0015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</w:tabs>
              <w:spacing w:line="240" w:lineRule="auto"/>
              <w:ind w:lef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ที่ยัง</w:t>
            </w:r>
            <w:r w:rsidRPr="005D348C">
              <w:rPr>
                <w:rFonts w:ascii="Angsana New" w:hAnsi="Angsana New"/>
                <w:sz w:val="30"/>
                <w:szCs w:val="30"/>
                <w:cs/>
              </w:rPr>
              <w:t xml:space="preserve">ไม่ได้ใช้ ณ วันที่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</w:t>
            </w:r>
            <w:r w:rsidR="00C67D1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587" w:type="dxa"/>
            <w:vAlign w:val="bottom"/>
          </w:tcPr>
          <w:p w14:paraId="1EA8ED84" w14:textId="77777777" w:rsidR="009901DA" w:rsidRPr="005D348C" w:rsidRDefault="009901DA" w:rsidP="0015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348C">
              <w:rPr>
                <w:rFonts w:ascii="Angsana New" w:hAnsi="Angsana New"/>
                <w:sz w:val="30"/>
                <w:szCs w:val="30"/>
                <w:cs/>
              </w:rPr>
              <w:t>ราคาใช้สิทธิ</w:t>
            </w:r>
          </w:p>
        </w:tc>
        <w:tc>
          <w:tcPr>
            <w:tcW w:w="1406" w:type="dxa"/>
            <w:vAlign w:val="bottom"/>
          </w:tcPr>
          <w:p w14:paraId="51AC9ED8" w14:textId="77777777" w:rsidR="009901DA" w:rsidRPr="005D348C" w:rsidRDefault="009901DA" w:rsidP="0015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348C">
              <w:rPr>
                <w:rFonts w:ascii="Angsana New" w:hAnsi="Angsana New"/>
                <w:sz w:val="30"/>
                <w:szCs w:val="30"/>
                <w:cs/>
              </w:rPr>
              <w:t>วันหมดอายุ</w:t>
            </w:r>
          </w:p>
        </w:tc>
      </w:tr>
      <w:tr w:rsidR="009901DA" w:rsidRPr="005D348C" w14:paraId="576C7AD6" w14:textId="77777777" w:rsidTr="00FA5670">
        <w:trPr>
          <w:trHeight w:val="20"/>
        </w:trPr>
        <w:tc>
          <w:tcPr>
            <w:tcW w:w="6228" w:type="dxa"/>
            <w:gridSpan w:val="4"/>
            <w:vAlign w:val="bottom"/>
          </w:tcPr>
          <w:p w14:paraId="2437CC0C" w14:textId="77777777" w:rsidR="009901DA" w:rsidRPr="005D348C" w:rsidRDefault="009901DA" w:rsidP="0015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D34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(ล้านหน่วย)</w:t>
            </w:r>
          </w:p>
        </w:tc>
        <w:tc>
          <w:tcPr>
            <w:tcW w:w="1587" w:type="dxa"/>
            <w:vAlign w:val="bottom"/>
          </w:tcPr>
          <w:p w14:paraId="0B9B9DF0" w14:textId="77777777" w:rsidR="009901DA" w:rsidRPr="005D348C" w:rsidRDefault="009901DA" w:rsidP="0015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D34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5D34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5D34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หุ้น)</w:t>
            </w:r>
          </w:p>
        </w:tc>
        <w:tc>
          <w:tcPr>
            <w:tcW w:w="1406" w:type="dxa"/>
            <w:vAlign w:val="bottom"/>
          </w:tcPr>
          <w:p w14:paraId="6C06AECA" w14:textId="77777777" w:rsidR="009901DA" w:rsidRPr="005D348C" w:rsidRDefault="009901DA" w:rsidP="0015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67D13" w:rsidRPr="005D348C" w14:paraId="39FE6D6A" w14:textId="77777777" w:rsidTr="00FA5670">
        <w:trPr>
          <w:trHeight w:val="20"/>
        </w:trPr>
        <w:tc>
          <w:tcPr>
            <w:tcW w:w="1998" w:type="dxa"/>
            <w:vAlign w:val="bottom"/>
          </w:tcPr>
          <w:p w14:paraId="77B13C87" w14:textId="77777777" w:rsidR="00C67D13" w:rsidRPr="0067500C" w:rsidRDefault="00C67D13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500C">
              <w:rPr>
                <w:rFonts w:ascii="Angsana New" w:hAnsi="Angsana New"/>
                <w:sz w:val="30"/>
                <w:szCs w:val="30"/>
              </w:rPr>
              <w:t>904</w:t>
            </w:r>
          </w:p>
        </w:tc>
        <w:tc>
          <w:tcPr>
            <w:tcW w:w="990" w:type="dxa"/>
            <w:vAlign w:val="bottom"/>
          </w:tcPr>
          <w:p w14:paraId="656C109C" w14:textId="77777777" w:rsidR="00C67D13" w:rsidRPr="005D348C" w:rsidRDefault="00C67D13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348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06" w:type="dxa"/>
            <w:vAlign w:val="bottom"/>
          </w:tcPr>
          <w:p w14:paraId="7DC61D64" w14:textId="77777777" w:rsidR="00C67D13" w:rsidRPr="005D348C" w:rsidRDefault="00C67D13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348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34" w:type="dxa"/>
            <w:vAlign w:val="bottom"/>
          </w:tcPr>
          <w:p w14:paraId="346274AC" w14:textId="77777777" w:rsidR="00C67D13" w:rsidRPr="0067500C" w:rsidRDefault="00C67D13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500C">
              <w:rPr>
                <w:rFonts w:ascii="Angsana New" w:hAnsi="Angsana New"/>
                <w:sz w:val="30"/>
                <w:szCs w:val="30"/>
              </w:rPr>
              <w:t>904</w:t>
            </w:r>
          </w:p>
        </w:tc>
        <w:tc>
          <w:tcPr>
            <w:tcW w:w="1587" w:type="dxa"/>
            <w:vAlign w:val="bottom"/>
          </w:tcPr>
          <w:p w14:paraId="4022C154" w14:textId="77777777" w:rsidR="00C67D13" w:rsidRPr="005D348C" w:rsidRDefault="00C67D13" w:rsidP="0015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348C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1406" w:type="dxa"/>
            <w:vAlign w:val="bottom"/>
          </w:tcPr>
          <w:p w14:paraId="105F7B00" w14:textId="77777777" w:rsidR="00C67D13" w:rsidRPr="005D348C" w:rsidRDefault="00C67D13" w:rsidP="0015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348C">
              <w:rPr>
                <w:rFonts w:ascii="Angsana New" w:hAnsi="Angsana New"/>
                <w:sz w:val="30"/>
                <w:szCs w:val="30"/>
                <w:cs/>
              </w:rPr>
              <w:t>5 ปี นับตั้งแต่วันที่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ให้สิทธิ</w:t>
            </w:r>
          </w:p>
        </w:tc>
      </w:tr>
    </w:tbl>
    <w:p w14:paraId="70B8611C" w14:textId="77777777" w:rsidR="00C84B16" w:rsidRDefault="00A5077F" w:rsidP="00493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ab/>
      </w:r>
    </w:p>
    <w:p w14:paraId="6C7254B3" w14:textId="77777777" w:rsidR="00EF0B6C" w:rsidRPr="00FD7C85" w:rsidRDefault="000612BE" w:rsidP="00990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D7C85">
        <w:rPr>
          <w:rFonts w:ascii="Angsana New" w:hAnsi="Angsana New"/>
          <w:sz w:val="30"/>
          <w:szCs w:val="30"/>
          <w:cs/>
        </w:rPr>
        <w:t>ในการ</w:t>
      </w:r>
      <w:r w:rsidR="00EF0B6C" w:rsidRPr="00FD7C85">
        <w:rPr>
          <w:rFonts w:ascii="Angsana New" w:hAnsi="Angsana New"/>
          <w:sz w:val="30"/>
          <w:szCs w:val="30"/>
          <w:cs/>
        </w:rPr>
        <w:t>ประชุมสามัญ</w:t>
      </w:r>
      <w:r w:rsidRPr="00FD7C85">
        <w:rPr>
          <w:rFonts w:ascii="Angsana New" w:hAnsi="Angsana New"/>
          <w:sz w:val="30"/>
          <w:szCs w:val="30"/>
          <w:cs/>
        </w:rPr>
        <w:t>ประจำปีของ</w:t>
      </w:r>
      <w:r w:rsidR="00EF0B6C" w:rsidRPr="00FD7C85">
        <w:rPr>
          <w:rFonts w:ascii="Angsana New" w:hAnsi="Angsana New"/>
          <w:sz w:val="30"/>
          <w:szCs w:val="30"/>
          <w:cs/>
        </w:rPr>
        <w:t>ผู้ถือหุ้น</w:t>
      </w:r>
      <w:r w:rsidR="00FC7912" w:rsidRPr="00FD7C85">
        <w:rPr>
          <w:rFonts w:ascii="Angsana New" w:hAnsi="Angsana New"/>
          <w:sz w:val="30"/>
          <w:szCs w:val="30"/>
          <w:cs/>
        </w:rPr>
        <w:t>ของบริษัท</w:t>
      </w:r>
      <w:r w:rsidRPr="00FD7C8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D7C85">
        <w:rPr>
          <w:rFonts w:ascii="Angsana New" w:hAnsi="Angsana New"/>
          <w:sz w:val="30"/>
          <w:szCs w:val="30"/>
        </w:rPr>
        <w:t xml:space="preserve">25 </w:t>
      </w:r>
      <w:r w:rsidRPr="00FD7C85">
        <w:rPr>
          <w:rFonts w:ascii="Angsana New" w:hAnsi="Angsana New"/>
          <w:sz w:val="30"/>
          <w:szCs w:val="30"/>
          <w:cs/>
        </w:rPr>
        <w:t xml:space="preserve">เมษายน </w:t>
      </w:r>
      <w:r w:rsidRPr="00FD7C85">
        <w:rPr>
          <w:rFonts w:ascii="Angsana New" w:hAnsi="Angsana New"/>
          <w:sz w:val="30"/>
          <w:szCs w:val="30"/>
        </w:rPr>
        <w:t>2556</w:t>
      </w:r>
      <w:r w:rsidR="00EF0B6C" w:rsidRPr="00FD7C85">
        <w:rPr>
          <w:rFonts w:ascii="Angsana New" w:hAnsi="Angsana New"/>
          <w:sz w:val="30"/>
          <w:szCs w:val="30"/>
          <w:cs/>
        </w:rPr>
        <w:t xml:space="preserve"> </w:t>
      </w:r>
      <w:r w:rsidRPr="00FD7C85">
        <w:rPr>
          <w:rFonts w:ascii="Angsana New" w:hAnsi="Angsana New"/>
          <w:sz w:val="30"/>
          <w:szCs w:val="30"/>
          <w:cs/>
        </w:rPr>
        <w:t>ผู้ถือหุ้น</w:t>
      </w:r>
      <w:r w:rsidR="00EF0B6C" w:rsidRPr="00FD7C85">
        <w:rPr>
          <w:rFonts w:ascii="Angsana New" w:hAnsi="Angsana New"/>
          <w:sz w:val="30"/>
          <w:szCs w:val="30"/>
          <w:cs/>
        </w:rPr>
        <w:t>มีมติอนุมัติ</w:t>
      </w:r>
      <w:r w:rsidRPr="00FD7C85">
        <w:rPr>
          <w:rFonts w:ascii="Angsana New" w:hAnsi="Angsana New"/>
          <w:sz w:val="30"/>
          <w:szCs w:val="30"/>
          <w:cs/>
        </w:rPr>
        <w:t xml:space="preserve">การออกและเสนอขายใบสำคัญแสดงสิทธิที่จะซื้อหุ้นสามัญของบริษัทให้แก่ผู้ถือหุ้นเดิมที่จองซื้อหุ้นสามัญเพิ่มทุน </w:t>
      </w:r>
      <w:r w:rsidR="00941240" w:rsidRPr="00FD7C85">
        <w:rPr>
          <w:rFonts w:ascii="Angsana New" w:hAnsi="Angsana New"/>
          <w:sz w:val="30"/>
          <w:szCs w:val="30"/>
          <w:cs/>
        </w:rPr>
        <w:t>โดยไม่คิดค่าตอบแทนในอัตราส่วนหุ้นสามัญเดิม</w:t>
      </w:r>
      <w:r w:rsidR="00941240" w:rsidRPr="00A04C01">
        <w:rPr>
          <w:rFonts w:ascii="Angsana New" w:hAnsi="Angsana New"/>
          <w:spacing w:val="-20"/>
          <w:position w:val="1"/>
          <w:sz w:val="30"/>
          <w:szCs w:val="30"/>
          <w:cs/>
        </w:rPr>
        <w:t xml:space="preserve"> </w:t>
      </w:r>
      <w:r w:rsidR="00D00A8D">
        <w:rPr>
          <w:rFonts w:ascii="Angsana New" w:hAnsi="Angsana New"/>
          <w:sz w:val="30"/>
          <w:szCs w:val="30"/>
        </w:rPr>
        <w:t>1</w:t>
      </w:r>
      <w:r w:rsidR="00D00A8D" w:rsidRPr="00D00A8D">
        <w:rPr>
          <w:rFonts w:ascii="Angsana New" w:hAnsi="Angsana New"/>
          <w:color w:val="FFFFFF"/>
          <w:sz w:val="30"/>
          <w:szCs w:val="30"/>
        </w:rPr>
        <w:t>a</w:t>
      </w:r>
      <w:r w:rsidR="00941240" w:rsidRPr="00FD7C85">
        <w:rPr>
          <w:rFonts w:ascii="Angsana New" w:hAnsi="Angsana New"/>
          <w:sz w:val="30"/>
          <w:szCs w:val="30"/>
          <w:cs/>
        </w:rPr>
        <w:t>หุ้นต่อ</w:t>
      </w:r>
      <w:r w:rsidR="00941240" w:rsidRPr="00A04C01">
        <w:rPr>
          <w:rFonts w:ascii="Angsana New" w:hAnsi="Angsana New"/>
          <w:spacing w:val="-20"/>
          <w:position w:val="1"/>
          <w:sz w:val="30"/>
          <w:szCs w:val="30"/>
          <w:cs/>
        </w:rPr>
        <w:t xml:space="preserve"> </w:t>
      </w:r>
      <w:r w:rsidR="00941240" w:rsidRPr="00FD7C85">
        <w:rPr>
          <w:rFonts w:ascii="Angsana New" w:hAnsi="Angsana New"/>
          <w:sz w:val="30"/>
          <w:szCs w:val="30"/>
        </w:rPr>
        <w:t>1</w:t>
      </w:r>
      <w:r w:rsidR="00D00A8D" w:rsidRPr="00D00A8D">
        <w:rPr>
          <w:rFonts w:ascii="Angsana New" w:hAnsi="Angsana New"/>
          <w:color w:val="FFFFFF"/>
          <w:sz w:val="30"/>
          <w:szCs w:val="30"/>
        </w:rPr>
        <w:t>a</w:t>
      </w:r>
      <w:r w:rsidR="00941240" w:rsidRPr="00FD7C85">
        <w:rPr>
          <w:rFonts w:ascii="Angsana New" w:hAnsi="Angsana New"/>
          <w:sz w:val="30"/>
          <w:szCs w:val="30"/>
          <w:cs/>
        </w:rPr>
        <w:t>หน่วยใบสำคัญแสดงสิทธิ</w:t>
      </w:r>
      <w:r w:rsidR="001E24AC" w:rsidRPr="00FD7C85">
        <w:rPr>
          <w:rFonts w:ascii="Angsana New" w:hAnsi="Angsana New"/>
          <w:sz w:val="30"/>
          <w:szCs w:val="30"/>
          <w:cs/>
        </w:rPr>
        <w:t xml:space="preserve"> นอกจากนี้ </w:t>
      </w:r>
      <w:r w:rsidR="00941240" w:rsidRPr="00FD7C85">
        <w:rPr>
          <w:rFonts w:ascii="Angsana New" w:hAnsi="Angsana New"/>
          <w:sz w:val="30"/>
          <w:szCs w:val="30"/>
          <w:cs/>
        </w:rPr>
        <w:t>อนุมัติการ</w:t>
      </w:r>
      <w:r w:rsidR="00EF0B6C" w:rsidRPr="00FD7C85">
        <w:rPr>
          <w:rFonts w:ascii="Angsana New" w:hAnsi="Angsana New"/>
          <w:sz w:val="30"/>
          <w:szCs w:val="30"/>
          <w:cs/>
        </w:rPr>
        <w:t>เพิ่มทุน</w:t>
      </w:r>
      <w:r w:rsidR="00FD7C85">
        <w:rPr>
          <w:rFonts w:ascii="Angsana New" w:hAnsi="Angsana New"/>
          <w:sz w:val="30"/>
          <w:szCs w:val="30"/>
        </w:rPr>
        <w:t xml:space="preserve">           </w:t>
      </w:r>
      <w:r w:rsidR="00EF0B6C" w:rsidRPr="00FD7C85">
        <w:rPr>
          <w:rFonts w:ascii="Angsana New" w:hAnsi="Angsana New"/>
          <w:sz w:val="30"/>
          <w:szCs w:val="30"/>
          <w:cs/>
        </w:rPr>
        <w:t>จดทะเบียนของบริษัทจากจำนวน</w:t>
      </w:r>
      <w:r w:rsidR="00FD7C85">
        <w:rPr>
          <w:rFonts w:ascii="Angsana New" w:hAnsi="Angsana New"/>
          <w:sz w:val="30"/>
          <w:szCs w:val="30"/>
        </w:rPr>
        <w:t xml:space="preserve"> </w:t>
      </w:r>
      <w:r w:rsidR="00EF0B6C" w:rsidRPr="00FD7C85">
        <w:rPr>
          <w:rFonts w:ascii="Angsana New" w:hAnsi="Angsana New"/>
          <w:sz w:val="30"/>
          <w:szCs w:val="30"/>
        </w:rPr>
        <w:t xml:space="preserve">873.30 </w:t>
      </w:r>
      <w:r w:rsidR="00EF0B6C" w:rsidRPr="00FD7C85">
        <w:rPr>
          <w:rFonts w:ascii="Angsana New" w:hAnsi="Angsana New"/>
          <w:sz w:val="30"/>
          <w:szCs w:val="30"/>
          <w:cs/>
        </w:rPr>
        <w:t xml:space="preserve">ล้านบาท </w:t>
      </w:r>
      <w:r w:rsidR="00EF0B6C" w:rsidRPr="00FD7C85">
        <w:rPr>
          <w:rFonts w:ascii="Angsana New" w:hAnsi="Angsana New"/>
          <w:sz w:val="30"/>
          <w:szCs w:val="30"/>
        </w:rPr>
        <w:t>(</w:t>
      </w:r>
      <w:r w:rsidR="00941240" w:rsidRPr="00FD7C85">
        <w:rPr>
          <w:rFonts w:ascii="Angsana New" w:hAnsi="Angsana New"/>
          <w:sz w:val="30"/>
          <w:szCs w:val="30"/>
          <w:cs/>
        </w:rPr>
        <w:t>แบ่งออกเป็น</w:t>
      </w:r>
      <w:r w:rsidR="00EF0B6C" w:rsidRPr="00FD7C85">
        <w:rPr>
          <w:rFonts w:ascii="Angsana New" w:hAnsi="Angsana New"/>
          <w:sz w:val="30"/>
          <w:szCs w:val="30"/>
          <w:cs/>
        </w:rPr>
        <w:t xml:space="preserve">หุ้นสามัญจำนวน </w:t>
      </w:r>
      <w:r w:rsidR="00EF0B6C" w:rsidRPr="00FD7C85">
        <w:rPr>
          <w:rFonts w:ascii="Angsana New" w:hAnsi="Angsana New"/>
          <w:sz w:val="30"/>
          <w:szCs w:val="30"/>
        </w:rPr>
        <w:t xml:space="preserve">1,647,740,300 </w:t>
      </w:r>
      <w:r w:rsidR="00EF0B6C" w:rsidRPr="00FD7C85">
        <w:rPr>
          <w:rFonts w:ascii="Angsana New" w:hAnsi="Angsana New"/>
          <w:sz w:val="30"/>
          <w:szCs w:val="30"/>
          <w:cs/>
        </w:rPr>
        <w:t>หุ้น มูล</w:t>
      </w:r>
      <w:r w:rsidR="00941240" w:rsidRPr="00FD7C85">
        <w:rPr>
          <w:rFonts w:ascii="Angsana New" w:hAnsi="Angsana New"/>
          <w:sz w:val="30"/>
          <w:szCs w:val="30"/>
          <w:cs/>
        </w:rPr>
        <w:t>ค่า</w:t>
      </w:r>
      <w:r w:rsidR="00EF0B6C" w:rsidRPr="00FD7C85">
        <w:rPr>
          <w:rFonts w:ascii="Angsana New" w:hAnsi="Angsana New"/>
          <w:sz w:val="30"/>
          <w:szCs w:val="30"/>
          <w:cs/>
        </w:rPr>
        <w:t xml:space="preserve">หุ้นละ </w:t>
      </w:r>
      <w:r w:rsidR="00EF0B6C" w:rsidRPr="001124F9">
        <w:rPr>
          <w:rFonts w:ascii="Angsana New" w:hAnsi="Angsana New"/>
          <w:sz w:val="30"/>
          <w:szCs w:val="30"/>
        </w:rPr>
        <w:t>0.53</w:t>
      </w:r>
      <w:r w:rsidR="001124F9" w:rsidRPr="001124F9">
        <w:rPr>
          <w:rFonts w:ascii="Angsana New" w:hAnsi="Angsana New"/>
          <w:color w:val="FFFFFF"/>
          <w:sz w:val="30"/>
          <w:szCs w:val="30"/>
        </w:rPr>
        <w:t>a</w:t>
      </w:r>
      <w:r w:rsidR="00EF0B6C" w:rsidRPr="001124F9">
        <w:rPr>
          <w:rFonts w:ascii="Angsana New" w:hAnsi="Angsana New"/>
          <w:sz w:val="30"/>
          <w:szCs w:val="30"/>
          <w:cs/>
        </w:rPr>
        <w:t>บาท</w:t>
      </w:r>
      <w:r w:rsidR="00EF0B6C" w:rsidRPr="001124F9">
        <w:rPr>
          <w:rFonts w:ascii="Angsana New" w:hAnsi="Angsana New"/>
          <w:sz w:val="30"/>
          <w:szCs w:val="30"/>
        </w:rPr>
        <w:t>)</w:t>
      </w:r>
      <w:r w:rsidR="001124F9" w:rsidRPr="001124F9">
        <w:rPr>
          <w:rFonts w:ascii="Angsana New" w:hAnsi="Angsana New"/>
          <w:color w:val="FFFFFF"/>
          <w:sz w:val="30"/>
          <w:szCs w:val="30"/>
        </w:rPr>
        <w:t>a</w:t>
      </w:r>
      <w:r w:rsidR="00EF0B6C" w:rsidRPr="001124F9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="00941240" w:rsidRPr="001124F9">
        <w:rPr>
          <w:rFonts w:ascii="Angsana New" w:hAnsi="Angsana New"/>
          <w:sz w:val="30"/>
          <w:szCs w:val="30"/>
        </w:rPr>
        <w:t>2,663.57</w:t>
      </w:r>
      <w:r w:rsidR="00941240" w:rsidRPr="001124F9">
        <w:rPr>
          <w:rFonts w:ascii="Angsana New" w:hAnsi="Angsana New"/>
          <w:sz w:val="30"/>
          <w:szCs w:val="30"/>
          <w:cs/>
        </w:rPr>
        <w:t xml:space="preserve"> </w:t>
      </w:r>
      <w:r w:rsidR="00EF0B6C" w:rsidRPr="001124F9">
        <w:rPr>
          <w:rFonts w:ascii="Angsana New" w:hAnsi="Angsana New"/>
          <w:sz w:val="30"/>
          <w:szCs w:val="30"/>
          <w:cs/>
        </w:rPr>
        <w:t>ล้านบาท (</w:t>
      </w:r>
      <w:r w:rsidR="00941240" w:rsidRPr="001124F9">
        <w:rPr>
          <w:rFonts w:ascii="Angsana New" w:hAnsi="Angsana New"/>
          <w:sz w:val="30"/>
          <w:szCs w:val="30"/>
          <w:cs/>
        </w:rPr>
        <w:t>แบ่งออกเป็น</w:t>
      </w:r>
      <w:r w:rsidR="00EF0B6C" w:rsidRPr="001124F9">
        <w:rPr>
          <w:rFonts w:ascii="Angsana New" w:hAnsi="Angsana New"/>
          <w:sz w:val="30"/>
          <w:szCs w:val="30"/>
          <w:cs/>
        </w:rPr>
        <w:t>หุ้นสามัญจำนวน</w:t>
      </w:r>
      <w:r w:rsidR="001124F9" w:rsidRPr="001124F9">
        <w:rPr>
          <w:rFonts w:ascii="Angsana New" w:hAnsi="Angsana New"/>
          <w:color w:val="FFFFFF"/>
          <w:sz w:val="30"/>
          <w:szCs w:val="30"/>
        </w:rPr>
        <w:t>a</w:t>
      </w:r>
      <w:r w:rsidR="00EF0B6C" w:rsidRPr="001124F9">
        <w:rPr>
          <w:rFonts w:ascii="Angsana New" w:hAnsi="Angsana New"/>
          <w:sz w:val="30"/>
          <w:szCs w:val="30"/>
        </w:rPr>
        <w:t>5,025,607,915</w:t>
      </w:r>
      <w:r w:rsidR="001124F9" w:rsidRPr="001124F9">
        <w:rPr>
          <w:rFonts w:ascii="Angsana New" w:hAnsi="Angsana New"/>
          <w:color w:val="FFFFFF"/>
          <w:sz w:val="30"/>
          <w:szCs w:val="30"/>
        </w:rPr>
        <w:t>a</w:t>
      </w:r>
      <w:r w:rsidR="00941240" w:rsidRPr="001124F9">
        <w:rPr>
          <w:rFonts w:ascii="Angsana New" w:hAnsi="Angsana New"/>
          <w:sz w:val="30"/>
          <w:szCs w:val="30"/>
          <w:cs/>
        </w:rPr>
        <w:t>หุ้น มูลค่า</w:t>
      </w:r>
      <w:r w:rsidR="00417C0A" w:rsidRPr="001124F9">
        <w:rPr>
          <w:rFonts w:ascii="Angsana New" w:hAnsi="Angsana New"/>
          <w:sz w:val="30"/>
          <w:szCs w:val="30"/>
          <w:cs/>
        </w:rPr>
        <w:t>หุ้นละ</w:t>
      </w:r>
      <w:r w:rsidR="00A04C01" w:rsidRPr="001124F9">
        <w:rPr>
          <w:rFonts w:ascii="Angsana New" w:hAnsi="Angsana New"/>
          <w:sz w:val="30"/>
          <w:szCs w:val="30"/>
        </w:rPr>
        <w:t xml:space="preserve"> </w:t>
      </w:r>
      <w:r w:rsidR="001124F9">
        <w:rPr>
          <w:rFonts w:ascii="Angsana New" w:hAnsi="Angsana New"/>
          <w:sz w:val="30"/>
          <w:szCs w:val="30"/>
        </w:rPr>
        <w:t xml:space="preserve">              </w:t>
      </w:r>
      <w:r w:rsidR="00EF0B6C" w:rsidRPr="001124F9">
        <w:rPr>
          <w:rFonts w:ascii="Angsana New" w:hAnsi="Angsana New"/>
          <w:sz w:val="30"/>
          <w:szCs w:val="30"/>
        </w:rPr>
        <w:t>0.53</w:t>
      </w:r>
      <w:r w:rsidR="00417C0A" w:rsidRPr="001124F9">
        <w:rPr>
          <w:rFonts w:ascii="Angsana New" w:hAnsi="Angsana New"/>
          <w:sz w:val="30"/>
          <w:szCs w:val="30"/>
        </w:rPr>
        <w:t xml:space="preserve"> </w:t>
      </w:r>
      <w:r w:rsidR="00EF0B6C" w:rsidRPr="001124F9">
        <w:rPr>
          <w:rFonts w:ascii="Angsana New" w:hAnsi="Angsana New"/>
          <w:sz w:val="30"/>
          <w:szCs w:val="30"/>
          <w:cs/>
        </w:rPr>
        <w:t>บาท)</w:t>
      </w:r>
      <w:r w:rsidR="00EF0B6C" w:rsidRPr="00FD7C85">
        <w:rPr>
          <w:rFonts w:ascii="Angsana New" w:hAnsi="Angsana New"/>
          <w:sz w:val="30"/>
          <w:szCs w:val="30"/>
          <w:cs/>
        </w:rPr>
        <w:t xml:space="preserve"> โดยการออกหุ้นสามัญจำนวนไม่เกิน </w:t>
      </w:r>
      <w:r w:rsidR="00EF0B6C" w:rsidRPr="00FD7C85">
        <w:rPr>
          <w:rFonts w:ascii="Angsana New" w:hAnsi="Angsana New"/>
          <w:sz w:val="30"/>
          <w:szCs w:val="30"/>
        </w:rPr>
        <w:t xml:space="preserve">3,377,867,615 </w:t>
      </w:r>
      <w:r w:rsidR="00EF0B6C" w:rsidRPr="00FD7C85">
        <w:rPr>
          <w:rFonts w:ascii="Angsana New" w:hAnsi="Angsana New"/>
          <w:sz w:val="30"/>
          <w:szCs w:val="30"/>
          <w:cs/>
        </w:rPr>
        <w:t>หุ้น มูลค่าหุ้นละ 0.53 บาท เพื่อรองรับการเพิ่มทุนและการใช้สิทธิตามใบสำคัญแสดงสิทธิ</w:t>
      </w:r>
      <w:r w:rsidR="00941240" w:rsidRPr="00FD7C85">
        <w:rPr>
          <w:rFonts w:ascii="Angsana New" w:hAnsi="Angsana New"/>
          <w:sz w:val="30"/>
          <w:szCs w:val="30"/>
          <w:cs/>
        </w:rPr>
        <w:t>ตามที่กล่าวไว้ข้างต้น</w:t>
      </w:r>
    </w:p>
    <w:p w14:paraId="792835A9" w14:textId="77777777" w:rsidR="00EF0B6C" w:rsidRPr="00367DE2" w:rsidRDefault="00EF0B6C" w:rsidP="00990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169F7E1F" w14:textId="77777777" w:rsidR="0073416E" w:rsidRDefault="00EF0B6C" w:rsidP="00990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D7C85">
        <w:rPr>
          <w:rFonts w:ascii="Angsana New" w:hAnsi="Angsana New"/>
          <w:sz w:val="30"/>
          <w:szCs w:val="30"/>
          <w:cs/>
        </w:rPr>
        <w:t>ในระหว่างไตรมาส 1 ปี 2558 บริษัทย่อยแห่งหนึ่ง (“บริษัท เนชั่น บรอดแคสติ้ง คอร์</w:t>
      </w:r>
      <w:r w:rsidR="00941240" w:rsidRPr="00FD7C85">
        <w:rPr>
          <w:rFonts w:ascii="Angsana New" w:hAnsi="Angsana New"/>
          <w:sz w:val="30"/>
          <w:szCs w:val="30"/>
          <w:cs/>
        </w:rPr>
        <w:t>ปอเรชั่น จำกัด (มหาชน)”)</w:t>
      </w:r>
      <w:r w:rsidR="005B6CC0">
        <w:rPr>
          <w:rFonts w:ascii="Angsana New" w:hAnsi="Angsana New"/>
          <w:sz w:val="30"/>
          <w:szCs w:val="30"/>
        </w:rPr>
        <w:t xml:space="preserve">  </w:t>
      </w:r>
      <w:r w:rsidR="00903B65">
        <w:rPr>
          <w:rFonts w:ascii="Angsana New" w:hAnsi="Angsana New"/>
          <w:sz w:val="30"/>
          <w:szCs w:val="30"/>
        </w:rPr>
        <w:t xml:space="preserve"> </w:t>
      </w:r>
      <w:r w:rsidR="00941240" w:rsidRPr="00903B65">
        <w:rPr>
          <w:rFonts w:ascii="Angsana New" w:hAnsi="Angsana New"/>
          <w:sz w:val="30"/>
          <w:szCs w:val="30"/>
          <w:cs/>
        </w:rPr>
        <w:t>ได้ลงทุนใน</w:t>
      </w:r>
      <w:r w:rsidRPr="00903B65">
        <w:rPr>
          <w:rFonts w:ascii="Angsana New" w:hAnsi="Angsana New"/>
          <w:sz w:val="30"/>
          <w:szCs w:val="30"/>
          <w:cs/>
        </w:rPr>
        <w:t>ใบสำคัญแสดงสิทธิดังกล่าวจำนวน 82</w:t>
      </w:r>
      <w:r w:rsidR="00D00A8D" w:rsidRPr="00903B65">
        <w:rPr>
          <w:rFonts w:ascii="Angsana New" w:hAnsi="Angsana New"/>
          <w:sz w:val="30"/>
          <w:szCs w:val="30"/>
        </w:rPr>
        <w:t>,237,800</w:t>
      </w:r>
      <w:r w:rsidR="00903B65" w:rsidRPr="00903B65">
        <w:rPr>
          <w:rFonts w:ascii="Angsana New" w:hAnsi="Angsana New" w:hint="cs"/>
          <w:sz w:val="30"/>
          <w:szCs w:val="30"/>
          <w:cs/>
        </w:rPr>
        <w:t xml:space="preserve"> </w:t>
      </w:r>
      <w:r w:rsidRPr="00903B65">
        <w:rPr>
          <w:rFonts w:ascii="Angsana New" w:hAnsi="Angsana New"/>
          <w:sz w:val="30"/>
          <w:szCs w:val="30"/>
          <w:cs/>
        </w:rPr>
        <w:t xml:space="preserve">หน่วย เป็นจำนวนเงิน </w:t>
      </w:r>
      <w:r w:rsidR="00D00A8D" w:rsidRPr="00903B65">
        <w:rPr>
          <w:rFonts w:ascii="Angsana New" w:hAnsi="Angsana New"/>
          <w:sz w:val="30"/>
          <w:szCs w:val="30"/>
        </w:rPr>
        <w:t>91.01</w:t>
      </w:r>
      <w:r w:rsidR="00903B65" w:rsidRPr="00903B65">
        <w:rPr>
          <w:rFonts w:ascii="Angsana New" w:hAnsi="Angsana New" w:hint="cs"/>
          <w:sz w:val="30"/>
          <w:szCs w:val="30"/>
          <w:cs/>
        </w:rPr>
        <w:t xml:space="preserve"> </w:t>
      </w:r>
      <w:r w:rsidRPr="00903B65">
        <w:rPr>
          <w:rFonts w:ascii="Angsana New" w:hAnsi="Angsana New"/>
          <w:sz w:val="30"/>
          <w:szCs w:val="30"/>
          <w:cs/>
        </w:rPr>
        <w:t>ล้านบาท</w:t>
      </w:r>
      <w:r w:rsidR="005B6CC0">
        <w:rPr>
          <w:rFonts w:ascii="Angsana New" w:hAnsi="Angsana New"/>
          <w:sz w:val="30"/>
          <w:szCs w:val="30"/>
        </w:rPr>
        <w:t xml:space="preserve">   </w:t>
      </w:r>
    </w:p>
    <w:p w14:paraId="7FB62A1F" w14:textId="77777777" w:rsidR="00C80F8E" w:rsidRDefault="00C80F8E" w:rsidP="00990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0A7AF6AE" w14:textId="77777777" w:rsidR="0073416E" w:rsidRPr="00143CDA" w:rsidRDefault="003A13DB" w:rsidP="00990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102069">
        <w:rPr>
          <w:rFonts w:ascii="Angsana New" w:hAnsi="Angsana New" w:hint="cs"/>
          <w:b/>
          <w:bCs/>
          <w:sz w:val="30"/>
          <w:szCs w:val="30"/>
          <w:cs/>
        </w:rPr>
        <w:lastRenderedPageBreak/>
        <w:t>3</w:t>
      </w:r>
      <w:r w:rsidR="004D1D1D">
        <w:rPr>
          <w:rFonts w:ascii="Angsana New" w:hAnsi="Angsana New"/>
          <w:b/>
          <w:bCs/>
          <w:sz w:val="30"/>
          <w:szCs w:val="30"/>
        </w:rPr>
        <w:t>3</w:t>
      </w:r>
      <w:r w:rsidR="0073416E">
        <w:rPr>
          <w:rFonts w:ascii="Angsana New" w:hAnsi="Angsana New"/>
          <w:b/>
          <w:bCs/>
          <w:sz w:val="30"/>
          <w:szCs w:val="30"/>
        </w:rPr>
        <w:tab/>
      </w:r>
      <w:r w:rsidR="0073416E" w:rsidRPr="00FF27D6">
        <w:rPr>
          <w:rFonts w:ascii="Angsana New" w:hAnsi="Angsana New"/>
          <w:b/>
          <w:bCs/>
          <w:sz w:val="30"/>
          <w:szCs w:val="30"/>
          <w:cs/>
        </w:rPr>
        <w:t>สำรอง</w:t>
      </w:r>
    </w:p>
    <w:p w14:paraId="2A5617CD" w14:textId="77777777" w:rsidR="0073416E" w:rsidRPr="00E93FD2" w:rsidRDefault="0073416E" w:rsidP="00990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3DBDBDA" w14:textId="77777777" w:rsidR="0073416E" w:rsidRPr="00143CDA" w:rsidRDefault="0073416E" w:rsidP="00990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143CDA">
        <w:rPr>
          <w:rFonts w:ascii="Angsana New" w:hAnsi="Angsana New"/>
          <w:sz w:val="30"/>
          <w:szCs w:val="30"/>
          <w:cs/>
        </w:rPr>
        <w:t>สำรองประกอบด้วย</w:t>
      </w:r>
    </w:p>
    <w:p w14:paraId="648E25DE" w14:textId="77777777" w:rsidR="0073416E" w:rsidRPr="00E93FD2" w:rsidRDefault="0073416E" w:rsidP="00990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C4F902A" w14:textId="77777777" w:rsidR="0073416E" w:rsidRPr="00143CDA" w:rsidRDefault="0073416E" w:rsidP="00990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43CDA">
        <w:rPr>
          <w:rFonts w:ascii="Angsana New" w:hAnsi="Angsana New"/>
          <w:b/>
          <w:bCs/>
          <w:i/>
          <w:iCs/>
          <w:sz w:val="30"/>
          <w:szCs w:val="30"/>
          <w:cs/>
        </w:rPr>
        <w:t>การจัดสรรกำไร และ</w:t>
      </w:r>
      <w:r w:rsidRPr="00143CDA">
        <w:rPr>
          <w:rFonts w:ascii="Angsana New" w:hAnsi="Angsana New"/>
          <w:b/>
          <w:bCs/>
          <w:i/>
          <w:iCs/>
          <w:sz w:val="30"/>
          <w:szCs w:val="30"/>
        </w:rPr>
        <w:t>/</w:t>
      </w:r>
      <w:r w:rsidRPr="00143CDA">
        <w:rPr>
          <w:rFonts w:ascii="Angsana New" w:hAnsi="Angsana New"/>
          <w:b/>
          <w:bCs/>
          <w:i/>
          <w:iCs/>
          <w:sz w:val="30"/>
          <w:szCs w:val="30"/>
          <w:cs/>
        </w:rPr>
        <w:t>หรือ กำไรสะสม</w:t>
      </w:r>
    </w:p>
    <w:p w14:paraId="535A5EEB" w14:textId="77777777" w:rsidR="0073416E" w:rsidRPr="00E93FD2" w:rsidRDefault="0073416E" w:rsidP="009901DA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67"/>
        <w:jc w:val="thaiDistribute"/>
        <w:rPr>
          <w:rFonts w:ascii="Angsana New" w:hAnsi="Angsana New"/>
          <w:b w:val="0"/>
          <w:sz w:val="30"/>
          <w:szCs w:val="30"/>
        </w:rPr>
      </w:pPr>
    </w:p>
    <w:p w14:paraId="4CF83809" w14:textId="77777777" w:rsidR="0073416E" w:rsidRPr="00143CDA" w:rsidRDefault="0073416E" w:rsidP="009901DA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67"/>
        <w:jc w:val="thaiDistribute"/>
        <w:rPr>
          <w:rFonts w:ascii="Angsana New" w:hAnsi="Angsana New"/>
          <w:b w:val="0"/>
          <w:i/>
          <w:iCs/>
          <w:color w:val="0000FF"/>
          <w:sz w:val="30"/>
          <w:szCs w:val="30"/>
        </w:rPr>
      </w:pPr>
      <w:r w:rsidRPr="00143CDA">
        <w:rPr>
          <w:rFonts w:ascii="Angsana New" w:hAnsi="Angsana New"/>
          <w:b w:val="0"/>
          <w:sz w:val="30"/>
          <w:szCs w:val="30"/>
          <w:cs/>
        </w:rPr>
        <w:t>สำรองตามกฎหมาย</w:t>
      </w:r>
      <w:r w:rsidRPr="00143CDA">
        <w:rPr>
          <w:rFonts w:ascii="Angsana New" w:hAnsi="Angsana New"/>
          <w:b w:val="0"/>
          <w:sz w:val="30"/>
          <w:szCs w:val="30"/>
        </w:rPr>
        <w:t xml:space="preserve">    </w:t>
      </w:r>
    </w:p>
    <w:p w14:paraId="698A82DD" w14:textId="77777777" w:rsidR="0073416E" w:rsidRPr="00143CDA" w:rsidRDefault="0073416E" w:rsidP="00990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143CDA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143CDA">
        <w:rPr>
          <w:rFonts w:ascii="Angsana New" w:hAnsi="Angsana New"/>
          <w:sz w:val="30"/>
          <w:szCs w:val="30"/>
        </w:rPr>
        <w:t>2535</w:t>
      </w:r>
      <w:r w:rsidRPr="00143CDA">
        <w:rPr>
          <w:rFonts w:ascii="Angsana New" w:hAnsi="Angsana New"/>
          <w:sz w:val="30"/>
          <w:szCs w:val="30"/>
          <w:cs/>
        </w:rPr>
        <w:t xml:space="preserve"> มาตรา </w:t>
      </w:r>
      <w:r w:rsidRPr="00143CDA">
        <w:rPr>
          <w:rFonts w:ascii="Angsana New" w:hAnsi="Angsana New"/>
          <w:sz w:val="30"/>
          <w:szCs w:val="30"/>
        </w:rPr>
        <w:t>116</w:t>
      </w:r>
      <w:r w:rsidRPr="00143CDA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143CDA">
        <w:rPr>
          <w:rFonts w:ascii="Angsana New" w:hAnsi="Angsana New"/>
          <w:sz w:val="30"/>
          <w:szCs w:val="30"/>
        </w:rPr>
        <w:t>“</w:t>
      </w:r>
      <w:r w:rsidRPr="00143CDA">
        <w:rPr>
          <w:rFonts w:ascii="Angsana New" w:hAnsi="Angsana New"/>
          <w:sz w:val="30"/>
          <w:szCs w:val="30"/>
          <w:cs/>
        </w:rPr>
        <w:t>สำรองตามกฎหมาย</w:t>
      </w:r>
      <w:r w:rsidRPr="00143CDA">
        <w:rPr>
          <w:rFonts w:ascii="Angsana New" w:hAnsi="Angsana New"/>
          <w:sz w:val="30"/>
          <w:szCs w:val="30"/>
        </w:rPr>
        <w:t>”</w:t>
      </w:r>
      <w:r w:rsidRPr="00143CDA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143CDA">
        <w:rPr>
          <w:rFonts w:ascii="Angsana New" w:hAnsi="Angsana New"/>
          <w:sz w:val="30"/>
          <w:szCs w:val="30"/>
        </w:rPr>
        <w:t xml:space="preserve">5 </w:t>
      </w:r>
      <w:r w:rsidRPr="00143CDA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143CDA">
        <w:rPr>
          <w:rFonts w:ascii="Angsana New" w:hAnsi="Angsana New"/>
          <w:sz w:val="30"/>
          <w:szCs w:val="30"/>
        </w:rPr>
        <w:t xml:space="preserve">10 </w:t>
      </w:r>
      <w:r w:rsidRPr="00143CDA">
        <w:rPr>
          <w:rFonts w:ascii="Angsana New" w:hAnsi="Angsana New"/>
          <w:sz w:val="30"/>
          <w:szCs w:val="30"/>
          <w:cs/>
        </w:rPr>
        <w:t>ของทุนจดทะเบียน  เงินสำรองนี้จะนำไปจ่ายเป็นเงินปันผลไม่ได้</w:t>
      </w:r>
    </w:p>
    <w:p w14:paraId="01CB5113" w14:textId="77777777" w:rsidR="0073416E" w:rsidRPr="00E93FD2" w:rsidRDefault="0073416E" w:rsidP="00990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FF1F1E2" w14:textId="77777777" w:rsidR="0073416E" w:rsidRPr="000B0EF3" w:rsidRDefault="0073416E" w:rsidP="00990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B0EF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2FD95CD9" w14:textId="77777777" w:rsidR="0073416E" w:rsidRPr="00E93FD2" w:rsidRDefault="0073416E" w:rsidP="00990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0CBB10C" w14:textId="77777777" w:rsidR="0073416E" w:rsidRPr="000B0EF3" w:rsidRDefault="0073416E" w:rsidP="00990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0B0EF3">
        <w:rPr>
          <w:rFonts w:ascii="Angsana New" w:hAnsi="Angsana New"/>
          <w:b/>
          <w:bCs/>
          <w:sz w:val="30"/>
          <w:szCs w:val="30"/>
          <w:cs/>
        </w:rPr>
        <w:t>ผลต่างจากการเปลี่ยนแปลงในมูลค่ายุติธรรม</w:t>
      </w:r>
      <w:r w:rsidR="001F349D">
        <w:rPr>
          <w:rFonts w:ascii="Angsana New" w:hAnsi="Angsana New" w:hint="cs"/>
          <w:b/>
          <w:bCs/>
          <w:sz w:val="30"/>
          <w:szCs w:val="30"/>
          <w:cs/>
        </w:rPr>
        <w:t>ของเงินลงทุนเผื่อขาย</w:t>
      </w:r>
    </w:p>
    <w:p w14:paraId="6153E662" w14:textId="77777777" w:rsidR="0073416E" w:rsidRDefault="0073416E" w:rsidP="00990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0B0EF3">
        <w:rPr>
          <w:rFonts w:ascii="Angsana New" w:hAnsi="Angsana New"/>
          <w:sz w:val="30"/>
          <w:szCs w:val="30"/>
          <w:cs/>
        </w:rPr>
        <w:t>ผลต่างจากการเปลี่ยนแปลงในมูลค่ายุติธร</w:t>
      </w:r>
      <w:r>
        <w:rPr>
          <w:rFonts w:ascii="Angsana New" w:hAnsi="Angsana New"/>
          <w:sz w:val="30"/>
          <w:szCs w:val="30"/>
          <w:cs/>
        </w:rPr>
        <w:t>รม</w:t>
      </w:r>
      <w:r w:rsidR="001F349D" w:rsidRPr="001F349D">
        <w:rPr>
          <w:rFonts w:ascii="Angsana New" w:hAnsi="Angsana New" w:hint="cs"/>
          <w:sz w:val="30"/>
          <w:szCs w:val="30"/>
          <w:cs/>
        </w:rPr>
        <w:t>ของเงินลงทุนเผื่อขาย</w:t>
      </w:r>
      <w:r>
        <w:rPr>
          <w:rFonts w:ascii="Angsana New" w:hAnsi="Angsana New"/>
          <w:sz w:val="30"/>
          <w:szCs w:val="30"/>
          <w:cs/>
        </w:rPr>
        <w:t>แสดงในส่วนของ</w:t>
      </w:r>
      <w:r>
        <w:rPr>
          <w:rFonts w:ascii="Angsana New" w:hAnsi="Angsana New" w:hint="cs"/>
          <w:sz w:val="30"/>
          <w:szCs w:val="30"/>
          <w:cs/>
        </w:rPr>
        <w:t>ผู้ถือหุ้น</w:t>
      </w:r>
      <w:r w:rsidRPr="000B0EF3">
        <w:rPr>
          <w:rFonts w:ascii="Angsana New" w:hAnsi="Angsana New"/>
          <w:sz w:val="30"/>
          <w:szCs w:val="30"/>
          <w:cs/>
        </w:rPr>
        <w:t>ประกอบด้วยผลรวมการเปลี่ยนแปลงในมูลค่ายุติธรรมของ</w:t>
      </w:r>
      <w:r w:rsidR="004F6C83">
        <w:rPr>
          <w:rFonts w:ascii="Angsana New" w:hAnsi="Angsana New" w:hint="cs"/>
          <w:sz w:val="30"/>
          <w:szCs w:val="30"/>
          <w:cs/>
        </w:rPr>
        <w:t>เงินลงทุนเผื่อขาย</w:t>
      </w:r>
      <w:r w:rsidRPr="000B0EF3">
        <w:rPr>
          <w:rFonts w:ascii="Angsana New" w:hAnsi="Angsana New"/>
          <w:sz w:val="30"/>
          <w:szCs w:val="30"/>
          <w:cs/>
        </w:rPr>
        <w:t>จนกระทั่งมีการตัดรายการหรือเกิดการด้อยค่า</w:t>
      </w:r>
    </w:p>
    <w:p w14:paraId="3CA71274" w14:textId="77777777" w:rsidR="00704160" w:rsidRPr="00704160" w:rsidRDefault="00704160" w:rsidP="00990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E043A42" w14:textId="77777777" w:rsidR="00704160" w:rsidRPr="00E93FD2" w:rsidRDefault="00704160" w:rsidP="007041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E93FD2">
        <w:rPr>
          <w:rFonts w:ascii="Angsana New" w:hAnsi="Angsana New"/>
          <w:b/>
          <w:bCs/>
          <w:sz w:val="30"/>
          <w:szCs w:val="30"/>
          <w:cs/>
        </w:rPr>
        <w:t>ผลต่างจากการเปลี่ยนแปลงในการตีราคาสินทรัพย์ใหม่</w:t>
      </w:r>
    </w:p>
    <w:p w14:paraId="707BCC59" w14:textId="6C800F50" w:rsidR="00704160" w:rsidRDefault="00704160" w:rsidP="007041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704160">
        <w:rPr>
          <w:rFonts w:ascii="Angsana New" w:hAnsi="Angsana New"/>
          <w:sz w:val="30"/>
          <w:szCs w:val="30"/>
          <w:cs/>
        </w:rPr>
        <w:t>ผลต่างจากการเปลี่ยนแปลงในการตีราคาสินทรัพย์ใหม่แสดงในส่วนของ</w:t>
      </w:r>
      <w:r w:rsidR="000F0944">
        <w:rPr>
          <w:rFonts w:ascii="Angsana New" w:hAnsi="Angsana New" w:hint="cs"/>
          <w:sz w:val="30"/>
          <w:szCs w:val="30"/>
          <w:cs/>
        </w:rPr>
        <w:t>ผู้ถือหุ้น</w:t>
      </w:r>
      <w:r w:rsidRPr="00704160">
        <w:rPr>
          <w:rFonts w:ascii="Angsana New" w:hAnsi="Angsana New"/>
          <w:sz w:val="30"/>
          <w:szCs w:val="30"/>
          <w:cs/>
        </w:rPr>
        <w:t>ประกอบด้วยผลรวมของการเปลี่ยนแปลงสุทธิของการตีราคาที่ดิน อาคารและอุปกรณ์ที่แสดงในงบการเงินด้วยการตีราคาใหม่จนกระทั่งมีการขายหรือจำหน่าย</w:t>
      </w:r>
    </w:p>
    <w:p w14:paraId="6ABA3350" w14:textId="77777777" w:rsidR="00C84B16" w:rsidRPr="003A13DB" w:rsidRDefault="00C84B16" w:rsidP="00493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44F6B9E" w14:textId="77777777" w:rsidR="0073416E" w:rsidRPr="000B0EF3" w:rsidRDefault="00131E72" w:rsidP="00E93FD2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562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3</w:t>
      </w:r>
      <w:r w:rsidR="004D1D1D">
        <w:rPr>
          <w:rFonts w:ascii="Angsana New" w:hAnsi="Angsana New"/>
          <w:b/>
          <w:bCs/>
          <w:sz w:val="30"/>
          <w:szCs w:val="30"/>
        </w:rPr>
        <w:t>4</w:t>
      </w:r>
      <w:r w:rsidR="0073416E" w:rsidRPr="000B0EF3">
        <w:rPr>
          <w:rFonts w:ascii="Angsana New" w:hAnsi="Angsana New"/>
          <w:b/>
          <w:bCs/>
          <w:sz w:val="30"/>
          <w:szCs w:val="30"/>
        </w:rPr>
        <w:tab/>
      </w:r>
      <w:r w:rsidR="0073416E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14:paraId="75E040EC" w14:textId="77777777" w:rsidR="0073416E" w:rsidRPr="00E93FD2" w:rsidRDefault="0073416E" w:rsidP="004F6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14:paraId="3727843D" w14:textId="77777777" w:rsidR="0073416E" w:rsidRPr="000B0EF3" w:rsidRDefault="004078F3" w:rsidP="00990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UPC" w:hAnsi="AngsanaUPC" w:cs="AngsanaUPC"/>
          <w:sz w:val="30"/>
          <w:szCs w:val="30"/>
          <w:cs/>
        </w:rPr>
        <w:t>กลุ่มบริษัท</w:t>
      </w:r>
      <w:r>
        <w:rPr>
          <w:rFonts w:ascii="AngsanaUPC" w:hAnsi="AngsanaUPC" w:cs="AngsanaUPC" w:hint="cs"/>
          <w:sz w:val="30"/>
          <w:szCs w:val="30"/>
          <w:cs/>
        </w:rPr>
        <w:t>มี</w:t>
      </w:r>
      <w:r>
        <w:rPr>
          <w:rFonts w:ascii="AngsanaUPC" w:hAnsi="AngsanaUPC" w:cs="AngsanaUPC"/>
          <w:sz w:val="30"/>
          <w:szCs w:val="30"/>
        </w:rPr>
        <w:t xml:space="preserve"> </w:t>
      </w:r>
      <w:r w:rsidRPr="006F17B8">
        <w:rPr>
          <w:rFonts w:ascii="Angsana New" w:hAnsi="Angsana New"/>
          <w:sz w:val="30"/>
          <w:szCs w:val="30"/>
        </w:rPr>
        <w:t>5</w:t>
      </w:r>
      <w:r w:rsidRPr="000B0EF3">
        <w:rPr>
          <w:rFonts w:ascii="Angsana New" w:hAnsi="Angsana New"/>
          <w:sz w:val="30"/>
          <w:szCs w:val="30"/>
        </w:rPr>
        <w:t xml:space="preserve"> </w:t>
      </w:r>
      <w:r w:rsidR="0073416E" w:rsidRPr="00E21B45">
        <w:rPr>
          <w:rFonts w:ascii="AngsanaUPC" w:hAnsi="AngsanaUPC" w:cs="AngsanaUPC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</w:t>
      </w:r>
      <w:r w:rsidR="0073416E">
        <w:rPr>
          <w:rFonts w:ascii="AngsanaUPC" w:hAnsi="AngsanaUPC" w:cs="AngsanaUPC"/>
          <w:sz w:val="30"/>
          <w:szCs w:val="30"/>
          <w:cs/>
        </w:rPr>
        <w:t xml:space="preserve"> </w:t>
      </w:r>
      <w:r w:rsidR="0073416E" w:rsidRPr="00E21B45">
        <w:rPr>
          <w:rFonts w:ascii="AngsanaUPC" w:hAnsi="AngsanaUPC" w:cs="AngsanaUPC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</w:t>
      </w:r>
      <w:r w:rsidR="00C84B16">
        <w:rPr>
          <w:rFonts w:ascii="AngsanaUPC" w:hAnsi="AngsanaUPC" w:cs="AngsanaUPC" w:hint="cs"/>
          <w:sz w:val="30"/>
          <w:szCs w:val="30"/>
          <w:cs/>
        </w:rPr>
        <w:t>อย่างน้อยทุกไตรมาส</w:t>
      </w:r>
      <w:r w:rsidR="0073416E" w:rsidRPr="00E21B45">
        <w:rPr>
          <w:rFonts w:ascii="AngsanaUPC" w:hAnsi="AngsanaUPC" w:cs="AngsanaUPC"/>
          <w:sz w:val="30"/>
          <w:szCs w:val="30"/>
          <w:cs/>
        </w:rPr>
        <w:t xml:space="preserve"> การดำเนินงานของแต่ละส่วนงานที่รายงานของกลุ่มบริษัทโดยสรุปมีดังนี้</w:t>
      </w:r>
    </w:p>
    <w:p w14:paraId="0208DE39" w14:textId="77777777" w:rsidR="0073416E" w:rsidRPr="00E93FD2" w:rsidRDefault="0073416E" w:rsidP="00990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941DDD1" w14:textId="77777777" w:rsidR="0073416E" w:rsidRPr="000B0EF3" w:rsidRDefault="0073416E" w:rsidP="00BE2B72">
      <w:pPr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80"/>
        </w:tabs>
        <w:spacing w:line="240" w:lineRule="auto"/>
        <w:ind w:left="56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6F17B8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6F17B8">
        <w:rPr>
          <w:rFonts w:ascii="Angsana New" w:hAnsi="Angsana New"/>
          <w:sz w:val="30"/>
          <w:szCs w:val="30"/>
        </w:rPr>
        <w:t>1</w:t>
      </w:r>
      <w:r w:rsidRPr="000B0EF3">
        <w:rPr>
          <w:rFonts w:ascii="Angsana New" w:hAnsi="Angsana New"/>
          <w:i/>
          <w:iCs/>
          <w:sz w:val="30"/>
          <w:szCs w:val="30"/>
          <w:cs/>
        </w:rPr>
        <w:tab/>
      </w:r>
      <w:r w:rsidRPr="000B0EF3">
        <w:rPr>
          <w:rFonts w:ascii="Angsana New" w:hAnsi="Angsana New"/>
          <w:sz w:val="30"/>
          <w:szCs w:val="30"/>
          <w:cs/>
        </w:rPr>
        <w:t>สิ่งพิมพ์และโฆษณา</w:t>
      </w:r>
    </w:p>
    <w:p w14:paraId="5EE75BBD" w14:textId="77777777" w:rsidR="0073416E" w:rsidRPr="000B0EF3" w:rsidRDefault="0073416E" w:rsidP="00BE2B72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80"/>
        </w:tabs>
        <w:spacing w:line="240" w:lineRule="auto"/>
        <w:ind w:left="567" w:firstLine="0"/>
        <w:jc w:val="thaiDistribute"/>
        <w:rPr>
          <w:rFonts w:ascii="Angsana New" w:hAnsi="Angsana New"/>
          <w:sz w:val="30"/>
          <w:szCs w:val="30"/>
        </w:rPr>
      </w:pPr>
      <w:r w:rsidRPr="006F17B8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6F17B8">
        <w:rPr>
          <w:rFonts w:ascii="Angsana New" w:hAnsi="Angsana New"/>
          <w:sz w:val="30"/>
          <w:szCs w:val="30"/>
        </w:rPr>
        <w:t>2</w:t>
      </w:r>
      <w:r w:rsidR="006F17B8">
        <w:rPr>
          <w:rFonts w:ascii="Angsana New" w:hAnsi="Angsana New"/>
          <w:sz w:val="30"/>
          <w:szCs w:val="30"/>
          <w:cs/>
        </w:rPr>
        <w:tab/>
      </w:r>
      <w:r w:rsidRPr="000B0EF3">
        <w:rPr>
          <w:rFonts w:ascii="Angsana New" w:hAnsi="Angsana New"/>
          <w:sz w:val="30"/>
          <w:szCs w:val="30"/>
          <w:cs/>
        </w:rPr>
        <w:t>บริการด้านการพิมพ์</w:t>
      </w:r>
    </w:p>
    <w:p w14:paraId="6CB75712" w14:textId="77777777" w:rsidR="0073416E" w:rsidRPr="000B0EF3" w:rsidRDefault="0073416E" w:rsidP="00BE2B72">
      <w:pPr>
        <w:numPr>
          <w:ilvl w:val="0"/>
          <w:numId w:val="19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80"/>
        </w:tabs>
        <w:spacing w:line="240" w:lineRule="auto"/>
        <w:ind w:left="567" w:firstLine="0"/>
        <w:jc w:val="thaiDistribute"/>
        <w:rPr>
          <w:rFonts w:ascii="Angsana New" w:hAnsi="Angsana New"/>
          <w:sz w:val="30"/>
          <w:szCs w:val="30"/>
        </w:rPr>
      </w:pPr>
      <w:r w:rsidRPr="006F17B8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6F17B8">
        <w:rPr>
          <w:rFonts w:ascii="Angsana New" w:hAnsi="Angsana New"/>
          <w:sz w:val="30"/>
          <w:szCs w:val="30"/>
        </w:rPr>
        <w:t>3</w:t>
      </w:r>
      <w:r w:rsidR="006F17B8">
        <w:rPr>
          <w:rFonts w:ascii="Angsana New" w:hAnsi="Angsana New"/>
          <w:sz w:val="30"/>
          <w:szCs w:val="30"/>
          <w:cs/>
        </w:rPr>
        <w:tab/>
      </w:r>
      <w:r w:rsidRPr="000B0EF3">
        <w:rPr>
          <w:rFonts w:ascii="Angsana New" w:hAnsi="Angsana New"/>
          <w:sz w:val="30"/>
          <w:szCs w:val="30"/>
          <w:cs/>
        </w:rPr>
        <w:t>สื่อการศึกษาและบันเทิง</w:t>
      </w:r>
    </w:p>
    <w:p w14:paraId="50943F94" w14:textId="77777777" w:rsidR="0073416E" w:rsidRPr="000B0EF3" w:rsidRDefault="0073416E" w:rsidP="00BE2B72">
      <w:pPr>
        <w:numPr>
          <w:ilvl w:val="0"/>
          <w:numId w:val="2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80"/>
        </w:tabs>
        <w:spacing w:line="240" w:lineRule="auto"/>
        <w:ind w:left="567" w:firstLine="0"/>
        <w:jc w:val="thaiDistribute"/>
        <w:rPr>
          <w:rFonts w:ascii="Angsana New" w:hAnsi="Angsana New"/>
          <w:sz w:val="30"/>
          <w:szCs w:val="30"/>
        </w:rPr>
      </w:pPr>
      <w:r w:rsidRPr="006F17B8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6F17B8">
        <w:rPr>
          <w:rFonts w:ascii="Angsana New" w:hAnsi="Angsana New"/>
          <w:sz w:val="30"/>
          <w:szCs w:val="30"/>
        </w:rPr>
        <w:t>4</w:t>
      </w:r>
      <w:r w:rsidRPr="000B0EF3">
        <w:rPr>
          <w:rFonts w:ascii="Angsana New" w:hAnsi="Angsana New"/>
          <w:i/>
          <w:iCs/>
          <w:sz w:val="30"/>
          <w:szCs w:val="30"/>
          <w:cs/>
        </w:rPr>
        <w:tab/>
      </w:r>
      <w:r w:rsidRPr="000B0EF3">
        <w:rPr>
          <w:rFonts w:ascii="Angsana New" w:hAnsi="Angsana New"/>
          <w:sz w:val="30"/>
          <w:szCs w:val="30"/>
          <w:cs/>
        </w:rPr>
        <w:t>สื่อกระจายภาพและเสียงและสื่อสมัยใหม่</w:t>
      </w:r>
    </w:p>
    <w:p w14:paraId="6257FC49" w14:textId="77777777" w:rsidR="0073416E" w:rsidRDefault="0073416E" w:rsidP="00BE2B72">
      <w:pPr>
        <w:numPr>
          <w:ilvl w:val="0"/>
          <w:numId w:val="2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80"/>
        </w:tabs>
        <w:spacing w:line="240" w:lineRule="auto"/>
        <w:ind w:left="567" w:firstLine="0"/>
        <w:jc w:val="thaiDistribute"/>
        <w:rPr>
          <w:rFonts w:ascii="Angsana New" w:hAnsi="Angsana New"/>
          <w:sz w:val="30"/>
          <w:szCs w:val="30"/>
          <w:cs/>
        </w:rPr>
      </w:pPr>
      <w:r w:rsidRPr="006F17B8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6F17B8">
        <w:rPr>
          <w:rFonts w:ascii="Angsana New" w:hAnsi="Angsana New"/>
          <w:sz w:val="30"/>
          <w:szCs w:val="30"/>
        </w:rPr>
        <w:t>5</w:t>
      </w:r>
      <w:r w:rsidRPr="000B0EF3">
        <w:rPr>
          <w:rFonts w:ascii="Angsana New" w:hAnsi="Angsana New"/>
          <w:sz w:val="30"/>
          <w:szCs w:val="30"/>
        </w:rPr>
        <w:t xml:space="preserve"> </w:t>
      </w:r>
      <w:r w:rsidRPr="000B0EF3">
        <w:rPr>
          <w:rFonts w:ascii="Angsana New" w:hAnsi="Angsana New"/>
          <w:sz w:val="30"/>
          <w:szCs w:val="30"/>
          <w:cs/>
        </w:rPr>
        <w:tab/>
        <w:t>อื่นๆ</w:t>
      </w:r>
    </w:p>
    <w:p w14:paraId="64766F75" w14:textId="77777777" w:rsidR="0073416E" w:rsidRPr="00E93FD2" w:rsidRDefault="0073416E" w:rsidP="00990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</w:p>
    <w:p w14:paraId="2E9ECDC5" w14:textId="77777777" w:rsidR="0073416E" w:rsidRDefault="0073416E" w:rsidP="00990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E21B45">
        <w:rPr>
          <w:rFonts w:ascii="AngsanaUPC" w:hAnsi="AngsanaUPC" w:cs="AngsanaUPC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</w:t>
      </w:r>
      <w:r w:rsidR="00A139FD">
        <w:rPr>
          <w:rFonts w:ascii="AngsanaUPC" w:hAnsi="AngsanaUPC" w:cs="AngsanaUPC"/>
          <w:sz w:val="30"/>
          <w:szCs w:val="30"/>
        </w:rPr>
        <w:t xml:space="preserve">             </w:t>
      </w:r>
      <w:r w:rsidRPr="00E21B45">
        <w:rPr>
          <w:rFonts w:ascii="AngsanaUPC" w:hAnsi="AngsanaUPC" w:cs="AngsanaUPC"/>
          <w:sz w:val="30"/>
          <w:szCs w:val="30"/>
          <w:cs/>
        </w:rPr>
        <w:t>ด้านการดำเนินงานของกลุ่มบริษัท</w:t>
      </w:r>
      <w:r>
        <w:rPr>
          <w:rFonts w:ascii="AngsanaUPC" w:hAnsi="AngsanaUPC" w:cs="AngsanaUPC"/>
          <w:sz w:val="30"/>
          <w:szCs w:val="30"/>
        </w:rPr>
        <w:t xml:space="preserve"> </w:t>
      </w:r>
      <w:r w:rsidRPr="00E21B45">
        <w:rPr>
          <w:rFonts w:ascii="AngsanaUPC" w:hAnsi="AngsanaUPC" w:cs="AngsanaUPC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</w:t>
      </w:r>
      <w:r>
        <w:rPr>
          <w:rFonts w:ascii="AngsanaUPC" w:hAnsi="AngsanaUPC" w:cs="AngsanaUPC"/>
          <w:sz w:val="30"/>
          <w:szCs w:val="30"/>
        </w:rPr>
        <w:t xml:space="preserve">                     </w:t>
      </w:r>
      <w:r w:rsidRPr="00E21B45">
        <w:rPr>
          <w:rFonts w:ascii="AngsanaUPC" w:hAnsi="AngsanaUPC" w:cs="AngsanaUPC"/>
          <w:sz w:val="30"/>
          <w:szCs w:val="30"/>
          <w:cs/>
        </w:rPr>
        <w:t>ในอุตสาหกรรมเดียวกัน</w:t>
      </w:r>
    </w:p>
    <w:p w14:paraId="1D48D87C" w14:textId="77777777" w:rsidR="00013945" w:rsidRPr="00BC3D04" w:rsidRDefault="00013945" w:rsidP="00707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color w:val="FFFFFF"/>
          <w:sz w:val="30"/>
          <w:szCs w:val="30"/>
        </w:rPr>
        <w:sectPr w:rsidR="00013945" w:rsidRPr="00BC3D04" w:rsidSect="00621170"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14:paraId="0EA5BF54" w14:textId="77777777" w:rsidR="00D17040" w:rsidRPr="001F349D" w:rsidRDefault="00D04BFB" w:rsidP="00990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เกี่ยวกับ</w:t>
      </w:r>
      <w:r w:rsidR="00D17040" w:rsidRPr="001F349D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</w:t>
      </w:r>
      <w:r w:rsidR="00630618" w:rsidRPr="001F349D">
        <w:rPr>
          <w:rFonts w:ascii="Angsana New" w:hAnsi="Angsana New"/>
          <w:b/>
          <w:bCs/>
          <w:i/>
          <w:iCs/>
          <w:sz w:val="30"/>
          <w:szCs w:val="30"/>
          <w:cs/>
        </w:rPr>
        <w:t>ที่รายงาน</w:t>
      </w:r>
    </w:p>
    <w:p w14:paraId="07A9A86D" w14:textId="77777777" w:rsidR="00FD7C85" w:rsidRPr="005E797A" w:rsidRDefault="00FA404B" w:rsidP="00D04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"/>
          <w:szCs w:val="2"/>
        </w:rPr>
      </w:pPr>
      <w:r w:rsidRPr="001F349D"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tbl>
      <w:tblPr>
        <w:tblW w:w="1468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610"/>
        <w:gridCol w:w="850"/>
        <w:gridCol w:w="170"/>
        <w:gridCol w:w="850"/>
        <w:gridCol w:w="170"/>
        <w:gridCol w:w="850"/>
        <w:gridCol w:w="170"/>
        <w:gridCol w:w="850"/>
        <w:gridCol w:w="170"/>
        <w:gridCol w:w="850"/>
        <w:gridCol w:w="170"/>
        <w:gridCol w:w="850"/>
        <w:gridCol w:w="170"/>
        <w:gridCol w:w="850"/>
        <w:gridCol w:w="170"/>
        <w:gridCol w:w="850"/>
        <w:gridCol w:w="170"/>
        <w:gridCol w:w="850"/>
        <w:gridCol w:w="170"/>
        <w:gridCol w:w="850"/>
        <w:gridCol w:w="170"/>
        <w:gridCol w:w="850"/>
        <w:gridCol w:w="170"/>
        <w:gridCol w:w="850"/>
      </w:tblGrid>
      <w:tr w:rsidR="00C001BA" w:rsidRPr="001F349D" w14:paraId="735FBC11" w14:textId="77777777" w:rsidTr="00FA5670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F05D6" w14:textId="77777777" w:rsidR="00C001BA" w:rsidRPr="00BD6C56" w:rsidRDefault="00C001B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8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F7FAAF9" w14:textId="77777777" w:rsidR="00C001BA" w:rsidRPr="00BD6C56" w:rsidRDefault="00C001B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6C56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สิ่งพิมพ์และโฆษณา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FCEF031" w14:textId="77777777" w:rsidR="00C001BA" w:rsidRPr="00BD6C56" w:rsidRDefault="00C001B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8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0E16A8F" w14:textId="77777777" w:rsidR="00C001BA" w:rsidRPr="00BD6C56" w:rsidRDefault="00C001B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6C56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บริการด้านการพิมพ์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2C1B2DC" w14:textId="77777777" w:rsidR="00C001BA" w:rsidRPr="00BD6C56" w:rsidRDefault="00C001B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8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BF783A1" w14:textId="77777777" w:rsidR="00C001BA" w:rsidRPr="00BD6C56" w:rsidRDefault="00C001B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BD6C56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สื่อการศึกษาและ</w:t>
            </w:r>
          </w:p>
          <w:p w14:paraId="21819766" w14:textId="77777777" w:rsidR="00C001BA" w:rsidRPr="00BD6C56" w:rsidRDefault="00C001B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6C56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บันเทิง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399EAB7" w14:textId="77777777" w:rsidR="00C001BA" w:rsidRPr="00BD6C56" w:rsidRDefault="00C001B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8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2CE2CF9" w14:textId="77777777" w:rsidR="00C001BA" w:rsidRPr="00BD6C56" w:rsidRDefault="00C001B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BD6C56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สื่อกระจายภาพและเสียงและสื่อสมัยใหม่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AA012A9" w14:textId="77777777" w:rsidR="00C001BA" w:rsidRPr="00BD6C56" w:rsidRDefault="00C001B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8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9F8E52A" w14:textId="77777777" w:rsidR="00C001BA" w:rsidRPr="00BD6C56" w:rsidRDefault="00FF3693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6C56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อื่น</w:t>
            </w:r>
            <w:r w:rsidR="00C001BA" w:rsidRPr="00BD6C56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ๆ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C7C5B32" w14:textId="77777777" w:rsidR="00C001BA" w:rsidRPr="00BD6C56" w:rsidRDefault="00C001B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8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9C345F6" w14:textId="77777777" w:rsidR="00C001BA" w:rsidRPr="00BD6C56" w:rsidRDefault="00C001B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6C56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C001BA" w:rsidRPr="001F349D" w14:paraId="1CE4AEF0" w14:textId="77777777" w:rsidTr="00FA5670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EBFE1" w14:textId="77777777" w:rsidR="00C001BA" w:rsidRPr="00BD6C56" w:rsidRDefault="00C001B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2D3DD33" w14:textId="77777777" w:rsidR="00C001BA" w:rsidRPr="00BD6C56" w:rsidRDefault="008645A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6C56">
              <w:rPr>
                <w:rFonts w:ascii="Angsana New" w:hAnsi="Angsana New"/>
                <w:color w:val="000000"/>
                <w:sz w:val="22"/>
                <w:szCs w:val="22"/>
              </w:rPr>
              <w:t>2560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4D9CBC9" w14:textId="77777777" w:rsidR="00C001BA" w:rsidRPr="00BD6C56" w:rsidRDefault="00C001B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26BCB31" w14:textId="77777777" w:rsidR="00C001BA" w:rsidRPr="00BD6C56" w:rsidRDefault="00C67D13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6C56">
              <w:rPr>
                <w:rFonts w:ascii="Angsana New" w:hAnsi="Angsana New"/>
                <w:color w:val="000000"/>
                <w:sz w:val="22"/>
                <w:szCs w:val="22"/>
              </w:rPr>
              <w:t>2559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C5EE33A" w14:textId="77777777" w:rsidR="00C001BA" w:rsidRPr="00BD6C56" w:rsidRDefault="00C001B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F400C67" w14:textId="77777777" w:rsidR="00C001BA" w:rsidRPr="00BD6C56" w:rsidRDefault="008645A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6C56">
              <w:rPr>
                <w:rFonts w:ascii="Angsana New" w:hAnsi="Angsana New"/>
                <w:color w:val="000000"/>
                <w:sz w:val="22"/>
                <w:szCs w:val="22"/>
              </w:rPr>
              <w:t>2560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7288735" w14:textId="77777777" w:rsidR="00C001BA" w:rsidRPr="00BD6C56" w:rsidRDefault="00C001B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8D7FA82" w14:textId="77777777" w:rsidR="00C001BA" w:rsidRPr="00BD6C56" w:rsidRDefault="00C67D13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6C56">
              <w:rPr>
                <w:rFonts w:ascii="Angsana New" w:hAnsi="Angsana New"/>
                <w:color w:val="000000"/>
                <w:sz w:val="22"/>
                <w:szCs w:val="22"/>
              </w:rPr>
              <w:t>2559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0B2299D" w14:textId="77777777" w:rsidR="00C001BA" w:rsidRPr="00BD6C56" w:rsidRDefault="00C001B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DF34474" w14:textId="77777777" w:rsidR="00C001BA" w:rsidRPr="00BD6C56" w:rsidRDefault="008645A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6C56">
              <w:rPr>
                <w:rFonts w:ascii="Angsana New" w:hAnsi="Angsana New"/>
                <w:color w:val="000000"/>
                <w:sz w:val="22"/>
                <w:szCs w:val="22"/>
              </w:rPr>
              <w:t>2560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895D681" w14:textId="77777777" w:rsidR="00C001BA" w:rsidRPr="00BD6C56" w:rsidRDefault="00C001B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752EDD4" w14:textId="77777777" w:rsidR="00C001BA" w:rsidRPr="00BD6C56" w:rsidRDefault="00C67D13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6C56">
              <w:rPr>
                <w:rFonts w:ascii="Angsana New" w:hAnsi="Angsana New"/>
                <w:color w:val="000000"/>
                <w:sz w:val="22"/>
                <w:szCs w:val="22"/>
              </w:rPr>
              <w:t>2559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37AA520" w14:textId="77777777" w:rsidR="00C001BA" w:rsidRPr="00BD6C56" w:rsidRDefault="00C001B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31D7E91" w14:textId="77777777" w:rsidR="00C001BA" w:rsidRPr="00BD6C56" w:rsidRDefault="008645A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6C56">
              <w:rPr>
                <w:rFonts w:ascii="Angsana New" w:hAnsi="Angsana New"/>
                <w:color w:val="000000"/>
                <w:sz w:val="22"/>
                <w:szCs w:val="22"/>
              </w:rPr>
              <w:t>2560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D8D2E28" w14:textId="77777777" w:rsidR="00C001BA" w:rsidRPr="00BD6C56" w:rsidRDefault="00C001B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C30982F" w14:textId="77777777" w:rsidR="00C001BA" w:rsidRPr="00BD6C56" w:rsidRDefault="00C67D13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6C56">
              <w:rPr>
                <w:rFonts w:ascii="Angsana New" w:hAnsi="Angsana New"/>
                <w:color w:val="000000"/>
                <w:sz w:val="22"/>
                <w:szCs w:val="22"/>
              </w:rPr>
              <w:t>2559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F4B3364" w14:textId="77777777" w:rsidR="00C001BA" w:rsidRPr="00BD6C56" w:rsidRDefault="00C001B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2FF67E3" w14:textId="77777777" w:rsidR="00C001BA" w:rsidRPr="00BD6C56" w:rsidRDefault="008645A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6C56">
              <w:rPr>
                <w:rFonts w:ascii="Angsana New" w:hAnsi="Angsana New"/>
                <w:color w:val="000000"/>
                <w:sz w:val="22"/>
                <w:szCs w:val="22"/>
              </w:rPr>
              <w:t>2560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B4119CC" w14:textId="77777777" w:rsidR="00C001BA" w:rsidRPr="00BD6C56" w:rsidRDefault="00C001B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B879900" w14:textId="77777777" w:rsidR="00C001BA" w:rsidRPr="00BD6C56" w:rsidRDefault="00C67D13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6C56">
              <w:rPr>
                <w:rFonts w:ascii="Angsana New" w:hAnsi="Angsana New"/>
                <w:color w:val="000000"/>
                <w:sz w:val="22"/>
                <w:szCs w:val="22"/>
              </w:rPr>
              <w:t>2559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C05726F" w14:textId="77777777" w:rsidR="00C001BA" w:rsidRPr="00BD6C56" w:rsidRDefault="00C001B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803F992" w14:textId="77777777" w:rsidR="00C001BA" w:rsidRPr="00BD6C56" w:rsidRDefault="008645A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6C56">
              <w:rPr>
                <w:rFonts w:ascii="Angsana New" w:hAnsi="Angsana New"/>
                <w:color w:val="000000"/>
                <w:sz w:val="22"/>
                <w:szCs w:val="22"/>
              </w:rPr>
              <w:t>2560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B8A2970" w14:textId="77777777" w:rsidR="00C001BA" w:rsidRPr="00BD6C56" w:rsidRDefault="00C001B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E646788" w14:textId="77777777" w:rsidR="00C001BA" w:rsidRPr="00BD6C56" w:rsidRDefault="00C67D13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6C56">
              <w:rPr>
                <w:rFonts w:ascii="Angsana New" w:hAnsi="Angsana New"/>
                <w:color w:val="000000"/>
                <w:sz w:val="22"/>
                <w:szCs w:val="22"/>
              </w:rPr>
              <w:t>2559</w:t>
            </w:r>
          </w:p>
        </w:tc>
      </w:tr>
      <w:tr w:rsidR="00C001BA" w:rsidRPr="001F349D" w14:paraId="6F4D743D" w14:textId="77777777" w:rsidTr="00FA5670">
        <w:trPr>
          <w:trHeight w:val="236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801A3" w14:textId="77777777" w:rsidR="00C001BA" w:rsidRPr="00BD6C56" w:rsidRDefault="00C001B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70" w:type="dxa"/>
            <w:gridSpan w:val="23"/>
            <w:tcBorders>
              <w:top w:val="nil"/>
              <w:left w:val="nil"/>
              <w:right w:val="nil"/>
            </w:tcBorders>
            <w:vAlign w:val="bottom"/>
          </w:tcPr>
          <w:p w14:paraId="10037288" w14:textId="77777777" w:rsidR="00C001BA" w:rsidRPr="00BD6C56" w:rsidRDefault="00C001B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6C56">
              <w:rPr>
                <w:rFonts w:ascii="Angsana New" w:hAnsi="Angsana New"/>
                <w:i/>
                <w:iCs/>
                <w:color w:val="000000"/>
                <w:sz w:val="22"/>
                <w:szCs w:val="22"/>
                <w:lang w:val="en-GB"/>
              </w:rPr>
              <w:t>(</w:t>
            </w:r>
            <w:r w:rsidRPr="00BD6C56">
              <w:rPr>
                <w:rFonts w:ascii="Angsana New" w:hAnsi="Angsana New"/>
                <w:i/>
                <w:iCs/>
                <w:color w:val="000000"/>
                <w:sz w:val="22"/>
                <w:szCs w:val="22"/>
                <w:cs/>
                <w:lang w:val="en-GB"/>
              </w:rPr>
              <w:t>พันบาท)</w:t>
            </w:r>
          </w:p>
        </w:tc>
      </w:tr>
      <w:tr w:rsidR="00C67D13" w:rsidRPr="001F349D" w14:paraId="3D35FE8C" w14:textId="77777777" w:rsidTr="00FA5670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14824" w14:textId="77777777" w:rsidR="00C67D13" w:rsidRPr="00BD6C56" w:rsidRDefault="00C67D13" w:rsidP="00F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6C56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9E949D8" w14:textId="07D86016" w:rsidR="00C67D13" w:rsidRPr="00BD6C56" w:rsidRDefault="00F56495" w:rsidP="007F21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713,522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5C2C938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CAE5CCE" w14:textId="12EACE63" w:rsidR="00C67D13" w:rsidRPr="00BD6C56" w:rsidRDefault="00F56495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867,551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82B4784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F637662" w14:textId="77777777" w:rsidR="00C67D13" w:rsidRPr="00BD6C56" w:rsidRDefault="00A92E64" w:rsidP="00FA404B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40,150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5C168DD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7E0C944" w14:textId="77777777" w:rsidR="00C67D13" w:rsidRPr="00BD6C56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60,141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5960D86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8917CA9" w14:textId="77777777" w:rsidR="00C67D13" w:rsidRPr="00BD6C56" w:rsidRDefault="007F2100" w:rsidP="007F21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119</w:t>
            </w:r>
            <w:r w:rsidR="00A92E64" w:rsidRPr="00BD6C56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BD6C56">
              <w:rPr>
                <w:rFonts w:ascii="Angsana New" w:hAnsi="Angsana New" w:cs="Angsana New"/>
                <w:szCs w:val="22"/>
                <w:lang w:bidi="th-TH"/>
              </w:rPr>
              <w:t>320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06834F7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8C4ABD6" w14:textId="77777777" w:rsidR="00C67D13" w:rsidRPr="00BD6C56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145,448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C013538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5635E37" w14:textId="54FC6DC0" w:rsidR="00C67D13" w:rsidRPr="00BD6C56" w:rsidRDefault="00F56495" w:rsidP="007F21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735,300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02238A7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BE41BE3" w14:textId="730B4B05" w:rsidR="00C67D13" w:rsidRPr="00BD6C56" w:rsidRDefault="00F56495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767,220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90E964D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FA8E2B6" w14:textId="77777777" w:rsidR="00C67D13" w:rsidRPr="00BD6C56" w:rsidRDefault="003857C8" w:rsidP="00FA404B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200,760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D0E38AF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5A15FE0" w14:textId="77777777" w:rsidR="00C67D13" w:rsidRPr="00BD6C56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181,308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AE7E718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D9971F1" w14:textId="15BE378A" w:rsidR="00C67D13" w:rsidRPr="00BD6C56" w:rsidRDefault="00F56495" w:rsidP="00FA404B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1,809,052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2B4E572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0D3176A" w14:textId="3D65606E" w:rsidR="00C67D13" w:rsidRPr="00BD6C56" w:rsidRDefault="00F56495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2,021,668</w:t>
            </w:r>
          </w:p>
        </w:tc>
      </w:tr>
      <w:tr w:rsidR="00C67D13" w:rsidRPr="001F349D" w14:paraId="5968BB1F" w14:textId="77777777" w:rsidTr="00FA5670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30DD0" w14:textId="77777777" w:rsidR="00C67D13" w:rsidRPr="00BD6C56" w:rsidRDefault="00C67D13" w:rsidP="00F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6C56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7E5B868" w14:textId="77777777" w:rsidR="00C67D13" w:rsidRPr="00BD6C56" w:rsidRDefault="00A92E64" w:rsidP="00FA404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87,765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2E0516F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2A0FF7E" w14:textId="77777777" w:rsidR="00C67D13" w:rsidRPr="00BD6C56" w:rsidRDefault="00C67D13" w:rsidP="00AF63F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129,048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5765B78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89FC423" w14:textId="77777777" w:rsidR="00C67D13" w:rsidRPr="00BD6C56" w:rsidRDefault="00A92E64" w:rsidP="00FA404B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157,090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4345FBD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849943B" w14:textId="77777777" w:rsidR="00C67D13" w:rsidRPr="00BD6C56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216,315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9C84240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2A2482C" w14:textId="77777777" w:rsidR="00C67D13" w:rsidRPr="00BD6C56" w:rsidRDefault="00A92E64" w:rsidP="00FA404B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15,372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6B79F4C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D66DBE2" w14:textId="77777777" w:rsidR="00C67D13" w:rsidRPr="00BD6C56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15,176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E0E4C8F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59BF387" w14:textId="77777777" w:rsidR="00C67D13" w:rsidRPr="00BD6C56" w:rsidRDefault="003857C8" w:rsidP="00FA404B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10,580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ADA32F9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FE24563" w14:textId="77777777" w:rsidR="00C67D13" w:rsidRPr="00BD6C56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7,347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68CB305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EBC884E" w14:textId="77777777" w:rsidR="00C67D13" w:rsidRPr="00BD6C56" w:rsidRDefault="003857C8" w:rsidP="00FA404B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80,832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1C5E8BD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07E4A50" w14:textId="77777777" w:rsidR="00C67D13" w:rsidRPr="00BD6C56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97,516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7F5CCFC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BC5A501" w14:textId="77777777" w:rsidR="00C67D13" w:rsidRPr="00BD6C56" w:rsidRDefault="003857C8" w:rsidP="00FA404B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351,639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857FFD1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2FDB07F" w14:textId="77777777" w:rsidR="00C67D13" w:rsidRPr="00BD6C56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465,402</w:t>
            </w:r>
          </w:p>
        </w:tc>
      </w:tr>
      <w:tr w:rsidR="00C67D13" w:rsidRPr="001F349D" w14:paraId="603FF644" w14:textId="77777777" w:rsidTr="00FA5670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F7CF1" w14:textId="77777777" w:rsidR="00C67D13" w:rsidRPr="00BD6C56" w:rsidRDefault="00C67D13" w:rsidP="00F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D6C56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C8EA84" w14:textId="77777777" w:rsidR="00C67D13" w:rsidRPr="0042481C" w:rsidRDefault="0042481C" w:rsidP="0042481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2481C">
              <w:rPr>
                <w:rFonts w:ascii="Angsana New" w:hAnsi="Angsana New" w:cs="Angsana New"/>
                <w:szCs w:val="22"/>
                <w:lang w:bidi="th-TH"/>
              </w:rPr>
              <w:t>19,670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57D98FEF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73B6B0" w14:textId="77777777" w:rsidR="00C67D13" w:rsidRPr="00BD6C56" w:rsidRDefault="00C67D13" w:rsidP="00AF63F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22,313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0234693D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B600D5" w14:textId="77777777" w:rsidR="00C67D13" w:rsidRPr="00BD6C56" w:rsidRDefault="00A92E64" w:rsidP="00FA404B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3,801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744AC3A5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4080BB" w14:textId="77777777" w:rsidR="00C67D13" w:rsidRPr="00BD6C56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5,923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0C978670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0D3DF2" w14:textId="77777777" w:rsidR="00C67D13" w:rsidRPr="00BD6C56" w:rsidRDefault="0042481C" w:rsidP="00820EE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16,205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130E3CCA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3EDCFD" w14:textId="77777777" w:rsidR="00C67D13" w:rsidRPr="00BD6C56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15,842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1AB093F4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28BA68" w14:textId="77777777" w:rsidR="00C67D13" w:rsidRPr="00BD6C56" w:rsidRDefault="007F2100" w:rsidP="00820EE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24</w:t>
            </w:r>
            <w:r w:rsidR="003857C8" w:rsidRPr="00BD6C56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BD6C56">
              <w:rPr>
                <w:rFonts w:ascii="Angsana New" w:hAnsi="Angsana New" w:cs="Angsana New"/>
                <w:szCs w:val="22"/>
                <w:lang w:bidi="th-TH"/>
              </w:rPr>
              <w:t>8</w:t>
            </w:r>
            <w:r w:rsidR="00820EE4" w:rsidRPr="00BD6C56">
              <w:rPr>
                <w:rFonts w:ascii="Angsana New" w:hAnsi="Angsana New" w:cs="Angsana New"/>
                <w:szCs w:val="22"/>
                <w:lang w:bidi="th-TH"/>
              </w:rPr>
              <w:t>77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4C83D530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966F1F" w14:textId="77777777" w:rsidR="00C67D13" w:rsidRPr="00BD6C56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18,924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3E32038E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BF2BD7" w14:textId="77777777" w:rsidR="00C67D13" w:rsidRPr="00BD6C56" w:rsidRDefault="003857C8" w:rsidP="00FA404B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16,719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04019500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BDD5D3" w14:textId="77777777" w:rsidR="00C67D13" w:rsidRPr="00BD6C56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21,668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4CC0DBAA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B7E4B2" w14:textId="77777777" w:rsidR="00C67D13" w:rsidRPr="00BD6C56" w:rsidRDefault="00283BAB" w:rsidP="00FA404B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81,272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32CD55A2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5B00F2" w14:textId="77777777" w:rsidR="00C67D13" w:rsidRPr="00BD6C56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84,670</w:t>
            </w:r>
          </w:p>
        </w:tc>
      </w:tr>
      <w:tr w:rsidR="00C67D13" w:rsidRPr="001F349D" w14:paraId="59CEB82E" w14:textId="77777777" w:rsidTr="00FA5670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76AF1" w14:textId="77777777" w:rsidR="00C67D13" w:rsidRPr="00BD6C56" w:rsidRDefault="00C67D13" w:rsidP="00F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D6C56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  <w:r w:rsidRPr="00BD6C56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รายได้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2E6A08" w14:textId="753137BF" w:rsidR="00C67D13" w:rsidRPr="00BD6C56" w:rsidRDefault="00F56495" w:rsidP="0042481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820,957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67D84" w14:textId="77777777" w:rsidR="00C67D13" w:rsidRPr="00BD6C56" w:rsidRDefault="00C67D13" w:rsidP="00FA404B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29E4CF" w14:textId="7C3487C7" w:rsidR="00C67D13" w:rsidRPr="00BD6C56" w:rsidRDefault="00F56495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1,018,912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B80FD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D02EB3" w14:textId="77777777" w:rsidR="00C67D13" w:rsidRPr="00BD6C56" w:rsidRDefault="00A92E64" w:rsidP="00FA404B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201,041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C32C3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54435A" w14:textId="77777777" w:rsidR="00C67D13" w:rsidRPr="00BD6C56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282,379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8855F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1177C3" w14:textId="77777777" w:rsidR="00C67D13" w:rsidRPr="00BD6C56" w:rsidRDefault="0042481C" w:rsidP="007F21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150,897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C3D33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347A56" w14:textId="77777777" w:rsidR="00C67D13" w:rsidRPr="00BD6C56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176,466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6008C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8FC364" w14:textId="0649E4FE" w:rsidR="00C67D13" w:rsidRPr="00BD6C56" w:rsidRDefault="00F56495" w:rsidP="007F21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770,757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7A693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CE27AC" w14:textId="5BE295F3" w:rsidR="00C67D13" w:rsidRPr="00BD6C56" w:rsidRDefault="00F56495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793,491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4DC42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12A399" w14:textId="77777777" w:rsidR="00C67D13" w:rsidRPr="00BD6C56" w:rsidRDefault="003857C8" w:rsidP="00FA404B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298,311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AF356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F5DA0B" w14:textId="77777777" w:rsidR="00C67D13" w:rsidRPr="00BD6C56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300,492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AD3DC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5E4CB4" w14:textId="666C853F" w:rsidR="00C67D13" w:rsidRPr="00BD6C56" w:rsidRDefault="00F56495" w:rsidP="00FA404B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2,241,963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16E8F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EB1D45" w14:textId="6C40AD7B" w:rsidR="00C67D13" w:rsidRPr="00BD6C56" w:rsidRDefault="00F56495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2,571,740</w:t>
            </w:r>
          </w:p>
        </w:tc>
      </w:tr>
      <w:tr w:rsidR="00C67D13" w:rsidRPr="001F349D" w14:paraId="24613169" w14:textId="77777777" w:rsidTr="00FA5670">
        <w:trPr>
          <w:trHeight w:val="13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CADED" w14:textId="77777777" w:rsidR="00C67D13" w:rsidRPr="00BD6C56" w:rsidRDefault="00C67D13" w:rsidP="00F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C29488B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0E877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773139D" w14:textId="77777777" w:rsidR="00C67D13" w:rsidRPr="00BD6C56" w:rsidRDefault="00C67D13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46DF1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EBA6C6C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E5C13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D7F33DF" w14:textId="77777777" w:rsidR="00C67D13" w:rsidRPr="00BD6C56" w:rsidRDefault="00C67D13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5CC3A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7A89B39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79E7F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E6817DF" w14:textId="77777777" w:rsidR="00C67D13" w:rsidRPr="00BD6C56" w:rsidRDefault="00C67D13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8A685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BC9145B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ED14E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5508D0D" w14:textId="77777777" w:rsidR="00C67D13" w:rsidRPr="00BD6C56" w:rsidRDefault="00C67D13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02555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DE50039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67C74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C21176C" w14:textId="77777777" w:rsidR="00C67D13" w:rsidRPr="00BD6C56" w:rsidRDefault="00C67D13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C8DA9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72356F2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B77DB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5C1BC49" w14:textId="77777777" w:rsidR="00C67D13" w:rsidRPr="00BD6C56" w:rsidRDefault="00C67D13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820EE4" w:rsidRPr="002825D9" w14:paraId="554ABDD2" w14:textId="77777777" w:rsidTr="00FA5670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B1617C" w14:textId="77777777" w:rsidR="00820EE4" w:rsidRPr="00BD6C56" w:rsidRDefault="00820EE4" w:rsidP="0064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6C56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 xml:space="preserve">กำไร (ขาดทุน) </w:t>
            </w:r>
            <w:r w:rsidRPr="00BD6C56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ก่อนภาษี</w:t>
            </w:r>
            <w:r w:rsidRPr="00BD6C5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เงินได้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F5B1CF" w14:textId="0D10B62A" w:rsidR="00820EE4" w:rsidRPr="00BD6C56" w:rsidRDefault="00F56495" w:rsidP="008F06C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(332,28</w:t>
            </w:r>
            <w:r w:rsidR="00E73BFD">
              <w:rPr>
                <w:rFonts w:ascii="Angsana New" w:hAnsi="Angsana New" w:cs="Angsana New"/>
                <w:szCs w:val="22"/>
                <w:lang w:bidi="th-TH"/>
              </w:rPr>
              <w:t>6</w:t>
            </w:r>
            <w:r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6B30AEB" w14:textId="77777777" w:rsidR="00820EE4" w:rsidRPr="00BD6C56" w:rsidRDefault="00820EE4" w:rsidP="0064716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B6C677" w14:textId="23F2B8F9" w:rsidR="00820EE4" w:rsidRPr="00BD6C56" w:rsidRDefault="00F56495" w:rsidP="0064716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(270,625)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7E8AF0D" w14:textId="77777777" w:rsidR="00820EE4" w:rsidRPr="00BD6C56" w:rsidRDefault="00820EE4" w:rsidP="0064716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906E2C" w14:textId="77777777" w:rsidR="00820EE4" w:rsidRPr="00BD6C56" w:rsidRDefault="00820EE4" w:rsidP="0064716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(13,868)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3DF6FEB" w14:textId="77777777" w:rsidR="00820EE4" w:rsidRPr="00BD6C56" w:rsidRDefault="00820EE4" w:rsidP="0064716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D54D5B" w14:textId="77777777" w:rsidR="00820EE4" w:rsidRPr="00BD6C56" w:rsidRDefault="00820EE4" w:rsidP="00010EB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21,398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B0584BD" w14:textId="77777777" w:rsidR="00820EE4" w:rsidRPr="00BD6C56" w:rsidRDefault="00820EE4" w:rsidP="0064716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C1F09E" w14:textId="77777777" w:rsidR="00820EE4" w:rsidRPr="00BD6C56" w:rsidRDefault="00820EE4" w:rsidP="008B47D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16,235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438D2D0" w14:textId="77777777" w:rsidR="00820EE4" w:rsidRPr="00BD6C56" w:rsidRDefault="00820EE4" w:rsidP="008B47D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FC4150" w14:textId="77777777" w:rsidR="00820EE4" w:rsidRPr="00BD6C56" w:rsidRDefault="00820EE4" w:rsidP="0064716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(197,494)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2628C67" w14:textId="77777777" w:rsidR="00820EE4" w:rsidRPr="00BD6C56" w:rsidRDefault="00820EE4" w:rsidP="0064716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B12C4E" w14:textId="31AEED2B" w:rsidR="00820EE4" w:rsidRPr="00BD6C56" w:rsidRDefault="008F06CB" w:rsidP="008F06C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(1,970,</w:t>
            </w:r>
            <w:r w:rsidR="00F56495">
              <w:rPr>
                <w:rFonts w:ascii="Angsana New" w:hAnsi="Angsana New" w:cs="Angsana New"/>
                <w:szCs w:val="22"/>
                <w:lang w:bidi="th-TH"/>
              </w:rPr>
              <w:t>002</w:t>
            </w:r>
            <w:r w:rsidR="00820EE4" w:rsidRPr="00BD6C56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CFD5A7D" w14:textId="77777777" w:rsidR="00820EE4" w:rsidRPr="00BD6C56" w:rsidRDefault="00820EE4" w:rsidP="0064716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85696A" w14:textId="1ECD53C1" w:rsidR="00820EE4" w:rsidRPr="00BD6C56" w:rsidRDefault="007745D0" w:rsidP="0064716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(669,</w:t>
            </w:r>
            <w:r w:rsidR="00F56495">
              <w:rPr>
                <w:rFonts w:ascii="Angsana New" w:hAnsi="Angsana New" w:cs="Angsana New"/>
                <w:szCs w:val="22"/>
                <w:lang w:bidi="th-TH"/>
              </w:rPr>
              <w:t>596</w:t>
            </w:r>
            <w:r w:rsidR="00820EE4" w:rsidRPr="00BD6C56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F29F906" w14:textId="77777777" w:rsidR="00820EE4" w:rsidRPr="00BD6C56" w:rsidRDefault="00820EE4" w:rsidP="0064716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433C23" w14:textId="77777777" w:rsidR="00820EE4" w:rsidRPr="00BD6C56" w:rsidRDefault="00722068" w:rsidP="0064716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(54,334</w:t>
            </w:r>
            <w:r w:rsidR="00820EE4" w:rsidRPr="00BD6C56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666E65B" w14:textId="77777777" w:rsidR="00820EE4" w:rsidRPr="00BD6C56" w:rsidRDefault="00820EE4" w:rsidP="0064716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9FEA28" w14:textId="77777777" w:rsidR="00820EE4" w:rsidRPr="00BD6C56" w:rsidRDefault="00820EE4" w:rsidP="0064716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(44,606)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5E6C3BD" w14:textId="77777777" w:rsidR="00820EE4" w:rsidRPr="00BD6C56" w:rsidRDefault="00820EE4" w:rsidP="0064716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F0273E" w14:textId="4612D161" w:rsidR="00820EE4" w:rsidRPr="00BD6C56" w:rsidRDefault="00433AAE" w:rsidP="00433AA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="00F56495">
              <w:rPr>
                <w:rFonts w:ascii="Angsana New" w:hAnsi="Angsana New" w:cs="Angsana New"/>
                <w:szCs w:val="22"/>
                <w:lang w:bidi="th-TH"/>
              </w:rPr>
              <w:t>2,354,255</w:t>
            </w:r>
            <w:r w:rsidR="00820EE4" w:rsidRPr="00BD6C56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81E397D" w14:textId="77777777" w:rsidR="00820EE4" w:rsidRPr="00BD6C56" w:rsidRDefault="00820EE4" w:rsidP="0064716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901A39" w14:textId="5AF74DE7" w:rsidR="00820EE4" w:rsidRPr="00BD6C56" w:rsidRDefault="007745D0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="00F56495">
              <w:rPr>
                <w:rFonts w:ascii="Angsana New" w:hAnsi="Angsana New" w:cs="Angsana New"/>
                <w:szCs w:val="22"/>
                <w:lang w:bidi="th-TH"/>
              </w:rPr>
              <w:t>1,160,923</w:t>
            </w:r>
            <w:r w:rsidR="00820EE4" w:rsidRPr="00BD6C56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</w:tr>
      <w:tr w:rsidR="00820EE4" w:rsidRPr="002825D9" w14:paraId="7A3A36C7" w14:textId="77777777" w:rsidTr="00FA5670">
        <w:trPr>
          <w:trHeight w:val="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60F536" w14:textId="77777777" w:rsidR="00820EE4" w:rsidRPr="00BD6C56" w:rsidRDefault="00820EE4" w:rsidP="0064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5ABDCE1" w14:textId="77777777" w:rsidR="00820EE4" w:rsidRPr="00BD6C56" w:rsidRDefault="00820EE4" w:rsidP="0064716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D45696D" w14:textId="77777777" w:rsidR="00820EE4" w:rsidRPr="00BD6C56" w:rsidRDefault="00820EE4" w:rsidP="0064716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AEA2B3B" w14:textId="77777777" w:rsidR="00820EE4" w:rsidRPr="00BD6C56" w:rsidRDefault="00820EE4" w:rsidP="0064716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489257D" w14:textId="77777777" w:rsidR="00820EE4" w:rsidRPr="00BD6C56" w:rsidRDefault="00820EE4" w:rsidP="0064716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C7008F3" w14:textId="77777777" w:rsidR="00820EE4" w:rsidRPr="00BD6C56" w:rsidRDefault="00820EE4" w:rsidP="0064716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1141244" w14:textId="77777777" w:rsidR="00820EE4" w:rsidRPr="00BD6C56" w:rsidRDefault="00820EE4" w:rsidP="0064716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A0D9930" w14:textId="77777777" w:rsidR="00820EE4" w:rsidRPr="00BD6C56" w:rsidRDefault="00820EE4" w:rsidP="0064716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6BAA226" w14:textId="77777777" w:rsidR="00820EE4" w:rsidRPr="00BD6C56" w:rsidRDefault="00820EE4" w:rsidP="0064716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0EB723B" w14:textId="77777777" w:rsidR="00820EE4" w:rsidRPr="00BD6C56" w:rsidRDefault="00820EE4" w:rsidP="0064716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38A26E2" w14:textId="77777777" w:rsidR="00820EE4" w:rsidRPr="00BD6C56" w:rsidRDefault="00820EE4" w:rsidP="0064716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602AA0F" w14:textId="77777777" w:rsidR="00820EE4" w:rsidRPr="00BD6C56" w:rsidRDefault="00820EE4" w:rsidP="0064716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F42C1F5" w14:textId="77777777" w:rsidR="00820EE4" w:rsidRPr="00BD6C56" w:rsidRDefault="00820EE4" w:rsidP="0064716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F17E344" w14:textId="77777777" w:rsidR="00820EE4" w:rsidRPr="00BD6C56" w:rsidRDefault="00820EE4" w:rsidP="0064716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2768CEF" w14:textId="77777777" w:rsidR="00820EE4" w:rsidRPr="00BD6C56" w:rsidRDefault="00820EE4" w:rsidP="0064716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9096F82" w14:textId="77777777" w:rsidR="00820EE4" w:rsidRPr="00BD6C56" w:rsidRDefault="00820EE4" w:rsidP="0064716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A07C165" w14:textId="77777777" w:rsidR="00820EE4" w:rsidRPr="00BD6C56" w:rsidRDefault="00820EE4" w:rsidP="0064716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692FA24" w14:textId="77777777" w:rsidR="00820EE4" w:rsidRPr="00BD6C56" w:rsidRDefault="00820EE4" w:rsidP="0064716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F92DE44" w14:textId="77777777" w:rsidR="00820EE4" w:rsidRPr="00BD6C56" w:rsidRDefault="00820EE4" w:rsidP="0064716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065B077" w14:textId="77777777" w:rsidR="00820EE4" w:rsidRPr="00BD6C56" w:rsidRDefault="00820EE4" w:rsidP="0064716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82FB64C" w14:textId="77777777" w:rsidR="00820EE4" w:rsidRPr="00BD6C56" w:rsidRDefault="00820EE4" w:rsidP="0064716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9715F20" w14:textId="77777777" w:rsidR="00820EE4" w:rsidRPr="00BD6C56" w:rsidRDefault="00820EE4" w:rsidP="0064716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D5AF61C" w14:textId="77777777" w:rsidR="00820EE4" w:rsidRPr="00BD6C56" w:rsidRDefault="00820EE4" w:rsidP="0064716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5A085D0" w14:textId="77777777" w:rsidR="00820EE4" w:rsidRPr="00BD6C56" w:rsidRDefault="00820EE4" w:rsidP="0064716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</w:tr>
      <w:tr w:rsidR="00C67D13" w:rsidRPr="001F349D" w14:paraId="739C2A91" w14:textId="77777777" w:rsidTr="00FA5670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475AB" w14:textId="77777777" w:rsidR="00C67D13" w:rsidRPr="00BD6C56" w:rsidRDefault="00C67D13" w:rsidP="00F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D6C5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132E0E3" w14:textId="77777777" w:rsidR="00C67D13" w:rsidRPr="00BD6C56" w:rsidRDefault="003857C8" w:rsidP="00FA404B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5</w:t>
            </w:r>
            <w:r w:rsidR="00820EE4" w:rsidRPr="00BD6C56">
              <w:rPr>
                <w:rFonts w:ascii="Angsana New" w:hAnsi="Angsana New" w:cs="Angsana New"/>
                <w:szCs w:val="22"/>
                <w:lang w:bidi="th-TH"/>
              </w:rPr>
              <w:t>8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7EA2E0B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DF54413" w14:textId="77777777" w:rsidR="00C67D13" w:rsidRPr="00BD6C56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90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5414BD7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5076720" w14:textId="77777777" w:rsidR="00C67D13" w:rsidRPr="00BD6C56" w:rsidRDefault="003857C8" w:rsidP="00FA404B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80BFF4E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F4E3484" w14:textId="77777777" w:rsidR="00C67D13" w:rsidRPr="00BD6C56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6419C58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E17C77E" w14:textId="77777777" w:rsidR="00C67D13" w:rsidRPr="00BD6C56" w:rsidRDefault="0042481C" w:rsidP="0046435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6,021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14CF959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106BD99" w14:textId="77777777" w:rsidR="00C67D13" w:rsidRPr="00BD6C56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8,893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AA4707F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17C90C6" w14:textId="77777777" w:rsidR="00C67D13" w:rsidRPr="00BD6C56" w:rsidRDefault="0042481C" w:rsidP="0046435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2,48</w:t>
            </w:r>
            <w:r w:rsidR="00464354" w:rsidRPr="00BD6C56">
              <w:rPr>
                <w:rFonts w:ascii="Angsana New" w:hAnsi="Angsana New" w:cs="Angsana New"/>
                <w:szCs w:val="22"/>
                <w:lang w:bidi="th-TH"/>
              </w:rPr>
              <w:t>0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2CAF790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F881E10" w14:textId="77777777" w:rsidR="00C67D13" w:rsidRPr="00BD6C56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13,431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3F621FB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4826FAE" w14:textId="77777777" w:rsidR="00C67D13" w:rsidRPr="00BD6C56" w:rsidRDefault="003857C8" w:rsidP="00FA404B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126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B03235B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27015ED" w14:textId="77777777" w:rsidR="00C67D13" w:rsidRPr="00BD6C56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188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10603F6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ED2A631" w14:textId="77777777" w:rsidR="00C67D13" w:rsidRPr="00BD6C56" w:rsidRDefault="00283BAB" w:rsidP="0046435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8,686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23E9DFC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73FBF56" w14:textId="77777777" w:rsidR="00C67D13" w:rsidRPr="00BD6C56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22,604</w:t>
            </w:r>
          </w:p>
        </w:tc>
      </w:tr>
      <w:tr w:rsidR="00820EE4" w:rsidRPr="001F349D" w14:paraId="6F6D0682" w14:textId="77777777" w:rsidTr="00FA5670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A0532" w14:textId="77777777" w:rsidR="00820EE4" w:rsidRPr="00BD6C56" w:rsidRDefault="00820EE4" w:rsidP="0082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D6C5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6462735" w14:textId="77777777" w:rsidR="00820EE4" w:rsidRPr="00BD6C56" w:rsidRDefault="00281D0A" w:rsidP="00820EE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(112,90</w:t>
            </w: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>8</w:t>
            </w:r>
            <w:r w:rsidR="00820EE4" w:rsidRPr="00BD6C56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C5AE023" w14:textId="77777777" w:rsidR="00820EE4" w:rsidRPr="00BD6C56" w:rsidRDefault="00820EE4" w:rsidP="0082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5558E48" w14:textId="77777777" w:rsidR="00820EE4" w:rsidRPr="00BD6C56" w:rsidRDefault="00820EE4" w:rsidP="00820EE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(38,10</w:t>
            </w:r>
            <w:r w:rsidRPr="00BD6C56">
              <w:rPr>
                <w:rFonts w:ascii="Angsana New" w:hAnsi="Angsana New" w:cs="Angsana New"/>
                <w:szCs w:val="22"/>
                <w:lang w:val="en-US" w:bidi="th-TH"/>
              </w:rPr>
              <w:t>0</w:t>
            </w:r>
            <w:r w:rsidRPr="00BD6C56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E404BC1" w14:textId="77777777" w:rsidR="00820EE4" w:rsidRPr="00BD6C56" w:rsidRDefault="00820EE4" w:rsidP="0082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3A6FEA9" w14:textId="77777777" w:rsidR="00820EE4" w:rsidRPr="00BD6C56" w:rsidRDefault="00820EE4" w:rsidP="00820EE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(3,662)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884612E" w14:textId="77777777" w:rsidR="00820EE4" w:rsidRPr="00BD6C56" w:rsidRDefault="00820EE4" w:rsidP="0082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990D5A3" w14:textId="77777777" w:rsidR="00820EE4" w:rsidRPr="00BD6C56" w:rsidRDefault="00820EE4" w:rsidP="00820EE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(2,771)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460A356" w14:textId="77777777" w:rsidR="00820EE4" w:rsidRPr="00BD6C56" w:rsidRDefault="00820EE4" w:rsidP="0082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A66DAE8" w14:textId="77777777" w:rsidR="00820EE4" w:rsidRPr="00BD6C56" w:rsidRDefault="00820EE4" w:rsidP="00820EE4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6E8C6C1" w14:textId="77777777" w:rsidR="00820EE4" w:rsidRPr="00BD6C56" w:rsidRDefault="00820EE4" w:rsidP="00820EE4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B1DB719" w14:textId="77777777" w:rsidR="00820EE4" w:rsidRPr="00BD6C56" w:rsidRDefault="00820EE4" w:rsidP="00820EE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(26)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E0623E1" w14:textId="77777777" w:rsidR="00820EE4" w:rsidRPr="00BD6C56" w:rsidRDefault="00820EE4" w:rsidP="0082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C9B5ADB" w14:textId="77777777" w:rsidR="00820EE4" w:rsidRPr="00BD6C56" w:rsidRDefault="00820EE4" w:rsidP="00820EE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(1,262)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EF987F4" w14:textId="77777777" w:rsidR="00820EE4" w:rsidRPr="00BD6C56" w:rsidRDefault="00820EE4" w:rsidP="0082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5E19A57" w14:textId="77777777" w:rsidR="00820EE4" w:rsidRPr="00BD6C56" w:rsidRDefault="00820EE4" w:rsidP="00820EE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(18)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AEB01CD" w14:textId="77777777" w:rsidR="00820EE4" w:rsidRPr="00BD6C56" w:rsidRDefault="00820EE4" w:rsidP="0082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4B0FB99" w14:textId="77777777" w:rsidR="00820EE4" w:rsidRPr="00BD6C56" w:rsidRDefault="00820EE4" w:rsidP="00820EE4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4B10C9A" w14:textId="77777777" w:rsidR="00820EE4" w:rsidRPr="00BD6C56" w:rsidRDefault="00820EE4" w:rsidP="0082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73D38A0" w14:textId="77777777" w:rsidR="00820EE4" w:rsidRPr="00BD6C56" w:rsidRDefault="00820EE4" w:rsidP="00820EE4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 w:hint="cs"/>
                <w:szCs w:val="22"/>
                <w:cs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2B2334F" w14:textId="77777777" w:rsidR="00820EE4" w:rsidRPr="00BD6C56" w:rsidRDefault="00820EE4" w:rsidP="0082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96727BA" w14:textId="77777777" w:rsidR="00820EE4" w:rsidRPr="00BD6C56" w:rsidRDefault="00281D0A" w:rsidP="00820EE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(117,83</w:t>
            </w: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>2</w:t>
            </w:r>
            <w:r w:rsidR="00820EE4" w:rsidRPr="00BD6C56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56BF618" w14:textId="77777777" w:rsidR="00820EE4" w:rsidRPr="00BD6C56" w:rsidRDefault="00820EE4" w:rsidP="0082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9CCC34B" w14:textId="77777777" w:rsidR="00820EE4" w:rsidRPr="00BD6C56" w:rsidRDefault="00820EE4" w:rsidP="00820EE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(40,915)</w:t>
            </w:r>
          </w:p>
        </w:tc>
      </w:tr>
      <w:tr w:rsidR="00C67D13" w:rsidRPr="002825D9" w14:paraId="4C117484" w14:textId="77777777" w:rsidTr="00FA5670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FA981" w14:textId="77777777" w:rsidR="00C67D13" w:rsidRPr="00BD6C56" w:rsidRDefault="00C67D13" w:rsidP="00F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6C5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C369281" w14:textId="77777777" w:rsidR="00C67D13" w:rsidRPr="00BD6C56" w:rsidRDefault="00820EE4" w:rsidP="00487E6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(23,959</w:t>
            </w:r>
            <w:r w:rsidR="002825D9" w:rsidRPr="00BD6C56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49F3422" w14:textId="77777777" w:rsidR="00C67D13" w:rsidRPr="00BD6C56" w:rsidRDefault="00C67D13" w:rsidP="00F8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A9FCAF4" w14:textId="77777777" w:rsidR="00C67D13" w:rsidRPr="00BD6C56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(35,067)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F39BAE0" w14:textId="77777777" w:rsidR="00C67D13" w:rsidRPr="00BD6C56" w:rsidRDefault="00C67D13" w:rsidP="00F8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4C2DAC0" w14:textId="77777777" w:rsidR="00C67D13" w:rsidRPr="00BD6C56" w:rsidRDefault="002825D9" w:rsidP="00F87D6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(69,495)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24EB424" w14:textId="77777777" w:rsidR="00C67D13" w:rsidRPr="00BD6C56" w:rsidRDefault="00C67D13" w:rsidP="00F8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061B25A" w14:textId="77777777" w:rsidR="00C67D13" w:rsidRPr="00BD6C56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(74,298)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F040867" w14:textId="77777777" w:rsidR="00C67D13" w:rsidRPr="00BD6C56" w:rsidRDefault="00C67D13" w:rsidP="00F8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8C32BDC" w14:textId="77777777" w:rsidR="00C67D13" w:rsidRPr="00BD6C56" w:rsidRDefault="00820EE4" w:rsidP="00AB0570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(5,569</w:t>
            </w:r>
            <w:r w:rsidR="002825D9" w:rsidRPr="00BD6C56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2768BF5" w14:textId="77777777" w:rsidR="00C67D13" w:rsidRPr="00BD6C56" w:rsidRDefault="00C67D13" w:rsidP="00F8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8E42BB7" w14:textId="77777777" w:rsidR="00C67D13" w:rsidRPr="00BD6C56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(9,387)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46DF31A" w14:textId="77777777" w:rsidR="00C67D13" w:rsidRPr="00BD6C56" w:rsidRDefault="00C67D13" w:rsidP="00F8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91434AA" w14:textId="77777777" w:rsidR="00C67D13" w:rsidRPr="00BD6C56" w:rsidRDefault="00820EE4" w:rsidP="00F119AD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(176,355</w:t>
            </w:r>
            <w:r w:rsidR="002825D9" w:rsidRPr="00BD6C56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735404A" w14:textId="77777777" w:rsidR="00C67D13" w:rsidRPr="00BD6C56" w:rsidRDefault="00C67D13" w:rsidP="00F8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0F02B41" w14:textId="77777777" w:rsidR="00C67D13" w:rsidRPr="00BD6C56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(168,566)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8B82453" w14:textId="77777777" w:rsidR="00C67D13" w:rsidRPr="00BD6C56" w:rsidRDefault="00C67D13" w:rsidP="00F8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B56311D" w14:textId="77777777" w:rsidR="00C67D13" w:rsidRPr="00BD6C56" w:rsidRDefault="002825D9" w:rsidP="00F87D6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(17,515)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4A6D869" w14:textId="77777777" w:rsidR="00C67D13" w:rsidRPr="00BD6C56" w:rsidRDefault="00C67D13" w:rsidP="00F8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FC91ACC" w14:textId="77777777" w:rsidR="00C67D13" w:rsidRPr="00BD6C56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(22,000)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115D81C" w14:textId="77777777" w:rsidR="00C67D13" w:rsidRPr="00BD6C56" w:rsidRDefault="00C67D13" w:rsidP="00F8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E104F09" w14:textId="77777777" w:rsidR="00C67D13" w:rsidRPr="00BD6C56" w:rsidRDefault="00820EE4" w:rsidP="00487E6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(292,893</w:t>
            </w:r>
            <w:r w:rsidR="002825D9" w:rsidRPr="00BD6C56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2B4F433" w14:textId="77777777" w:rsidR="00C67D13" w:rsidRPr="00BD6C56" w:rsidRDefault="00C67D13" w:rsidP="00F8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30904FF" w14:textId="77777777" w:rsidR="00C67D13" w:rsidRPr="00BD6C56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(309,318)</w:t>
            </w:r>
          </w:p>
        </w:tc>
      </w:tr>
      <w:tr w:rsidR="00C67D13" w:rsidRPr="002825D9" w14:paraId="0C52F86F" w14:textId="77777777" w:rsidTr="00FA5670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FC98A" w14:textId="77777777" w:rsidR="00C67D13" w:rsidRPr="00BD6C56" w:rsidRDefault="00C67D13" w:rsidP="00F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BD6C56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ค่าตัดจำหน่ายใบอนุญาตให้ใช้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6D387F3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C1366CC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F5B5AC6" w14:textId="77777777" w:rsidR="00C67D13" w:rsidRPr="00BD6C56" w:rsidRDefault="00C67D13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EB666BF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690A14C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588E0D0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F255D3B" w14:textId="77777777" w:rsidR="00C67D13" w:rsidRPr="00BD6C56" w:rsidRDefault="00C67D13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776A02F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CEC1FBC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98A6862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DD33F76" w14:textId="77777777" w:rsidR="00C67D13" w:rsidRPr="00BD6C56" w:rsidRDefault="00C67D13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C364CC3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A2BA5D6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785EA24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7745A65" w14:textId="77777777" w:rsidR="00C67D13" w:rsidRPr="00BD6C56" w:rsidRDefault="00C67D13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5BC9D12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FE2A736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5359D21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4D9E504" w14:textId="77777777" w:rsidR="00C67D13" w:rsidRPr="00BD6C56" w:rsidRDefault="00C67D13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6337ED4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0956396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E1A196E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A4E63AE" w14:textId="77777777" w:rsidR="00C67D13" w:rsidRPr="00BD6C56" w:rsidRDefault="00C67D13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077CB6" w:rsidRPr="002825D9" w14:paraId="11E31AC3" w14:textId="77777777" w:rsidTr="00FA5670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17537" w14:textId="77777777" w:rsidR="00077CB6" w:rsidRPr="00BD6C56" w:rsidRDefault="00077CB6" w:rsidP="00F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BD6C56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 xml:space="preserve">   คลื่นความถี่</w:t>
            </w:r>
            <w:r w:rsidR="00281D0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และประกอบกิจการโทรทัศน์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6CAB657" w14:textId="77777777" w:rsidR="00077CB6" w:rsidRPr="00BD6C56" w:rsidRDefault="00464354" w:rsidP="00FE443A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 w:hint="cs"/>
                <w:szCs w:val="22"/>
                <w:cs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9C20F01" w14:textId="77777777" w:rsidR="00077CB6" w:rsidRPr="00BD6C56" w:rsidRDefault="00077CB6" w:rsidP="00FE443A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4C68CAD" w14:textId="77777777" w:rsidR="00077CB6" w:rsidRPr="00BD6C56" w:rsidRDefault="00077CB6" w:rsidP="00AF63F7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00FB797" w14:textId="77777777" w:rsidR="00077CB6" w:rsidRPr="00BD6C56" w:rsidRDefault="00077CB6" w:rsidP="00B4687C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6030787" w14:textId="77777777" w:rsidR="00077CB6" w:rsidRPr="00BD6C56" w:rsidRDefault="00464354" w:rsidP="00FE443A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D6C56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D44A08E" w14:textId="77777777" w:rsidR="00077CB6" w:rsidRPr="00BD6C56" w:rsidRDefault="00077CB6" w:rsidP="00FE443A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CD0519C" w14:textId="77777777" w:rsidR="00077CB6" w:rsidRPr="00BD6C56" w:rsidRDefault="00077CB6" w:rsidP="00AF63F7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ED7A856" w14:textId="77777777" w:rsidR="00077CB6" w:rsidRPr="00BD6C56" w:rsidRDefault="00077CB6" w:rsidP="00B4687C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261BCD6" w14:textId="77777777" w:rsidR="00077CB6" w:rsidRPr="00BD6C56" w:rsidRDefault="00464354" w:rsidP="00FE443A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A965687" w14:textId="77777777" w:rsidR="00077CB6" w:rsidRPr="00BD6C56" w:rsidRDefault="00077CB6" w:rsidP="00FE443A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4824B63" w14:textId="77777777" w:rsidR="00077CB6" w:rsidRPr="00BD6C56" w:rsidRDefault="00077CB6" w:rsidP="00AF63F7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59306B4" w14:textId="77777777" w:rsidR="00077CB6" w:rsidRPr="00BD6C56" w:rsidRDefault="00077CB6" w:rsidP="0074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4751D41" w14:textId="77777777" w:rsidR="00077CB6" w:rsidRPr="00BD6C56" w:rsidRDefault="00077CB6" w:rsidP="0046435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(1</w:t>
            </w:r>
            <w:r w:rsidR="00464354" w:rsidRPr="00BD6C56">
              <w:rPr>
                <w:rFonts w:ascii="Angsana New" w:hAnsi="Angsana New" w:cs="Angsana New" w:hint="cs"/>
                <w:szCs w:val="22"/>
                <w:cs/>
                <w:lang w:bidi="th-TH"/>
              </w:rPr>
              <w:t>78</w:t>
            </w:r>
            <w:r w:rsidRPr="00BD6C56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="00464354" w:rsidRPr="00BD6C56">
              <w:rPr>
                <w:rFonts w:ascii="Angsana New" w:hAnsi="Angsana New" w:cs="Angsana New" w:hint="cs"/>
                <w:szCs w:val="22"/>
                <w:cs/>
                <w:lang w:bidi="th-TH"/>
              </w:rPr>
              <w:t>631</w:t>
            </w:r>
            <w:r w:rsidRPr="00BD6C56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BF015D0" w14:textId="77777777" w:rsidR="00077CB6" w:rsidRPr="00BD6C56" w:rsidRDefault="00077CB6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481A62E" w14:textId="77777777" w:rsidR="00077CB6" w:rsidRPr="00BD6C56" w:rsidRDefault="00077CB6" w:rsidP="006D2CED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(209,60</w:t>
            </w:r>
            <w:r w:rsidR="006D2CED">
              <w:rPr>
                <w:rFonts w:ascii="Angsana New" w:hAnsi="Angsana New" w:cs="Angsana New"/>
                <w:szCs w:val="22"/>
                <w:lang w:bidi="th-TH"/>
              </w:rPr>
              <w:t>9</w:t>
            </w:r>
            <w:r w:rsidRPr="00BD6C56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CD0EF79" w14:textId="77777777" w:rsidR="00077CB6" w:rsidRPr="00BD6C56" w:rsidRDefault="00077CB6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6800112" w14:textId="77777777" w:rsidR="00077CB6" w:rsidRPr="00BD6C56" w:rsidRDefault="00464354" w:rsidP="00FE443A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7B60328" w14:textId="77777777" w:rsidR="00077CB6" w:rsidRPr="00BD6C56" w:rsidRDefault="00077CB6" w:rsidP="00FE443A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CA3D380" w14:textId="77777777" w:rsidR="00077CB6" w:rsidRPr="00BD6C56" w:rsidRDefault="00077CB6" w:rsidP="00AF63F7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3F5914C" w14:textId="77777777" w:rsidR="00077CB6" w:rsidRPr="00BD6C56" w:rsidRDefault="00077CB6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ED3C222" w14:textId="77777777" w:rsidR="00077CB6" w:rsidRPr="00BD6C56" w:rsidRDefault="00464354" w:rsidP="00B4687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(178,631)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CCB9507" w14:textId="77777777" w:rsidR="00077CB6" w:rsidRPr="00BD6C56" w:rsidRDefault="00077CB6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920FEFD" w14:textId="77777777" w:rsidR="00077CB6" w:rsidRPr="00BD6C56" w:rsidRDefault="006D2CED" w:rsidP="00AF63F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(209,609</w:t>
            </w:r>
            <w:r w:rsidR="00077CB6" w:rsidRPr="00BD6C56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</w:tr>
      <w:tr w:rsidR="00453CB1" w:rsidRPr="00BD6C56" w14:paraId="0E8D36AB" w14:textId="77777777" w:rsidTr="00FA5670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65F10" w14:textId="77777777" w:rsidR="00453CB1" w:rsidRPr="00BD6C56" w:rsidRDefault="00453CB1" w:rsidP="00453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D6C5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ส่วนแบ่งกำไรในเงินลงทุน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4DF9D9CE" w14:textId="77777777" w:rsidR="00453CB1" w:rsidRPr="00BD6C56" w:rsidRDefault="00453CB1" w:rsidP="00453CB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5258A62" w14:textId="77777777" w:rsidR="00453CB1" w:rsidRPr="00BD6C56" w:rsidRDefault="00453CB1" w:rsidP="00453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0C3A7D37" w14:textId="77777777" w:rsidR="00453CB1" w:rsidRPr="00BD6C56" w:rsidRDefault="00453CB1" w:rsidP="00453CB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AE24F84" w14:textId="77777777" w:rsidR="00453CB1" w:rsidRPr="00BD6C56" w:rsidRDefault="00453CB1" w:rsidP="00453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7115F0F" w14:textId="77777777" w:rsidR="00453CB1" w:rsidRPr="00BD6C56" w:rsidRDefault="00453CB1" w:rsidP="00453CB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10788FB4" w14:textId="77777777" w:rsidR="00453CB1" w:rsidRPr="00BD6C56" w:rsidRDefault="00453CB1" w:rsidP="00453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C2DAA47" w14:textId="77777777" w:rsidR="00453CB1" w:rsidRPr="00BD6C56" w:rsidRDefault="00453CB1" w:rsidP="00453CB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7EEA6757" w14:textId="77777777" w:rsidR="00453CB1" w:rsidRPr="00BD6C56" w:rsidRDefault="00453CB1" w:rsidP="00453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018B770F" w14:textId="77777777" w:rsidR="00453CB1" w:rsidRPr="00BD6C56" w:rsidRDefault="00453CB1" w:rsidP="00453CB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E633711" w14:textId="77777777" w:rsidR="00453CB1" w:rsidRPr="00BD6C56" w:rsidRDefault="00453CB1" w:rsidP="00453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F445EFF" w14:textId="77777777" w:rsidR="00453CB1" w:rsidRPr="00BD6C56" w:rsidRDefault="00453CB1" w:rsidP="00453CB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1CFD1715" w14:textId="77777777" w:rsidR="00453CB1" w:rsidRPr="00BD6C56" w:rsidRDefault="00453CB1" w:rsidP="00453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346B4E2E" w14:textId="77777777" w:rsidR="00453CB1" w:rsidRPr="00BD6C56" w:rsidRDefault="00453CB1" w:rsidP="00453CB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13A3147A" w14:textId="77777777" w:rsidR="00453CB1" w:rsidRPr="00BD6C56" w:rsidRDefault="00453CB1" w:rsidP="00453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2555705" w14:textId="77777777" w:rsidR="00453CB1" w:rsidRPr="00BD6C56" w:rsidRDefault="00453CB1" w:rsidP="00453CB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4EF85EB1" w14:textId="77777777" w:rsidR="00453CB1" w:rsidRPr="00BD6C56" w:rsidRDefault="00453CB1" w:rsidP="00453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29557A27" w14:textId="77777777" w:rsidR="00453CB1" w:rsidRPr="00BD6C56" w:rsidRDefault="00453CB1" w:rsidP="00453CB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4F3BF971" w14:textId="77777777" w:rsidR="00453CB1" w:rsidRPr="00BD6C56" w:rsidRDefault="00453CB1" w:rsidP="00453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4ADD44A2" w14:textId="77777777" w:rsidR="00453CB1" w:rsidRPr="00BD6C56" w:rsidRDefault="00453CB1" w:rsidP="00453CB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59ED9DD" w14:textId="77777777" w:rsidR="00453CB1" w:rsidRPr="00BD6C56" w:rsidRDefault="00453CB1" w:rsidP="00453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5A18B30C" w14:textId="77777777" w:rsidR="00453CB1" w:rsidRPr="00BD6C56" w:rsidRDefault="00453CB1" w:rsidP="00453CB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099C34E" w14:textId="77777777" w:rsidR="00453CB1" w:rsidRPr="00BD6C56" w:rsidRDefault="00453CB1" w:rsidP="00453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25E6490D" w14:textId="77777777" w:rsidR="00453CB1" w:rsidRPr="00BD6C56" w:rsidRDefault="00453CB1" w:rsidP="00453CB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</w:tr>
      <w:tr w:rsidR="00453CB1" w:rsidRPr="00BD6C56" w14:paraId="16DA1F87" w14:textId="77777777" w:rsidTr="00FA5670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6ECEA" w14:textId="77777777" w:rsidR="00453CB1" w:rsidRPr="00BD6C56" w:rsidRDefault="00453CB1" w:rsidP="00453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6C5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ในบริษัทร่วม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F6BA457" w14:textId="77777777" w:rsidR="00453CB1" w:rsidRPr="00BD6C56" w:rsidRDefault="00453CB1" w:rsidP="00453CB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69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F8C58CC" w14:textId="77777777" w:rsidR="00453CB1" w:rsidRPr="00BD6C56" w:rsidRDefault="00453CB1" w:rsidP="00453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63776FB" w14:textId="77777777" w:rsidR="00453CB1" w:rsidRPr="00BD6C56" w:rsidRDefault="00453CB1" w:rsidP="00453CB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1,080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8DC522D" w14:textId="77777777" w:rsidR="00453CB1" w:rsidRPr="00BD6C56" w:rsidRDefault="00453CB1" w:rsidP="00453CB1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7495DC5" w14:textId="77777777" w:rsidR="00453CB1" w:rsidRPr="00BD6C56" w:rsidRDefault="00453CB1" w:rsidP="00453CB1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49F04BD" w14:textId="77777777" w:rsidR="00453CB1" w:rsidRPr="00BD6C56" w:rsidRDefault="00453CB1" w:rsidP="00453CB1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385AD04" w14:textId="77777777" w:rsidR="00453CB1" w:rsidRPr="00BD6C56" w:rsidRDefault="00453CB1" w:rsidP="00453CB1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A4B2ABA" w14:textId="77777777" w:rsidR="00453CB1" w:rsidRPr="00BD6C56" w:rsidRDefault="00453CB1" w:rsidP="00453CB1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0B2E4DC" w14:textId="77777777" w:rsidR="00453CB1" w:rsidRPr="00BD6C56" w:rsidRDefault="00453CB1" w:rsidP="00453CB1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A0283BE" w14:textId="77777777" w:rsidR="00453CB1" w:rsidRPr="00BD6C56" w:rsidRDefault="00453CB1" w:rsidP="00453CB1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D84F639" w14:textId="77777777" w:rsidR="00453CB1" w:rsidRPr="00BD6C56" w:rsidRDefault="00453CB1" w:rsidP="00453CB1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0E6EB14" w14:textId="77777777" w:rsidR="00453CB1" w:rsidRPr="00BD6C56" w:rsidRDefault="00453CB1" w:rsidP="00453CB1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5D56090" w14:textId="77777777" w:rsidR="00453CB1" w:rsidRPr="00BD6C56" w:rsidRDefault="00453CB1" w:rsidP="00453CB1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5E66FB8" w14:textId="77777777" w:rsidR="00453CB1" w:rsidRPr="00BD6C56" w:rsidRDefault="00453CB1" w:rsidP="00453CB1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458C5E7" w14:textId="77777777" w:rsidR="00453CB1" w:rsidRPr="00BD6C56" w:rsidRDefault="00453CB1" w:rsidP="00453CB1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CAD0383" w14:textId="77777777" w:rsidR="00453CB1" w:rsidRPr="00BD6C56" w:rsidRDefault="00453CB1" w:rsidP="00453CB1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46C9534" w14:textId="77777777" w:rsidR="00453CB1" w:rsidRPr="00BD6C56" w:rsidRDefault="00453CB1" w:rsidP="00453CB1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4A4B2D8" w14:textId="77777777" w:rsidR="00453CB1" w:rsidRPr="00BD6C56" w:rsidRDefault="00453CB1" w:rsidP="00453CB1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D6E0931" w14:textId="77777777" w:rsidR="00453CB1" w:rsidRPr="00BD6C56" w:rsidRDefault="00453CB1" w:rsidP="00453CB1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1639F67" w14:textId="77777777" w:rsidR="00453CB1" w:rsidRPr="00BD6C56" w:rsidRDefault="00453CB1" w:rsidP="00453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5E6FCF8" w14:textId="77777777" w:rsidR="00453CB1" w:rsidRPr="00BD6C56" w:rsidRDefault="00453CB1" w:rsidP="00453CB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69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983AC09" w14:textId="77777777" w:rsidR="00453CB1" w:rsidRPr="00BD6C56" w:rsidRDefault="00453CB1" w:rsidP="00453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B6B84FF" w14:textId="77777777" w:rsidR="00453CB1" w:rsidRPr="00BD6C56" w:rsidRDefault="00453CB1" w:rsidP="00453CB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1,080</w:t>
            </w:r>
          </w:p>
        </w:tc>
      </w:tr>
      <w:tr w:rsidR="00453CB1" w:rsidRPr="00BD6C56" w14:paraId="4D02735D" w14:textId="77777777" w:rsidTr="00FA5670">
        <w:trPr>
          <w:trHeight w:val="10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F83F4E" w14:textId="77777777" w:rsidR="00453CB1" w:rsidRPr="00BD6C56" w:rsidRDefault="00453CB1" w:rsidP="00453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6A17530" w14:textId="77777777" w:rsidR="00453CB1" w:rsidRPr="00BD6C56" w:rsidRDefault="00453CB1" w:rsidP="00453CB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B19BB2F" w14:textId="77777777" w:rsidR="00453CB1" w:rsidRPr="00BD6C56" w:rsidRDefault="00453CB1" w:rsidP="00453CB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52EC096" w14:textId="77777777" w:rsidR="00453CB1" w:rsidRPr="00BD6C56" w:rsidRDefault="00453CB1" w:rsidP="00453CB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D9EEB0C" w14:textId="77777777" w:rsidR="00453CB1" w:rsidRPr="00BD6C56" w:rsidRDefault="00453CB1" w:rsidP="00453CB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4ABF9D0" w14:textId="77777777" w:rsidR="00453CB1" w:rsidRPr="00BD6C56" w:rsidRDefault="00453CB1" w:rsidP="00453CB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49B5ADC" w14:textId="77777777" w:rsidR="00453CB1" w:rsidRPr="00BD6C56" w:rsidRDefault="00453CB1" w:rsidP="00453CB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6F96988" w14:textId="77777777" w:rsidR="00453CB1" w:rsidRPr="00BD6C56" w:rsidRDefault="00453CB1" w:rsidP="00453CB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9528EC6" w14:textId="77777777" w:rsidR="00453CB1" w:rsidRPr="00BD6C56" w:rsidRDefault="00453CB1" w:rsidP="00453CB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4F3C323F" w14:textId="77777777" w:rsidR="00453CB1" w:rsidRPr="00BD6C56" w:rsidRDefault="00453CB1" w:rsidP="00453CB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3607F71" w14:textId="77777777" w:rsidR="00453CB1" w:rsidRPr="00BD6C56" w:rsidRDefault="00453CB1" w:rsidP="00453CB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3805E2C0" w14:textId="77777777" w:rsidR="00453CB1" w:rsidRPr="00BD6C56" w:rsidRDefault="00453CB1" w:rsidP="00453CB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4D8AB47" w14:textId="77777777" w:rsidR="00453CB1" w:rsidRPr="00BD6C56" w:rsidRDefault="00453CB1" w:rsidP="00453CB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72FA03B" w14:textId="77777777" w:rsidR="00453CB1" w:rsidRPr="00BD6C56" w:rsidRDefault="00453CB1" w:rsidP="00453CB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1922BE52" w14:textId="77777777" w:rsidR="00453CB1" w:rsidRPr="00BD6C56" w:rsidRDefault="00453CB1" w:rsidP="00453CB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64EBFCD2" w14:textId="77777777" w:rsidR="00453CB1" w:rsidRPr="00BD6C56" w:rsidRDefault="00453CB1" w:rsidP="00453CB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4C4EE47F" w14:textId="77777777" w:rsidR="00453CB1" w:rsidRPr="00BD6C56" w:rsidRDefault="00453CB1" w:rsidP="00453CB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09A0BEAC" w14:textId="77777777" w:rsidR="00453CB1" w:rsidRPr="00BD6C56" w:rsidRDefault="00453CB1" w:rsidP="00453CB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76BF7A7D" w14:textId="77777777" w:rsidR="00453CB1" w:rsidRPr="00BD6C56" w:rsidRDefault="00453CB1" w:rsidP="00453CB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2ACAFB7B" w14:textId="77777777" w:rsidR="00453CB1" w:rsidRPr="00BD6C56" w:rsidRDefault="00453CB1" w:rsidP="00453CB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481E7114" w14:textId="77777777" w:rsidR="00453CB1" w:rsidRPr="00BD6C56" w:rsidRDefault="00453CB1" w:rsidP="00453CB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52E4EC79" w14:textId="77777777" w:rsidR="00453CB1" w:rsidRPr="00BD6C56" w:rsidRDefault="00453CB1" w:rsidP="00453CB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350C07D" w14:textId="77777777" w:rsidR="00453CB1" w:rsidRPr="00BD6C56" w:rsidRDefault="00453CB1" w:rsidP="00453CB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3BF54FC8" w14:textId="77777777" w:rsidR="00453CB1" w:rsidRPr="00BD6C56" w:rsidRDefault="00453CB1" w:rsidP="00453CB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</w:tr>
      <w:tr w:rsidR="009F29F1" w:rsidRPr="002825D9" w14:paraId="6D22A52F" w14:textId="77777777" w:rsidTr="00FA5670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08A1A" w14:textId="77777777" w:rsidR="009F29F1" w:rsidRPr="00BD6C56" w:rsidRDefault="009F29F1" w:rsidP="00F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BD6C56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รายการที่</w:t>
            </w:r>
            <w:r w:rsidR="00453CB1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ไม่</w:t>
            </w:r>
            <w:r w:rsidRPr="00BD6C56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เป็นตัวเงินอื่นที่มีสาระสำคัญ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F8F070B" w14:textId="77777777" w:rsidR="009F29F1" w:rsidRPr="00BD6C56" w:rsidRDefault="009F29F1" w:rsidP="00FE443A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D0E3E16" w14:textId="77777777" w:rsidR="009F29F1" w:rsidRPr="00BD6C56" w:rsidRDefault="009F29F1" w:rsidP="00FE443A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670AD08" w14:textId="77777777" w:rsidR="009F29F1" w:rsidRPr="00BD6C56" w:rsidRDefault="009F29F1" w:rsidP="00AF63F7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BAAD9FA" w14:textId="77777777" w:rsidR="009F29F1" w:rsidRPr="00BD6C56" w:rsidRDefault="009F29F1" w:rsidP="00B4687C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479565C" w14:textId="77777777" w:rsidR="009F29F1" w:rsidRPr="00BD6C56" w:rsidRDefault="009F29F1" w:rsidP="00FE443A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DF30215" w14:textId="77777777" w:rsidR="009F29F1" w:rsidRPr="00BD6C56" w:rsidRDefault="009F29F1" w:rsidP="00FE443A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EA3A05F" w14:textId="77777777" w:rsidR="009F29F1" w:rsidRPr="00BD6C56" w:rsidRDefault="009F29F1" w:rsidP="00AF63F7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64C0D97" w14:textId="77777777" w:rsidR="009F29F1" w:rsidRPr="00BD6C56" w:rsidRDefault="009F29F1" w:rsidP="00B4687C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EB232B9" w14:textId="77777777" w:rsidR="009F29F1" w:rsidRPr="00BD6C56" w:rsidRDefault="009F29F1" w:rsidP="00FE443A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550A705" w14:textId="77777777" w:rsidR="009F29F1" w:rsidRPr="00BD6C56" w:rsidRDefault="009F29F1" w:rsidP="00FE443A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2242D0D" w14:textId="77777777" w:rsidR="009F29F1" w:rsidRPr="00BD6C56" w:rsidRDefault="009F29F1" w:rsidP="00AF63F7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0E13B70" w14:textId="77777777" w:rsidR="009F29F1" w:rsidRPr="00BD6C56" w:rsidRDefault="009F29F1" w:rsidP="0074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BB2314D" w14:textId="77777777" w:rsidR="009F29F1" w:rsidRPr="00BD6C56" w:rsidRDefault="009F29F1" w:rsidP="0046435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E1A02F4" w14:textId="77777777" w:rsidR="009F29F1" w:rsidRPr="00BD6C56" w:rsidRDefault="009F29F1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6F03C61" w14:textId="77777777" w:rsidR="009F29F1" w:rsidRPr="00BD6C56" w:rsidRDefault="009F29F1" w:rsidP="00AF63F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9494B19" w14:textId="77777777" w:rsidR="009F29F1" w:rsidRPr="00BD6C56" w:rsidRDefault="009F29F1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BD2F391" w14:textId="77777777" w:rsidR="009F29F1" w:rsidRPr="00BD6C56" w:rsidRDefault="009F29F1" w:rsidP="00FE443A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6D6FAB0" w14:textId="77777777" w:rsidR="009F29F1" w:rsidRPr="00BD6C56" w:rsidRDefault="009F29F1" w:rsidP="00FE443A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05BF2E6" w14:textId="77777777" w:rsidR="009F29F1" w:rsidRPr="00BD6C56" w:rsidRDefault="009F29F1" w:rsidP="00AF63F7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2824DE6" w14:textId="77777777" w:rsidR="009F29F1" w:rsidRPr="00BD6C56" w:rsidRDefault="009F29F1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BF3636C" w14:textId="77777777" w:rsidR="009F29F1" w:rsidRPr="00BD6C56" w:rsidRDefault="009F29F1" w:rsidP="00B4687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339EB3F" w14:textId="77777777" w:rsidR="009F29F1" w:rsidRPr="00BD6C56" w:rsidRDefault="009F29F1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0028E87" w14:textId="77777777" w:rsidR="009F29F1" w:rsidRPr="00BD6C56" w:rsidRDefault="009F29F1" w:rsidP="00AF63F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</w:tr>
      <w:tr w:rsidR="009F29F1" w:rsidRPr="002825D9" w14:paraId="34C9FDC5" w14:textId="77777777" w:rsidTr="00FA5670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7FB9A" w14:textId="77777777" w:rsidR="009F29F1" w:rsidRPr="00453CB1" w:rsidRDefault="00453CB1" w:rsidP="00453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453CB1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 xml:space="preserve">- </w:t>
            </w:r>
            <w:r w:rsidRPr="00453CB1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9F29F1" w:rsidRPr="00453CB1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ขาดทุนจา</w:t>
            </w:r>
            <w:r w:rsidR="00C319A0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ก</w:t>
            </w:r>
            <w:r w:rsidR="009F29F1" w:rsidRPr="00453CB1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การด้อยค่าของสินทรัพย์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9EC22C7" w14:textId="77777777" w:rsidR="009F29F1" w:rsidRPr="00BD6C56" w:rsidRDefault="0042481C" w:rsidP="009F29F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(45,576</w:t>
            </w:r>
            <w:r w:rsidR="009F29F1" w:rsidRPr="00BD6C56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2FF1259" w14:textId="77777777" w:rsidR="009F29F1" w:rsidRPr="00BD6C56" w:rsidRDefault="009F29F1" w:rsidP="00FE443A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E6FA2F2" w14:textId="77777777" w:rsidR="009F29F1" w:rsidRPr="00BD6C56" w:rsidRDefault="009F29F1" w:rsidP="00AF63F7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BCAE3BF" w14:textId="77777777" w:rsidR="009F29F1" w:rsidRPr="00BD6C56" w:rsidRDefault="009F29F1" w:rsidP="00B4687C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1901251" w14:textId="77777777" w:rsidR="009F29F1" w:rsidRPr="00BD6C56" w:rsidRDefault="009F29F1" w:rsidP="00FE443A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F1B980C" w14:textId="77777777" w:rsidR="009F29F1" w:rsidRPr="00BD6C56" w:rsidRDefault="009F29F1" w:rsidP="00FE443A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0A4F069" w14:textId="77777777" w:rsidR="009F29F1" w:rsidRPr="00BD6C56" w:rsidRDefault="009F29F1" w:rsidP="00AF63F7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2A79CED" w14:textId="77777777" w:rsidR="009F29F1" w:rsidRPr="00BD6C56" w:rsidRDefault="009F29F1" w:rsidP="00B4687C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33BED18" w14:textId="77777777" w:rsidR="009F29F1" w:rsidRPr="00BD6C56" w:rsidRDefault="009F29F1" w:rsidP="00FE443A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D035FA5" w14:textId="77777777" w:rsidR="009F29F1" w:rsidRPr="00BD6C56" w:rsidRDefault="009F29F1" w:rsidP="00FE443A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5794A69" w14:textId="77777777" w:rsidR="009F29F1" w:rsidRPr="00BD6C56" w:rsidRDefault="009F29F1" w:rsidP="00AF63F7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9284F3A" w14:textId="77777777" w:rsidR="009F29F1" w:rsidRPr="00BD6C56" w:rsidRDefault="009F29F1" w:rsidP="0074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A741693" w14:textId="23892477" w:rsidR="009F29F1" w:rsidRPr="00BD6C56" w:rsidRDefault="00E73BFD" w:rsidP="00283BA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(1,433,515</w:t>
            </w:r>
            <w:r w:rsidR="009F29F1" w:rsidRPr="00BD6C56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292C937" w14:textId="77777777" w:rsidR="009F29F1" w:rsidRPr="00BD6C56" w:rsidRDefault="009F29F1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43E0538" w14:textId="77777777" w:rsidR="009F29F1" w:rsidRPr="00BD6C56" w:rsidRDefault="009F29F1" w:rsidP="009F29F1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A5AFEB2" w14:textId="77777777" w:rsidR="009F29F1" w:rsidRPr="00BD6C56" w:rsidRDefault="009F29F1" w:rsidP="009F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17"/>
                <w:tab w:val="decimal" w:pos="767"/>
              </w:tabs>
              <w:spacing w:line="240" w:lineRule="auto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FE9EC33" w14:textId="77777777" w:rsidR="009F29F1" w:rsidRPr="00BD6C56" w:rsidRDefault="009F29F1" w:rsidP="009F29F1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C172BFC" w14:textId="77777777" w:rsidR="009F29F1" w:rsidRPr="00BD6C56" w:rsidRDefault="009F29F1" w:rsidP="009F29F1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FFF12A7" w14:textId="77777777" w:rsidR="009F29F1" w:rsidRPr="00BD6C56" w:rsidRDefault="009F29F1" w:rsidP="009F29F1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77B5BAC" w14:textId="77777777" w:rsidR="009F29F1" w:rsidRPr="00BD6C56" w:rsidRDefault="009F29F1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278A882" w14:textId="072A67D6" w:rsidR="009F29F1" w:rsidRPr="00BD6C56" w:rsidRDefault="007745D0" w:rsidP="00283BAB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(1,479,091</w:t>
            </w:r>
            <w:r w:rsidR="009F29F1" w:rsidRPr="00BD6C56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9E54098" w14:textId="77777777" w:rsidR="009F29F1" w:rsidRPr="00BD6C56" w:rsidRDefault="009F29F1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AEBD7FE" w14:textId="77777777" w:rsidR="009F29F1" w:rsidRPr="00BD6C56" w:rsidRDefault="009F29F1" w:rsidP="009F29F1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C67D13" w:rsidRPr="002825D9" w14:paraId="6359F7D3" w14:textId="77777777" w:rsidTr="00FA5670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947E2" w14:textId="77777777" w:rsidR="00C67D13" w:rsidRPr="00BD6C56" w:rsidRDefault="00C67D13" w:rsidP="00F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8E7705C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01CE494D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61DEB436" w14:textId="77777777" w:rsidR="00C67D13" w:rsidRPr="00BD6C56" w:rsidRDefault="00C67D13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37B46006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DD49FF2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0108D19F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4A5E77E9" w14:textId="77777777" w:rsidR="00C67D13" w:rsidRPr="00BD6C56" w:rsidRDefault="00C67D13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252AF380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BCC29DF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626F4EF0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63344200" w14:textId="77777777" w:rsidR="00C67D13" w:rsidRPr="00BD6C56" w:rsidRDefault="00C67D13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66D4DAA8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0ED54503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26C53FBC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82AD93F" w14:textId="77777777" w:rsidR="00C67D13" w:rsidRPr="00BD6C56" w:rsidRDefault="00C67D13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1EDD50CE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2B71BFAF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45D3760A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5C6432D3" w14:textId="77777777" w:rsidR="00C67D13" w:rsidRPr="00BD6C56" w:rsidRDefault="00C67D13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0AFEB6A7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68B1CAA8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07B86C65" w14:textId="77777777" w:rsidR="00C67D13" w:rsidRPr="00BD6C56" w:rsidRDefault="00C67D13" w:rsidP="00F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49231E9B" w14:textId="77777777" w:rsidR="00C67D13" w:rsidRPr="00BD6C56" w:rsidRDefault="00C67D13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C67D13" w:rsidRPr="002825D9" w14:paraId="3FD2273C" w14:textId="77777777" w:rsidTr="00FA5670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85397D" w14:textId="77777777" w:rsidR="00C67D13" w:rsidRPr="00BD6C56" w:rsidRDefault="00C67D13" w:rsidP="00B46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D6C5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รายจ่ายฝ่ายทุน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4AFB3019" w14:textId="77777777" w:rsidR="00C67D13" w:rsidRPr="00BD6C56" w:rsidRDefault="0028687A" w:rsidP="0028687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</w:t>
            </w:r>
            <w:r w:rsidR="002825D9" w:rsidRPr="00BD6C56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675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171180F" w14:textId="77777777" w:rsidR="00C67D13" w:rsidRPr="00BD6C56" w:rsidRDefault="00C67D13" w:rsidP="00B463AD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0AB4BD49" w14:textId="77777777" w:rsidR="00C67D13" w:rsidRPr="00BD6C56" w:rsidRDefault="0077651C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4,180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2CE5815" w14:textId="77777777" w:rsidR="00C67D13" w:rsidRPr="00BD6C56" w:rsidRDefault="00C67D13" w:rsidP="00B463AD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5116112B" w14:textId="77777777" w:rsidR="00C67D13" w:rsidRPr="00BD6C56" w:rsidRDefault="002825D9" w:rsidP="00B463AD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2,523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69D7BE8" w14:textId="77777777" w:rsidR="00C67D13" w:rsidRPr="00BD6C56" w:rsidRDefault="00C67D13" w:rsidP="00B463AD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2A75296" w14:textId="77777777" w:rsidR="00C67D13" w:rsidRPr="00BD6C56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2,181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1818467F" w14:textId="77777777" w:rsidR="00C67D13" w:rsidRPr="00BD6C56" w:rsidRDefault="00C67D13" w:rsidP="00B463AD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6552F4E" w14:textId="77777777" w:rsidR="00C67D13" w:rsidRPr="00BD6C56" w:rsidRDefault="002825D9" w:rsidP="00B463AD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14,387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D04B3E1" w14:textId="77777777" w:rsidR="00C67D13" w:rsidRPr="00BD6C56" w:rsidRDefault="00C67D13" w:rsidP="00B463AD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87591FB" w14:textId="77777777" w:rsidR="00C67D13" w:rsidRPr="00BD6C56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5,623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16E42D1" w14:textId="77777777" w:rsidR="00C67D13" w:rsidRPr="00BD6C56" w:rsidRDefault="00C67D13" w:rsidP="00B463AD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0E0636DA" w14:textId="77777777" w:rsidR="00C67D13" w:rsidRPr="00BD6C56" w:rsidRDefault="002825D9" w:rsidP="00B463AD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70,</w:t>
            </w:r>
            <w:r w:rsidR="002200A1">
              <w:rPr>
                <w:rFonts w:ascii="Angsana New" w:hAnsi="Angsana New" w:cs="Angsana New"/>
                <w:szCs w:val="22"/>
                <w:lang w:bidi="th-TH"/>
              </w:rPr>
              <w:t>013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1F730464" w14:textId="77777777" w:rsidR="00C67D13" w:rsidRPr="00BD6C56" w:rsidRDefault="00C67D13" w:rsidP="00B463AD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A7C36D7" w14:textId="77777777" w:rsidR="00C67D13" w:rsidRPr="00BD6C56" w:rsidRDefault="0077651C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184,617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A5086A9" w14:textId="77777777" w:rsidR="00C67D13" w:rsidRPr="00BD6C56" w:rsidRDefault="00C67D13" w:rsidP="00B463AD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6E4ACFD8" w14:textId="77777777" w:rsidR="00C67D13" w:rsidRPr="00BD6C56" w:rsidRDefault="002825D9" w:rsidP="00B463AD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519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47147220" w14:textId="77777777" w:rsidR="00C67D13" w:rsidRPr="00BD6C56" w:rsidRDefault="00C67D13" w:rsidP="00B463AD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66B1BC0" w14:textId="77777777" w:rsidR="00C67D13" w:rsidRPr="00BD6C56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3,168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61484B2" w14:textId="77777777" w:rsidR="00C67D13" w:rsidRPr="00BD6C56" w:rsidRDefault="00C67D13" w:rsidP="00B463AD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5C336286" w14:textId="77777777" w:rsidR="00C67D13" w:rsidRPr="00BD6C56" w:rsidRDefault="002200A1" w:rsidP="00B463AD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91,117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A57A1EC" w14:textId="77777777" w:rsidR="00C67D13" w:rsidRPr="00BD6C56" w:rsidRDefault="00C67D13" w:rsidP="00B463AD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4EEB9C25" w14:textId="77777777" w:rsidR="00C67D13" w:rsidRPr="00BD6C56" w:rsidRDefault="0077651C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199,769</w:t>
            </w:r>
          </w:p>
        </w:tc>
      </w:tr>
      <w:tr w:rsidR="00C67D13" w:rsidRPr="002825D9" w14:paraId="793E50CF" w14:textId="77777777" w:rsidTr="00FA5670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3802EF" w14:textId="77777777" w:rsidR="00C67D13" w:rsidRPr="00BD6C56" w:rsidRDefault="00C67D13" w:rsidP="000F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D6C5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สินทรัพย์ส่วนงาน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0BD5785F" w14:textId="77777777" w:rsidR="00C67D13" w:rsidRPr="00BD6C56" w:rsidRDefault="00C67D13" w:rsidP="00687FE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17779D92" w14:textId="77777777" w:rsidR="00C67D13" w:rsidRPr="00BD6C56" w:rsidRDefault="00C67D13" w:rsidP="00687FE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62E4A156" w14:textId="77777777" w:rsidR="00C67D13" w:rsidRPr="00BD6C56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780E3C07" w14:textId="77777777" w:rsidR="00C67D13" w:rsidRPr="00BD6C56" w:rsidRDefault="00C67D13" w:rsidP="00687FE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5521C5F0" w14:textId="77777777" w:rsidR="00C67D13" w:rsidRPr="00BD6C56" w:rsidRDefault="00C67D13" w:rsidP="00687FE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BB36986" w14:textId="77777777" w:rsidR="00C67D13" w:rsidRPr="00BD6C56" w:rsidRDefault="00C67D13" w:rsidP="00687FE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CE3EB47" w14:textId="77777777" w:rsidR="00C67D13" w:rsidRPr="00BD6C56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4EC60C70" w14:textId="77777777" w:rsidR="00C67D13" w:rsidRPr="00BD6C56" w:rsidRDefault="00C67D13" w:rsidP="00687FE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ED7F217" w14:textId="77777777" w:rsidR="00C67D13" w:rsidRPr="00BD6C56" w:rsidRDefault="00C67D13" w:rsidP="00687FE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D6F282E" w14:textId="77777777" w:rsidR="00C67D13" w:rsidRPr="00BD6C56" w:rsidRDefault="00C67D13" w:rsidP="00687FE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0C656606" w14:textId="77777777" w:rsidR="00C67D13" w:rsidRPr="00BD6C56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907AA94" w14:textId="77777777" w:rsidR="00C67D13" w:rsidRPr="00BD6C56" w:rsidRDefault="00C67D13" w:rsidP="00687FE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2627C4A9" w14:textId="77777777" w:rsidR="00C67D13" w:rsidRPr="00BD6C56" w:rsidRDefault="00C67D13" w:rsidP="00687FE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EB05984" w14:textId="77777777" w:rsidR="00C67D13" w:rsidRPr="00BD6C56" w:rsidRDefault="00C67D13" w:rsidP="00687FE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2E66F9CA" w14:textId="77777777" w:rsidR="00C67D13" w:rsidRPr="00BD6C56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F89963F" w14:textId="77777777" w:rsidR="00C67D13" w:rsidRPr="00BD6C56" w:rsidRDefault="00C67D13" w:rsidP="00687FE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C55BCE4" w14:textId="77777777" w:rsidR="00C67D13" w:rsidRPr="00BD6C56" w:rsidRDefault="00C67D13" w:rsidP="00687FE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03C2DAE" w14:textId="77777777" w:rsidR="00C67D13" w:rsidRPr="00BD6C56" w:rsidRDefault="00C67D13" w:rsidP="00687FE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3FB11E30" w14:textId="77777777" w:rsidR="00C67D13" w:rsidRPr="00BD6C56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8DFF733" w14:textId="77777777" w:rsidR="00C67D13" w:rsidRPr="00BD6C56" w:rsidRDefault="00C67D13" w:rsidP="00687FE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31B1840" w14:textId="77777777" w:rsidR="00C67D13" w:rsidRPr="00BD6C56" w:rsidRDefault="00C67D13" w:rsidP="00687FE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117E15FC" w14:textId="77777777" w:rsidR="00C67D13" w:rsidRPr="00BD6C56" w:rsidRDefault="00C67D13" w:rsidP="00687FE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2D1E2A02" w14:textId="77777777" w:rsidR="00C67D13" w:rsidRPr="00BD6C56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</w:tr>
      <w:tr w:rsidR="00C67D13" w:rsidRPr="00591B0F" w14:paraId="43039D05" w14:textId="77777777" w:rsidTr="00FA5670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AF1D58" w14:textId="77777777" w:rsidR="00C67D13" w:rsidRPr="00BD6C56" w:rsidRDefault="00C67D13" w:rsidP="00A2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D6C5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ณ วันที่ </w:t>
            </w:r>
            <w:r w:rsidRPr="00BD6C56"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  <w:r w:rsidRPr="00BD6C5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67059474" w14:textId="4B138AE6" w:rsidR="00C67D13" w:rsidRPr="00BD6C56" w:rsidRDefault="00F90FF7" w:rsidP="00A269B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907,349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C1D1E06" w14:textId="77777777" w:rsidR="00C67D13" w:rsidRPr="00BD6C56" w:rsidRDefault="00C67D13" w:rsidP="00A269B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6415BDFE" w14:textId="554EF229" w:rsidR="00C67D13" w:rsidRPr="00BD6C56" w:rsidRDefault="00F90FF7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815,510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126B61B" w14:textId="77777777" w:rsidR="00C67D13" w:rsidRPr="00BD6C56" w:rsidRDefault="00C67D13" w:rsidP="00A269B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3524F4D0" w14:textId="77777777" w:rsidR="00C67D13" w:rsidRPr="00BD6C56" w:rsidRDefault="003857C8" w:rsidP="00A269B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589,197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5D0A295" w14:textId="77777777" w:rsidR="00C67D13" w:rsidRPr="00BD6C56" w:rsidRDefault="00C67D13" w:rsidP="00A269B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0FFA11DD" w14:textId="77777777" w:rsidR="00C67D13" w:rsidRPr="00BD6C56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665,265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78BF5B3" w14:textId="77777777" w:rsidR="00C67D13" w:rsidRPr="00BD6C56" w:rsidRDefault="00C67D13" w:rsidP="00A269B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F5D802A" w14:textId="77777777" w:rsidR="00C67D13" w:rsidRPr="00BD6C56" w:rsidRDefault="003857C8" w:rsidP="007F21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236,</w:t>
            </w:r>
            <w:r w:rsidR="007F2100" w:rsidRPr="00BD6C56">
              <w:rPr>
                <w:rFonts w:ascii="Angsana New" w:hAnsi="Angsana New" w:cs="Angsana New"/>
                <w:szCs w:val="22"/>
                <w:lang w:bidi="th-TH"/>
              </w:rPr>
              <w:t>151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10A7E35" w14:textId="77777777" w:rsidR="00C67D13" w:rsidRPr="00BD6C56" w:rsidRDefault="00C67D13" w:rsidP="00A269B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6A98A4DF" w14:textId="77777777" w:rsidR="00C67D13" w:rsidRPr="00BD6C56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317,421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7CF9F53F" w14:textId="77777777" w:rsidR="00C67D13" w:rsidRPr="00BD6C56" w:rsidRDefault="00C67D13" w:rsidP="00A269B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C4263DB" w14:textId="77777777" w:rsidR="00C67D13" w:rsidRPr="00BD6C56" w:rsidRDefault="00283BAB" w:rsidP="00283BAB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2,076</w:t>
            </w:r>
            <w:r w:rsidR="003857C8" w:rsidRPr="00BD6C56">
              <w:rPr>
                <w:rFonts w:ascii="Angsana New" w:hAnsi="Angsana New" w:cs="Angsana New"/>
                <w:szCs w:val="22"/>
                <w:lang w:bidi="th-TH"/>
              </w:rPr>
              <w:t>,</w:t>
            </w:r>
            <w:r>
              <w:rPr>
                <w:rFonts w:ascii="Angsana New" w:hAnsi="Angsana New" w:cs="Angsana New"/>
                <w:szCs w:val="22"/>
                <w:lang w:bidi="th-TH"/>
              </w:rPr>
              <w:t>844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9FD86AD" w14:textId="77777777" w:rsidR="00C67D13" w:rsidRPr="00BD6C56" w:rsidRDefault="00C67D13" w:rsidP="00A269B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4E246494" w14:textId="77777777" w:rsidR="00C67D13" w:rsidRPr="00BD6C56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4,292,033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533516A" w14:textId="77777777" w:rsidR="00C67D13" w:rsidRPr="00BD6C56" w:rsidRDefault="00C67D13" w:rsidP="00A269B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CC72C91" w14:textId="77777777" w:rsidR="00C67D13" w:rsidRPr="00BD6C56" w:rsidRDefault="003857C8" w:rsidP="00A269B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260,389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005A772" w14:textId="77777777" w:rsidR="00C67D13" w:rsidRPr="00BD6C56" w:rsidRDefault="00C67D13" w:rsidP="00A269B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3F58220" w14:textId="77777777" w:rsidR="00C67D13" w:rsidRPr="00BD6C56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295,201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C8DEAEE" w14:textId="77777777" w:rsidR="00C67D13" w:rsidRPr="00BD6C56" w:rsidRDefault="00C67D13" w:rsidP="00A269B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5B7A840D" w14:textId="5CE0D7FB" w:rsidR="00C67D13" w:rsidRPr="00BD6C56" w:rsidRDefault="00F90FF7" w:rsidP="00283BAB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4,069,930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628CD87" w14:textId="77777777" w:rsidR="00C67D13" w:rsidRPr="00BD6C56" w:rsidRDefault="00C67D13" w:rsidP="00A269B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66616F9C" w14:textId="60E27DA9" w:rsidR="00C67D13" w:rsidRPr="00BD6C56" w:rsidRDefault="00F90FF7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6,385,430</w:t>
            </w:r>
          </w:p>
        </w:tc>
      </w:tr>
      <w:tr w:rsidR="00C67D13" w:rsidRPr="00591B0F" w14:paraId="66CB8BF1" w14:textId="77777777" w:rsidTr="00FA5670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ABB17D" w14:textId="77777777" w:rsidR="00C67D13" w:rsidRPr="00BD6C56" w:rsidRDefault="00C67D13" w:rsidP="005E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D6C5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หนี้สินส่วนงาน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61C4FF18" w14:textId="77777777" w:rsidR="00C67D13" w:rsidRPr="00BD6C56" w:rsidRDefault="00C67D13" w:rsidP="00687FE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D7B3121" w14:textId="77777777" w:rsidR="00C67D13" w:rsidRPr="00BD6C56" w:rsidRDefault="00C67D13" w:rsidP="00687FE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5A18B107" w14:textId="77777777" w:rsidR="00C67D13" w:rsidRPr="00BD6C56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04C44EB" w14:textId="77777777" w:rsidR="00C67D13" w:rsidRPr="00BD6C56" w:rsidRDefault="00C67D13" w:rsidP="00687FE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08FCAA04" w14:textId="77777777" w:rsidR="00C67D13" w:rsidRPr="00BD6C56" w:rsidRDefault="00C67D13" w:rsidP="00687FE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013093C" w14:textId="77777777" w:rsidR="00C67D13" w:rsidRPr="00BD6C56" w:rsidRDefault="00C67D13" w:rsidP="00687FE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55562A56" w14:textId="77777777" w:rsidR="00C67D13" w:rsidRPr="00BD6C56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5A31735" w14:textId="77777777" w:rsidR="00C67D13" w:rsidRPr="00BD6C56" w:rsidRDefault="00C67D13" w:rsidP="00687FE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3CBE30A9" w14:textId="77777777" w:rsidR="00C67D13" w:rsidRPr="00BD6C56" w:rsidRDefault="00C67D13" w:rsidP="00687FE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75D8627" w14:textId="77777777" w:rsidR="00C67D13" w:rsidRPr="00BD6C56" w:rsidRDefault="00C67D13" w:rsidP="00687FE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09F0804E" w14:textId="77777777" w:rsidR="00C67D13" w:rsidRPr="00BD6C56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A76E6A8" w14:textId="77777777" w:rsidR="00C67D13" w:rsidRPr="00BD6C56" w:rsidRDefault="00C67D13" w:rsidP="00687FE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6E7BAF51" w14:textId="77777777" w:rsidR="00C67D13" w:rsidRPr="00BD6C56" w:rsidRDefault="00C67D13" w:rsidP="00687FE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1A01B309" w14:textId="77777777" w:rsidR="00C67D13" w:rsidRPr="00BD6C56" w:rsidRDefault="00C67D13" w:rsidP="00687FE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4E3E1671" w14:textId="77777777" w:rsidR="00C67D13" w:rsidRPr="00BD6C56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EEFD367" w14:textId="77777777" w:rsidR="00C67D13" w:rsidRPr="00BD6C56" w:rsidRDefault="00C67D13" w:rsidP="00687FE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18DF4E8" w14:textId="77777777" w:rsidR="00C67D13" w:rsidRPr="00BD6C56" w:rsidRDefault="00C67D13" w:rsidP="00687FE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DF91DA2" w14:textId="77777777" w:rsidR="00C67D13" w:rsidRPr="00BD6C56" w:rsidRDefault="00C67D13" w:rsidP="00687FE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28F28FEB" w14:textId="77777777" w:rsidR="00C67D13" w:rsidRPr="00BD6C56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7C87E975" w14:textId="77777777" w:rsidR="00C67D13" w:rsidRPr="00BD6C56" w:rsidRDefault="00C67D13" w:rsidP="00687FE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05142B76" w14:textId="77777777" w:rsidR="00C67D13" w:rsidRPr="00BD6C56" w:rsidRDefault="00C67D13" w:rsidP="00687FE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71D40E61" w14:textId="77777777" w:rsidR="00C67D13" w:rsidRPr="00BD6C56" w:rsidRDefault="00C67D13" w:rsidP="00687FE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6F388823" w14:textId="77777777" w:rsidR="00C67D13" w:rsidRPr="00BD6C56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C67D13" w:rsidRPr="00591B0F" w14:paraId="657BF7D8" w14:textId="77777777" w:rsidTr="00FA5670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C485AD" w14:textId="77777777" w:rsidR="00C67D13" w:rsidRPr="00BD6C56" w:rsidRDefault="00C67D13" w:rsidP="00A2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D6C56">
              <w:rPr>
                <w:rFonts w:ascii="Angsana New" w:hAnsi="Angsana New"/>
                <w:color w:val="000000"/>
                <w:sz w:val="22"/>
                <w:szCs w:val="22"/>
              </w:rPr>
              <w:t xml:space="preserve">   </w:t>
            </w:r>
            <w:r w:rsidRPr="00BD6C5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BD6C56"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  <w:r w:rsidRPr="00BD6C5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349119D" w14:textId="47D57F6A" w:rsidR="00C67D13" w:rsidRPr="00BD6C56" w:rsidRDefault="00433AAE" w:rsidP="00A269B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2,000,383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535B715" w14:textId="77777777" w:rsidR="00C67D13" w:rsidRPr="00BD6C56" w:rsidRDefault="00C67D13" w:rsidP="00A269B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08BD94FF" w14:textId="01C2F948" w:rsidR="00C67D13" w:rsidRPr="00BD6C56" w:rsidRDefault="00433AAE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1,816,508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C09B17B" w14:textId="77777777" w:rsidR="00C67D13" w:rsidRPr="00BD6C56" w:rsidRDefault="00C67D13" w:rsidP="00A269B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4AEABA63" w14:textId="77777777" w:rsidR="00C67D13" w:rsidRPr="00BD6C56" w:rsidRDefault="003857C8" w:rsidP="00A269B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D6C56">
              <w:rPr>
                <w:rFonts w:ascii="Angsana New" w:hAnsi="Angsana New" w:cs="Angsana New"/>
                <w:szCs w:val="22"/>
                <w:lang w:val="en-US" w:bidi="th-TH"/>
              </w:rPr>
              <w:t>137,452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9FD47CD" w14:textId="77777777" w:rsidR="00C67D13" w:rsidRPr="00BD6C56" w:rsidRDefault="00C67D13" w:rsidP="00A269B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4B84329" w14:textId="77777777" w:rsidR="00C67D13" w:rsidRPr="00BD6C56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D6C56">
              <w:rPr>
                <w:rFonts w:ascii="Angsana New" w:hAnsi="Angsana New" w:cs="Angsana New"/>
                <w:szCs w:val="22"/>
                <w:lang w:val="en-US" w:bidi="th-TH"/>
              </w:rPr>
              <w:t>128,492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BF564DE" w14:textId="77777777" w:rsidR="00C67D13" w:rsidRPr="00BD6C56" w:rsidRDefault="00C67D13" w:rsidP="00A269B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02B84EB" w14:textId="77777777" w:rsidR="00C67D13" w:rsidRPr="00BD6C56" w:rsidRDefault="003857C8" w:rsidP="007F21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38,</w:t>
            </w:r>
            <w:r w:rsidR="007F2100" w:rsidRPr="00BD6C56">
              <w:rPr>
                <w:rFonts w:ascii="Angsana New" w:hAnsi="Angsana New" w:cs="Angsana New"/>
                <w:szCs w:val="22"/>
                <w:lang w:bidi="th-TH"/>
              </w:rPr>
              <w:t>797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0971744" w14:textId="77777777" w:rsidR="00C67D13" w:rsidRPr="00BD6C56" w:rsidRDefault="00C67D13" w:rsidP="00A269B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4F647B1F" w14:textId="77777777" w:rsidR="00C67D13" w:rsidRPr="00BD6C56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38,029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CD431EC" w14:textId="77777777" w:rsidR="00C67D13" w:rsidRPr="00BD6C56" w:rsidRDefault="00C67D13" w:rsidP="00A269B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538C0685" w14:textId="77777777" w:rsidR="00C67D13" w:rsidRPr="00BD6C56" w:rsidRDefault="003857C8" w:rsidP="007F210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1,7</w:t>
            </w:r>
            <w:r w:rsidR="00283BAB">
              <w:rPr>
                <w:rFonts w:ascii="Angsana New" w:hAnsi="Angsana New" w:cs="Angsana New"/>
                <w:szCs w:val="22"/>
                <w:lang w:bidi="th-TH"/>
              </w:rPr>
              <w:t>05,997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DE309B6" w14:textId="77777777" w:rsidR="00C67D13" w:rsidRPr="00BD6C56" w:rsidRDefault="00C67D13" w:rsidP="00A269B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49F86C73" w14:textId="77777777" w:rsidR="00C67D13" w:rsidRPr="00BD6C56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2,028,461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A654FBE" w14:textId="77777777" w:rsidR="00C67D13" w:rsidRPr="00BD6C56" w:rsidRDefault="00C67D13" w:rsidP="00A269B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BB10F4D" w14:textId="77777777" w:rsidR="00C67D13" w:rsidRPr="00BD6C56" w:rsidRDefault="003857C8" w:rsidP="00A269B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52,781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2A4F0A9" w14:textId="77777777" w:rsidR="00C67D13" w:rsidRPr="00BD6C56" w:rsidRDefault="00C67D13" w:rsidP="00A269B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CB16E9F" w14:textId="77777777" w:rsidR="00C67D13" w:rsidRPr="00BD6C56" w:rsidRDefault="00C67D13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BD6C56">
              <w:rPr>
                <w:rFonts w:ascii="Angsana New" w:hAnsi="Angsana New" w:cs="Angsana New"/>
                <w:szCs w:val="22"/>
                <w:lang w:bidi="th-TH"/>
              </w:rPr>
              <w:t>56,624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DED7A77" w14:textId="77777777" w:rsidR="00C67D13" w:rsidRPr="00BD6C56" w:rsidRDefault="00C67D13" w:rsidP="00A269B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A80039D" w14:textId="595B7347" w:rsidR="00C67D13" w:rsidRPr="00BD6C56" w:rsidRDefault="00433AAE" w:rsidP="00A269B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3,935,410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1C179CD1" w14:textId="77777777" w:rsidR="00C67D13" w:rsidRPr="00BD6C56" w:rsidRDefault="00C67D13" w:rsidP="00A269B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50E7BE4A" w14:textId="14EC55AA" w:rsidR="00C67D13" w:rsidRPr="00BD6C56" w:rsidRDefault="00433AAE" w:rsidP="00AF63F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4,068,114</w:t>
            </w:r>
          </w:p>
        </w:tc>
      </w:tr>
    </w:tbl>
    <w:p w14:paraId="5FE006F0" w14:textId="77777777" w:rsidR="00CF1A4A" w:rsidRPr="008B4666" w:rsidRDefault="00CF1A4A" w:rsidP="00707087">
      <w:pPr>
        <w:tabs>
          <w:tab w:val="left" w:pos="540"/>
        </w:tabs>
        <w:spacing w:line="240" w:lineRule="auto"/>
        <w:rPr>
          <w:rFonts w:ascii="Angsana New" w:hAnsi="Angsana New"/>
        </w:rPr>
        <w:sectPr w:rsidR="00CF1A4A" w:rsidRPr="008B4666" w:rsidSect="00CF1A4A">
          <w:headerReference w:type="first" r:id="rId20"/>
          <w:footerReference w:type="first" r:id="rId21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30770D7D" w14:textId="77777777" w:rsidR="00F41EBC" w:rsidRPr="004F6C83" w:rsidRDefault="00514DBA" w:rsidP="003D7B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F6C8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ab/>
      </w:r>
      <w:r w:rsidR="00630618" w:rsidRPr="004F6C83">
        <w:rPr>
          <w:rFonts w:ascii="Angsana New" w:hAnsi="Angsana New"/>
          <w:b/>
          <w:bCs/>
          <w:i/>
          <w:iCs/>
          <w:sz w:val="30"/>
          <w:szCs w:val="30"/>
          <w:cs/>
        </w:rPr>
        <w:t>กระทบยอด</w:t>
      </w:r>
      <w:r w:rsidR="00820EE4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รายได้ </w:t>
      </w:r>
      <w:r w:rsidR="00630618" w:rsidRPr="004F6C83">
        <w:rPr>
          <w:rFonts w:ascii="Angsana New" w:hAnsi="Angsana New"/>
          <w:b/>
          <w:bCs/>
          <w:i/>
          <w:iCs/>
          <w:sz w:val="30"/>
          <w:szCs w:val="30"/>
          <w:cs/>
        </w:rPr>
        <w:t>กำไรหรือขาดทุน</w:t>
      </w:r>
      <w:r w:rsidR="00511FD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ของส่วนงานที่รายงาน</w:t>
      </w:r>
    </w:p>
    <w:p w14:paraId="624D4841" w14:textId="77777777" w:rsidR="00CF1A4A" w:rsidRPr="00F177ED" w:rsidRDefault="00CF1A4A" w:rsidP="00990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7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8"/>
        <w:gridCol w:w="1170"/>
        <w:gridCol w:w="1440"/>
        <w:gridCol w:w="270"/>
        <w:gridCol w:w="1350"/>
      </w:tblGrid>
      <w:tr w:rsidR="00CF1A4A" w:rsidRPr="00F177ED" w14:paraId="45B7A024" w14:textId="77777777" w:rsidTr="00FA5670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49D9C945" w14:textId="77777777" w:rsidR="00CF1A4A" w:rsidRPr="00F177ED" w:rsidRDefault="00CF1A4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0B25DF" w14:textId="77777777" w:rsidR="00CF1A4A" w:rsidRPr="00F177ED" w:rsidRDefault="00CF1A4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B8B2A2" w14:textId="77777777" w:rsidR="00CF1A4A" w:rsidRPr="00F177ED" w:rsidRDefault="008645A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A9A36D" w14:textId="77777777" w:rsidR="00CF1A4A" w:rsidRPr="00F177ED" w:rsidRDefault="00CF1A4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3EF7DBD" w14:textId="77777777" w:rsidR="00CF1A4A" w:rsidRPr="00F177ED" w:rsidRDefault="00C80F8E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C67D13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CF1A4A" w:rsidRPr="00F177ED" w14:paraId="08DFA2CD" w14:textId="77777777" w:rsidTr="00FA5670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30874EE2" w14:textId="77777777" w:rsidR="00CF1A4A" w:rsidRPr="00F177ED" w:rsidRDefault="00CF1A4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EA0AB8" w14:textId="77777777" w:rsidR="00CF1A4A" w:rsidRPr="00F177ED" w:rsidRDefault="00CF1A4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AA0DC9" w14:textId="77777777" w:rsidR="00CF1A4A" w:rsidRPr="00F177ED" w:rsidRDefault="00CF1A4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77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0EE4" w:rsidRPr="00F177ED" w14:paraId="5E2F47C2" w14:textId="77777777" w:rsidTr="00FA5670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06755098" w14:textId="77777777" w:rsidR="00820EE4" w:rsidRPr="00F177ED" w:rsidRDefault="00820EE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A17A95" w14:textId="77777777" w:rsidR="00820EE4" w:rsidRPr="00F177ED" w:rsidRDefault="00820EE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E89C25" w14:textId="77777777" w:rsidR="00820EE4" w:rsidRPr="00F177ED" w:rsidRDefault="00820EE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BAEE23" w14:textId="77777777" w:rsidR="00820EE4" w:rsidRPr="00F177ED" w:rsidRDefault="00820EE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24EA57B" w14:textId="77777777" w:rsidR="00820EE4" w:rsidRPr="00F177ED" w:rsidRDefault="00820EE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0EE4" w:rsidRPr="00F177ED" w14:paraId="413123AE" w14:textId="77777777" w:rsidTr="00FA5670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56E0C2C7" w14:textId="77777777" w:rsidR="00820EE4" w:rsidRPr="00820EE4" w:rsidRDefault="00820EE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รวมรายได้จากส่วนงานที่รายงาน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9D3C51" w14:textId="77777777" w:rsidR="00820EE4" w:rsidRPr="00F177ED" w:rsidRDefault="00820EE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1F91BE" w14:textId="5C7484B0" w:rsidR="00820EE4" w:rsidRPr="00F177ED" w:rsidRDefault="002610D0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7540EA">
              <w:rPr>
                <w:rFonts w:ascii="Angsana New" w:hAnsi="Angsana New"/>
                <w:sz w:val="30"/>
                <w:szCs w:val="30"/>
              </w:rPr>
              <w:t>074,731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270734" w14:textId="77777777" w:rsidR="00820EE4" w:rsidRPr="00F177ED" w:rsidRDefault="00820EE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84C4649" w14:textId="7D1331BF" w:rsidR="00820EE4" w:rsidRPr="00F177ED" w:rsidRDefault="002610D0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9E7E8E">
              <w:rPr>
                <w:rFonts w:ascii="Angsana New" w:hAnsi="Angsana New"/>
                <w:sz w:val="30"/>
                <w:szCs w:val="30"/>
              </w:rPr>
              <w:t>373,583</w:t>
            </w:r>
          </w:p>
        </w:tc>
      </w:tr>
      <w:tr w:rsidR="00820EE4" w:rsidRPr="00F177ED" w14:paraId="6CD91E99" w14:textId="77777777" w:rsidTr="00FA5670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153296CA" w14:textId="77777777" w:rsidR="00820EE4" w:rsidRPr="00820EE4" w:rsidRDefault="00820EE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20EE4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CF8F49" w14:textId="77777777" w:rsidR="00820EE4" w:rsidRPr="00F177ED" w:rsidRDefault="00820EE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B8BD6F" w14:textId="77777777" w:rsidR="00820EE4" w:rsidRPr="00F177ED" w:rsidRDefault="00283BAB" w:rsidP="0028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</w:t>
            </w:r>
            <w:r w:rsidR="00A501E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4823F7" w14:textId="77777777" w:rsidR="00820EE4" w:rsidRPr="00F177ED" w:rsidRDefault="00820EE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988FFF" w14:textId="77777777" w:rsidR="00820EE4" w:rsidRPr="00F177ED" w:rsidRDefault="00A501E7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198,158</w:t>
            </w:r>
          </w:p>
        </w:tc>
      </w:tr>
      <w:tr w:rsidR="00820EE4" w:rsidRPr="00F177ED" w14:paraId="0098515A" w14:textId="77777777" w:rsidTr="00FA5670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6077C240" w14:textId="77777777" w:rsidR="00820EE4" w:rsidRPr="00F177ED" w:rsidRDefault="00820EE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63F607" w14:textId="77777777" w:rsidR="00820EE4" w:rsidRPr="00F177ED" w:rsidRDefault="00820EE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E25026" w14:textId="6468561C" w:rsidR="00820EE4" w:rsidRPr="00F177ED" w:rsidRDefault="002610D0" w:rsidP="0028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7540EA">
              <w:rPr>
                <w:rFonts w:ascii="Angsana New" w:hAnsi="Angsana New"/>
                <w:sz w:val="30"/>
                <w:szCs w:val="30"/>
              </w:rPr>
              <w:t>,241,963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2980F8" w14:textId="77777777" w:rsidR="00820EE4" w:rsidRPr="00F177ED" w:rsidRDefault="00820EE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4588A7" w14:textId="11BC5567" w:rsidR="00820EE4" w:rsidRPr="00F177ED" w:rsidRDefault="009E7E8E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2,571,741</w:t>
            </w:r>
          </w:p>
        </w:tc>
      </w:tr>
      <w:tr w:rsidR="00820EE4" w:rsidRPr="00823D98" w14:paraId="73EADEAB" w14:textId="77777777" w:rsidTr="00FA5670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6E75A5A3" w14:textId="77777777" w:rsidR="00820EE4" w:rsidRPr="00820EE4" w:rsidRDefault="00820EE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20EE4">
              <w:rPr>
                <w:rFonts w:ascii="Angsana New" w:hAnsi="Angsana New" w:hint="cs"/>
                <w:sz w:val="30"/>
                <w:szCs w:val="30"/>
                <w:cs/>
              </w:rPr>
              <w:t>ตัดรายการรายได้ระหว่า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  <w:r w:rsidRPr="00820EE4">
              <w:rPr>
                <w:rFonts w:ascii="Angsana New" w:hAnsi="Angsana New" w:hint="cs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60440B" w14:textId="77777777" w:rsidR="00820EE4" w:rsidRPr="00F177ED" w:rsidRDefault="00820EE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1F39AE" w14:textId="77777777" w:rsidR="00820EE4" w:rsidRPr="00823D98" w:rsidRDefault="00820EE4" w:rsidP="0082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23D98">
              <w:rPr>
                <w:rFonts w:ascii="Angsana New" w:hAnsi="Angsana New"/>
                <w:color w:val="000000"/>
                <w:sz w:val="30"/>
                <w:szCs w:val="30"/>
              </w:rPr>
              <w:t>(351,639)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F4A053" w14:textId="77777777" w:rsidR="00820EE4" w:rsidRPr="00823D98" w:rsidRDefault="00820EE4" w:rsidP="0082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B7815F" w14:textId="77777777" w:rsidR="00820EE4" w:rsidRPr="00823D98" w:rsidRDefault="00823D98" w:rsidP="0082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23D98">
              <w:rPr>
                <w:rFonts w:ascii="Angsana New" w:hAnsi="Angsana New"/>
                <w:color w:val="000000"/>
                <w:sz w:val="30"/>
                <w:szCs w:val="30"/>
              </w:rPr>
              <w:t>(465,402)</w:t>
            </w:r>
          </w:p>
        </w:tc>
      </w:tr>
      <w:tr w:rsidR="00820EE4" w:rsidRPr="00F177ED" w14:paraId="64227024" w14:textId="77777777" w:rsidTr="00FA5670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146D3910" w14:textId="77777777" w:rsidR="00820EE4" w:rsidRPr="00820EE4" w:rsidRDefault="00820EE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32E6DD" w14:textId="77777777" w:rsidR="00820EE4" w:rsidRPr="00F177ED" w:rsidRDefault="00820EE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CF9422" w14:textId="0125131C" w:rsidR="00820EE4" w:rsidRPr="00823D98" w:rsidRDefault="007540EA" w:rsidP="0028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1,890,324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72D31E" w14:textId="77777777" w:rsidR="00820EE4" w:rsidRPr="00823D98" w:rsidRDefault="00820EE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19D58D" w14:textId="065ABF9D" w:rsidR="00820EE4" w:rsidRPr="00823D98" w:rsidRDefault="002610D0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E7E8E">
              <w:rPr>
                <w:rFonts w:ascii="Angsana New" w:hAnsi="Angsana New"/>
                <w:b/>
                <w:bCs/>
                <w:sz w:val="30"/>
                <w:szCs w:val="30"/>
              </w:rPr>
              <w:t>,106,339</w:t>
            </w:r>
          </w:p>
        </w:tc>
      </w:tr>
      <w:tr w:rsidR="00820EE4" w:rsidRPr="00F177ED" w14:paraId="146A721D" w14:textId="77777777" w:rsidTr="00FA5670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183500E7" w14:textId="77777777" w:rsidR="00820EE4" w:rsidRPr="00F177ED" w:rsidRDefault="00820EE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706001" w14:textId="77777777" w:rsidR="00820EE4" w:rsidRPr="00F177ED" w:rsidRDefault="00820EE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61FE826" w14:textId="77777777" w:rsidR="00820EE4" w:rsidRPr="00F177ED" w:rsidRDefault="00820EE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19AEDB" w14:textId="77777777" w:rsidR="00820EE4" w:rsidRPr="00F177ED" w:rsidRDefault="00820EE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155D21D" w14:textId="77777777" w:rsidR="00820EE4" w:rsidRPr="00F177ED" w:rsidRDefault="00820EE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1A4A" w:rsidRPr="00F177ED" w14:paraId="6F0C5875" w14:textId="77777777" w:rsidTr="00FA5670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52A87243" w14:textId="77777777" w:rsidR="00CF1A4A" w:rsidRPr="00F177ED" w:rsidRDefault="00CF1A4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77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334693B" w14:textId="77777777" w:rsidR="00CF1A4A" w:rsidRPr="00F177ED" w:rsidRDefault="00CF1A4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B5BDB3" w14:textId="77777777" w:rsidR="00CF1A4A" w:rsidRPr="00F177ED" w:rsidRDefault="00CF1A4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3B3785" w14:textId="77777777" w:rsidR="00CF1A4A" w:rsidRPr="00F177ED" w:rsidRDefault="00CF1A4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CDCBB3" w14:textId="77777777" w:rsidR="00CF1A4A" w:rsidRPr="00F177ED" w:rsidRDefault="00CF1A4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7D13" w:rsidRPr="00F177ED" w14:paraId="6B333412" w14:textId="77777777" w:rsidTr="00FA5670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47AA76D1" w14:textId="77777777" w:rsidR="00C67D13" w:rsidRPr="00F177ED" w:rsidRDefault="00C67D13" w:rsidP="00345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3B362F">
              <w:rPr>
                <w:rFonts w:ascii="Angsana New" w:hAnsi="Angsana New" w:hint="cs"/>
                <w:sz w:val="30"/>
                <w:szCs w:val="30"/>
                <w:cs/>
              </w:rPr>
              <w:t>ก่อนภาษีเงินได้</w:t>
            </w:r>
            <w:r w:rsidRPr="00F177ED">
              <w:rPr>
                <w:rFonts w:ascii="Angsana New" w:hAnsi="Angsana New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19D0292" w14:textId="77777777" w:rsidR="00C67D13" w:rsidRPr="00F177ED" w:rsidRDefault="00C67D13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78824B" w14:textId="6275A47B" w:rsidR="00C67D13" w:rsidRPr="00F177ED" w:rsidRDefault="00433AAE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2610D0">
              <w:rPr>
                <w:rFonts w:ascii="Angsana New" w:hAnsi="Angsana New"/>
                <w:color w:val="000000"/>
                <w:sz w:val="30"/>
                <w:szCs w:val="30"/>
              </w:rPr>
              <w:t>2,354,255</w:t>
            </w:r>
            <w:r w:rsidR="00CE1D7E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2B3669" w14:textId="77777777" w:rsidR="00C67D13" w:rsidRPr="00F177ED" w:rsidRDefault="00C67D13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D338B4" w14:textId="5633DBBB" w:rsidR="00C67D13" w:rsidRPr="00F177ED" w:rsidRDefault="007745D0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2610D0">
              <w:rPr>
                <w:rFonts w:ascii="Angsana New" w:hAnsi="Angsana New"/>
                <w:color w:val="000000"/>
                <w:sz w:val="30"/>
                <w:szCs w:val="30"/>
              </w:rPr>
              <w:t>1,160,923</w:t>
            </w:r>
            <w:r w:rsidR="00C67D13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B362F" w:rsidRPr="00F177ED" w14:paraId="6C29C33B" w14:textId="77777777" w:rsidTr="00FA5670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266178D9" w14:textId="77777777" w:rsidR="003B362F" w:rsidRDefault="003B362F" w:rsidP="00345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65DC4D" w14:textId="77777777" w:rsidR="003B362F" w:rsidRPr="00F177ED" w:rsidRDefault="003B362F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C123AE" w14:textId="77777777" w:rsidR="003B362F" w:rsidRDefault="003B362F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829C68" w14:textId="77777777" w:rsidR="003B362F" w:rsidRPr="00F177ED" w:rsidRDefault="003B362F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B72595" w14:textId="77777777" w:rsidR="003B362F" w:rsidRDefault="003B362F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67D13" w:rsidRPr="00F177ED" w14:paraId="22B44748" w14:textId="77777777" w:rsidTr="00FA5670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1933A340" w14:textId="77777777" w:rsidR="00C67D13" w:rsidRPr="003D7BF2" w:rsidRDefault="00CA4343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C67D13" w:rsidRPr="009D01BA">
              <w:rPr>
                <w:rFonts w:ascii="Angsana New" w:hAnsi="Angsana New"/>
                <w:sz w:val="30"/>
                <w:szCs w:val="30"/>
                <w:cs/>
              </w:rPr>
              <w:t>ส่วนแบ่งกำไรในเงินลงทุนในบริษัทร่วม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0A889E" w14:textId="77777777" w:rsidR="00C67D13" w:rsidRPr="00F177ED" w:rsidRDefault="00C67D13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280258" w14:textId="77777777" w:rsidR="00C67D13" w:rsidRPr="00F177ED" w:rsidRDefault="00CE1D7E" w:rsidP="00345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7"/>
              </w:tabs>
              <w:spacing w:line="240" w:lineRule="auto"/>
              <w:ind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EEC801" w14:textId="77777777" w:rsidR="00C67D13" w:rsidRPr="00F177ED" w:rsidRDefault="00C67D13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7BA6A2" w14:textId="77777777" w:rsidR="00C67D13" w:rsidRPr="00F177ED" w:rsidRDefault="00C67D13" w:rsidP="00AF6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7"/>
              </w:tabs>
              <w:spacing w:line="240" w:lineRule="auto"/>
              <w:ind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1,080</w:t>
            </w:r>
          </w:p>
        </w:tc>
      </w:tr>
      <w:tr w:rsidR="00C67D13" w:rsidRPr="00F177ED" w14:paraId="111771BC" w14:textId="77777777" w:rsidTr="00FA5670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791F51FF" w14:textId="77777777" w:rsidR="00C67D13" w:rsidRPr="00F177ED" w:rsidRDefault="00C67D13" w:rsidP="00345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F177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รวมก่อนภาษีเงินได้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999BDC" w14:textId="77777777" w:rsidR="00C67D13" w:rsidRPr="00F177ED" w:rsidRDefault="00C67D13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FD1EAA" w14:textId="1E8175BE" w:rsidR="00C67D13" w:rsidRPr="00F177ED" w:rsidRDefault="00433AAE" w:rsidP="00273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</w:t>
            </w:r>
            <w:r w:rsidR="002610D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2,354,186</w:t>
            </w:r>
            <w:r w:rsidR="00CE1D7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8E2E22" w14:textId="77777777" w:rsidR="00C67D13" w:rsidRPr="00F177ED" w:rsidRDefault="00C67D13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8CA80A" w14:textId="678EC792" w:rsidR="00C67D13" w:rsidRPr="00F177ED" w:rsidRDefault="0077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(1,1</w:t>
            </w:r>
            <w:r w:rsidR="002610D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59,843</w:t>
            </w:r>
            <w:r w:rsidR="00C67D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</w:tr>
    </w:tbl>
    <w:p w14:paraId="4B72F491" w14:textId="77777777" w:rsidR="00CF1A4A" w:rsidRDefault="00CF1A4A" w:rsidP="003D7B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41D2C28" w14:textId="77777777" w:rsidR="003D7BF2" w:rsidRPr="003B261D" w:rsidRDefault="003D7BF2" w:rsidP="003D7B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B261D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3E33A6F7" w14:textId="77777777" w:rsidR="003D7BF2" w:rsidRPr="003B261D" w:rsidRDefault="003D7BF2" w:rsidP="003D7B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Angsana New" w:hAnsi="Angsana New"/>
          <w:b/>
          <w:bCs/>
          <w:sz w:val="30"/>
          <w:szCs w:val="30"/>
        </w:rPr>
      </w:pPr>
      <w:r w:rsidRPr="003B261D">
        <w:rPr>
          <w:rFonts w:ascii="Angsana New" w:hAnsi="Angsana New"/>
          <w:b/>
          <w:bCs/>
          <w:sz w:val="30"/>
          <w:szCs w:val="30"/>
          <w:cs/>
        </w:rPr>
        <w:tab/>
      </w:r>
    </w:p>
    <w:p w14:paraId="5E99208E" w14:textId="77777777" w:rsidR="003D7BF2" w:rsidRPr="003B261D" w:rsidRDefault="003D7BF2" w:rsidP="003D7B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B261D">
        <w:rPr>
          <w:rFonts w:ascii="Angsana New" w:hAnsi="Angsana New"/>
          <w:sz w:val="30"/>
          <w:szCs w:val="30"/>
          <w:cs/>
        </w:rPr>
        <w:t xml:space="preserve">กลุ่มบริษัทดำเนินธุรกิจเฉพาะในประเทศเท่านั้น </w:t>
      </w:r>
      <w:r>
        <w:rPr>
          <w:rFonts w:ascii="Angsana New" w:hAnsi="Angsana New" w:hint="cs"/>
          <w:sz w:val="30"/>
          <w:szCs w:val="30"/>
          <w:cs/>
        </w:rPr>
        <w:t>ไม่มีรายได้จากต่างประเทศหรือสินทรัพย์ในต่างประเทศที่มีสาระสำคัญ</w:t>
      </w:r>
    </w:p>
    <w:p w14:paraId="3382C4B9" w14:textId="77777777" w:rsidR="003D7BF2" w:rsidRPr="00F177ED" w:rsidRDefault="003D7BF2" w:rsidP="00707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AC1BE94" w14:textId="77777777" w:rsidR="0073416E" w:rsidRPr="005442FF" w:rsidRDefault="003A13DB" w:rsidP="003D7BF2">
      <w:pPr>
        <w:pStyle w:val="Heading1"/>
        <w:keepLines/>
        <w:numPr>
          <w:ilvl w:val="0"/>
          <w:numId w:val="0"/>
        </w:numPr>
        <w:shd w:val="clear" w:color="auto" w:fill="auto"/>
        <w:ind w:left="567" w:hanging="567"/>
        <w:jc w:val="both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/>
          <w:sz w:val="30"/>
          <w:szCs w:val="30"/>
          <w:u w:val="none"/>
          <w:cs/>
        </w:rPr>
        <w:br w:type="page"/>
      </w:r>
      <w:r w:rsidR="00131E72">
        <w:rPr>
          <w:rFonts w:ascii="Angsana New" w:hAnsi="Angsana New" w:hint="cs"/>
          <w:sz w:val="30"/>
          <w:szCs w:val="30"/>
          <w:u w:val="none"/>
          <w:cs/>
        </w:rPr>
        <w:lastRenderedPageBreak/>
        <w:t>3</w:t>
      </w:r>
      <w:r w:rsidR="004D1D1D">
        <w:rPr>
          <w:rFonts w:ascii="Angsana New" w:hAnsi="Angsana New"/>
          <w:sz w:val="30"/>
          <w:szCs w:val="30"/>
          <w:u w:val="none"/>
          <w:lang w:val="en-US"/>
        </w:rPr>
        <w:t>5</w:t>
      </w:r>
      <w:r w:rsidR="0073416E" w:rsidRPr="00973B07">
        <w:rPr>
          <w:rFonts w:ascii="Angsana New" w:hAnsi="Angsana New"/>
          <w:sz w:val="30"/>
          <w:szCs w:val="30"/>
          <w:u w:val="none"/>
          <w:cs/>
        </w:rPr>
        <w:tab/>
        <w:t>รายได้จากการลงทุน</w:t>
      </w:r>
    </w:p>
    <w:p w14:paraId="35B917A5" w14:textId="77777777" w:rsidR="0073416E" w:rsidRDefault="0073416E" w:rsidP="003A3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tbl>
      <w:tblPr>
        <w:tblW w:w="93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68"/>
        <w:gridCol w:w="849"/>
        <w:gridCol w:w="1133"/>
        <w:gridCol w:w="274"/>
        <w:gridCol w:w="1135"/>
        <w:gridCol w:w="274"/>
        <w:gridCol w:w="1133"/>
        <w:gridCol w:w="262"/>
        <w:gridCol w:w="1139"/>
      </w:tblGrid>
      <w:tr w:rsidR="003A3DCF" w:rsidRPr="00B45847" w14:paraId="4856E114" w14:textId="77777777" w:rsidTr="00FA5670">
        <w:trPr>
          <w:trHeight w:val="420"/>
        </w:trPr>
        <w:tc>
          <w:tcPr>
            <w:tcW w:w="1691" w:type="pct"/>
          </w:tcPr>
          <w:p w14:paraId="18CCF3A7" w14:textId="77777777" w:rsidR="003A3DCF" w:rsidRDefault="003A3DCF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53" w:type="pct"/>
          </w:tcPr>
          <w:p w14:paraId="09AC17ED" w14:textId="77777777" w:rsidR="003A3DCF" w:rsidRPr="000E2AA7" w:rsidRDefault="003A3DCF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7" w:type="pct"/>
            <w:gridSpan w:val="3"/>
            <w:shd w:val="clear" w:color="auto" w:fill="auto"/>
          </w:tcPr>
          <w:p w14:paraId="2A1E92CD" w14:textId="77777777" w:rsidR="003A3DCF" w:rsidRPr="00B45847" w:rsidRDefault="003A3DCF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71F282AF" w14:textId="77777777" w:rsidR="003A3DCF" w:rsidRPr="00B45847" w:rsidRDefault="003A3DCF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pct"/>
            <w:gridSpan w:val="3"/>
            <w:shd w:val="clear" w:color="auto" w:fill="auto"/>
          </w:tcPr>
          <w:p w14:paraId="7F8C66F6" w14:textId="77777777" w:rsidR="003A3DCF" w:rsidRPr="00B45847" w:rsidRDefault="003A3DCF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3DCF" w:rsidRPr="00B45847" w14:paraId="00FD76B5" w14:textId="77777777" w:rsidTr="00FA5670">
        <w:trPr>
          <w:trHeight w:val="420"/>
        </w:trPr>
        <w:tc>
          <w:tcPr>
            <w:tcW w:w="1691" w:type="pct"/>
          </w:tcPr>
          <w:p w14:paraId="4805A3E4" w14:textId="77777777" w:rsidR="003A3DCF" w:rsidRDefault="003A3DCF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53" w:type="pct"/>
          </w:tcPr>
          <w:p w14:paraId="1B6D43B0" w14:textId="77777777" w:rsidR="003A3DCF" w:rsidRPr="00C15FE5" w:rsidRDefault="003A3DCF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15FE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5" w:type="pct"/>
            <w:shd w:val="clear" w:color="auto" w:fill="auto"/>
          </w:tcPr>
          <w:p w14:paraId="49CA72F4" w14:textId="77777777" w:rsidR="003A3DCF" w:rsidRPr="005C639F" w:rsidRDefault="008645A4" w:rsidP="00F8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6" w:type="pct"/>
            <w:shd w:val="clear" w:color="auto" w:fill="auto"/>
          </w:tcPr>
          <w:p w14:paraId="76A8E76F" w14:textId="77777777" w:rsidR="003A3DCF" w:rsidRPr="005C639F" w:rsidRDefault="003A3DCF" w:rsidP="00F8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48C383A3" w14:textId="77777777" w:rsidR="003A3DCF" w:rsidRPr="005C639F" w:rsidRDefault="00C80F8E" w:rsidP="00F8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="00C67D1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6" w:type="pct"/>
            <w:shd w:val="clear" w:color="auto" w:fill="auto"/>
          </w:tcPr>
          <w:p w14:paraId="0F9DD6DD" w14:textId="77777777" w:rsidR="003A3DCF" w:rsidRPr="005C639F" w:rsidRDefault="003A3DCF" w:rsidP="00F8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35489D2D" w14:textId="77777777" w:rsidR="003A3DCF" w:rsidRPr="005C639F" w:rsidRDefault="008645A4" w:rsidP="00F8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0" w:type="pct"/>
          </w:tcPr>
          <w:p w14:paraId="3DC2865D" w14:textId="77777777" w:rsidR="003A3DCF" w:rsidRPr="005C639F" w:rsidRDefault="003A3DCF" w:rsidP="00F8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6AA96E68" w14:textId="77777777" w:rsidR="003A3DCF" w:rsidRPr="005C639F" w:rsidRDefault="00C80F8E" w:rsidP="00F8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="00C67D13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3A3DCF" w:rsidRPr="00B45847" w14:paraId="37704AC0" w14:textId="77777777" w:rsidTr="00FA5670">
        <w:trPr>
          <w:trHeight w:val="420"/>
        </w:trPr>
        <w:tc>
          <w:tcPr>
            <w:tcW w:w="1691" w:type="pct"/>
          </w:tcPr>
          <w:p w14:paraId="16BFB8F3" w14:textId="77777777" w:rsidR="003A3DCF" w:rsidRPr="00F31A4E" w:rsidRDefault="003A3DCF" w:rsidP="00F8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3" w:type="pct"/>
          </w:tcPr>
          <w:p w14:paraId="542708C9" w14:textId="77777777" w:rsidR="003A3DCF" w:rsidRDefault="003A3DCF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56" w:type="pct"/>
            <w:gridSpan w:val="7"/>
            <w:shd w:val="clear" w:color="auto" w:fill="auto"/>
            <w:vAlign w:val="bottom"/>
          </w:tcPr>
          <w:p w14:paraId="7888E96F" w14:textId="77777777" w:rsidR="003A3DCF" w:rsidRPr="000E2AA7" w:rsidRDefault="003A3DCF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8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3DCF" w:rsidRPr="00B45847" w14:paraId="04155E0A" w14:textId="77777777" w:rsidTr="00FA5670">
        <w:trPr>
          <w:trHeight w:val="420"/>
        </w:trPr>
        <w:tc>
          <w:tcPr>
            <w:tcW w:w="1691" w:type="pct"/>
          </w:tcPr>
          <w:p w14:paraId="69F0724D" w14:textId="77777777" w:rsidR="003A3DCF" w:rsidRPr="003A3DCF" w:rsidRDefault="003A3DCF" w:rsidP="00F8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53" w:type="pct"/>
          </w:tcPr>
          <w:p w14:paraId="485DE9E9" w14:textId="77777777" w:rsidR="003A3DCF" w:rsidRPr="00CA7A01" w:rsidRDefault="003A3DCF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55E365BC" w14:textId="77777777" w:rsidR="003A3DCF" w:rsidRPr="00276711" w:rsidRDefault="003A3DCF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  <w:shd w:val="clear" w:color="auto" w:fill="auto"/>
          </w:tcPr>
          <w:p w14:paraId="0FC2D230" w14:textId="77777777" w:rsidR="003A3DCF" w:rsidRPr="000E2AA7" w:rsidRDefault="003A3DCF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40063CB3" w14:textId="77777777" w:rsidR="003A3DCF" w:rsidRPr="000E2AA7" w:rsidRDefault="003A3DCF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A5380E2" w14:textId="77777777" w:rsidR="003A3DCF" w:rsidRPr="000E2AA7" w:rsidRDefault="003A3DCF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0084407D" w14:textId="77777777" w:rsidR="003A3DCF" w:rsidRPr="00276711" w:rsidRDefault="003A3DCF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0" w:type="pct"/>
          </w:tcPr>
          <w:p w14:paraId="6CAA9B7A" w14:textId="77777777" w:rsidR="003A3DCF" w:rsidRPr="000E2AA7" w:rsidRDefault="003A3DCF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681B8DA2" w14:textId="77777777" w:rsidR="003A3DCF" w:rsidRPr="000E2AA7" w:rsidRDefault="003A3DCF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1D7E" w:rsidRPr="002502D6" w14:paraId="53D1F571" w14:textId="77777777" w:rsidTr="00FA5670">
        <w:trPr>
          <w:trHeight w:val="420"/>
        </w:trPr>
        <w:tc>
          <w:tcPr>
            <w:tcW w:w="1691" w:type="pct"/>
          </w:tcPr>
          <w:p w14:paraId="42C56579" w14:textId="77777777" w:rsidR="00CE1D7E" w:rsidRPr="002502D6" w:rsidRDefault="00CE1D7E" w:rsidP="00F8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53" w:type="pct"/>
          </w:tcPr>
          <w:p w14:paraId="29D2A382" w14:textId="77777777" w:rsidR="00CE1D7E" w:rsidRPr="002502D6" w:rsidRDefault="00732DD8" w:rsidP="00383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  <w:r w:rsidR="00CE1D7E">
              <w:rPr>
                <w:rFonts w:ascii="Angsana New" w:hAnsi="Angsana New"/>
                <w:i/>
                <w:iCs/>
                <w:sz w:val="30"/>
                <w:szCs w:val="30"/>
              </w:rPr>
              <w:t>, 1</w:t>
            </w:r>
            <w:r w:rsidR="004D1D1D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605" w:type="pct"/>
            <w:shd w:val="clear" w:color="auto" w:fill="auto"/>
          </w:tcPr>
          <w:p w14:paraId="10D76FD2" w14:textId="77777777" w:rsidR="00CE1D7E" w:rsidRPr="001D663D" w:rsidRDefault="00CE1D7E" w:rsidP="00580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3E98A9B" w14:textId="77777777" w:rsidR="00CE1D7E" w:rsidRPr="001D663D" w:rsidRDefault="00CE1D7E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21772272" w14:textId="77777777" w:rsidR="00CE1D7E" w:rsidRPr="001D663D" w:rsidRDefault="00CE1D7E" w:rsidP="00580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271237D" w14:textId="77777777" w:rsidR="00CE1D7E" w:rsidRPr="001D663D" w:rsidRDefault="00CE1D7E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796B5576" w14:textId="77777777" w:rsidR="00CE1D7E" w:rsidRPr="001D663D" w:rsidRDefault="00CE1D7E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14,788</w:t>
            </w:r>
          </w:p>
        </w:tc>
        <w:tc>
          <w:tcPr>
            <w:tcW w:w="140" w:type="pct"/>
          </w:tcPr>
          <w:p w14:paraId="25BA952B" w14:textId="77777777" w:rsidR="00CE1D7E" w:rsidRPr="001D663D" w:rsidRDefault="00CE1D7E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01F94B7F" w14:textId="77777777" w:rsidR="00CE1D7E" w:rsidRPr="001D663D" w:rsidRDefault="00CE1D7E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103,341</w:t>
            </w:r>
          </w:p>
        </w:tc>
      </w:tr>
      <w:tr w:rsidR="00CE1D7E" w:rsidRPr="00B45847" w14:paraId="3398330D" w14:textId="77777777" w:rsidTr="00FA5670">
        <w:trPr>
          <w:trHeight w:val="420"/>
        </w:trPr>
        <w:tc>
          <w:tcPr>
            <w:tcW w:w="1691" w:type="pct"/>
          </w:tcPr>
          <w:p w14:paraId="38C1D3A2" w14:textId="77777777" w:rsidR="00CE1D7E" w:rsidRPr="00F31A4E" w:rsidRDefault="00CE1D7E" w:rsidP="00F8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53" w:type="pct"/>
          </w:tcPr>
          <w:p w14:paraId="7EE0C7B0" w14:textId="77777777" w:rsidR="00CE1D7E" w:rsidRPr="00CA7A01" w:rsidRDefault="00CE1D7E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1059A2FA" w14:textId="77777777" w:rsidR="00CE1D7E" w:rsidRPr="001D663D" w:rsidRDefault="00CE1D7E" w:rsidP="008B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146" w:type="pct"/>
            <w:shd w:val="clear" w:color="auto" w:fill="auto"/>
          </w:tcPr>
          <w:p w14:paraId="59CE03FF" w14:textId="77777777" w:rsidR="00CE1D7E" w:rsidRPr="001D663D" w:rsidRDefault="00CE1D7E" w:rsidP="008B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46"/>
              </w:tabs>
              <w:spacing w:after="0" w:line="240" w:lineRule="auto"/>
              <w:ind w:left="-5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4F7C29CC" w14:textId="77777777" w:rsidR="00CE1D7E" w:rsidRPr="001D663D" w:rsidRDefault="00CE1D7E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95C60FB" w14:textId="77777777" w:rsidR="00CE1D7E" w:rsidRPr="001D663D" w:rsidRDefault="00CE1D7E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18017047" w14:textId="77777777" w:rsidR="00CE1D7E" w:rsidRPr="001D663D" w:rsidRDefault="00CE1D7E" w:rsidP="00580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140" w:type="pct"/>
          </w:tcPr>
          <w:p w14:paraId="0A3D0746" w14:textId="77777777" w:rsidR="00CE1D7E" w:rsidRPr="001D663D" w:rsidRDefault="00CE1D7E" w:rsidP="00867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624CB3BD" w14:textId="77777777" w:rsidR="00CE1D7E" w:rsidRPr="001D663D" w:rsidRDefault="00CE1D7E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E1D7E" w:rsidRPr="002502D6" w14:paraId="72CE8138" w14:textId="77777777" w:rsidTr="00FA5670">
        <w:trPr>
          <w:trHeight w:val="420"/>
        </w:trPr>
        <w:tc>
          <w:tcPr>
            <w:tcW w:w="1691" w:type="pct"/>
          </w:tcPr>
          <w:p w14:paraId="70EB47F2" w14:textId="77777777" w:rsidR="00CE1D7E" w:rsidRPr="002502D6" w:rsidRDefault="00CE1D7E" w:rsidP="00F8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3" w:type="pct"/>
          </w:tcPr>
          <w:p w14:paraId="0D340109" w14:textId="77777777" w:rsidR="00CE1D7E" w:rsidRPr="002502D6" w:rsidRDefault="00CE1D7E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85BF6" w14:textId="77777777" w:rsidR="00CE1D7E" w:rsidRPr="008B47D3" w:rsidRDefault="00CE1D7E" w:rsidP="008B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47D3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146" w:type="pct"/>
            <w:shd w:val="clear" w:color="auto" w:fill="auto"/>
          </w:tcPr>
          <w:p w14:paraId="048CADDC" w14:textId="77777777" w:rsidR="00CE1D7E" w:rsidRPr="008B47D3" w:rsidRDefault="00CE1D7E" w:rsidP="008B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46"/>
              </w:tabs>
              <w:spacing w:after="0" w:line="240" w:lineRule="auto"/>
              <w:ind w:left="-58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F67AF5" w14:textId="77777777" w:rsidR="00CE1D7E" w:rsidRPr="008B47D3" w:rsidRDefault="00CE1D7E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47D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1D7DF06" w14:textId="77777777" w:rsidR="00CE1D7E" w:rsidRPr="008B47D3" w:rsidRDefault="00CE1D7E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93B0BD" w14:textId="77777777" w:rsidR="00CE1D7E" w:rsidRPr="008B47D3" w:rsidRDefault="00CE1D7E" w:rsidP="00580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47D3">
              <w:rPr>
                <w:rFonts w:ascii="Angsana New" w:hAnsi="Angsana New"/>
                <w:b/>
                <w:bCs/>
                <w:sz w:val="30"/>
                <w:szCs w:val="30"/>
              </w:rPr>
              <w:t>14,812</w:t>
            </w:r>
          </w:p>
        </w:tc>
        <w:tc>
          <w:tcPr>
            <w:tcW w:w="140" w:type="pct"/>
          </w:tcPr>
          <w:p w14:paraId="69F0080B" w14:textId="77777777" w:rsidR="00CE1D7E" w:rsidRPr="001D663D" w:rsidRDefault="00CE1D7E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</w:tcPr>
          <w:p w14:paraId="38716F7B" w14:textId="77777777" w:rsidR="00CE1D7E" w:rsidRPr="001D663D" w:rsidRDefault="00CE1D7E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103,341</w:t>
            </w:r>
          </w:p>
        </w:tc>
      </w:tr>
      <w:tr w:rsidR="00CE1D7E" w:rsidRPr="00B45847" w14:paraId="1A11D36D" w14:textId="77777777" w:rsidTr="00FA5670">
        <w:trPr>
          <w:trHeight w:val="420"/>
        </w:trPr>
        <w:tc>
          <w:tcPr>
            <w:tcW w:w="1691" w:type="pct"/>
          </w:tcPr>
          <w:p w14:paraId="774042BE" w14:textId="77777777" w:rsidR="00CE1D7E" w:rsidRPr="003A3DCF" w:rsidRDefault="00CE1D7E" w:rsidP="00F8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53" w:type="pct"/>
          </w:tcPr>
          <w:p w14:paraId="774D6789" w14:textId="77777777" w:rsidR="00CE1D7E" w:rsidRPr="00CA7A01" w:rsidRDefault="00CE1D7E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6F89DDFD" w14:textId="77777777" w:rsidR="00CE1D7E" w:rsidRPr="001D663D" w:rsidRDefault="00CE1D7E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1716306B" w14:textId="77777777" w:rsidR="00CE1D7E" w:rsidRPr="001D663D" w:rsidRDefault="00CE1D7E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494C35F0" w14:textId="77777777" w:rsidR="00CE1D7E" w:rsidRPr="001D663D" w:rsidRDefault="00CE1D7E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BBE1374" w14:textId="77777777" w:rsidR="00CE1D7E" w:rsidRPr="001D663D" w:rsidRDefault="00CE1D7E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15FD05C3" w14:textId="77777777" w:rsidR="00CE1D7E" w:rsidRPr="001D663D" w:rsidRDefault="00CE1D7E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6D2BB4B" w14:textId="77777777" w:rsidR="00CE1D7E" w:rsidRPr="001D663D" w:rsidRDefault="00CE1D7E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7D680196" w14:textId="77777777" w:rsidR="00CE1D7E" w:rsidRPr="001D663D" w:rsidRDefault="00CE1D7E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1D7E" w:rsidRPr="00B45847" w14:paraId="5AAB8072" w14:textId="77777777" w:rsidTr="00FA5670">
        <w:trPr>
          <w:trHeight w:val="420"/>
        </w:trPr>
        <w:tc>
          <w:tcPr>
            <w:tcW w:w="1691" w:type="pct"/>
          </w:tcPr>
          <w:p w14:paraId="38E8C0DC" w14:textId="77777777" w:rsidR="00CE1D7E" w:rsidRPr="00F31A4E" w:rsidRDefault="00CE1D7E" w:rsidP="00F8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53" w:type="pct"/>
          </w:tcPr>
          <w:p w14:paraId="543B7D9B" w14:textId="77777777" w:rsidR="00CE1D7E" w:rsidRPr="00CA7A01" w:rsidRDefault="00CE1D7E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094E7A4E" w14:textId="77777777" w:rsidR="00CE1D7E" w:rsidRPr="001D663D" w:rsidRDefault="003A13DB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8,68</w:t>
            </w:r>
            <w:r w:rsidR="00283BA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22B6B165" w14:textId="77777777" w:rsidR="00CE1D7E" w:rsidRPr="001D663D" w:rsidRDefault="00CE1D7E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55C025DD" w14:textId="77777777" w:rsidR="00CE1D7E" w:rsidRPr="001D663D" w:rsidRDefault="00CE1D7E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22,604</w:t>
            </w:r>
          </w:p>
        </w:tc>
        <w:tc>
          <w:tcPr>
            <w:tcW w:w="146" w:type="pct"/>
            <w:shd w:val="clear" w:color="auto" w:fill="auto"/>
          </w:tcPr>
          <w:p w14:paraId="477975A3" w14:textId="77777777" w:rsidR="00CE1D7E" w:rsidRPr="001D663D" w:rsidRDefault="00CE1D7E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19A2CCB4" w14:textId="77777777" w:rsidR="00CE1D7E" w:rsidRPr="001D663D" w:rsidRDefault="00CE1D7E" w:rsidP="00892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140" w:type="pct"/>
          </w:tcPr>
          <w:p w14:paraId="1593CABE" w14:textId="77777777" w:rsidR="00CE1D7E" w:rsidRPr="001D663D" w:rsidRDefault="00CE1D7E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61D59B16" w14:textId="77777777" w:rsidR="00CE1D7E" w:rsidRPr="001D663D" w:rsidRDefault="00CE1D7E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C319A0" w:rsidRPr="00B45847" w14:paraId="53295F68" w14:textId="77777777" w:rsidTr="00FA5670">
        <w:trPr>
          <w:trHeight w:val="420"/>
        </w:trPr>
        <w:tc>
          <w:tcPr>
            <w:tcW w:w="1691" w:type="pct"/>
          </w:tcPr>
          <w:p w14:paraId="006B6D02" w14:textId="77777777" w:rsidR="00C319A0" w:rsidRDefault="00C319A0" w:rsidP="00F8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3" w:type="pct"/>
          </w:tcPr>
          <w:p w14:paraId="3441A62A" w14:textId="77777777" w:rsidR="00C319A0" w:rsidRPr="00CA7A01" w:rsidRDefault="00C319A0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55907B30" w14:textId="77777777" w:rsidR="00C319A0" w:rsidRDefault="00C319A0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22D2D54A" w14:textId="77777777" w:rsidR="00C319A0" w:rsidRPr="001D663D" w:rsidRDefault="00C319A0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0D4D48CF" w14:textId="77777777" w:rsidR="00C319A0" w:rsidRDefault="00C319A0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68EEE744" w14:textId="77777777" w:rsidR="00C319A0" w:rsidRPr="001D663D" w:rsidRDefault="00C319A0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5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302B1324" w14:textId="77777777" w:rsidR="00C319A0" w:rsidRDefault="00C319A0" w:rsidP="00892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7F8A1415" w14:textId="77777777" w:rsidR="00C319A0" w:rsidRPr="001D663D" w:rsidRDefault="00C319A0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6F3158D2" w14:textId="77777777" w:rsidR="00C319A0" w:rsidRDefault="00C319A0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1D7E" w:rsidRPr="00CA7A01" w14:paraId="15120DAA" w14:textId="77777777" w:rsidTr="00FA5670">
        <w:trPr>
          <w:trHeight w:val="420"/>
        </w:trPr>
        <w:tc>
          <w:tcPr>
            <w:tcW w:w="1691" w:type="pct"/>
          </w:tcPr>
          <w:p w14:paraId="753E0101" w14:textId="77777777" w:rsidR="00CE1D7E" w:rsidRPr="00CA7A01" w:rsidRDefault="00CE1D7E" w:rsidP="00F8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7A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3" w:type="pct"/>
          </w:tcPr>
          <w:p w14:paraId="66B9769A" w14:textId="77777777" w:rsidR="00CE1D7E" w:rsidRPr="00CA7A01" w:rsidRDefault="00CE1D7E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  <w:shd w:val="clear" w:color="auto" w:fill="auto"/>
          </w:tcPr>
          <w:p w14:paraId="7407D9DE" w14:textId="77777777" w:rsidR="00CE1D7E" w:rsidRPr="001D663D" w:rsidRDefault="00283BAB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8,710</w:t>
            </w:r>
          </w:p>
        </w:tc>
        <w:tc>
          <w:tcPr>
            <w:tcW w:w="146" w:type="pct"/>
            <w:shd w:val="clear" w:color="auto" w:fill="auto"/>
          </w:tcPr>
          <w:p w14:paraId="6C3E1760" w14:textId="77777777" w:rsidR="00CE1D7E" w:rsidRPr="001D663D" w:rsidRDefault="00CE1D7E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  <w:shd w:val="clear" w:color="auto" w:fill="auto"/>
          </w:tcPr>
          <w:p w14:paraId="2513B649" w14:textId="77777777" w:rsidR="00CE1D7E" w:rsidRPr="001D663D" w:rsidRDefault="00CE1D7E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22,604</w:t>
            </w:r>
          </w:p>
        </w:tc>
        <w:tc>
          <w:tcPr>
            <w:tcW w:w="146" w:type="pct"/>
            <w:shd w:val="clear" w:color="auto" w:fill="auto"/>
          </w:tcPr>
          <w:p w14:paraId="0044E477" w14:textId="77777777" w:rsidR="00CE1D7E" w:rsidRPr="001D663D" w:rsidRDefault="00CE1D7E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  <w:shd w:val="clear" w:color="auto" w:fill="auto"/>
          </w:tcPr>
          <w:p w14:paraId="6DFD69D1" w14:textId="77777777" w:rsidR="00CE1D7E" w:rsidRPr="001D663D" w:rsidRDefault="00CE1D7E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14,836</w:t>
            </w:r>
          </w:p>
        </w:tc>
        <w:tc>
          <w:tcPr>
            <w:tcW w:w="140" w:type="pct"/>
          </w:tcPr>
          <w:p w14:paraId="2DD166CC" w14:textId="77777777" w:rsidR="00CE1D7E" w:rsidRPr="001D663D" w:rsidRDefault="00CE1D7E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</w:tcPr>
          <w:p w14:paraId="55616950" w14:textId="77777777" w:rsidR="00CE1D7E" w:rsidRPr="001D663D" w:rsidRDefault="00CE1D7E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103,381</w:t>
            </w:r>
          </w:p>
        </w:tc>
      </w:tr>
    </w:tbl>
    <w:p w14:paraId="70A2DFF0" w14:textId="77777777" w:rsidR="003A3DCF" w:rsidRPr="00973B07" w:rsidRDefault="003A3DCF" w:rsidP="003A3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3375E855" w14:textId="77777777" w:rsidR="0073416E" w:rsidRPr="009901DA" w:rsidRDefault="00131E72" w:rsidP="0057514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67" w:hanging="567"/>
        <w:jc w:val="both"/>
        <w:rPr>
          <w:rFonts w:ascii="Angsana New" w:hAnsi="Angsana New"/>
          <w:sz w:val="30"/>
          <w:szCs w:val="30"/>
          <w:u w:val="none"/>
          <w:cs/>
        </w:rPr>
      </w:pPr>
      <w:r>
        <w:rPr>
          <w:rFonts w:ascii="Angsana New" w:hAnsi="Angsana New" w:hint="cs"/>
          <w:sz w:val="30"/>
          <w:szCs w:val="30"/>
          <w:u w:val="none"/>
          <w:cs/>
        </w:rPr>
        <w:t>3</w:t>
      </w:r>
      <w:r w:rsidR="004D1D1D">
        <w:rPr>
          <w:rFonts w:ascii="Angsana New" w:hAnsi="Angsana New"/>
          <w:sz w:val="30"/>
          <w:szCs w:val="30"/>
          <w:u w:val="none"/>
          <w:lang w:val="en-US"/>
        </w:rPr>
        <w:t>6</w:t>
      </w:r>
      <w:r w:rsidR="0073416E" w:rsidRPr="009901DA">
        <w:rPr>
          <w:rFonts w:ascii="Angsana New" w:hAnsi="Angsana New"/>
          <w:sz w:val="30"/>
          <w:szCs w:val="30"/>
          <w:u w:val="none"/>
        </w:rPr>
        <w:tab/>
      </w:r>
      <w:r w:rsidR="00C95AA7">
        <w:rPr>
          <w:rFonts w:ascii="Angsana New" w:hAnsi="Angsana New" w:hint="cs"/>
          <w:sz w:val="30"/>
          <w:szCs w:val="30"/>
          <w:u w:val="none"/>
          <w:cs/>
        </w:rPr>
        <w:t>ต้นทุนในการจัดจำหน่าย</w:t>
      </w:r>
    </w:p>
    <w:p w14:paraId="4D5EDF51" w14:textId="77777777" w:rsidR="0073416E" w:rsidRDefault="0073416E" w:rsidP="0073416E">
      <w:pPr>
        <w:pStyle w:val="a"/>
        <w:tabs>
          <w:tab w:val="clear" w:pos="1080"/>
          <w:tab w:val="left" w:pos="540"/>
        </w:tabs>
        <w:ind w:right="-43"/>
        <w:jc w:val="both"/>
        <w:rPr>
          <w:rFonts w:ascii="Angsana New" w:hAnsi="Angsana New" w:cs="Angsana New"/>
          <w:b/>
          <w:bCs/>
          <w:lang w:val="en-US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8"/>
        <w:gridCol w:w="540"/>
        <w:gridCol w:w="1080"/>
        <w:gridCol w:w="270"/>
        <w:gridCol w:w="1170"/>
        <w:gridCol w:w="270"/>
        <w:gridCol w:w="1080"/>
        <w:gridCol w:w="326"/>
        <w:gridCol w:w="1114"/>
      </w:tblGrid>
      <w:tr w:rsidR="004F6C83" w:rsidRPr="005A6DB6" w14:paraId="7D4A4972" w14:textId="77777777" w:rsidTr="00FA5670">
        <w:trPr>
          <w:trHeight w:val="420"/>
        </w:trPr>
        <w:tc>
          <w:tcPr>
            <w:tcW w:w="3528" w:type="dxa"/>
            <w:vAlign w:val="bottom"/>
          </w:tcPr>
          <w:p w14:paraId="4BAA097B" w14:textId="77777777" w:rsidR="004F6C83" w:rsidRPr="005A6DB6" w:rsidRDefault="004F6C83" w:rsidP="00F8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553A9278" w14:textId="77777777" w:rsidR="004F6C83" w:rsidRPr="004F6C83" w:rsidRDefault="004F6C83" w:rsidP="004F6C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311D6D1" w14:textId="77777777" w:rsidR="004F6C83" w:rsidRPr="005A6DB6" w:rsidRDefault="004F6C83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E6AE5DF" w14:textId="77777777" w:rsidR="004F6C83" w:rsidRPr="005A6DB6" w:rsidRDefault="004F6C83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6015C9B" w14:textId="77777777" w:rsidR="004F6C83" w:rsidRPr="005A6DB6" w:rsidRDefault="004F6C83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67F3" w:rsidRPr="005A6DB6" w14:paraId="386060D9" w14:textId="77777777" w:rsidTr="00FA5670">
        <w:trPr>
          <w:trHeight w:val="420"/>
        </w:trPr>
        <w:tc>
          <w:tcPr>
            <w:tcW w:w="3528" w:type="dxa"/>
            <w:vAlign w:val="bottom"/>
          </w:tcPr>
          <w:p w14:paraId="25F0A1E3" w14:textId="77777777" w:rsidR="002167F3" w:rsidRPr="005A6DB6" w:rsidRDefault="002167F3" w:rsidP="0021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1B7F4487" w14:textId="77777777" w:rsidR="002167F3" w:rsidRPr="00BC485D" w:rsidRDefault="002167F3" w:rsidP="0021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C74B852" w14:textId="77777777" w:rsidR="002167F3" w:rsidRPr="005A6DB6" w:rsidRDefault="008645A4" w:rsidP="0021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bottom"/>
          </w:tcPr>
          <w:p w14:paraId="24D0145B" w14:textId="77777777" w:rsidR="002167F3" w:rsidRPr="005A6DB6" w:rsidRDefault="002167F3" w:rsidP="0021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A9B68E" w14:textId="77777777" w:rsidR="002167F3" w:rsidRPr="005A6DB6" w:rsidRDefault="002167F3" w:rsidP="0021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C67D1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52CD5B13" w14:textId="77777777" w:rsidR="002167F3" w:rsidRPr="005A6DB6" w:rsidRDefault="002167F3" w:rsidP="0021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2BBA8D" w14:textId="77777777" w:rsidR="002167F3" w:rsidRPr="005A6DB6" w:rsidRDefault="008645A4" w:rsidP="0021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326" w:type="dxa"/>
            <w:vAlign w:val="bottom"/>
          </w:tcPr>
          <w:p w14:paraId="47A0741C" w14:textId="77777777" w:rsidR="002167F3" w:rsidRPr="005A6DB6" w:rsidRDefault="002167F3" w:rsidP="0021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1933B8C" w14:textId="77777777" w:rsidR="002167F3" w:rsidRPr="005A6DB6" w:rsidRDefault="002167F3" w:rsidP="0021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C67D13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4F6C83" w:rsidRPr="005A6DB6" w14:paraId="0C6FDB61" w14:textId="77777777" w:rsidTr="00FA5670">
        <w:trPr>
          <w:trHeight w:val="420"/>
        </w:trPr>
        <w:tc>
          <w:tcPr>
            <w:tcW w:w="3528" w:type="dxa"/>
            <w:vAlign w:val="bottom"/>
          </w:tcPr>
          <w:p w14:paraId="64702964" w14:textId="77777777" w:rsidR="004F6C83" w:rsidRPr="005A6DB6" w:rsidRDefault="004F6C83" w:rsidP="00F8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3DF0C2E3" w14:textId="77777777" w:rsidR="004F6C83" w:rsidRPr="004F6C83" w:rsidRDefault="004F6C83" w:rsidP="004F6C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587144F9" w14:textId="77777777" w:rsidR="004F6C83" w:rsidRPr="005A6DB6" w:rsidRDefault="004F6C83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67D13" w:rsidRPr="005A6DB6" w14:paraId="7ED50CC4" w14:textId="77777777" w:rsidTr="00FA5670">
        <w:trPr>
          <w:trHeight w:val="420"/>
        </w:trPr>
        <w:tc>
          <w:tcPr>
            <w:tcW w:w="3528" w:type="dxa"/>
          </w:tcPr>
          <w:p w14:paraId="3A3FC053" w14:textId="77777777" w:rsidR="00C67D13" w:rsidRPr="00FB5E60" w:rsidRDefault="00C67D13" w:rsidP="00F8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8AD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ค่าใช้จ่ายในการจัดจำหน่าย</w:t>
            </w:r>
          </w:p>
        </w:tc>
        <w:tc>
          <w:tcPr>
            <w:tcW w:w="540" w:type="dxa"/>
          </w:tcPr>
          <w:p w14:paraId="3AC210CF" w14:textId="77777777" w:rsidR="00C67D13" w:rsidRPr="004F6C83" w:rsidRDefault="00C67D13" w:rsidP="004F6C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0BBB2D" w14:textId="77777777" w:rsidR="00C67D13" w:rsidRPr="003418A3" w:rsidRDefault="003C3799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2,393</w:t>
            </w:r>
          </w:p>
        </w:tc>
        <w:tc>
          <w:tcPr>
            <w:tcW w:w="270" w:type="dxa"/>
            <w:vAlign w:val="bottom"/>
          </w:tcPr>
          <w:p w14:paraId="57188F5A" w14:textId="77777777" w:rsidR="00C67D13" w:rsidRPr="003418A3" w:rsidRDefault="00C67D13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406003" w14:textId="77777777" w:rsidR="00C67D13" w:rsidRPr="003418A3" w:rsidRDefault="00C67D13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6,829</w:t>
            </w:r>
          </w:p>
        </w:tc>
        <w:tc>
          <w:tcPr>
            <w:tcW w:w="270" w:type="dxa"/>
            <w:vAlign w:val="bottom"/>
          </w:tcPr>
          <w:p w14:paraId="14B037A6" w14:textId="77777777" w:rsidR="00C67D13" w:rsidRPr="003418A3" w:rsidRDefault="00C67D13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5385A4" w14:textId="77777777" w:rsidR="00C67D13" w:rsidRPr="003418A3" w:rsidRDefault="003C3799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3,169</w:t>
            </w:r>
          </w:p>
        </w:tc>
        <w:tc>
          <w:tcPr>
            <w:tcW w:w="326" w:type="dxa"/>
            <w:vAlign w:val="bottom"/>
          </w:tcPr>
          <w:p w14:paraId="6A3AB01B" w14:textId="77777777" w:rsidR="00C67D13" w:rsidRPr="005A6DB6" w:rsidRDefault="00C67D13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882D93E" w14:textId="77777777" w:rsidR="00C67D13" w:rsidRPr="003418A3" w:rsidRDefault="00C67D13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6,460</w:t>
            </w:r>
          </w:p>
        </w:tc>
      </w:tr>
      <w:tr w:rsidR="00C67D13" w:rsidRPr="005A6DB6" w14:paraId="1E9F0E5A" w14:textId="77777777" w:rsidTr="00FA5670">
        <w:trPr>
          <w:trHeight w:val="420"/>
        </w:trPr>
        <w:tc>
          <w:tcPr>
            <w:tcW w:w="3528" w:type="dxa"/>
          </w:tcPr>
          <w:p w14:paraId="4E57B4F6" w14:textId="77777777" w:rsidR="00C67D13" w:rsidRPr="00691708" w:rsidRDefault="00C67D13" w:rsidP="00F8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C218AD">
              <w:rPr>
                <w:rFonts w:ascii="Angsana New" w:hAnsi="Angsana New" w:hint="cs"/>
                <w:sz w:val="30"/>
                <w:szCs w:val="30"/>
                <w:cs/>
              </w:rPr>
              <w:t>ค่าใช้จ่ายการตลาด</w:t>
            </w:r>
          </w:p>
        </w:tc>
        <w:tc>
          <w:tcPr>
            <w:tcW w:w="540" w:type="dxa"/>
          </w:tcPr>
          <w:p w14:paraId="15C621A7" w14:textId="77777777" w:rsidR="00C67D13" w:rsidRPr="004F6C83" w:rsidRDefault="00C67D13" w:rsidP="004F6C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05C6CD" w14:textId="77777777" w:rsidR="00C67D13" w:rsidRPr="003418A3" w:rsidRDefault="003C3799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120,361</w:t>
            </w:r>
          </w:p>
        </w:tc>
        <w:tc>
          <w:tcPr>
            <w:tcW w:w="270" w:type="dxa"/>
            <w:vAlign w:val="bottom"/>
          </w:tcPr>
          <w:p w14:paraId="11A89D16" w14:textId="77777777" w:rsidR="00C67D13" w:rsidRPr="003418A3" w:rsidRDefault="00C67D13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9F1D27" w14:textId="77777777" w:rsidR="00C67D13" w:rsidRPr="003418A3" w:rsidRDefault="00C67D13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92,034</w:t>
            </w:r>
          </w:p>
        </w:tc>
        <w:tc>
          <w:tcPr>
            <w:tcW w:w="270" w:type="dxa"/>
            <w:vAlign w:val="bottom"/>
          </w:tcPr>
          <w:p w14:paraId="4F2E1192" w14:textId="77777777" w:rsidR="00C67D13" w:rsidRPr="003418A3" w:rsidRDefault="00C67D13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64F4EB" w14:textId="77777777" w:rsidR="00C67D13" w:rsidRPr="003418A3" w:rsidRDefault="003C3799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32,829</w:t>
            </w:r>
          </w:p>
        </w:tc>
        <w:tc>
          <w:tcPr>
            <w:tcW w:w="326" w:type="dxa"/>
            <w:vAlign w:val="bottom"/>
          </w:tcPr>
          <w:p w14:paraId="7D149DE7" w14:textId="77777777" w:rsidR="00C67D13" w:rsidRPr="005A6DB6" w:rsidRDefault="00C67D13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AFAB283" w14:textId="77777777" w:rsidR="00C67D13" w:rsidRPr="003418A3" w:rsidRDefault="00C67D13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26,353</w:t>
            </w:r>
          </w:p>
        </w:tc>
      </w:tr>
      <w:tr w:rsidR="00C67D13" w:rsidRPr="005A6DB6" w14:paraId="2DFCD902" w14:textId="77777777" w:rsidTr="00FA5670">
        <w:trPr>
          <w:trHeight w:val="420"/>
        </w:trPr>
        <w:tc>
          <w:tcPr>
            <w:tcW w:w="3528" w:type="dxa"/>
          </w:tcPr>
          <w:p w14:paraId="56F66677" w14:textId="77777777" w:rsidR="00C67D13" w:rsidRPr="00FB5E60" w:rsidRDefault="00C67D13" w:rsidP="00F8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540" w:type="dxa"/>
          </w:tcPr>
          <w:p w14:paraId="45C5BFEB" w14:textId="77777777" w:rsidR="00C67D13" w:rsidRPr="004F6C83" w:rsidRDefault="00C67D13" w:rsidP="004F6C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60684C" w14:textId="77777777" w:rsidR="00C67D13" w:rsidRPr="003418A3" w:rsidRDefault="003C3799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78,499</w:t>
            </w:r>
          </w:p>
        </w:tc>
        <w:tc>
          <w:tcPr>
            <w:tcW w:w="270" w:type="dxa"/>
            <w:vAlign w:val="bottom"/>
          </w:tcPr>
          <w:p w14:paraId="638E01DA" w14:textId="77777777" w:rsidR="00C67D13" w:rsidRPr="003418A3" w:rsidRDefault="00C67D13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9E9E4A8" w14:textId="77777777" w:rsidR="00C67D13" w:rsidRPr="003418A3" w:rsidRDefault="00C67D13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97,053</w:t>
            </w:r>
          </w:p>
        </w:tc>
        <w:tc>
          <w:tcPr>
            <w:tcW w:w="270" w:type="dxa"/>
            <w:vAlign w:val="bottom"/>
          </w:tcPr>
          <w:p w14:paraId="7CF5E069" w14:textId="77777777" w:rsidR="00C67D13" w:rsidRPr="003418A3" w:rsidRDefault="00C67D13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AF251C" w14:textId="77777777" w:rsidR="00C67D13" w:rsidRPr="003418A3" w:rsidRDefault="003C3799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52,512</w:t>
            </w:r>
          </w:p>
        </w:tc>
        <w:tc>
          <w:tcPr>
            <w:tcW w:w="326" w:type="dxa"/>
            <w:vAlign w:val="bottom"/>
          </w:tcPr>
          <w:p w14:paraId="7D2FA4DF" w14:textId="77777777" w:rsidR="00C67D13" w:rsidRPr="005A6DB6" w:rsidRDefault="00C67D13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7D4E909" w14:textId="77777777" w:rsidR="00C67D13" w:rsidRPr="003418A3" w:rsidRDefault="00C67D13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66,203</w:t>
            </w:r>
          </w:p>
        </w:tc>
      </w:tr>
      <w:tr w:rsidR="00C67D13" w:rsidRPr="005A6DB6" w14:paraId="123A14B9" w14:textId="77777777" w:rsidTr="00FA5670">
        <w:trPr>
          <w:trHeight w:val="420"/>
        </w:trPr>
        <w:tc>
          <w:tcPr>
            <w:tcW w:w="3528" w:type="dxa"/>
          </w:tcPr>
          <w:p w14:paraId="581DFA4A" w14:textId="77777777" w:rsidR="00C67D13" w:rsidRPr="00FB5E60" w:rsidRDefault="00C67D13" w:rsidP="00F8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FB5E60">
              <w:rPr>
                <w:rFonts w:ascii="Angsana New" w:hAnsi="Angsana New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540" w:type="dxa"/>
          </w:tcPr>
          <w:p w14:paraId="1117DD8D" w14:textId="77777777" w:rsidR="00C67D13" w:rsidRPr="004F6C83" w:rsidRDefault="00C67D13" w:rsidP="004F6C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B9B1694" w14:textId="77777777" w:rsidR="00C67D13" w:rsidRPr="003418A3" w:rsidRDefault="003C3799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10,792</w:t>
            </w:r>
          </w:p>
        </w:tc>
        <w:tc>
          <w:tcPr>
            <w:tcW w:w="270" w:type="dxa"/>
            <w:vAlign w:val="bottom"/>
          </w:tcPr>
          <w:p w14:paraId="67BE19FC" w14:textId="77777777" w:rsidR="00C67D13" w:rsidRPr="003418A3" w:rsidRDefault="00C67D13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2F7B9CF" w14:textId="77777777" w:rsidR="00C67D13" w:rsidRPr="003418A3" w:rsidRDefault="00C67D13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17,033</w:t>
            </w:r>
          </w:p>
        </w:tc>
        <w:tc>
          <w:tcPr>
            <w:tcW w:w="270" w:type="dxa"/>
            <w:vAlign w:val="bottom"/>
          </w:tcPr>
          <w:p w14:paraId="749FE4D5" w14:textId="77777777" w:rsidR="00C67D13" w:rsidRPr="003418A3" w:rsidRDefault="00C67D13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51AA6C9" w14:textId="77777777" w:rsidR="00C67D13" w:rsidRPr="003418A3" w:rsidRDefault="003C3799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2,956</w:t>
            </w:r>
          </w:p>
        </w:tc>
        <w:tc>
          <w:tcPr>
            <w:tcW w:w="326" w:type="dxa"/>
            <w:vAlign w:val="bottom"/>
          </w:tcPr>
          <w:p w14:paraId="5A7D2AAF" w14:textId="77777777" w:rsidR="00C67D13" w:rsidRPr="005A6DB6" w:rsidRDefault="00C67D13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0EDB6839" w14:textId="77777777" w:rsidR="00C67D13" w:rsidRPr="003418A3" w:rsidRDefault="00C67D13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5,302</w:t>
            </w:r>
          </w:p>
        </w:tc>
      </w:tr>
      <w:tr w:rsidR="00C67D13" w:rsidRPr="005A6DB6" w14:paraId="641FE44E" w14:textId="77777777" w:rsidTr="00FA5670">
        <w:trPr>
          <w:trHeight w:val="420"/>
        </w:trPr>
        <w:tc>
          <w:tcPr>
            <w:tcW w:w="3528" w:type="dxa"/>
            <w:vAlign w:val="bottom"/>
          </w:tcPr>
          <w:p w14:paraId="5939B1A8" w14:textId="77777777" w:rsidR="00C67D13" w:rsidRPr="005A6DB6" w:rsidRDefault="00C67D13" w:rsidP="00F8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</w:tcPr>
          <w:p w14:paraId="15615991" w14:textId="77777777" w:rsidR="00C67D13" w:rsidRPr="004F6C83" w:rsidRDefault="00C67D13" w:rsidP="004F6C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B5D9DB" w14:textId="77777777" w:rsidR="00C67D13" w:rsidRPr="003418A3" w:rsidRDefault="003C3799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212,045</w:t>
            </w:r>
          </w:p>
        </w:tc>
        <w:tc>
          <w:tcPr>
            <w:tcW w:w="270" w:type="dxa"/>
            <w:vAlign w:val="bottom"/>
          </w:tcPr>
          <w:p w14:paraId="257379A8" w14:textId="77777777" w:rsidR="00C67D13" w:rsidRPr="003418A3" w:rsidRDefault="00C67D13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0EE65D" w14:textId="77777777" w:rsidR="00C67D13" w:rsidRPr="003418A3" w:rsidRDefault="00C67D13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212,949</w:t>
            </w:r>
          </w:p>
        </w:tc>
        <w:tc>
          <w:tcPr>
            <w:tcW w:w="270" w:type="dxa"/>
            <w:vAlign w:val="bottom"/>
          </w:tcPr>
          <w:p w14:paraId="08A870CE" w14:textId="77777777" w:rsidR="00C67D13" w:rsidRPr="003418A3" w:rsidRDefault="00C67D13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FC3B58" w14:textId="77777777" w:rsidR="00C67D13" w:rsidRPr="003418A3" w:rsidRDefault="003C3799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91,466</w:t>
            </w:r>
          </w:p>
        </w:tc>
        <w:tc>
          <w:tcPr>
            <w:tcW w:w="326" w:type="dxa"/>
            <w:vAlign w:val="bottom"/>
          </w:tcPr>
          <w:p w14:paraId="277D74C3" w14:textId="77777777" w:rsidR="00C67D13" w:rsidRPr="005A6DB6" w:rsidRDefault="00C67D13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F535DC" w14:textId="77777777" w:rsidR="00C67D13" w:rsidRPr="003418A3" w:rsidRDefault="00C67D13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104,318</w:t>
            </w:r>
          </w:p>
        </w:tc>
      </w:tr>
    </w:tbl>
    <w:p w14:paraId="368664B2" w14:textId="77777777" w:rsidR="0073416E" w:rsidRPr="00691708" w:rsidRDefault="0073416E" w:rsidP="00734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900"/>
        </w:tabs>
        <w:spacing w:line="240" w:lineRule="auto"/>
        <w:ind w:left="900" w:right="-43" w:hanging="900"/>
        <w:jc w:val="both"/>
        <w:rPr>
          <w:rFonts w:ascii="Angsana New" w:hAnsi="Angsana New"/>
          <w:b/>
          <w:bCs/>
          <w:sz w:val="30"/>
          <w:szCs w:val="30"/>
        </w:rPr>
      </w:pPr>
    </w:p>
    <w:p w14:paraId="5CD1CAC4" w14:textId="77777777" w:rsidR="0073416E" w:rsidRPr="00D30447" w:rsidRDefault="00585977" w:rsidP="009901DA">
      <w:pPr>
        <w:pStyle w:val="Heading1"/>
        <w:keepLines/>
        <w:numPr>
          <w:ilvl w:val="0"/>
          <w:numId w:val="0"/>
        </w:numPr>
        <w:shd w:val="clear" w:color="auto" w:fill="auto"/>
        <w:ind w:left="567" w:hanging="567"/>
        <w:jc w:val="both"/>
        <w:rPr>
          <w:rFonts w:ascii="Angsana New" w:hAnsi="Angsana New"/>
          <w:sz w:val="30"/>
          <w:szCs w:val="30"/>
          <w:u w:val="none"/>
          <w:cs/>
          <w:lang w:val="en-US"/>
        </w:rPr>
      </w:pPr>
      <w:r>
        <w:rPr>
          <w:rFonts w:ascii="Angsana New" w:hAnsi="Angsana New"/>
          <w:sz w:val="30"/>
          <w:szCs w:val="30"/>
          <w:u w:val="none"/>
        </w:rPr>
        <w:br w:type="page"/>
      </w:r>
      <w:r w:rsidR="0073416E" w:rsidRPr="009901DA">
        <w:rPr>
          <w:rFonts w:ascii="Angsana New" w:hAnsi="Angsana New"/>
          <w:sz w:val="30"/>
          <w:szCs w:val="30"/>
          <w:u w:val="none"/>
        </w:rPr>
        <w:lastRenderedPageBreak/>
        <w:t>3</w:t>
      </w:r>
      <w:r w:rsidR="004D1D1D">
        <w:rPr>
          <w:rFonts w:ascii="Angsana New" w:hAnsi="Angsana New"/>
          <w:sz w:val="30"/>
          <w:szCs w:val="30"/>
          <w:u w:val="none"/>
          <w:lang w:val="en-US"/>
        </w:rPr>
        <w:t>7</w:t>
      </w:r>
      <w:r w:rsidR="0073416E" w:rsidRPr="009901DA">
        <w:rPr>
          <w:rFonts w:ascii="Angsana New" w:hAnsi="Angsana New"/>
          <w:sz w:val="30"/>
          <w:szCs w:val="30"/>
          <w:u w:val="none"/>
          <w:cs/>
        </w:rPr>
        <w:tab/>
      </w:r>
      <w:r w:rsidR="0073416E" w:rsidRPr="009901DA">
        <w:rPr>
          <w:rFonts w:ascii="Angsana New" w:hAnsi="Angsana New" w:hint="cs"/>
          <w:sz w:val="30"/>
          <w:szCs w:val="30"/>
          <w:u w:val="none"/>
          <w:cs/>
        </w:rPr>
        <w:t>ค่าใช้จ่าย</w:t>
      </w:r>
      <w:r w:rsidR="00D30447">
        <w:rPr>
          <w:rFonts w:ascii="Angsana New" w:hAnsi="Angsana New" w:hint="cs"/>
          <w:sz w:val="30"/>
          <w:szCs w:val="30"/>
          <w:u w:val="none"/>
          <w:cs/>
          <w:lang w:val="en-US"/>
        </w:rPr>
        <w:t>ในการบริหาร</w:t>
      </w:r>
    </w:p>
    <w:p w14:paraId="775CB3B1" w14:textId="77777777" w:rsidR="0073416E" w:rsidRPr="00BC39CC" w:rsidRDefault="0073416E" w:rsidP="00C56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 w:hanging="567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8"/>
        <w:gridCol w:w="810"/>
        <w:gridCol w:w="990"/>
        <w:gridCol w:w="270"/>
        <w:gridCol w:w="1080"/>
        <w:gridCol w:w="270"/>
        <w:gridCol w:w="1080"/>
        <w:gridCol w:w="270"/>
        <w:gridCol w:w="990"/>
      </w:tblGrid>
      <w:tr w:rsidR="006E2D6D" w:rsidRPr="005A6DB6" w14:paraId="16D9E682" w14:textId="77777777" w:rsidTr="00FA5670">
        <w:trPr>
          <w:trHeight w:val="420"/>
        </w:trPr>
        <w:tc>
          <w:tcPr>
            <w:tcW w:w="3528" w:type="dxa"/>
            <w:vAlign w:val="bottom"/>
          </w:tcPr>
          <w:p w14:paraId="3A667C1F" w14:textId="77777777" w:rsidR="006E2D6D" w:rsidRPr="005A6DB6" w:rsidRDefault="006E2D6D" w:rsidP="00FA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8B47D9E" w14:textId="77777777" w:rsidR="006E2D6D" w:rsidRPr="005A6DB6" w:rsidRDefault="006E2D6D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F43CD66" w14:textId="77777777" w:rsidR="006E2D6D" w:rsidRPr="005A6DB6" w:rsidRDefault="006E2D6D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372B81F8" w14:textId="77777777" w:rsidR="006E2D6D" w:rsidRPr="005A6DB6" w:rsidRDefault="006E2D6D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B25DE9D" w14:textId="77777777" w:rsidR="006E2D6D" w:rsidRPr="005A6DB6" w:rsidRDefault="006E2D6D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1014" w:rsidRPr="005A6DB6" w14:paraId="6BA7F061" w14:textId="77777777" w:rsidTr="00FA5670">
        <w:trPr>
          <w:trHeight w:val="420"/>
        </w:trPr>
        <w:tc>
          <w:tcPr>
            <w:tcW w:w="3528" w:type="dxa"/>
            <w:vAlign w:val="bottom"/>
          </w:tcPr>
          <w:p w14:paraId="406CC8EA" w14:textId="77777777" w:rsidR="00481014" w:rsidRPr="005A6DB6" w:rsidRDefault="00481014" w:rsidP="00F8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864A1FC" w14:textId="77777777" w:rsidR="00481014" w:rsidRPr="004F6C83" w:rsidRDefault="00481014" w:rsidP="00D4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F6C8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vAlign w:val="bottom"/>
          </w:tcPr>
          <w:p w14:paraId="37A70662" w14:textId="77777777" w:rsidR="00481014" w:rsidRPr="005A6DB6" w:rsidRDefault="008645A4" w:rsidP="001E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bottom"/>
          </w:tcPr>
          <w:p w14:paraId="1DAC9C2B" w14:textId="77777777" w:rsidR="00481014" w:rsidRPr="005A6DB6" w:rsidRDefault="00481014" w:rsidP="001E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EFEACD" w14:textId="77777777" w:rsidR="00481014" w:rsidRPr="005A6DB6" w:rsidRDefault="00481014" w:rsidP="001E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C67D1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6C0F7165" w14:textId="77777777" w:rsidR="00481014" w:rsidRPr="005A6DB6" w:rsidRDefault="00481014" w:rsidP="001E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7E0F01" w14:textId="77777777" w:rsidR="00481014" w:rsidRPr="005A6DB6" w:rsidRDefault="008645A4" w:rsidP="001E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bottom"/>
          </w:tcPr>
          <w:p w14:paraId="2A1265B8" w14:textId="77777777" w:rsidR="00481014" w:rsidRPr="005A6DB6" w:rsidRDefault="00481014" w:rsidP="001E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ED4FAD8" w14:textId="77777777" w:rsidR="00481014" w:rsidRPr="005A6DB6" w:rsidRDefault="00481014" w:rsidP="001E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C67D13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6E2D6D" w:rsidRPr="005A6DB6" w14:paraId="04A76C86" w14:textId="77777777" w:rsidTr="00FA5670">
        <w:trPr>
          <w:trHeight w:val="420"/>
        </w:trPr>
        <w:tc>
          <w:tcPr>
            <w:tcW w:w="3528" w:type="dxa"/>
            <w:vAlign w:val="bottom"/>
          </w:tcPr>
          <w:p w14:paraId="24BDB71F" w14:textId="77777777" w:rsidR="006E2D6D" w:rsidRPr="005A6DB6" w:rsidRDefault="006E2D6D" w:rsidP="00F8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D26D9BC" w14:textId="77777777" w:rsidR="006E2D6D" w:rsidRPr="005A6DB6" w:rsidRDefault="006E2D6D" w:rsidP="006E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767BC0FC" w14:textId="77777777" w:rsidR="006E2D6D" w:rsidRPr="005A6DB6" w:rsidRDefault="006E2D6D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67D13" w:rsidRPr="005A6DB6" w14:paraId="5B5C030C" w14:textId="77777777" w:rsidTr="00FA5670">
        <w:trPr>
          <w:trHeight w:val="420"/>
        </w:trPr>
        <w:tc>
          <w:tcPr>
            <w:tcW w:w="3528" w:type="dxa"/>
            <w:vAlign w:val="bottom"/>
          </w:tcPr>
          <w:p w14:paraId="25FB1697" w14:textId="77777777" w:rsidR="00C67D13" w:rsidRPr="00C218AD" w:rsidRDefault="00C67D13" w:rsidP="0073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18AD">
              <w:rPr>
                <w:rFonts w:ascii="Angsana New" w:hAnsi="Angsana New" w:hint="cs"/>
                <w:sz w:val="30"/>
                <w:szCs w:val="30"/>
                <w:cs/>
              </w:rPr>
              <w:t>ค่าใช้จ่ายเกี่ยวกับ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บุคลากร</w:t>
            </w:r>
          </w:p>
        </w:tc>
        <w:tc>
          <w:tcPr>
            <w:tcW w:w="810" w:type="dxa"/>
          </w:tcPr>
          <w:p w14:paraId="2C9E6464" w14:textId="77777777" w:rsidR="00C67D13" w:rsidRPr="006E2D6D" w:rsidRDefault="00C67D13" w:rsidP="00734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37E1962" w14:textId="77777777" w:rsidR="00C67D13" w:rsidRPr="00FF116C" w:rsidRDefault="003C3799" w:rsidP="00734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356,333</w:t>
            </w:r>
          </w:p>
        </w:tc>
        <w:tc>
          <w:tcPr>
            <w:tcW w:w="270" w:type="dxa"/>
            <w:vAlign w:val="bottom"/>
          </w:tcPr>
          <w:p w14:paraId="27A0A244" w14:textId="77777777" w:rsidR="00C67D13" w:rsidRPr="00FF116C" w:rsidRDefault="00C67D13" w:rsidP="00734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7DC020" w14:textId="77777777" w:rsidR="00C67D13" w:rsidRPr="00FF116C" w:rsidRDefault="00C67D13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268,872</w:t>
            </w:r>
          </w:p>
        </w:tc>
        <w:tc>
          <w:tcPr>
            <w:tcW w:w="270" w:type="dxa"/>
            <w:vAlign w:val="bottom"/>
          </w:tcPr>
          <w:p w14:paraId="6B407905" w14:textId="77777777" w:rsidR="00C67D13" w:rsidRPr="00FF116C" w:rsidRDefault="00C67D13" w:rsidP="00734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6F9626" w14:textId="77777777" w:rsidR="00C67D13" w:rsidRPr="00FF116C" w:rsidRDefault="003C3799" w:rsidP="00734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150,065</w:t>
            </w:r>
          </w:p>
        </w:tc>
        <w:tc>
          <w:tcPr>
            <w:tcW w:w="270" w:type="dxa"/>
            <w:vAlign w:val="bottom"/>
          </w:tcPr>
          <w:p w14:paraId="0AE007D9" w14:textId="77777777" w:rsidR="00C67D13" w:rsidRPr="005A6DB6" w:rsidRDefault="00C67D13" w:rsidP="00734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F99D3B7" w14:textId="77777777" w:rsidR="00C67D13" w:rsidRPr="00FF116C" w:rsidRDefault="00C67D13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156,229</w:t>
            </w:r>
          </w:p>
        </w:tc>
      </w:tr>
      <w:tr w:rsidR="00C67D13" w:rsidRPr="005A6DB6" w14:paraId="5186F82C" w14:textId="77777777" w:rsidTr="00FA5670">
        <w:trPr>
          <w:trHeight w:val="420"/>
        </w:trPr>
        <w:tc>
          <w:tcPr>
            <w:tcW w:w="3528" w:type="dxa"/>
            <w:vAlign w:val="bottom"/>
          </w:tcPr>
          <w:p w14:paraId="73EDCEF4" w14:textId="77777777" w:rsidR="00C67D13" w:rsidRPr="00C218AD" w:rsidRDefault="00C67D13" w:rsidP="0073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810" w:type="dxa"/>
          </w:tcPr>
          <w:p w14:paraId="0529608E" w14:textId="77777777" w:rsidR="00C67D13" w:rsidRPr="006E2D6D" w:rsidRDefault="00732DD8" w:rsidP="00383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990" w:type="dxa"/>
            <w:vAlign w:val="bottom"/>
          </w:tcPr>
          <w:p w14:paraId="1F69C915" w14:textId="77777777" w:rsidR="00C67D13" w:rsidRPr="00FF116C" w:rsidRDefault="003C3799" w:rsidP="00734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43,962</w:t>
            </w:r>
          </w:p>
        </w:tc>
        <w:tc>
          <w:tcPr>
            <w:tcW w:w="270" w:type="dxa"/>
            <w:vAlign w:val="bottom"/>
          </w:tcPr>
          <w:p w14:paraId="3853E586" w14:textId="77777777" w:rsidR="00C67D13" w:rsidRPr="00FF116C" w:rsidRDefault="00C67D13" w:rsidP="00734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9916AE" w14:textId="77777777" w:rsidR="00C67D13" w:rsidRPr="00FF116C" w:rsidRDefault="00C67D13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71,627</w:t>
            </w:r>
          </w:p>
        </w:tc>
        <w:tc>
          <w:tcPr>
            <w:tcW w:w="270" w:type="dxa"/>
            <w:vAlign w:val="bottom"/>
          </w:tcPr>
          <w:p w14:paraId="5D07D23F" w14:textId="77777777" w:rsidR="00C67D13" w:rsidRPr="00FF116C" w:rsidRDefault="00C67D13" w:rsidP="00734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19AE34" w14:textId="77777777" w:rsidR="00C67D13" w:rsidRPr="00FF116C" w:rsidRDefault="003668D3" w:rsidP="00734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17,829</w:t>
            </w:r>
          </w:p>
        </w:tc>
        <w:tc>
          <w:tcPr>
            <w:tcW w:w="270" w:type="dxa"/>
            <w:vAlign w:val="bottom"/>
          </w:tcPr>
          <w:p w14:paraId="443CC945" w14:textId="77777777" w:rsidR="00C67D13" w:rsidRPr="005A6DB6" w:rsidRDefault="00C67D13" w:rsidP="00734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B0247BC" w14:textId="77777777" w:rsidR="00C67D13" w:rsidRPr="00FF116C" w:rsidRDefault="00C67D13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31,149</w:t>
            </w:r>
          </w:p>
        </w:tc>
      </w:tr>
      <w:tr w:rsidR="00C67D13" w:rsidRPr="005A6DB6" w14:paraId="3EBB6F78" w14:textId="77777777" w:rsidTr="00FA5670">
        <w:trPr>
          <w:trHeight w:val="420"/>
        </w:trPr>
        <w:tc>
          <w:tcPr>
            <w:tcW w:w="3528" w:type="dxa"/>
            <w:vAlign w:val="bottom"/>
          </w:tcPr>
          <w:p w14:paraId="41EB9A02" w14:textId="77777777" w:rsidR="00C67D13" w:rsidRPr="00AE0F20" w:rsidRDefault="00C67D13" w:rsidP="0073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218AD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บริหาร</w:t>
            </w:r>
          </w:p>
        </w:tc>
        <w:tc>
          <w:tcPr>
            <w:tcW w:w="810" w:type="dxa"/>
          </w:tcPr>
          <w:p w14:paraId="06801965" w14:textId="77777777" w:rsidR="00C67D13" w:rsidRPr="006E2D6D" w:rsidRDefault="00C67D13" w:rsidP="00734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B5AE2EC" w14:textId="77777777" w:rsidR="00C67D13" w:rsidRPr="00FF116C" w:rsidRDefault="004C1373" w:rsidP="004C13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</w:t>
            </w:r>
            <w:r w:rsidR="00BD534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659</w:t>
            </w:r>
          </w:p>
        </w:tc>
        <w:tc>
          <w:tcPr>
            <w:tcW w:w="270" w:type="dxa"/>
            <w:vAlign w:val="bottom"/>
          </w:tcPr>
          <w:p w14:paraId="68C07084" w14:textId="77777777" w:rsidR="00C67D13" w:rsidRPr="00FF116C" w:rsidRDefault="00C67D13" w:rsidP="00734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A970AA" w14:textId="77777777" w:rsidR="00C67D13" w:rsidRPr="00FF116C" w:rsidRDefault="00C67D13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260,490</w:t>
            </w:r>
          </w:p>
        </w:tc>
        <w:tc>
          <w:tcPr>
            <w:tcW w:w="270" w:type="dxa"/>
            <w:vAlign w:val="bottom"/>
          </w:tcPr>
          <w:p w14:paraId="3453F523" w14:textId="77777777" w:rsidR="00C67D13" w:rsidRPr="00FF116C" w:rsidRDefault="00C67D13" w:rsidP="00734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F00F37" w14:textId="77777777" w:rsidR="00C67D13" w:rsidRPr="00FF116C" w:rsidRDefault="007C7ED3" w:rsidP="007C7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141</w:t>
            </w:r>
            <w:r w:rsidR="00BD534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127</w:t>
            </w:r>
          </w:p>
        </w:tc>
        <w:tc>
          <w:tcPr>
            <w:tcW w:w="270" w:type="dxa"/>
            <w:vAlign w:val="bottom"/>
          </w:tcPr>
          <w:p w14:paraId="7B84801A" w14:textId="77777777" w:rsidR="00C67D13" w:rsidRPr="005A6DB6" w:rsidRDefault="00C67D13" w:rsidP="00734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5335E75" w14:textId="77777777" w:rsidR="00C67D13" w:rsidRPr="00FF116C" w:rsidRDefault="00C67D13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189,177</w:t>
            </w:r>
          </w:p>
        </w:tc>
      </w:tr>
      <w:tr w:rsidR="00C67D13" w:rsidRPr="005A6DB6" w14:paraId="2314C931" w14:textId="77777777" w:rsidTr="00FA5670">
        <w:trPr>
          <w:trHeight w:val="420"/>
        </w:trPr>
        <w:tc>
          <w:tcPr>
            <w:tcW w:w="3528" w:type="dxa"/>
            <w:vAlign w:val="bottom"/>
          </w:tcPr>
          <w:p w14:paraId="37B01494" w14:textId="77777777" w:rsidR="00C67D13" w:rsidRPr="00C218AD" w:rsidRDefault="00C67D13" w:rsidP="0073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18AD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810" w:type="dxa"/>
          </w:tcPr>
          <w:p w14:paraId="79123E44" w14:textId="77777777" w:rsidR="00C67D13" w:rsidRPr="006E2D6D" w:rsidRDefault="00C67D13" w:rsidP="00734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BEBA200" w14:textId="77777777" w:rsidR="00C67D13" w:rsidRPr="00FF116C" w:rsidRDefault="003C3799" w:rsidP="00734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40,429</w:t>
            </w:r>
          </w:p>
        </w:tc>
        <w:tc>
          <w:tcPr>
            <w:tcW w:w="270" w:type="dxa"/>
            <w:vAlign w:val="bottom"/>
          </w:tcPr>
          <w:p w14:paraId="29B2B809" w14:textId="77777777" w:rsidR="00C67D13" w:rsidRPr="00FF116C" w:rsidRDefault="00C67D13" w:rsidP="00734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4B0989" w14:textId="77777777" w:rsidR="00C67D13" w:rsidRPr="00FF116C" w:rsidRDefault="00C67D13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48,975</w:t>
            </w:r>
          </w:p>
        </w:tc>
        <w:tc>
          <w:tcPr>
            <w:tcW w:w="270" w:type="dxa"/>
            <w:vAlign w:val="bottom"/>
          </w:tcPr>
          <w:p w14:paraId="01B9A590" w14:textId="77777777" w:rsidR="00C67D13" w:rsidRPr="00FF116C" w:rsidRDefault="00C67D13" w:rsidP="00734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114227" w14:textId="77777777" w:rsidR="00C67D13" w:rsidRPr="00FF116C" w:rsidRDefault="003C3799" w:rsidP="00734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18,071</w:t>
            </w:r>
          </w:p>
        </w:tc>
        <w:tc>
          <w:tcPr>
            <w:tcW w:w="270" w:type="dxa"/>
            <w:vAlign w:val="bottom"/>
          </w:tcPr>
          <w:p w14:paraId="1323BEE5" w14:textId="77777777" w:rsidR="00C67D13" w:rsidRPr="005A6DB6" w:rsidRDefault="00C67D13" w:rsidP="00734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5F10CF" w14:textId="77777777" w:rsidR="00C67D13" w:rsidRPr="00FF116C" w:rsidRDefault="00C67D13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20,603</w:t>
            </w:r>
          </w:p>
        </w:tc>
      </w:tr>
      <w:tr w:rsidR="00C67D13" w:rsidRPr="005A6DB6" w14:paraId="03F61C4D" w14:textId="77777777" w:rsidTr="00FA5670">
        <w:trPr>
          <w:trHeight w:val="420"/>
        </w:trPr>
        <w:tc>
          <w:tcPr>
            <w:tcW w:w="3528" w:type="dxa"/>
            <w:vAlign w:val="bottom"/>
          </w:tcPr>
          <w:p w14:paraId="6F77172B" w14:textId="77777777" w:rsidR="00C67D13" w:rsidRPr="00CD138D" w:rsidRDefault="00CD138D" w:rsidP="0073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CD138D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ขาดทุนจากการ</w:t>
            </w:r>
            <w:r w:rsidR="00C67D13" w:rsidRPr="00CD138D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ตัดจำหน่ายสินทรัพย์</w:t>
            </w:r>
          </w:p>
        </w:tc>
        <w:tc>
          <w:tcPr>
            <w:tcW w:w="810" w:type="dxa"/>
          </w:tcPr>
          <w:p w14:paraId="46C0B991" w14:textId="77777777" w:rsidR="00C67D13" w:rsidRPr="006E2D6D" w:rsidRDefault="00C67D13" w:rsidP="00734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A9BCDB5" w14:textId="1D0D42FE" w:rsidR="00C67D13" w:rsidRPr="00FF116C" w:rsidRDefault="002B220A" w:rsidP="008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12,896</w:t>
            </w:r>
          </w:p>
        </w:tc>
        <w:tc>
          <w:tcPr>
            <w:tcW w:w="270" w:type="dxa"/>
            <w:vAlign w:val="bottom"/>
          </w:tcPr>
          <w:p w14:paraId="762F9761" w14:textId="77777777" w:rsidR="00C67D13" w:rsidRPr="00FF116C" w:rsidRDefault="00C67D13" w:rsidP="00734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CF6365" w14:textId="07B7A427" w:rsidR="00C67D13" w:rsidRPr="00FF116C" w:rsidRDefault="000E681E" w:rsidP="008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24,330</w:t>
            </w:r>
          </w:p>
        </w:tc>
        <w:tc>
          <w:tcPr>
            <w:tcW w:w="270" w:type="dxa"/>
            <w:vAlign w:val="bottom"/>
          </w:tcPr>
          <w:p w14:paraId="2124D69C" w14:textId="77777777" w:rsidR="00C67D13" w:rsidRPr="00FF116C" w:rsidRDefault="00C67D13" w:rsidP="00734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49EC00" w14:textId="77777777" w:rsidR="00C67D13" w:rsidRPr="00FF116C" w:rsidRDefault="0086306F" w:rsidP="008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7EF80DC" w14:textId="77777777" w:rsidR="00C67D13" w:rsidRPr="005A6DB6" w:rsidRDefault="00C67D13" w:rsidP="00734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A2F4EFC" w14:textId="77777777" w:rsidR="00C67D13" w:rsidRPr="00FF116C" w:rsidRDefault="0086306F" w:rsidP="008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C67D1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899</w:t>
            </w:r>
          </w:p>
        </w:tc>
      </w:tr>
      <w:tr w:rsidR="006E13B1" w:rsidRPr="005A6DB6" w14:paraId="79B2B944" w14:textId="77777777" w:rsidTr="00FA5670">
        <w:trPr>
          <w:trHeight w:val="420"/>
        </w:trPr>
        <w:tc>
          <w:tcPr>
            <w:tcW w:w="3528" w:type="dxa"/>
            <w:vAlign w:val="bottom"/>
          </w:tcPr>
          <w:p w14:paraId="13A8681A" w14:textId="77777777" w:rsidR="006E13B1" w:rsidRDefault="00CD138D" w:rsidP="0073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หนี้สูญและ</w:t>
            </w:r>
            <w:r w:rsidR="006E13B1" w:rsidRPr="006E13B1">
              <w:rPr>
                <w:rFonts w:ascii="Angsana New" w:hAnsi="Angsana New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810" w:type="dxa"/>
          </w:tcPr>
          <w:p w14:paraId="3EAE74C7" w14:textId="77777777" w:rsidR="006E13B1" w:rsidRPr="006E2D6D" w:rsidRDefault="00732DD8" w:rsidP="00734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10</w:t>
            </w:r>
            <w:r w:rsidR="00CD138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, 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4D1D1D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990" w:type="dxa"/>
            <w:vAlign w:val="bottom"/>
          </w:tcPr>
          <w:p w14:paraId="45C2CD23" w14:textId="26175793" w:rsidR="006E13B1" w:rsidRPr="006E13B1" w:rsidRDefault="008A2794" w:rsidP="00734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2,647</w:t>
            </w:r>
          </w:p>
        </w:tc>
        <w:tc>
          <w:tcPr>
            <w:tcW w:w="270" w:type="dxa"/>
            <w:vAlign w:val="bottom"/>
          </w:tcPr>
          <w:p w14:paraId="5D447F32" w14:textId="77777777" w:rsidR="006E13B1" w:rsidRPr="00FF116C" w:rsidRDefault="006E13B1" w:rsidP="00734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D085F2" w14:textId="77777777" w:rsidR="006E13B1" w:rsidRDefault="00767A84" w:rsidP="008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</w:t>
            </w:r>
            <w:r w:rsidR="0086306F">
              <w:rPr>
                <w:rFonts w:ascii="Angsana New" w:hAnsi="Angsana New"/>
                <w:sz w:val="30"/>
                <w:szCs w:val="30"/>
              </w:rPr>
              <w:t>680</w:t>
            </w:r>
          </w:p>
        </w:tc>
        <w:tc>
          <w:tcPr>
            <w:tcW w:w="270" w:type="dxa"/>
            <w:vAlign w:val="bottom"/>
          </w:tcPr>
          <w:p w14:paraId="05AF5428" w14:textId="77777777" w:rsidR="006E13B1" w:rsidRPr="00FF116C" w:rsidRDefault="006E13B1" w:rsidP="00734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23C41B2" w14:textId="2CDD67F8" w:rsidR="006E13B1" w:rsidRDefault="00D67277" w:rsidP="008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820,870</w:t>
            </w:r>
          </w:p>
        </w:tc>
        <w:tc>
          <w:tcPr>
            <w:tcW w:w="270" w:type="dxa"/>
            <w:vAlign w:val="bottom"/>
          </w:tcPr>
          <w:p w14:paraId="4CB12839" w14:textId="77777777" w:rsidR="006E13B1" w:rsidRPr="005A6DB6" w:rsidRDefault="006E13B1" w:rsidP="00734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360F563" w14:textId="77777777" w:rsidR="006E13B1" w:rsidRDefault="00DC660B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3,325</w:t>
            </w:r>
          </w:p>
        </w:tc>
      </w:tr>
      <w:tr w:rsidR="00C67D13" w:rsidRPr="005A6DB6" w14:paraId="7D420947" w14:textId="77777777" w:rsidTr="00FA5670">
        <w:trPr>
          <w:trHeight w:val="420"/>
        </w:trPr>
        <w:tc>
          <w:tcPr>
            <w:tcW w:w="3528" w:type="dxa"/>
          </w:tcPr>
          <w:p w14:paraId="587A71E5" w14:textId="77777777" w:rsidR="00C67D13" w:rsidRPr="00FB5E60" w:rsidRDefault="00C67D13" w:rsidP="0073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FB5E60">
              <w:rPr>
                <w:rFonts w:ascii="Angsana New" w:hAnsi="Angsana New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810" w:type="dxa"/>
          </w:tcPr>
          <w:p w14:paraId="6C703255" w14:textId="77777777" w:rsidR="00C67D13" w:rsidRPr="006E2D6D" w:rsidRDefault="00C67D13" w:rsidP="00734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747E669" w14:textId="388EA250" w:rsidR="00C67D13" w:rsidRPr="006E13B1" w:rsidRDefault="002B220A" w:rsidP="00734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21,914</w:t>
            </w:r>
          </w:p>
        </w:tc>
        <w:tc>
          <w:tcPr>
            <w:tcW w:w="270" w:type="dxa"/>
            <w:vAlign w:val="bottom"/>
          </w:tcPr>
          <w:p w14:paraId="0C5F039E" w14:textId="77777777" w:rsidR="00C67D13" w:rsidRPr="00FF116C" w:rsidRDefault="00C67D13" w:rsidP="00734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41A8417" w14:textId="552A3853" w:rsidR="00C67D13" w:rsidRPr="00FF116C" w:rsidRDefault="00DF78C1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754E68">
              <w:rPr>
                <w:rFonts w:ascii="Angsana New" w:hAnsi="Angsana New"/>
                <w:sz w:val="30"/>
                <w:szCs w:val="30"/>
              </w:rPr>
              <w:t>3,125</w:t>
            </w:r>
          </w:p>
        </w:tc>
        <w:tc>
          <w:tcPr>
            <w:tcW w:w="270" w:type="dxa"/>
            <w:vAlign w:val="bottom"/>
          </w:tcPr>
          <w:p w14:paraId="784A28F7" w14:textId="77777777" w:rsidR="00C67D13" w:rsidRPr="00FF116C" w:rsidRDefault="00C67D13" w:rsidP="00734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01277ED" w14:textId="77777777" w:rsidR="00C67D13" w:rsidRPr="00FF116C" w:rsidRDefault="00835A42" w:rsidP="00734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6,080</w:t>
            </w:r>
          </w:p>
        </w:tc>
        <w:tc>
          <w:tcPr>
            <w:tcW w:w="270" w:type="dxa"/>
            <w:vAlign w:val="bottom"/>
          </w:tcPr>
          <w:p w14:paraId="6F8FA406" w14:textId="77777777" w:rsidR="00C67D13" w:rsidRPr="005A6DB6" w:rsidRDefault="00C67D13" w:rsidP="00734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4946DB7" w14:textId="77777777" w:rsidR="00C67D13" w:rsidRPr="00FF116C" w:rsidRDefault="00835A42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3,471</w:t>
            </w:r>
          </w:p>
        </w:tc>
      </w:tr>
      <w:tr w:rsidR="00C67D13" w:rsidRPr="005A6DB6" w14:paraId="76DE1F2E" w14:textId="77777777" w:rsidTr="00FA5670">
        <w:trPr>
          <w:trHeight w:val="420"/>
        </w:trPr>
        <w:tc>
          <w:tcPr>
            <w:tcW w:w="3528" w:type="dxa"/>
            <w:vAlign w:val="bottom"/>
          </w:tcPr>
          <w:p w14:paraId="696AD61C" w14:textId="77777777" w:rsidR="00C67D13" w:rsidRPr="005A6DB6" w:rsidRDefault="00C67D13" w:rsidP="0073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42A4F0F9" w14:textId="77777777" w:rsidR="00C67D13" w:rsidRPr="006E2D6D" w:rsidRDefault="00C67D13" w:rsidP="00734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BD6383" w14:textId="13E05E65" w:rsidR="00C67D13" w:rsidRPr="00FF116C" w:rsidRDefault="007745D0" w:rsidP="008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679,840</w:t>
            </w:r>
          </w:p>
        </w:tc>
        <w:tc>
          <w:tcPr>
            <w:tcW w:w="270" w:type="dxa"/>
            <w:vAlign w:val="bottom"/>
          </w:tcPr>
          <w:p w14:paraId="189F7760" w14:textId="77777777" w:rsidR="00C67D13" w:rsidRPr="00FF116C" w:rsidRDefault="00C67D13" w:rsidP="00734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B36F19" w14:textId="2CBB7FB3" w:rsidR="00C67D13" w:rsidRPr="00FF116C" w:rsidRDefault="00DF7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694</w:t>
            </w:r>
            <w:r w:rsidR="000E681E">
              <w:rPr>
                <w:rFonts w:ascii="Angsana New" w:hAnsi="Angsana New"/>
                <w:b/>
                <w:bCs/>
                <w:sz w:val="30"/>
                <w:szCs w:val="30"/>
              </w:rPr>
              <w:t>,099</w:t>
            </w:r>
          </w:p>
        </w:tc>
        <w:tc>
          <w:tcPr>
            <w:tcW w:w="270" w:type="dxa"/>
            <w:vAlign w:val="bottom"/>
          </w:tcPr>
          <w:p w14:paraId="56B9E806" w14:textId="77777777" w:rsidR="00C67D13" w:rsidRPr="00FF116C" w:rsidRDefault="00C67D13" w:rsidP="00734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071522" w14:textId="17AED13D" w:rsidR="00C67D13" w:rsidRPr="00FF116C" w:rsidRDefault="00D67277" w:rsidP="00734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1,154,042</w:t>
            </w:r>
          </w:p>
        </w:tc>
        <w:tc>
          <w:tcPr>
            <w:tcW w:w="270" w:type="dxa"/>
            <w:vAlign w:val="bottom"/>
          </w:tcPr>
          <w:p w14:paraId="6BC282DB" w14:textId="77777777" w:rsidR="00C67D13" w:rsidRPr="005A6DB6" w:rsidRDefault="00C67D13" w:rsidP="00734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22ECAB" w14:textId="77777777" w:rsidR="00C67D13" w:rsidRPr="00FF116C" w:rsidRDefault="0086306F" w:rsidP="008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408</w:t>
            </w:r>
            <w:r w:rsidR="00C67D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853</w:t>
            </w:r>
          </w:p>
        </w:tc>
      </w:tr>
    </w:tbl>
    <w:p w14:paraId="425F175B" w14:textId="77777777" w:rsidR="00691708" w:rsidRPr="00BC39CC" w:rsidRDefault="00691708" w:rsidP="00BD5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90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50FCA69" w14:textId="77777777" w:rsidR="0073416E" w:rsidRPr="009901DA" w:rsidRDefault="00481014" w:rsidP="009901DA">
      <w:pPr>
        <w:pStyle w:val="Heading1"/>
        <w:keepLines/>
        <w:numPr>
          <w:ilvl w:val="0"/>
          <w:numId w:val="0"/>
        </w:numPr>
        <w:shd w:val="clear" w:color="auto" w:fill="auto"/>
        <w:ind w:left="567" w:hanging="567"/>
        <w:jc w:val="both"/>
        <w:rPr>
          <w:rFonts w:ascii="Angsana New" w:hAnsi="Angsana New"/>
          <w:sz w:val="30"/>
          <w:szCs w:val="30"/>
          <w:u w:val="none"/>
          <w:cs/>
        </w:rPr>
      </w:pPr>
      <w:r>
        <w:rPr>
          <w:rFonts w:ascii="Angsana New" w:hAnsi="Angsana New" w:hint="cs"/>
          <w:sz w:val="30"/>
          <w:szCs w:val="30"/>
          <w:u w:val="none"/>
          <w:cs/>
        </w:rPr>
        <w:t>3</w:t>
      </w:r>
      <w:r w:rsidR="004D1D1D">
        <w:rPr>
          <w:rFonts w:ascii="Angsana New" w:hAnsi="Angsana New"/>
          <w:sz w:val="30"/>
          <w:szCs w:val="30"/>
          <w:u w:val="none"/>
          <w:lang w:val="en-US"/>
        </w:rPr>
        <w:t>8</w:t>
      </w:r>
      <w:r w:rsidR="0073416E" w:rsidRPr="009901DA">
        <w:rPr>
          <w:rFonts w:ascii="Angsana New" w:hAnsi="Angsana New"/>
          <w:sz w:val="30"/>
          <w:szCs w:val="30"/>
          <w:u w:val="none"/>
        </w:rPr>
        <w:tab/>
      </w:r>
      <w:r w:rsidR="0073416E" w:rsidRPr="009901DA">
        <w:rPr>
          <w:rFonts w:ascii="Angsana New" w:hAnsi="Angsana New" w:hint="cs"/>
          <w:sz w:val="30"/>
          <w:szCs w:val="30"/>
          <w:u w:val="none"/>
          <w:cs/>
        </w:rPr>
        <w:t>ค่าใช้จ่ายผลประโยชน์ของพนักงาน</w:t>
      </w:r>
    </w:p>
    <w:p w14:paraId="59D4FB81" w14:textId="77777777" w:rsidR="0073416E" w:rsidRPr="00BC39CC" w:rsidRDefault="0073416E" w:rsidP="00734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9"/>
        <w:gridCol w:w="808"/>
        <w:gridCol w:w="996"/>
        <w:gridCol w:w="269"/>
        <w:gridCol w:w="1079"/>
        <w:gridCol w:w="269"/>
        <w:gridCol w:w="1079"/>
        <w:gridCol w:w="269"/>
        <w:gridCol w:w="990"/>
      </w:tblGrid>
      <w:tr w:rsidR="006E2D6D" w:rsidRPr="00B45847" w14:paraId="39D74731" w14:textId="77777777" w:rsidTr="00FA5670">
        <w:trPr>
          <w:trHeight w:val="420"/>
        </w:trPr>
        <w:tc>
          <w:tcPr>
            <w:tcW w:w="1899" w:type="pct"/>
          </w:tcPr>
          <w:p w14:paraId="5AC16A24" w14:textId="77777777" w:rsidR="005273B6" w:rsidRDefault="005273B6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35" w:type="pct"/>
          </w:tcPr>
          <w:p w14:paraId="4911BE98" w14:textId="77777777" w:rsidR="005273B6" w:rsidRPr="000E2AA7" w:rsidRDefault="005273B6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pct"/>
            <w:gridSpan w:val="3"/>
            <w:shd w:val="clear" w:color="auto" w:fill="auto"/>
          </w:tcPr>
          <w:p w14:paraId="48C9AD0D" w14:textId="77777777" w:rsidR="005273B6" w:rsidRPr="00B45847" w:rsidRDefault="005273B6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14:paraId="7C00B1C6" w14:textId="77777777" w:rsidR="005273B6" w:rsidRPr="00B45847" w:rsidRDefault="005273B6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pct"/>
            <w:gridSpan w:val="3"/>
            <w:shd w:val="clear" w:color="auto" w:fill="auto"/>
          </w:tcPr>
          <w:p w14:paraId="41B0E1E8" w14:textId="77777777" w:rsidR="005273B6" w:rsidRPr="00B45847" w:rsidRDefault="005273B6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5A42" w:rsidRPr="00B45847" w14:paraId="66106FB2" w14:textId="77777777" w:rsidTr="00FA5670">
        <w:trPr>
          <w:trHeight w:val="420"/>
        </w:trPr>
        <w:tc>
          <w:tcPr>
            <w:tcW w:w="1899" w:type="pct"/>
          </w:tcPr>
          <w:p w14:paraId="12D2E856" w14:textId="77777777" w:rsidR="00481014" w:rsidRDefault="00481014" w:rsidP="00FA5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35" w:type="pct"/>
          </w:tcPr>
          <w:p w14:paraId="4027F44C" w14:textId="77777777" w:rsidR="00481014" w:rsidRPr="00C15FE5" w:rsidRDefault="00481014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15FE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36" w:type="pct"/>
            <w:shd w:val="clear" w:color="auto" w:fill="auto"/>
            <w:vAlign w:val="bottom"/>
          </w:tcPr>
          <w:p w14:paraId="57D3E545" w14:textId="77777777" w:rsidR="00481014" w:rsidRPr="005A6DB6" w:rsidRDefault="008645A4" w:rsidP="001E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770F63DA" w14:textId="77777777" w:rsidR="00481014" w:rsidRPr="005A6DB6" w:rsidRDefault="00481014" w:rsidP="001E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24768F98" w14:textId="77777777" w:rsidR="00481014" w:rsidRPr="005A6DB6" w:rsidRDefault="00481014" w:rsidP="001E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C67D1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736F752F" w14:textId="77777777" w:rsidR="00481014" w:rsidRPr="005A6DB6" w:rsidRDefault="00481014" w:rsidP="001E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15EF8A68" w14:textId="77777777" w:rsidR="00481014" w:rsidRPr="005A6DB6" w:rsidRDefault="008645A4" w:rsidP="001E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5" w:type="pct"/>
            <w:vAlign w:val="bottom"/>
          </w:tcPr>
          <w:p w14:paraId="219D74DA" w14:textId="77777777" w:rsidR="00481014" w:rsidRPr="005A6DB6" w:rsidRDefault="00481014" w:rsidP="001E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vAlign w:val="bottom"/>
          </w:tcPr>
          <w:p w14:paraId="30988419" w14:textId="77777777" w:rsidR="00481014" w:rsidRPr="005A6DB6" w:rsidRDefault="00481014" w:rsidP="001E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C67D13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5273B6" w:rsidRPr="00B45847" w14:paraId="3702359D" w14:textId="77777777" w:rsidTr="00FA5670">
        <w:trPr>
          <w:trHeight w:val="420"/>
        </w:trPr>
        <w:tc>
          <w:tcPr>
            <w:tcW w:w="1899" w:type="pct"/>
          </w:tcPr>
          <w:p w14:paraId="1F99FDD8" w14:textId="77777777" w:rsidR="005273B6" w:rsidRPr="00F31A4E" w:rsidRDefault="005273B6" w:rsidP="00F8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5" w:type="pct"/>
          </w:tcPr>
          <w:p w14:paraId="71AC1CCF" w14:textId="77777777" w:rsidR="005273B6" w:rsidRDefault="005273B6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66" w:type="pct"/>
            <w:gridSpan w:val="7"/>
            <w:shd w:val="clear" w:color="auto" w:fill="auto"/>
            <w:vAlign w:val="bottom"/>
          </w:tcPr>
          <w:p w14:paraId="72DA2D21" w14:textId="77777777" w:rsidR="005273B6" w:rsidRPr="000E2AA7" w:rsidRDefault="005273B6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8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5A42" w:rsidRPr="002502D6" w14:paraId="6642A98F" w14:textId="77777777" w:rsidTr="00FA5670">
        <w:trPr>
          <w:trHeight w:val="420"/>
        </w:trPr>
        <w:tc>
          <w:tcPr>
            <w:tcW w:w="1899" w:type="pct"/>
            <w:vAlign w:val="bottom"/>
          </w:tcPr>
          <w:p w14:paraId="6ACF8DCB" w14:textId="77777777" w:rsidR="00C67D13" w:rsidRPr="00047389" w:rsidRDefault="00C67D13" w:rsidP="007A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7389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435" w:type="pct"/>
            <w:vAlign w:val="bottom"/>
          </w:tcPr>
          <w:p w14:paraId="377F82B5" w14:textId="77777777" w:rsidR="00C67D13" w:rsidRPr="00047389" w:rsidRDefault="00C67D13" w:rsidP="006E2D6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shd w:val="clear" w:color="auto" w:fill="auto"/>
            <w:vAlign w:val="bottom"/>
          </w:tcPr>
          <w:p w14:paraId="31C62B34" w14:textId="77777777" w:rsidR="00C67D13" w:rsidRPr="00047389" w:rsidRDefault="003E2C16" w:rsidP="00A45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592,217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1A742E61" w14:textId="77777777" w:rsidR="00C67D13" w:rsidRPr="00047389" w:rsidRDefault="00C67D13" w:rsidP="00A77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7623F376" w14:textId="77777777" w:rsidR="00C67D13" w:rsidRPr="00047389" w:rsidRDefault="00C67D13" w:rsidP="00A45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790,169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5C3FE6DC" w14:textId="77777777" w:rsidR="00C67D13" w:rsidRPr="00047389" w:rsidRDefault="00C67D13" w:rsidP="00A77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1A885C77" w14:textId="77777777" w:rsidR="00C67D13" w:rsidRPr="00047389" w:rsidRDefault="003E2C16" w:rsidP="00A45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176</w:t>
            </w:r>
            <w:r>
              <w:rPr>
                <w:rFonts w:ascii="Angsana New" w:hAnsi="Angsana New"/>
                <w:sz w:val="30"/>
                <w:szCs w:val="30"/>
              </w:rPr>
              <w:t>,310</w:t>
            </w:r>
          </w:p>
        </w:tc>
        <w:tc>
          <w:tcPr>
            <w:tcW w:w="145" w:type="pct"/>
            <w:vAlign w:val="bottom"/>
          </w:tcPr>
          <w:p w14:paraId="7C501333" w14:textId="77777777" w:rsidR="00C67D13" w:rsidRPr="00047389" w:rsidRDefault="00C67D13" w:rsidP="00A77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vAlign w:val="bottom"/>
          </w:tcPr>
          <w:p w14:paraId="26FD80CB" w14:textId="77777777" w:rsidR="00C67D13" w:rsidRPr="00047389" w:rsidRDefault="00C67D13" w:rsidP="00A45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218,877</w:t>
            </w:r>
          </w:p>
        </w:tc>
      </w:tr>
      <w:tr w:rsidR="00835A42" w:rsidRPr="00B45847" w14:paraId="759FBA86" w14:textId="77777777" w:rsidTr="00FA5670">
        <w:trPr>
          <w:trHeight w:val="420"/>
        </w:trPr>
        <w:tc>
          <w:tcPr>
            <w:tcW w:w="1899" w:type="pct"/>
            <w:vAlign w:val="bottom"/>
          </w:tcPr>
          <w:p w14:paraId="266FCD89" w14:textId="77777777" w:rsidR="00C67D13" w:rsidRPr="00047389" w:rsidRDefault="00C67D13" w:rsidP="007A7F95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47389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435" w:type="pct"/>
            <w:vAlign w:val="bottom"/>
          </w:tcPr>
          <w:p w14:paraId="2A2CBA8A" w14:textId="77777777" w:rsidR="00C67D13" w:rsidRPr="006E2D6D" w:rsidRDefault="00C67D13" w:rsidP="006E2D6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6" w:type="pct"/>
            <w:shd w:val="clear" w:color="auto" w:fill="auto"/>
            <w:vAlign w:val="bottom"/>
          </w:tcPr>
          <w:p w14:paraId="10FD1BB3" w14:textId="77777777" w:rsidR="00C67D13" w:rsidRPr="00047389" w:rsidRDefault="003E2C16" w:rsidP="00A45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32,049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591C5427" w14:textId="77777777" w:rsidR="00C67D13" w:rsidRPr="00047389" w:rsidRDefault="00C67D13" w:rsidP="00A77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2ED549DD" w14:textId="77777777" w:rsidR="00C67D13" w:rsidRPr="00047389" w:rsidRDefault="00C67D13" w:rsidP="00A45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42,321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477F7A20" w14:textId="77777777" w:rsidR="00C67D13" w:rsidRPr="00047389" w:rsidRDefault="00C67D13" w:rsidP="00A77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007D0B79" w14:textId="77777777" w:rsidR="00C67D13" w:rsidRPr="00047389" w:rsidRDefault="003E2C16" w:rsidP="00A45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10,103</w:t>
            </w:r>
          </w:p>
        </w:tc>
        <w:tc>
          <w:tcPr>
            <w:tcW w:w="145" w:type="pct"/>
            <w:vAlign w:val="bottom"/>
          </w:tcPr>
          <w:p w14:paraId="582DDF5F" w14:textId="77777777" w:rsidR="00C67D13" w:rsidRPr="00047389" w:rsidRDefault="00C67D13" w:rsidP="00A77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vAlign w:val="bottom"/>
          </w:tcPr>
          <w:p w14:paraId="72DF251D" w14:textId="77777777" w:rsidR="00C67D13" w:rsidRPr="00047389" w:rsidRDefault="00C67D13" w:rsidP="00A45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12,811</w:t>
            </w:r>
          </w:p>
        </w:tc>
      </w:tr>
      <w:tr w:rsidR="00835A42" w:rsidRPr="00835A42" w14:paraId="72B95C7D" w14:textId="77777777" w:rsidTr="00FA5670">
        <w:trPr>
          <w:trHeight w:val="420"/>
        </w:trPr>
        <w:tc>
          <w:tcPr>
            <w:tcW w:w="1899" w:type="pct"/>
            <w:vAlign w:val="bottom"/>
          </w:tcPr>
          <w:p w14:paraId="0BC3A397" w14:textId="77777777" w:rsidR="00C67D13" w:rsidRPr="00047389" w:rsidRDefault="00383142" w:rsidP="0038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โครงการ</w:t>
            </w:r>
            <w:r w:rsidR="00C67D13" w:rsidRPr="008B08F1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ที่กำหนดไว้</w:t>
            </w:r>
          </w:p>
        </w:tc>
        <w:tc>
          <w:tcPr>
            <w:tcW w:w="435" w:type="pct"/>
            <w:vAlign w:val="bottom"/>
          </w:tcPr>
          <w:p w14:paraId="6B678389" w14:textId="77777777" w:rsidR="00C67D13" w:rsidRPr="006E2D6D" w:rsidRDefault="004D1D1D" w:rsidP="006E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29</w:t>
            </w:r>
          </w:p>
        </w:tc>
        <w:tc>
          <w:tcPr>
            <w:tcW w:w="536" w:type="pct"/>
            <w:shd w:val="clear" w:color="auto" w:fill="auto"/>
            <w:vAlign w:val="bottom"/>
          </w:tcPr>
          <w:p w14:paraId="7D2E1AFF" w14:textId="77777777" w:rsidR="00C67D13" w:rsidRPr="00EE5817" w:rsidRDefault="00DD31A7" w:rsidP="00A45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(32,752)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6CCEAF21" w14:textId="77777777" w:rsidR="00C67D13" w:rsidRPr="00EE5817" w:rsidRDefault="00C67D13" w:rsidP="00A45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502186FD" w14:textId="77777777" w:rsidR="00C67D13" w:rsidRPr="00EE5817" w:rsidRDefault="00C67D13" w:rsidP="00A45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(11,828)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31447772" w14:textId="77777777" w:rsidR="00C67D13" w:rsidRPr="00EE5817" w:rsidRDefault="00C67D13" w:rsidP="00A77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2AA71A98" w14:textId="77777777" w:rsidR="00C67D13" w:rsidRPr="00EE5817" w:rsidRDefault="00DD31A7" w:rsidP="00A45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(5,327)</w:t>
            </w:r>
          </w:p>
        </w:tc>
        <w:tc>
          <w:tcPr>
            <w:tcW w:w="145" w:type="pct"/>
            <w:vAlign w:val="bottom"/>
          </w:tcPr>
          <w:p w14:paraId="67B40C50" w14:textId="77777777" w:rsidR="00C67D13" w:rsidRPr="00197B5D" w:rsidRDefault="00C67D13" w:rsidP="00835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vAlign w:val="bottom"/>
          </w:tcPr>
          <w:p w14:paraId="014943C4" w14:textId="77777777" w:rsidR="00C67D13" w:rsidRPr="00EE5817" w:rsidRDefault="00C67D13" w:rsidP="00A45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(5,767)</w:t>
            </w:r>
          </w:p>
        </w:tc>
      </w:tr>
      <w:tr w:rsidR="00835A42" w:rsidRPr="00B45847" w14:paraId="769185C8" w14:textId="77777777" w:rsidTr="00FA5670">
        <w:trPr>
          <w:trHeight w:val="420"/>
        </w:trPr>
        <w:tc>
          <w:tcPr>
            <w:tcW w:w="1899" w:type="pct"/>
            <w:vAlign w:val="bottom"/>
          </w:tcPr>
          <w:p w14:paraId="4C1E20A5" w14:textId="77777777" w:rsidR="00C67D13" w:rsidRPr="00047389" w:rsidRDefault="00383142" w:rsidP="007A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การจ่ายโดยใ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ช้</w:t>
            </w:r>
            <w:r w:rsidR="00C67D13" w:rsidRPr="001A5548">
              <w:rPr>
                <w:rFonts w:ascii="Angsana New" w:hAnsi="Angsana New"/>
                <w:sz w:val="30"/>
                <w:szCs w:val="30"/>
                <w:cs/>
              </w:rPr>
              <w:t>หุ้นเป็นเกณฑ์</w:t>
            </w:r>
          </w:p>
        </w:tc>
        <w:tc>
          <w:tcPr>
            <w:tcW w:w="435" w:type="pct"/>
            <w:vAlign w:val="bottom"/>
          </w:tcPr>
          <w:p w14:paraId="3AD73B46" w14:textId="77777777" w:rsidR="00C67D13" w:rsidRPr="006E2D6D" w:rsidRDefault="004D1D1D" w:rsidP="0073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32</w:t>
            </w:r>
          </w:p>
        </w:tc>
        <w:tc>
          <w:tcPr>
            <w:tcW w:w="536" w:type="pct"/>
            <w:shd w:val="clear" w:color="auto" w:fill="auto"/>
            <w:vAlign w:val="bottom"/>
          </w:tcPr>
          <w:p w14:paraId="6E09C465" w14:textId="77777777" w:rsidR="00C67D13" w:rsidRPr="00EE5817" w:rsidRDefault="003E2C16" w:rsidP="00A45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5,268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07C039FA" w14:textId="77777777" w:rsidR="00C67D13" w:rsidRPr="00EE5817" w:rsidRDefault="00C67D13" w:rsidP="00A77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747CD2DB" w14:textId="77777777" w:rsidR="00C67D13" w:rsidRPr="00EE5817" w:rsidRDefault="00C67D13" w:rsidP="00A45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12,135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73B20DBF" w14:textId="77777777" w:rsidR="00C67D13" w:rsidRPr="00EE5817" w:rsidRDefault="00C67D13" w:rsidP="00A77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10C651B3" w14:textId="77777777" w:rsidR="00C67D13" w:rsidRPr="00EE5817" w:rsidRDefault="003E2C16" w:rsidP="00A45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5,68</w:t>
            </w:r>
            <w:r w:rsidR="00DE1EC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5" w:type="pct"/>
            <w:vAlign w:val="bottom"/>
          </w:tcPr>
          <w:p w14:paraId="2338F681" w14:textId="77777777" w:rsidR="00C67D13" w:rsidRPr="00197B5D" w:rsidRDefault="00C67D13" w:rsidP="00A77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vAlign w:val="bottom"/>
          </w:tcPr>
          <w:p w14:paraId="5B55685C" w14:textId="77777777" w:rsidR="00C67D13" w:rsidRPr="00EE5817" w:rsidRDefault="00C67D13" w:rsidP="00A45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10,79</w:t>
            </w:r>
            <w:r w:rsidR="00DE1ECC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835A42" w:rsidRPr="00B45847" w14:paraId="542E46B1" w14:textId="77777777" w:rsidTr="00FA5670">
        <w:trPr>
          <w:trHeight w:val="420"/>
        </w:trPr>
        <w:tc>
          <w:tcPr>
            <w:tcW w:w="1899" w:type="pct"/>
            <w:vAlign w:val="bottom"/>
          </w:tcPr>
          <w:p w14:paraId="47C64D3B" w14:textId="77777777" w:rsidR="00C67D13" w:rsidRDefault="00C67D13" w:rsidP="007A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โครงการให้พนักงานลาออกโดยสมัครใจ</w:t>
            </w:r>
          </w:p>
        </w:tc>
        <w:tc>
          <w:tcPr>
            <w:tcW w:w="435" w:type="pct"/>
            <w:vAlign w:val="bottom"/>
          </w:tcPr>
          <w:p w14:paraId="1D8DA8C7" w14:textId="77777777" w:rsidR="00C67D13" w:rsidRPr="006E2D6D" w:rsidRDefault="00C67D13" w:rsidP="006E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6" w:type="pct"/>
            <w:shd w:val="clear" w:color="auto" w:fill="auto"/>
            <w:vAlign w:val="bottom"/>
          </w:tcPr>
          <w:p w14:paraId="5E9093B0" w14:textId="77777777" w:rsidR="00C67D13" w:rsidRDefault="00DD31A7" w:rsidP="00A45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201,173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6B7EA605" w14:textId="77777777" w:rsidR="00C67D13" w:rsidRPr="00047389" w:rsidRDefault="00C67D13" w:rsidP="00D42F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74B3FAE9" w14:textId="77777777" w:rsidR="00C67D13" w:rsidRDefault="00C67D13" w:rsidP="00A45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84,644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37ADA878" w14:textId="77777777" w:rsidR="00C67D13" w:rsidRPr="00047389" w:rsidRDefault="00C67D13" w:rsidP="00D42F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1C24C5C2" w14:textId="77777777" w:rsidR="00C67D13" w:rsidRDefault="00DD31A7" w:rsidP="00A45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42,308</w:t>
            </w:r>
          </w:p>
        </w:tc>
        <w:tc>
          <w:tcPr>
            <w:tcW w:w="145" w:type="pct"/>
            <w:vAlign w:val="bottom"/>
          </w:tcPr>
          <w:p w14:paraId="49C365DD" w14:textId="77777777" w:rsidR="00C67D13" w:rsidRPr="00047389" w:rsidRDefault="00C67D13" w:rsidP="00D42F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vAlign w:val="bottom"/>
          </w:tcPr>
          <w:p w14:paraId="6827A693" w14:textId="77777777" w:rsidR="00C67D13" w:rsidRDefault="00C67D13" w:rsidP="00A45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28,790</w:t>
            </w:r>
          </w:p>
        </w:tc>
      </w:tr>
      <w:tr w:rsidR="00835A42" w:rsidRPr="00B45847" w14:paraId="07045831" w14:textId="77777777" w:rsidTr="00FA5670">
        <w:trPr>
          <w:trHeight w:val="420"/>
        </w:trPr>
        <w:tc>
          <w:tcPr>
            <w:tcW w:w="1899" w:type="pct"/>
            <w:vAlign w:val="bottom"/>
          </w:tcPr>
          <w:p w14:paraId="0E5AE6B8" w14:textId="77777777" w:rsidR="00C67D13" w:rsidRPr="00047389" w:rsidRDefault="00C67D13" w:rsidP="007A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047389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435" w:type="pct"/>
            <w:vAlign w:val="bottom"/>
          </w:tcPr>
          <w:p w14:paraId="5051E255" w14:textId="77777777" w:rsidR="00C67D13" w:rsidRPr="006E2D6D" w:rsidRDefault="00C67D13" w:rsidP="006E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4A746" w14:textId="77777777" w:rsidR="00C67D13" w:rsidRPr="00047389" w:rsidRDefault="00DD31A7" w:rsidP="00A45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95,562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607224CF" w14:textId="77777777" w:rsidR="00C67D13" w:rsidRPr="00047389" w:rsidRDefault="00C67D13" w:rsidP="00D42F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B071F" w14:textId="77777777" w:rsidR="00C67D13" w:rsidRPr="00047389" w:rsidRDefault="00C67D13" w:rsidP="00A45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138,982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5A4CF5A5" w14:textId="77777777" w:rsidR="00C67D13" w:rsidRPr="00047389" w:rsidRDefault="00C67D13" w:rsidP="00D42F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89C6C" w14:textId="77777777" w:rsidR="00C67D13" w:rsidRPr="00047389" w:rsidRDefault="00DD31A7" w:rsidP="00A45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23,86</w:t>
            </w:r>
            <w:r w:rsidR="00DE1EC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5" w:type="pct"/>
            <w:vAlign w:val="bottom"/>
          </w:tcPr>
          <w:p w14:paraId="0F15C124" w14:textId="77777777" w:rsidR="00C67D13" w:rsidRPr="00047389" w:rsidRDefault="00C67D13" w:rsidP="00D42F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vAlign w:val="bottom"/>
          </w:tcPr>
          <w:p w14:paraId="509F36C1" w14:textId="77777777" w:rsidR="00C67D13" w:rsidRPr="00047389" w:rsidRDefault="00DE1ECC" w:rsidP="00A45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42,099</w:t>
            </w:r>
          </w:p>
        </w:tc>
      </w:tr>
      <w:tr w:rsidR="00835A42" w:rsidRPr="00B45847" w14:paraId="22B34FF4" w14:textId="77777777" w:rsidTr="00FA5670">
        <w:trPr>
          <w:trHeight w:val="420"/>
        </w:trPr>
        <w:tc>
          <w:tcPr>
            <w:tcW w:w="1899" w:type="pct"/>
            <w:vAlign w:val="bottom"/>
          </w:tcPr>
          <w:p w14:paraId="4CB80D9E" w14:textId="77777777" w:rsidR="00C67D13" w:rsidRPr="00047389" w:rsidRDefault="00C67D13" w:rsidP="007A7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A7A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5" w:type="pct"/>
            <w:vAlign w:val="bottom"/>
          </w:tcPr>
          <w:p w14:paraId="4BEF3A9E" w14:textId="77777777" w:rsidR="00C67D13" w:rsidRPr="006E2D6D" w:rsidRDefault="00C67D13" w:rsidP="006E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A89F88" w14:textId="77777777" w:rsidR="00C67D13" w:rsidRPr="00A45AF1" w:rsidRDefault="00DD31A7" w:rsidP="00A45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AF1">
              <w:rPr>
                <w:rFonts w:ascii="Angsana New" w:hAnsi="Angsana New"/>
                <w:b/>
                <w:bCs/>
                <w:sz w:val="30"/>
                <w:szCs w:val="30"/>
              </w:rPr>
              <w:t>893,517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66FCFFF7" w14:textId="77777777" w:rsidR="00C67D13" w:rsidRPr="00A77387" w:rsidRDefault="00C67D13" w:rsidP="00A77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F4A596" w14:textId="77777777" w:rsidR="00C67D13" w:rsidRPr="00A45AF1" w:rsidRDefault="00C67D13" w:rsidP="00A45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AF1">
              <w:rPr>
                <w:rFonts w:ascii="Angsana New" w:hAnsi="Angsana New"/>
                <w:b/>
                <w:bCs/>
                <w:sz w:val="30"/>
                <w:szCs w:val="30"/>
              </w:rPr>
              <w:t>1,056,423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4E8132D3" w14:textId="77777777" w:rsidR="00C67D13" w:rsidRPr="00A77387" w:rsidRDefault="00C67D13" w:rsidP="00A77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879F7E" w14:textId="77777777" w:rsidR="00C67D13" w:rsidRPr="00A45AF1" w:rsidRDefault="00DD31A7" w:rsidP="00A45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AF1">
              <w:rPr>
                <w:rFonts w:ascii="Angsana New" w:hAnsi="Angsana New"/>
                <w:b/>
                <w:bCs/>
                <w:sz w:val="30"/>
                <w:szCs w:val="30"/>
              </w:rPr>
              <w:t>252,945</w:t>
            </w:r>
          </w:p>
        </w:tc>
        <w:tc>
          <w:tcPr>
            <w:tcW w:w="145" w:type="pct"/>
            <w:vAlign w:val="bottom"/>
          </w:tcPr>
          <w:p w14:paraId="66FE929E" w14:textId="77777777" w:rsidR="00C67D13" w:rsidRPr="00A77387" w:rsidRDefault="00C67D13" w:rsidP="00A77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4B9C2D" w14:textId="77777777" w:rsidR="00C67D13" w:rsidRPr="00A45AF1" w:rsidRDefault="00C67D13" w:rsidP="00A45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AF1">
              <w:rPr>
                <w:rFonts w:ascii="Angsana New" w:hAnsi="Angsana New"/>
                <w:b/>
                <w:bCs/>
                <w:sz w:val="30"/>
                <w:szCs w:val="30"/>
              </w:rPr>
              <w:t>307,608</w:t>
            </w:r>
          </w:p>
        </w:tc>
      </w:tr>
    </w:tbl>
    <w:p w14:paraId="540F02CE" w14:textId="77777777" w:rsidR="005273B6" w:rsidRPr="00BC39CC" w:rsidRDefault="005273B6" w:rsidP="00734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EEB7765" w14:textId="77777777" w:rsidR="008F6A6D" w:rsidRPr="003A13DB" w:rsidRDefault="000B035A" w:rsidP="008F6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0B035A">
        <w:rPr>
          <w:rFonts w:ascii="Angsana New" w:hAnsi="Angsana New"/>
          <w:sz w:val="30"/>
          <w:szCs w:val="30"/>
          <w:cs/>
        </w:rPr>
        <w:t xml:space="preserve">ในระหว่างปี 2560 และ 2559 กลุ่มบริษัทได้ประกาศโครงการให้พนักงานลาออกโดยสมัครใจเพื่อการปรับโครงสร้างธุรกิจของกลุ่มบริษัท กลุ่มบริษัทและบริษัทมีค่าใช้จ่ายที่เกี่ยวข้องกับโครงการให้พนักงานลาออกโดยสมัครใจดังกล่าว ณ วันที่ 31 ธันวาคม 2560 เป็นจำนวนเงิน 201.17 ล้านบาท และ 42.31 ล้านบาท ตามลำดับ </w:t>
      </w:r>
      <w:r w:rsidRPr="003A13DB">
        <w:rPr>
          <w:rFonts w:ascii="Angsana New" w:hAnsi="Angsana New"/>
          <w:i/>
          <w:iCs/>
          <w:sz w:val="30"/>
          <w:szCs w:val="30"/>
          <w:cs/>
        </w:rPr>
        <w:t>(2559: 84.64 ล้านบาท และ 28.79 ล้านบาท ตามลำดับ)</w:t>
      </w:r>
    </w:p>
    <w:p w14:paraId="0A504060" w14:textId="77777777" w:rsidR="0073416E" w:rsidRPr="00CC149A" w:rsidRDefault="00585977" w:rsidP="00734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73416E" w:rsidRPr="00CC149A">
        <w:rPr>
          <w:rFonts w:ascii="Angsana New" w:hAnsi="Angsana New"/>
          <w:i/>
          <w:iCs/>
          <w:sz w:val="30"/>
          <w:szCs w:val="30"/>
          <w:cs/>
        </w:rPr>
        <w:lastRenderedPageBreak/>
        <w:t>โครงการสมทบเงินที่กำหนดไว้</w:t>
      </w:r>
    </w:p>
    <w:p w14:paraId="43C25ED1" w14:textId="77777777" w:rsidR="0073416E" w:rsidRPr="00D66B65" w:rsidRDefault="0073416E" w:rsidP="00734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22"/>
          <w:szCs w:val="22"/>
        </w:rPr>
      </w:pPr>
    </w:p>
    <w:p w14:paraId="12BC5DC2" w14:textId="77777777" w:rsidR="0073416E" w:rsidRPr="00CC149A" w:rsidRDefault="0073416E" w:rsidP="00734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CC149A">
        <w:rPr>
          <w:rFonts w:ascii="Angsana New" w:hAnsi="Angsana New"/>
          <w:sz w:val="30"/>
          <w:szCs w:val="30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</w:t>
      </w:r>
      <w:r>
        <w:rPr>
          <w:rFonts w:ascii="Angsana New" w:hAnsi="Angsana New"/>
          <w:sz w:val="30"/>
          <w:szCs w:val="30"/>
        </w:rPr>
        <w:t xml:space="preserve">  </w:t>
      </w:r>
      <w:r w:rsidRPr="00CC149A">
        <w:rPr>
          <w:rFonts w:ascii="Angsana New" w:hAnsi="Angsana New"/>
          <w:sz w:val="30"/>
          <w:szCs w:val="30"/>
          <w:cs/>
        </w:rPr>
        <w:t>ในการเป็นสมาชิกของกองทุน โดยพนักงานจ่ายเงินสะสมใน</w:t>
      </w:r>
      <w:r>
        <w:rPr>
          <w:rFonts w:ascii="Angsana New" w:hAnsi="Angsana New" w:hint="cs"/>
          <w:sz w:val="30"/>
          <w:szCs w:val="30"/>
          <w:cs/>
        </w:rPr>
        <w:t>อัตรา</w:t>
      </w:r>
      <w:r w:rsidRPr="00CC149A">
        <w:rPr>
          <w:rFonts w:ascii="Angsana New" w:hAnsi="Angsana New"/>
          <w:sz w:val="30"/>
          <w:szCs w:val="30"/>
          <w:cs/>
        </w:rPr>
        <w:t xml:space="preserve">ร้อยละ </w:t>
      </w:r>
      <w:r>
        <w:rPr>
          <w:rFonts w:ascii="Angsana New" w:hAnsi="Angsana New" w:hint="cs"/>
          <w:sz w:val="30"/>
          <w:szCs w:val="30"/>
          <w:cs/>
        </w:rPr>
        <w:t>5</w:t>
      </w:r>
      <w:r w:rsidRPr="00CC149A">
        <w:rPr>
          <w:rFonts w:ascii="Angsana New" w:hAnsi="Angsana New"/>
          <w:sz w:val="30"/>
          <w:szCs w:val="30"/>
          <w:cs/>
        </w:rPr>
        <w:t xml:space="preserve"> ของเงินเดือนทุกเดือน และ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CC149A">
        <w:rPr>
          <w:rFonts w:ascii="Angsana New" w:hAnsi="Angsana New"/>
          <w:sz w:val="30"/>
          <w:szCs w:val="30"/>
          <w:cs/>
        </w:rPr>
        <w:t xml:space="preserve">บริษัทจ่ายสมทบในอัตราร้อยละ </w:t>
      </w:r>
      <w:r>
        <w:rPr>
          <w:rFonts w:ascii="Angsana New" w:hAnsi="Angsana New"/>
          <w:sz w:val="30"/>
          <w:szCs w:val="30"/>
        </w:rPr>
        <w:t>5</w:t>
      </w:r>
      <w:r w:rsidRPr="00CC149A">
        <w:rPr>
          <w:rFonts w:ascii="Angsana New" w:hAnsi="Angsana New"/>
          <w:sz w:val="30"/>
          <w:szCs w:val="30"/>
          <w:cs/>
        </w:rPr>
        <w:t xml:space="preserve"> ถึง อัตราร้อยละ </w:t>
      </w:r>
      <w:r w:rsidRPr="00CC149A">
        <w:rPr>
          <w:rFonts w:ascii="Angsana New" w:hAnsi="Angsana New"/>
          <w:sz w:val="30"/>
          <w:szCs w:val="30"/>
        </w:rPr>
        <w:t>7.5</w:t>
      </w:r>
      <w:r w:rsidRPr="00CC149A">
        <w:rPr>
          <w:rFonts w:ascii="Angsana New" w:hAnsi="Angsan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CC149A">
        <w:rPr>
          <w:rFonts w:ascii="Angsana New" w:hAnsi="Angsana New"/>
          <w:sz w:val="30"/>
          <w:szCs w:val="30"/>
          <w:cs/>
        </w:rPr>
        <w:t>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</w:t>
      </w:r>
      <w:r>
        <w:rPr>
          <w:rFonts w:ascii="Angsana New" w:hAnsi="Angsana New"/>
          <w:sz w:val="30"/>
          <w:szCs w:val="30"/>
        </w:rPr>
        <w:t xml:space="preserve">  </w:t>
      </w:r>
      <w:r w:rsidRPr="00CC149A">
        <w:rPr>
          <w:rFonts w:ascii="Angsana New" w:hAnsi="Angsana New"/>
          <w:sz w:val="30"/>
          <w:szCs w:val="30"/>
          <w:cs/>
        </w:rPr>
        <w:t>ที่ได้รับอนุญาต</w:t>
      </w:r>
    </w:p>
    <w:p w14:paraId="5F65892E" w14:textId="77777777" w:rsidR="0073416E" w:rsidRPr="00D66B65" w:rsidRDefault="0073416E" w:rsidP="00734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2"/>
          <w:szCs w:val="22"/>
        </w:rPr>
      </w:pPr>
    </w:p>
    <w:p w14:paraId="554CA245" w14:textId="77777777" w:rsidR="0073416E" w:rsidRPr="009901DA" w:rsidRDefault="004D1D1D" w:rsidP="009901DA">
      <w:pPr>
        <w:pStyle w:val="Heading1"/>
        <w:keepLines/>
        <w:numPr>
          <w:ilvl w:val="0"/>
          <w:numId w:val="0"/>
        </w:numPr>
        <w:shd w:val="clear" w:color="auto" w:fill="auto"/>
        <w:ind w:left="567" w:hanging="567"/>
        <w:jc w:val="both"/>
        <w:rPr>
          <w:rFonts w:ascii="Angsana New" w:hAnsi="Angsana New"/>
          <w:sz w:val="30"/>
          <w:szCs w:val="30"/>
          <w:u w:val="none"/>
          <w:cs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t>39</w:t>
      </w:r>
      <w:r w:rsidR="0073416E" w:rsidRPr="009901DA">
        <w:rPr>
          <w:rFonts w:ascii="Angsana New" w:hAnsi="Angsana New"/>
          <w:sz w:val="30"/>
          <w:szCs w:val="30"/>
          <w:u w:val="none"/>
        </w:rPr>
        <w:tab/>
      </w:r>
      <w:r w:rsidR="0073416E" w:rsidRPr="009901DA">
        <w:rPr>
          <w:rFonts w:ascii="Angsana New" w:hAnsi="Angsana New"/>
          <w:sz w:val="30"/>
          <w:szCs w:val="30"/>
          <w:u w:val="none"/>
          <w:cs/>
        </w:rPr>
        <w:t>ค่าใช้จ่ายตามลักษณะ</w:t>
      </w:r>
    </w:p>
    <w:p w14:paraId="77FA14DE" w14:textId="77777777" w:rsidR="0073416E" w:rsidRPr="00D66B65" w:rsidRDefault="0073416E" w:rsidP="007341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387"/>
        <w:jc w:val="thaiDistribute"/>
        <w:rPr>
          <w:rFonts w:ascii="Angsana New" w:hAnsi="Angsana New"/>
          <w:bCs/>
          <w:sz w:val="22"/>
          <w:szCs w:val="22"/>
        </w:rPr>
      </w:pPr>
    </w:p>
    <w:p w14:paraId="4FFF86C1" w14:textId="77777777" w:rsidR="0073416E" w:rsidRDefault="0073416E" w:rsidP="00527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F54CE">
        <w:rPr>
          <w:rFonts w:ascii="Angsana New" w:hAnsi="Angsana New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</w:t>
      </w:r>
      <w:r w:rsidRPr="00BF54CE">
        <w:rPr>
          <w:rFonts w:ascii="Angsana New" w:hAnsi="Angsana New"/>
          <w:sz w:val="30"/>
          <w:szCs w:val="30"/>
        </w:rPr>
        <w:t xml:space="preserve">         </w:t>
      </w:r>
      <w:r w:rsidRPr="00BF54CE">
        <w:rPr>
          <w:rFonts w:ascii="Angsana New" w:hAnsi="Angsana New"/>
          <w:sz w:val="30"/>
          <w:szCs w:val="30"/>
          <w:cs/>
        </w:rPr>
        <w:t>การรายงานทางการเงินฉบับต่างๆ ดังนี้</w:t>
      </w:r>
    </w:p>
    <w:p w14:paraId="18E16891" w14:textId="77777777" w:rsidR="005273B6" w:rsidRPr="00D66B65" w:rsidRDefault="005273B6" w:rsidP="00527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tbl>
      <w:tblPr>
        <w:tblW w:w="96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87"/>
        <w:gridCol w:w="1372"/>
        <w:gridCol w:w="977"/>
        <w:gridCol w:w="23"/>
        <w:gridCol w:w="247"/>
        <w:gridCol w:w="23"/>
        <w:gridCol w:w="994"/>
        <w:gridCol w:w="272"/>
        <w:gridCol w:w="8"/>
        <w:gridCol w:w="1067"/>
        <w:gridCol w:w="251"/>
        <w:gridCol w:w="27"/>
        <w:gridCol w:w="996"/>
        <w:gridCol w:w="6"/>
      </w:tblGrid>
      <w:tr w:rsidR="000965DF" w:rsidRPr="00B45847" w14:paraId="617F9A99" w14:textId="77777777" w:rsidTr="00E93FD2">
        <w:trPr>
          <w:gridAfter w:val="1"/>
          <w:wAfter w:w="3" w:type="pct"/>
          <w:trHeight w:val="420"/>
        </w:trPr>
        <w:tc>
          <w:tcPr>
            <w:tcW w:w="1755" w:type="pct"/>
          </w:tcPr>
          <w:p w14:paraId="1A753CF9" w14:textId="77777777" w:rsidR="005273B6" w:rsidRDefault="005273B6" w:rsidP="00FA5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11" w:type="pct"/>
          </w:tcPr>
          <w:p w14:paraId="1EB0DC13" w14:textId="77777777" w:rsidR="005273B6" w:rsidRPr="000E2AA7" w:rsidRDefault="005273B6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pct"/>
            <w:gridSpan w:val="5"/>
            <w:shd w:val="clear" w:color="auto" w:fill="auto"/>
          </w:tcPr>
          <w:p w14:paraId="01F7808D" w14:textId="77777777" w:rsidR="005273B6" w:rsidRPr="00B45847" w:rsidRDefault="005273B6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shd w:val="clear" w:color="auto" w:fill="auto"/>
          </w:tcPr>
          <w:p w14:paraId="0F0B44D1" w14:textId="77777777" w:rsidR="005273B6" w:rsidRPr="00B45847" w:rsidRDefault="005273B6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pct"/>
            <w:gridSpan w:val="5"/>
            <w:shd w:val="clear" w:color="auto" w:fill="auto"/>
          </w:tcPr>
          <w:p w14:paraId="3E5BC41E" w14:textId="77777777" w:rsidR="005273B6" w:rsidRPr="00B45847" w:rsidRDefault="005273B6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65DF" w:rsidRPr="00B45847" w14:paraId="7D12D77D" w14:textId="77777777" w:rsidTr="00E93FD2">
        <w:trPr>
          <w:gridAfter w:val="1"/>
          <w:wAfter w:w="3" w:type="pct"/>
          <w:trHeight w:val="420"/>
        </w:trPr>
        <w:tc>
          <w:tcPr>
            <w:tcW w:w="1755" w:type="pct"/>
          </w:tcPr>
          <w:p w14:paraId="775AC867" w14:textId="77777777" w:rsidR="00481014" w:rsidRDefault="00481014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11" w:type="pct"/>
          </w:tcPr>
          <w:p w14:paraId="70C71C0A" w14:textId="77777777" w:rsidR="00481014" w:rsidRPr="00C15FE5" w:rsidRDefault="00481014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15FE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06" w:type="pct"/>
            <w:shd w:val="clear" w:color="auto" w:fill="auto"/>
            <w:vAlign w:val="bottom"/>
          </w:tcPr>
          <w:p w14:paraId="218B98F5" w14:textId="77777777" w:rsidR="00481014" w:rsidRPr="005A6DB6" w:rsidRDefault="008645A4" w:rsidP="001E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0" w:type="pct"/>
            <w:gridSpan w:val="2"/>
            <w:shd w:val="clear" w:color="auto" w:fill="auto"/>
            <w:vAlign w:val="bottom"/>
          </w:tcPr>
          <w:p w14:paraId="0377A315" w14:textId="77777777" w:rsidR="00481014" w:rsidRPr="005A6DB6" w:rsidRDefault="00481014" w:rsidP="001E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gridSpan w:val="2"/>
            <w:shd w:val="clear" w:color="auto" w:fill="auto"/>
            <w:vAlign w:val="bottom"/>
          </w:tcPr>
          <w:p w14:paraId="1FB81953" w14:textId="77777777" w:rsidR="00481014" w:rsidRPr="005A6DB6" w:rsidRDefault="00481014" w:rsidP="001E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C67D1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74B03D92" w14:textId="77777777" w:rsidR="00481014" w:rsidRPr="005A6DB6" w:rsidRDefault="00481014" w:rsidP="001E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gridSpan w:val="2"/>
            <w:shd w:val="clear" w:color="auto" w:fill="auto"/>
            <w:vAlign w:val="bottom"/>
          </w:tcPr>
          <w:p w14:paraId="283701A0" w14:textId="77777777" w:rsidR="00481014" w:rsidRPr="005A6DB6" w:rsidRDefault="008645A4" w:rsidP="001E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0" w:type="pct"/>
            <w:vAlign w:val="bottom"/>
          </w:tcPr>
          <w:p w14:paraId="61462D11" w14:textId="77777777" w:rsidR="00481014" w:rsidRPr="005A6DB6" w:rsidRDefault="00481014" w:rsidP="001E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gridSpan w:val="2"/>
            <w:vAlign w:val="bottom"/>
          </w:tcPr>
          <w:p w14:paraId="5C3BCC20" w14:textId="77777777" w:rsidR="00481014" w:rsidRPr="005A6DB6" w:rsidRDefault="00481014" w:rsidP="001E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C67D13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D66B65" w:rsidRPr="00B45847" w14:paraId="4B7B25D7" w14:textId="77777777" w:rsidTr="00E93FD2">
        <w:trPr>
          <w:gridAfter w:val="1"/>
          <w:wAfter w:w="3" w:type="pct"/>
          <w:trHeight w:val="420"/>
        </w:trPr>
        <w:tc>
          <w:tcPr>
            <w:tcW w:w="1755" w:type="pct"/>
          </w:tcPr>
          <w:p w14:paraId="336E3C75" w14:textId="77777777" w:rsidR="00D66B65" w:rsidRDefault="00D66B65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11" w:type="pct"/>
          </w:tcPr>
          <w:p w14:paraId="271233BD" w14:textId="77777777" w:rsidR="00D66B65" w:rsidRPr="00C15FE5" w:rsidRDefault="00D66B65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0057AE55" w14:textId="77777777" w:rsidR="00D66B65" w:rsidRDefault="00D66B65" w:rsidP="001E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gridSpan w:val="2"/>
            <w:shd w:val="clear" w:color="auto" w:fill="auto"/>
            <w:vAlign w:val="bottom"/>
          </w:tcPr>
          <w:p w14:paraId="3EC7B019" w14:textId="77777777" w:rsidR="00D66B65" w:rsidRPr="005A6DB6" w:rsidRDefault="00D66B65" w:rsidP="001E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gridSpan w:val="2"/>
            <w:shd w:val="clear" w:color="auto" w:fill="auto"/>
            <w:vAlign w:val="bottom"/>
          </w:tcPr>
          <w:p w14:paraId="0DBB71EC" w14:textId="77777777" w:rsidR="00D66B65" w:rsidRDefault="00D66B65" w:rsidP="001E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6B0E2D7E" w14:textId="77777777" w:rsidR="00D66B65" w:rsidRPr="005A6DB6" w:rsidRDefault="00D66B65" w:rsidP="001E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gridSpan w:val="2"/>
            <w:shd w:val="clear" w:color="auto" w:fill="auto"/>
            <w:vAlign w:val="bottom"/>
          </w:tcPr>
          <w:p w14:paraId="19F434E9" w14:textId="77777777" w:rsidR="00D66B65" w:rsidRDefault="00D66B65" w:rsidP="001E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gridSpan w:val="3"/>
            <w:vAlign w:val="bottom"/>
          </w:tcPr>
          <w:p w14:paraId="0465ABC4" w14:textId="081D3BDD" w:rsidR="00D66B65" w:rsidRDefault="0099600C" w:rsidP="00996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66B65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122ACE" w:rsidRPr="00B45847" w14:paraId="77927855" w14:textId="77777777" w:rsidTr="00E93FD2">
        <w:trPr>
          <w:gridAfter w:val="1"/>
          <w:wAfter w:w="3" w:type="pct"/>
          <w:trHeight w:val="420"/>
        </w:trPr>
        <w:tc>
          <w:tcPr>
            <w:tcW w:w="1755" w:type="pct"/>
          </w:tcPr>
          <w:p w14:paraId="56E1DDE1" w14:textId="77777777" w:rsidR="005273B6" w:rsidRPr="00F31A4E" w:rsidRDefault="005273B6" w:rsidP="00F8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11" w:type="pct"/>
          </w:tcPr>
          <w:p w14:paraId="3209EA2A" w14:textId="77777777" w:rsidR="005273B6" w:rsidRDefault="005273B6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31" w:type="pct"/>
            <w:gridSpan w:val="11"/>
            <w:shd w:val="clear" w:color="auto" w:fill="auto"/>
            <w:vAlign w:val="bottom"/>
          </w:tcPr>
          <w:p w14:paraId="4169168A" w14:textId="77777777" w:rsidR="005273B6" w:rsidRPr="000E2AA7" w:rsidRDefault="005273B6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8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67D13" w:rsidRPr="002502D6" w14:paraId="1AD10BF2" w14:textId="77777777" w:rsidTr="00E93FD2">
        <w:trPr>
          <w:trHeight w:val="420"/>
        </w:trPr>
        <w:tc>
          <w:tcPr>
            <w:tcW w:w="1755" w:type="pct"/>
          </w:tcPr>
          <w:p w14:paraId="491F4AAA" w14:textId="77777777" w:rsidR="00C67D13" w:rsidRDefault="00C67D13" w:rsidP="0073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right="-113" w:hanging="2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ต้นทุนการผลิตงานและบริการ</w:t>
            </w:r>
          </w:p>
        </w:tc>
        <w:tc>
          <w:tcPr>
            <w:tcW w:w="711" w:type="pct"/>
            <w:vAlign w:val="bottom"/>
          </w:tcPr>
          <w:p w14:paraId="50804A47" w14:textId="77777777" w:rsidR="00C67D13" w:rsidRPr="008C1C0E" w:rsidRDefault="00C67D13" w:rsidP="0073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8" w:type="pct"/>
            <w:gridSpan w:val="2"/>
            <w:shd w:val="clear" w:color="auto" w:fill="auto"/>
            <w:vAlign w:val="bottom"/>
          </w:tcPr>
          <w:p w14:paraId="64AE5C8F" w14:textId="77777777" w:rsidR="00C67D13" w:rsidRDefault="003668D3" w:rsidP="003059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427</w:t>
            </w:r>
            <w:r w:rsidR="0060350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603506"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140" w:type="pct"/>
            <w:gridSpan w:val="2"/>
            <w:shd w:val="clear" w:color="auto" w:fill="auto"/>
            <w:vAlign w:val="bottom"/>
          </w:tcPr>
          <w:p w14:paraId="1021C0D4" w14:textId="77777777" w:rsidR="00C67D13" w:rsidRPr="00047389" w:rsidRDefault="00C67D13" w:rsidP="0073424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  <w:shd w:val="clear" w:color="auto" w:fill="auto"/>
            <w:vAlign w:val="bottom"/>
          </w:tcPr>
          <w:p w14:paraId="79EF478C" w14:textId="77777777" w:rsidR="00C67D13" w:rsidRDefault="00C67D13" w:rsidP="00AF63F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452,751</w:t>
            </w:r>
          </w:p>
        </w:tc>
        <w:tc>
          <w:tcPr>
            <w:tcW w:w="145" w:type="pct"/>
            <w:gridSpan w:val="2"/>
            <w:shd w:val="clear" w:color="auto" w:fill="auto"/>
            <w:vAlign w:val="bottom"/>
          </w:tcPr>
          <w:p w14:paraId="6B98D173" w14:textId="77777777" w:rsidR="00C67D13" w:rsidRPr="00047389" w:rsidRDefault="00C67D13" w:rsidP="0073424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60A811E6" w14:textId="2A0F0FF1" w:rsidR="00C67D13" w:rsidRDefault="0062054C" w:rsidP="00E93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22,712</w:t>
            </w:r>
          </w:p>
        </w:tc>
        <w:tc>
          <w:tcPr>
            <w:tcW w:w="144" w:type="pct"/>
            <w:gridSpan w:val="2"/>
            <w:vAlign w:val="bottom"/>
          </w:tcPr>
          <w:p w14:paraId="2AC39EC4" w14:textId="77777777" w:rsidR="00C67D13" w:rsidRPr="00047389" w:rsidRDefault="00C67D13" w:rsidP="0073424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gridSpan w:val="2"/>
            <w:vAlign w:val="bottom"/>
          </w:tcPr>
          <w:p w14:paraId="2DAE827F" w14:textId="78E2A42B" w:rsidR="0062054C" w:rsidRDefault="0062054C" w:rsidP="00620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22,956</w:t>
            </w:r>
          </w:p>
        </w:tc>
      </w:tr>
      <w:tr w:rsidR="00C67D13" w:rsidRPr="008B47D3" w14:paraId="41A45297" w14:textId="77777777" w:rsidTr="00E93FD2">
        <w:trPr>
          <w:trHeight w:val="420"/>
        </w:trPr>
        <w:tc>
          <w:tcPr>
            <w:tcW w:w="1755" w:type="pct"/>
          </w:tcPr>
          <w:p w14:paraId="60C3F32B" w14:textId="464E3528" w:rsidR="00FA14D6" w:rsidRDefault="00C67D13" w:rsidP="00DA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right="-113" w:hanging="2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8C1C0E">
              <w:rPr>
                <w:rFonts w:ascii="Angsana New" w:hAnsi="Angsana New"/>
                <w:sz w:val="30"/>
                <w:szCs w:val="30"/>
                <w:cs/>
              </w:rPr>
              <w:t>สำเร็จรูป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14:paraId="5854918F" w14:textId="77777777" w:rsidR="00C67D13" w:rsidRPr="008C1C0E" w:rsidRDefault="00FA14D6" w:rsidP="00DA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right="-113" w:hanging="2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C67D13">
              <w:rPr>
                <w:rFonts w:ascii="Angsana New" w:hAnsi="Angsana New" w:hint="cs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711" w:type="pct"/>
            <w:vAlign w:val="bottom"/>
          </w:tcPr>
          <w:p w14:paraId="3F610C17" w14:textId="77777777" w:rsidR="00C67D13" w:rsidRPr="008C1C0E" w:rsidRDefault="00C67D13" w:rsidP="00DA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8" w:type="pct"/>
            <w:gridSpan w:val="2"/>
            <w:shd w:val="clear" w:color="auto" w:fill="auto"/>
            <w:vAlign w:val="bottom"/>
          </w:tcPr>
          <w:p w14:paraId="0919B2D7" w14:textId="77777777" w:rsidR="00C67D13" w:rsidRPr="00047389" w:rsidRDefault="00603506" w:rsidP="007C7ED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spacing w:line="240" w:lineRule="auto"/>
              <w:ind w:left="0" w:right="-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05968">
              <w:rPr>
                <w:rFonts w:ascii="Angsana New" w:hAnsi="Angsana New"/>
                <w:sz w:val="30"/>
                <w:szCs w:val="30"/>
              </w:rPr>
              <w:t>239,651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0" w:type="pct"/>
            <w:gridSpan w:val="2"/>
            <w:shd w:val="clear" w:color="auto" w:fill="auto"/>
            <w:vAlign w:val="bottom"/>
          </w:tcPr>
          <w:p w14:paraId="39EE8579" w14:textId="77777777" w:rsidR="00C67D13" w:rsidRPr="00047389" w:rsidRDefault="00C67D13" w:rsidP="00DA249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  <w:shd w:val="clear" w:color="auto" w:fill="auto"/>
            <w:vAlign w:val="bottom"/>
          </w:tcPr>
          <w:p w14:paraId="0E83429C" w14:textId="77777777" w:rsidR="00C67D13" w:rsidRPr="00047389" w:rsidRDefault="00C67D13" w:rsidP="003059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0" w:right="-5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E1ECC">
              <w:rPr>
                <w:rFonts w:ascii="Angsana New" w:hAnsi="Angsana New"/>
                <w:sz w:val="30"/>
                <w:szCs w:val="30"/>
              </w:rPr>
              <w:t>22,</w:t>
            </w:r>
            <w:r w:rsidR="00305968">
              <w:rPr>
                <w:rFonts w:ascii="Angsana New" w:hAnsi="Angsana New"/>
                <w:sz w:val="30"/>
                <w:szCs w:val="30"/>
              </w:rPr>
              <w:t>665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  <w:shd w:val="clear" w:color="auto" w:fill="auto"/>
            <w:vAlign w:val="bottom"/>
          </w:tcPr>
          <w:p w14:paraId="5C9F115E" w14:textId="77777777" w:rsidR="00C67D13" w:rsidRPr="00047389" w:rsidRDefault="00C67D13" w:rsidP="008B47D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  <w:tab w:val="decimal" w:pos="873"/>
              </w:tabs>
              <w:spacing w:line="240" w:lineRule="auto"/>
              <w:ind w:left="0" w:right="-5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5D6A33EA" w14:textId="77777777" w:rsidR="00C67D13" w:rsidRPr="00047389" w:rsidRDefault="00A81F71" w:rsidP="00E93FD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(15,642</w:t>
            </w:r>
            <w:r w:rsidR="0060350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gridSpan w:val="2"/>
            <w:vAlign w:val="bottom"/>
          </w:tcPr>
          <w:p w14:paraId="4E568002" w14:textId="77777777" w:rsidR="00C67D13" w:rsidRPr="00047389" w:rsidRDefault="00C67D13" w:rsidP="00DA249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gridSpan w:val="2"/>
            <w:vAlign w:val="bottom"/>
          </w:tcPr>
          <w:p w14:paraId="6779AB0F" w14:textId="77777777" w:rsidR="00C67D13" w:rsidRPr="00047389" w:rsidRDefault="00C67D13" w:rsidP="008B47D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0" w:right="-5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(43,492)</w:t>
            </w:r>
          </w:p>
        </w:tc>
      </w:tr>
      <w:tr w:rsidR="00C67D13" w:rsidRPr="00B45847" w14:paraId="42647FB7" w14:textId="77777777" w:rsidTr="00E93FD2">
        <w:trPr>
          <w:trHeight w:val="420"/>
        </w:trPr>
        <w:tc>
          <w:tcPr>
            <w:tcW w:w="1755" w:type="pct"/>
          </w:tcPr>
          <w:p w14:paraId="58013329" w14:textId="77777777" w:rsidR="00C67D13" w:rsidRPr="008C1C0E" w:rsidRDefault="00C67D13" w:rsidP="0073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C1C0E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711" w:type="pct"/>
            <w:vAlign w:val="bottom"/>
          </w:tcPr>
          <w:p w14:paraId="41149099" w14:textId="77777777" w:rsidR="00C67D13" w:rsidRPr="008C1C0E" w:rsidRDefault="00C67D13" w:rsidP="0073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8" w:type="pct"/>
            <w:gridSpan w:val="2"/>
            <w:shd w:val="clear" w:color="auto" w:fill="auto"/>
            <w:vAlign w:val="bottom"/>
          </w:tcPr>
          <w:p w14:paraId="4CFC1C37" w14:textId="77777777" w:rsidR="00C67D13" w:rsidRPr="00047389" w:rsidRDefault="00603506" w:rsidP="0012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137,513</w:t>
            </w:r>
          </w:p>
        </w:tc>
        <w:tc>
          <w:tcPr>
            <w:tcW w:w="140" w:type="pct"/>
            <w:gridSpan w:val="2"/>
            <w:shd w:val="clear" w:color="auto" w:fill="auto"/>
            <w:vAlign w:val="bottom"/>
          </w:tcPr>
          <w:p w14:paraId="7ED353A0" w14:textId="77777777" w:rsidR="00C67D13" w:rsidRPr="00047389" w:rsidRDefault="00C67D13" w:rsidP="00734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  <w:shd w:val="clear" w:color="auto" w:fill="auto"/>
            <w:vAlign w:val="bottom"/>
          </w:tcPr>
          <w:p w14:paraId="0C3C25AD" w14:textId="77777777" w:rsidR="00C67D13" w:rsidRPr="00047389" w:rsidRDefault="00C67D13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188,420</w:t>
            </w:r>
          </w:p>
        </w:tc>
        <w:tc>
          <w:tcPr>
            <w:tcW w:w="145" w:type="pct"/>
            <w:gridSpan w:val="2"/>
            <w:shd w:val="clear" w:color="auto" w:fill="auto"/>
            <w:vAlign w:val="bottom"/>
          </w:tcPr>
          <w:p w14:paraId="7A7E1DC2" w14:textId="77777777" w:rsidR="00C67D13" w:rsidRPr="00047389" w:rsidRDefault="00C67D13" w:rsidP="00734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5348995B" w14:textId="77777777" w:rsidR="00C67D13" w:rsidRPr="00047389" w:rsidRDefault="00603506" w:rsidP="00E93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73,383</w:t>
            </w:r>
          </w:p>
        </w:tc>
        <w:tc>
          <w:tcPr>
            <w:tcW w:w="144" w:type="pct"/>
            <w:gridSpan w:val="2"/>
            <w:vAlign w:val="bottom"/>
          </w:tcPr>
          <w:p w14:paraId="233017E5" w14:textId="77777777" w:rsidR="00C67D13" w:rsidRPr="00047389" w:rsidRDefault="00C67D13" w:rsidP="00734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gridSpan w:val="2"/>
            <w:vAlign w:val="bottom"/>
          </w:tcPr>
          <w:p w14:paraId="07116BE2" w14:textId="77777777" w:rsidR="00C67D13" w:rsidRPr="00047389" w:rsidRDefault="00C67D13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101,099</w:t>
            </w:r>
          </w:p>
        </w:tc>
      </w:tr>
      <w:tr w:rsidR="00C67D13" w:rsidRPr="00B45847" w14:paraId="4982316E" w14:textId="77777777" w:rsidTr="00E93FD2">
        <w:trPr>
          <w:trHeight w:val="420"/>
        </w:trPr>
        <w:tc>
          <w:tcPr>
            <w:tcW w:w="1755" w:type="pct"/>
          </w:tcPr>
          <w:p w14:paraId="24845551" w14:textId="77777777" w:rsidR="00C67D13" w:rsidRPr="008C1C0E" w:rsidRDefault="00C67D13" w:rsidP="00F24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C1C0E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711" w:type="pct"/>
            <w:vAlign w:val="bottom"/>
          </w:tcPr>
          <w:p w14:paraId="03C9C2FF" w14:textId="77777777" w:rsidR="00C67D13" w:rsidRPr="008C1C0E" w:rsidRDefault="00C67D13" w:rsidP="00F24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8" w:type="pct"/>
            <w:gridSpan w:val="2"/>
            <w:shd w:val="clear" w:color="auto" w:fill="auto"/>
            <w:vAlign w:val="bottom"/>
          </w:tcPr>
          <w:p w14:paraId="6E4A5772" w14:textId="77777777" w:rsidR="00C67D13" w:rsidRPr="00660E1B" w:rsidRDefault="00603506" w:rsidP="0012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0E1B">
              <w:rPr>
                <w:rFonts w:ascii="Angsana New" w:hAnsi="Angsana New"/>
                <w:sz w:val="30"/>
                <w:szCs w:val="30"/>
              </w:rPr>
              <w:t>188,515</w:t>
            </w:r>
          </w:p>
        </w:tc>
        <w:tc>
          <w:tcPr>
            <w:tcW w:w="140" w:type="pct"/>
            <w:gridSpan w:val="2"/>
            <w:shd w:val="clear" w:color="auto" w:fill="auto"/>
            <w:vAlign w:val="bottom"/>
          </w:tcPr>
          <w:p w14:paraId="3509B410" w14:textId="77777777" w:rsidR="00C67D13" w:rsidRPr="00047389" w:rsidRDefault="00C67D13" w:rsidP="00F24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  <w:shd w:val="clear" w:color="auto" w:fill="auto"/>
            <w:vAlign w:val="bottom"/>
          </w:tcPr>
          <w:p w14:paraId="504DA932" w14:textId="77777777" w:rsidR="00C67D13" w:rsidRDefault="00C67D13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166,781</w:t>
            </w:r>
          </w:p>
        </w:tc>
        <w:tc>
          <w:tcPr>
            <w:tcW w:w="145" w:type="pct"/>
            <w:gridSpan w:val="2"/>
            <w:shd w:val="clear" w:color="auto" w:fill="auto"/>
            <w:vAlign w:val="bottom"/>
          </w:tcPr>
          <w:p w14:paraId="4E60C5C5" w14:textId="77777777" w:rsidR="00C67D13" w:rsidRPr="00047389" w:rsidRDefault="00C67D13" w:rsidP="00F24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718FF1E7" w14:textId="77777777" w:rsidR="00C67D13" w:rsidRDefault="00603506" w:rsidP="00E93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5,628</w:t>
            </w:r>
          </w:p>
        </w:tc>
        <w:tc>
          <w:tcPr>
            <w:tcW w:w="144" w:type="pct"/>
            <w:gridSpan w:val="2"/>
            <w:vAlign w:val="bottom"/>
          </w:tcPr>
          <w:p w14:paraId="3A4014DE" w14:textId="77777777" w:rsidR="00C67D13" w:rsidRPr="00047389" w:rsidRDefault="00C67D13" w:rsidP="00F24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gridSpan w:val="2"/>
            <w:vAlign w:val="bottom"/>
          </w:tcPr>
          <w:p w14:paraId="476D5C7E" w14:textId="77777777" w:rsidR="00C67D13" w:rsidRDefault="00C67D13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9,936</w:t>
            </w:r>
          </w:p>
        </w:tc>
      </w:tr>
      <w:tr w:rsidR="002C52C2" w:rsidRPr="00B45847" w14:paraId="5E1E1D09" w14:textId="77777777" w:rsidTr="00E93FD2">
        <w:trPr>
          <w:trHeight w:val="420"/>
        </w:trPr>
        <w:tc>
          <w:tcPr>
            <w:tcW w:w="1755" w:type="pct"/>
          </w:tcPr>
          <w:p w14:paraId="22AF12C4" w14:textId="77777777" w:rsidR="002C52C2" w:rsidRPr="008C1C0E" w:rsidRDefault="002C52C2" w:rsidP="00F24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ค่าใช้จ่ายในการให้บริการอื่น</w:t>
            </w:r>
          </w:p>
        </w:tc>
        <w:tc>
          <w:tcPr>
            <w:tcW w:w="711" w:type="pct"/>
            <w:vAlign w:val="bottom"/>
          </w:tcPr>
          <w:p w14:paraId="316FBFD2" w14:textId="77777777" w:rsidR="002C52C2" w:rsidRPr="008C1C0E" w:rsidRDefault="002C52C2" w:rsidP="00F24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8" w:type="pct"/>
            <w:gridSpan w:val="2"/>
            <w:shd w:val="clear" w:color="auto" w:fill="auto"/>
            <w:vAlign w:val="bottom"/>
          </w:tcPr>
          <w:p w14:paraId="271EB43B" w14:textId="77777777" w:rsidR="002C52C2" w:rsidRPr="00660E1B" w:rsidRDefault="002C52C2" w:rsidP="0012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84,575</w:t>
            </w:r>
          </w:p>
        </w:tc>
        <w:tc>
          <w:tcPr>
            <w:tcW w:w="140" w:type="pct"/>
            <w:gridSpan w:val="2"/>
            <w:shd w:val="clear" w:color="auto" w:fill="auto"/>
            <w:vAlign w:val="bottom"/>
          </w:tcPr>
          <w:p w14:paraId="5FF50636" w14:textId="77777777" w:rsidR="002C52C2" w:rsidRPr="00047389" w:rsidRDefault="002C52C2" w:rsidP="00F24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  <w:shd w:val="clear" w:color="auto" w:fill="auto"/>
            <w:vAlign w:val="bottom"/>
          </w:tcPr>
          <w:p w14:paraId="55FC2A18" w14:textId="77777777" w:rsidR="002C52C2" w:rsidRDefault="002C52C2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91,699</w:t>
            </w:r>
          </w:p>
        </w:tc>
        <w:tc>
          <w:tcPr>
            <w:tcW w:w="145" w:type="pct"/>
            <w:gridSpan w:val="2"/>
            <w:shd w:val="clear" w:color="auto" w:fill="auto"/>
            <w:vAlign w:val="bottom"/>
          </w:tcPr>
          <w:p w14:paraId="45E7CAD0" w14:textId="77777777" w:rsidR="002C52C2" w:rsidRPr="00047389" w:rsidRDefault="002C52C2" w:rsidP="00F24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685C5D36" w14:textId="77777777" w:rsidR="002C52C2" w:rsidRDefault="002C52C2" w:rsidP="00E93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20,888</w:t>
            </w:r>
          </w:p>
        </w:tc>
        <w:tc>
          <w:tcPr>
            <w:tcW w:w="144" w:type="pct"/>
            <w:gridSpan w:val="2"/>
            <w:vAlign w:val="bottom"/>
          </w:tcPr>
          <w:p w14:paraId="3A70BDAE" w14:textId="77777777" w:rsidR="002C52C2" w:rsidRPr="00047389" w:rsidRDefault="002C52C2" w:rsidP="00F24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gridSpan w:val="2"/>
            <w:vAlign w:val="bottom"/>
          </w:tcPr>
          <w:p w14:paraId="1229869E" w14:textId="77777777" w:rsidR="002C52C2" w:rsidRDefault="002C52C2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14,014</w:t>
            </w:r>
          </w:p>
        </w:tc>
      </w:tr>
      <w:tr w:rsidR="00C67D13" w:rsidRPr="00B45847" w14:paraId="236FB74F" w14:textId="77777777" w:rsidTr="00E93FD2">
        <w:trPr>
          <w:trHeight w:val="420"/>
        </w:trPr>
        <w:tc>
          <w:tcPr>
            <w:tcW w:w="1755" w:type="pct"/>
          </w:tcPr>
          <w:p w14:paraId="444CC09B" w14:textId="77777777" w:rsidR="00C67D13" w:rsidRPr="008C1C0E" w:rsidRDefault="00C67D13" w:rsidP="005C2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C1C0E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บริหาร</w:t>
            </w:r>
          </w:p>
        </w:tc>
        <w:tc>
          <w:tcPr>
            <w:tcW w:w="711" w:type="pct"/>
            <w:vAlign w:val="bottom"/>
          </w:tcPr>
          <w:p w14:paraId="4F85C815" w14:textId="77777777" w:rsidR="00C67D13" w:rsidRPr="008C1C0E" w:rsidRDefault="00C67D13" w:rsidP="00F24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 w:rsidR="004D1D1D"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18" w:type="pct"/>
            <w:gridSpan w:val="2"/>
            <w:shd w:val="clear" w:color="auto" w:fill="auto"/>
            <w:vAlign w:val="bottom"/>
          </w:tcPr>
          <w:p w14:paraId="5A59BC4C" w14:textId="77777777" w:rsidR="00C67D13" w:rsidRPr="00660E1B" w:rsidRDefault="008F6A6D" w:rsidP="008F6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</w:t>
            </w:r>
            <w:r w:rsidR="00BD534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659</w:t>
            </w:r>
          </w:p>
        </w:tc>
        <w:tc>
          <w:tcPr>
            <w:tcW w:w="140" w:type="pct"/>
            <w:gridSpan w:val="2"/>
            <w:shd w:val="clear" w:color="auto" w:fill="auto"/>
            <w:vAlign w:val="bottom"/>
          </w:tcPr>
          <w:p w14:paraId="3F999450" w14:textId="77777777" w:rsidR="00C67D13" w:rsidRPr="00047389" w:rsidRDefault="00C67D13" w:rsidP="00F24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  <w:shd w:val="clear" w:color="auto" w:fill="auto"/>
            <w:vAlign w:val="bottom"/>
          </w:tcPr>
          <w:p w14:paraId="01DB9FB3" w14:textId="77777777" w:rsidR="00C67D13" w:rsidRDefault="00C67D13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260,490</w:t>
            </w:r>
          </w:p>
        </w:tc>
        <w:tc>
          <w:tcPr>
            <w:tcW w:w="145" w:type="pct"/>
            <w:gridSpan w:val="2"/>
            <w:shd w:val="clear" w:color="auto" w:fill="auto"/>
            <w:vAlign w:val="bottom"/>
          </w:tcPr>
          <w:p w14:paraId="618A5950" w14:textId="77777777" w:rsidR="00C67D13" w:rsidRPr="00047389" w:rsidRDefault="00C67D13" w:rsidP="00F24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13913041" w14:textId="77777777" w:rsidR="00C67D13" w:rsidRDefault="008F6A6D" w:rsidP="00E93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</w:t>
            </w:r>
            <w:r w:rsidR="00BD534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C75132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44" w:type="pct"/>
            <w:gridSpan w:val="2"/>
            <w:vAlign w:val="bottom"/>
          </w:tcPr>
          <w:p w14:paraId="43F4DE18" w14:textId="77777777" w:rsidR="00C67D13" w:rsidRPr="00047389" w:rsidRDefault="00C67D13" w:rsidP="00F24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gridSpan w:val="2"/>
            <w:vAlign w:val="bottom"/>
          </w:tcPr>
          <w:p w14:paraId="23F90634" w14:textId="77777777" w:rsidR="00C67D13" w:rsidRDefault="00C67D13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189,177</w:t>
            </w:r>
          </w:p>
        </w:tc>
      </w:tr>
      <w:tr w:rsidR="00C67D13" w:rsidRPr="00B45847" w14:paraId="449CCACD" w14:textId="77777777" w:rsidTr="00E93FD2">
        <w:trPr>
          <w:trHeight w:val="420"/>
        </w:trPr>
        <w:tc>
          <w:tcPr>
            <w:tcW w:w="1755" w:type="pct"/>
          </w:tcPr>
          <w:p w14:paraId="0FD810F1" w14:textId="77777777" w:rsidR="00C67D13" w:rsidRPr="00C2730D" w:rsidRDefault="00C67D13" w:rsidP="00F24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3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2730D">
              <w:rPr>
                <w:rFonts w:ascii="Angsana New" w:hAnsi="Angsana New"/>
                <w:spacing w:val="-4"/>
                <w:sz w:val="30"/>
                <w:szCs w:val="30"/>
                <w:cs/>
              </w:rPr>
              <w:t>ค่าใช้จ่ายในการจัดจำหน่ายและการตลาด</w:t>
            </w:r>
          </w:p>
        </w:tc>
        <w:tc>
          <w:tcPr>
            <w:tcW w:w="711" w:type="pct"/>
            <w:vAlign w:val="bottom"/>
          </w:tcPr>
          <w:p w14:paraId="6F0EACB6" w14:textId="77777777" w:rsidR="00C67D13" w:rsidRPr="008C1C0E" w:rsidRDefault="00C67D13" w:rsidP="00F24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 w:rsidR="004D1D1D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518" w:type="pct"/>
            <w:gridSpan w:val="2"/>
            <w:shd w:val="clear" w:color="auto" w:fill="auto"/>
            <w:vAlign w:val="bottom"/>
          </w:tcPr>
          <w:p w14:paraId="2104C70B" w14:textId="77777777" w:rsidR="00C67D13" w:rsidRPr="00660E1B" w:rsidRDefault="00603506" w:rsidP="0012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0E1B">
              <w:rPr>
                <w:rFonts w:ascii="Angsana New" w:hAnsi="Angsana New"/>
                <w:sz w:val="30"/>
                <w:szCs w:val="30"/>
              </w:rPr>
              <w:t>122,754</w:t>
            </w:r>
          </w:p>
        </w:tc>
        <w:tc>
          <w:tcPr>
            <w:tcW w:w="140" w:type="pct"/>
            <w:gridSpan w:val="2"/>
            <w:shd w:val="clear" w:color="auto" w:fill="auto"/>
            <w:vAlign w:val="bottom"/>
          </w:tcPr>
          <w:p w14:paraId="4F54AD76" w14:textId="77777777" w:rsidR="00C67D13" w:rsidRPr="00047389" w:rsidRDefault="00C67D13" w:rsidP="00F24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  <w:shd w:val="clear" w:color="auto" w:fill="auto"/>
            <w:vAlign w:val="bottom"/>
          </w:tcPr>
          <w:p w14:paraId="7E8F781B" w14:textId="77777777" w:rsidR="00C67D13" w:rsidRDefault="00C67D13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98,863</w:t>
            </w:r>
          </w:p>
        </w:tc>
        <w:tc>
          <w:tcPr>
            <w:tcW w:w="145" w:type="pct"/>
            <w:gridSpan w:val="2"/>
            <w:shd w:val="clear" w:color="auto" w:fill="auto"/>
            <w:vAlign w:val="bottom"/>
          </w:tcPr>
          <w:p w14:paraId="60FFA7C1" w14:textId="77777777" w:rsidR="00C67D13" w:rsidRPr="00047389" w:rsidRDefault="00C67D13" w:rsidP="00F24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4AD3925F" w14:textId="77777777" w:rsidR="00C67D13" w:rsidRDefault="00603506" w:rsidP="00E93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35,998</w:t>
            </w:r>
          </w:p>
        </w:tc>
        <w:tc>
          <w:tcPr>
            <w:tcW w:w="144" w:type="pct"/>
            <w:gridSpan w:val="2"/>
            <w:vAlign w:val="bottom"/>
          </w:tcPr>
          <w:p w14:paraId="31A318A2" w14:textId="77777777" w:rsidR="00C67D13" w:rsidRPr="00047389" w:rsidRDefault="00C67D13" w:rsidP="00F24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gridSpan w:val="2"/>
            <w:vAlign w:val="bottom"/>
          </w:tcPr>
          <w:p w14:paraId="58F4DBB0" w14:textId="77777777" w:rsidR="00C67D13" w:rsidRDefault="00C67D13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32</w:t>
            </w:r>
            <w:r>
              <w:rPr>
                <w:rFonts w:ascii="Angsana New" w:hAnsi="Angsana New"/>
                <w:sz w:val="30"/>
                <w:szCs w:val="30"/>
              </w:rPr>
              <w:t>,813</w:t>
            </w:r>
          </w:p>
        </w:tc>
      </w:tr>
      <w:tr w:rsidR="00C67D13" w:rsidRPr="00B45847" w14:paraId="6D18EC9F" w14:textId="77777777" w:rsidTr="00E93FD2">
        <w:trPr>
          <w:trHeight w:val="420"/>
        </w:trPr>
        <w:tc>
          <w:tcPr>
            <w:tcW w:w="1755" w:type="pct"/>
          </w:tcPr>
          <w:p w14:paraId="4E1CE879" w14:textId="77777777" w:rsidR="00C67D13" w:rsidRPr="00567C89" w:rsidRDefault="00C67D13" w:rsidP="00F24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67C89">
              <w:rPr>
                <w:rFonts w:ascii="Angsana New" w:hAnsi="Angsana New"/>
                <w:spacing w:val="-4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711" w:type="pct"/>
            <w:vAlign w:val="bottom"/>
          </w:tcPr>
          <w:p w14:paraId="460F472B" w14:textId="77777777" w:rsidR="00C67D13" w:rsidRPr="008C1C0E" w:rsidRDefault="00C67D13" w:rsidP="003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 w:rsidR="004D1D1D"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518" w:type="pct"/>
            <w:gridSpan w:val="2"/>
            <w:shd w:val="clear" w:color="auto" w:fill="auto"/>
            <w:vAlign w:val="bottom"/>
          </w:tcPr>
          <w:p w14:paraId="532A14F6" w14:textId="77777777" w:rsidR="00C67D13" w:rsidRPr="00660E1B" w:rsidRDefault="00DD31A7" w:rsidP="0012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0E1B">
              <w:rPr>
                <w:rFonts w:ascii="Angsana New" w:hAnsi="Angsana New"/>
                <w:sz w:val="30"/>
                <w:szCs w:val="30"/>
              </w:rPr>
              <w:t>893,517</w:t>
            </w:r>
          </w:p>
        </w:tc>
        <w:tc>
          <w:tcPr>
            <w:tcW w:w="140" w:type="pct"/>
            <w:gridSpan w:val="2"/>
            <w:shd w:val="clear" w:color="auto" w:fill="auto"/>
            <w:vAlign w:val="bottom"/>
          </w:tcPr>
          <w:p w14:paraId="10730121" w14:textId="77777777" w:rsidR="00C67D13" w:rsidRPr="00047389" w:rsidRDefault="00C67D13" w:rsidP="00F24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  <w:shd w:val="clear" w:color="auto" w:fill="auto"/>
            <w:vAlign w:val="bottom"/>
          </w:tcPr>
          <w:p w14:paraId="26FF07B6" w14:textId="77777777" w:rsidR="00C67D13" w:rsidRDefault="00C67D13" w:rsidP="00C67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1,056,423</w:t>
            </w:r>
          </w:p>
        </w:tc>
        <w:tc>
          <w:tcPr>
            <w:tcW w:w="145" w:type="pct"/>
            <w:gridSpan w:val="2"/>
            <w:shd w:val="clear" w:color="auto" w:fill="auto"/>
            <w:vAlign w:val="bottom"/>
          </w:tcPr>
          <w:p w14:paraId="20D797DA" w14:textId="77777777" w:rsidR="00C67D13" w:rsidRPr="00047389" w:rsidRDefault="00C67D13" w:rsidP="00F24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09E94BA8" w14:textId="77777777" w:rsidR="00C67D13" w:rsidRDefault="00DD31A7" w:rsidP="00E93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252,945</w:t>
            </w:r>
          </w:p>
        </w:tc>
        <w:tc>
          <w:tcPr>
            <w:tcW w:w="144" w:type="pct"/>
            <w:gridSpan w:val="2"/>
            <w:vAlign w:val="bottom"/>
          </w:tcPr>
          <w:p w14:paraId="56082E1E" w14:textId="77777777" w:rsidR="00C67D13" w:rsidRPr="00047389" w:rsidRDefault="00C67D13" w:rsidP="00F24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gridSpan w:val="2"/>
            <w:vAlign w:val="bottom"/>
          </w:tcPr>
          <w:p w14:paraId="12DE16AF" w14:textId="77777777" w:rsidR="00C67D13" w:rsidRDefault="00C67D13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307,608</w:t>
            </w:r>
          </w:p>
        </w:tc>
      </w:tr>
      <w:tr w:rsidR="00C67D13" w:rsidRPr="00B45847" w14:paraId="3853EA05" w14:textId="77777777" w:rsidTr="00E93FD2">
        <w:trPr>
          <w:trHeight w:val="420"/>
        </w:trPr>
        <w:tc>
          <w:tcPr>
            <w:tcW w:w="1755" w:type="pct"/>
          </w:tcPr>
          <w:p w14:paraId="703A80AD" w14:textId="77777777" w:rsidR="00C67D13" w:rsidRPr="00567C89" w:rsidRDefault="00C67D13" w:rsidP="00F24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67C89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711" w:type="pct"/>
            <w:vAlign w:val="bottom"/>
          </w:tcPr>
          <w:p w14:paraId="0F6762DD" w14:textId="77777777" w:rsidR="00C67D13" w:rsidRPr="00397BFE" w:rsidRDefault="004D1D1D" w:rsidP="00F24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19, 20, 21</w:t>
            </w:r>
            <w:r w:rsidR="00732DD8">
              <w:rPr>
                <w:rFonts w:ascii="Angsana New" w:hAnsi="Angsana New"/>
                <w:i/>
                <w:iCs/>
                <w:sz w:val="30"/>
                <w:szCs w:val="30"/>
              </w:rPr>
              <w:t>, 2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518" w:type="pct"/>
            <w:gridSpan w:val="2"/>
            <w:shd w:val="clear" w:color="auto" w:fill="auto"/>
            <w:vAlign w:val="bottom"/>
          </w:tcPr>
          <w:p w14:paraId="0C486F10" w14:textId="77777777" w:rsidR="00C67D13" w:rsidRPr="00660E1B" w:rsidRDefault="008F6A6D" w:rsidP="008F6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471</w:t>
            </w:r>
            <w:r w:rsidR="00660E1B" w:rsidRPr="00660E1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524</w:t>
            </w:r>
          </w:p>
        </w:tc>
        <w:tc>
          <w:tcPr>
            <w:tcW w:w="140" w:type="pct"/>
            <w:gridSpan w:val="2"/>
            <w:shd w:val="clear" w:color="auto" w:fill="auto"/>
            <w:vAlign w:val="bottom"/>
          </w:tcPr>
          <w:p w14:paraId="51D963D2" w14:textId="77777777" w:rsidR="00C67D13" w:rsidRPr="00397BFE" w:rsidRDefault="00C67D13" w:rsidP="00F24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  <w:shd w:val="clear" w:color="auto" w:fill="auto"/>
            <w:vAlign w:val="bottom"/>
          </w:tcPr>
          <w:p w14:paraId="1BD7532C" w14:textId="77777777" w:rsidR="00C67D13" w:rsidRPr="00397BFE" w:rsidRDefault="00C67D13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518,92</w:t>
            </w:r>
            <w:r w:rsidR="00AA0D0F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45" w:type="pct"/>
            <w:gridSpan w:val="2"/>
            <w:shd w:val="clear" w:color="auto" w:fill="auto"/>
            <w:vAlign w:val="bottom"/>
          </w:tcPr>
          <w:p w14:paraId="2E9E7755" w14:textId="77777777" w:rsidR="00C67D13" w:rsidRPr="00564D03" w:rsidRDefault="00C67D13" w:rsidP="00F24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1054C223" w14:textId="77777777" w:rsidR="00C67D13" w:rsidRPr="009F47A1" w:rsidRDefault="00603506" w:rsidP="00E93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47,538</w:t>
            </w:r>
          </w:p>
        </w:tc>
        <w:tc>
          <w:tcPr>
            <w:tcW w:w="144" w:type="pct"/>
            <w:gridSpan w:val="2"/>
            <w:vAlign w:val="bottom"/>
          </w:tcPr>
          <w:p w14:paraId="1EA86C6B" w14:textId="77777777" w:rsidR="00C67D13" w:rsidRPr="009F47A1" w:rsidRDefault="00C67D13" w:rsidP="00F24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gridSpan w:val="2"/>
            <w:vAlign w:val="bottom"/>
          </w:tcPr>
          <w:p w14:paraId="3E540516" w14:textId="77777777" w:rsidR="00C67D13" w:rsidRPr="009F47A1" w:rsidRDefault="0070292E" w:rsidP="00702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C67D1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116</w:t>
            </w:r>
          </w:p>
        </w:tc>
      </w:tr>
      <w:tr w:rsidR="008F6A6D" w:rsidRPr="00B45847" w14:paraId="4C8B4326" w14:textId="77777777" w:rsidTr="00E93FD2">
        <w:trPr>
          <w:trHeight w:val="420"/>
        </w:trPr>
        <w:tc>
          <w:tcPr>
            <w:tcW w:w="1755" w:type="pct"/>
          </w:tcPr>
          <w:p w14:paraId="0645912B" w14:textId="77777777" w:rsidR="008F6A6D" w:rsidRPr="00567C89" w:rsidRDefault="00C75132" w:rsidP="00F24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หนี้สูญและ</w:t>
            </w:r>
            <w:r w:rsidR="00DC660B" w:rsidRPr="006E13B1">
              <w:rPr>
                <w:rFonts w:ascii="Angsana New" w:hAnsi="Angsana New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711" w:type="pct"/>
            <w:vAlign w:val="bottom"/>
          </w:tcPr>
          <w:p w14:paraId="35DEDFCF" w14:textId="77777777" w:rsidR="008F6A6D" w:rsidRDefault="00A82F5F" w:rsidP="00F24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3</w:t>
            </w:r>
            <w:r w:rsidR="004D1D1D"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18" w:type="pct"/>
            <w:gridSpan w:val="2"/>
            <w:shd w:val="clear" w:color="auto" w:fill="auto"/>
            <w:vAlign w:val="bottom"/>
          </w:tcPr>
          <w:p w14:paraId="423CE316" w14:textId="2E2FE938" w:rsidR="008F6A6D" w:rsidRDefault="008A2794" w:rsidP="00702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2,647</w:t>
            </w:r>
          </w:p>
        </w:tc>
        <w:tc>
          <w:tcPr>
            <w:tcW w:w="140" w:type="pct"/>
            <w:gridSpan w:val="2"/>
            <w:shd w:val="clear" w:color="auto" w:fill="auto"/>
            <w:vAlign w:val="bottom"/>
          </w:tcPr>
          <w:p w14:paraId="34E0A97F" w14:textId="77777777" w:rsidR="008F6A6D" w:rsidRPr="00397BFE" w:rsidRDefault="008F6A6D" w:rsidP="00F24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  <w:shd w:val="clear" w:color="auto" w:fill="auto"/>
            <w:vAlign w:val="bottom"/>
          </w:tcPr>
          <w:p w14:paraId="29D33332" w14:textId="77777777" w:rsidR="008F6A6D" w:rsidRDefault="00C75132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680</w:t>
            </w:r>
          </w:p>
        </w:tc>
        <w:tc>
          <w:tcPr>
            <w:tcW w:w="145" w:type="pct"/>
            <w:gridSpan w:val="2"/>
            <w:shd w:val="clear" w:color="auto" w:fill="auto"/>
            <w:vAlign w:val="bottom"/>
          </w:tcPr>
          <w:p w14:paraId="265FD8A3" w14:textId="77777777" w:rsidR="008F6A6D" w:rsidRPr="00564D03" w:rsidRDefault="008F6A6D" w:rsidP="00F24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4606A607" w14:textId="5AD32116" w:rsidR="008F6A6D" w:rsidRDefault="00067B5B" w:rsidP="00E93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820</w:t>
            </w:r>
            <w:r w:rsidR="00C7513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870</w:t>
            </w:r>
          </w:p>
        </w:tc>
        <w:tc>
          <w:tcPr>
            <w:tcW w:w="144" w:type="pct"/>
            <w:gridSpan w:val="2"/>
            <w:vAlign w:val="bottom"/>
          </w:tcPr>
          <w:p w14:paraId="081C38F5" w14:textId="77777777" w:rsidR="008F6A6D" w:rsidRPr="009F47A1" w:rsidRDefault="008F6A6D" w:rsidP="00F24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gridSpan w:val="2"/>
            <w:vAlign w:val="bottom"/>
          </w:tcPr>
          <w:p w14:paraId="3DC1BD63" w14:textId="77777777" w:rsidR="008F6A6D" w:rsidRDefault="006E13B1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3,325</w:t>
            </w:r>
          </w:p>
        </w:tc>
      </w:tr>
      <w:tr w:rsidR="00C67D13" w:rsidRPr="00B45847" w14:paraId="426EC6A1" w14:textId="77777777" w:rsidTr="00E93FD2">
        <w:trPr>
          <w:trHeight w:val="420"/>
        </w:trPr>
        <w:tc>
          <w:tcPr>
            <w:tcW w:w="1755" w:type="pct"/>
            <w:vAlign w:val="bottom"/>
          </w:tcPr>
          <w:p w14:paraId="159BEDE3" w14:textId="77777777" w:rsidR="00C67D13" w:rsidRPr="00567C89" w:rsidRDefault="00C67D13" w:rsidP="00F24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67C89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711" w:type="pct"/>
            <w:vAlign w:val="bottom"/>
          </w:tcPr>
          <w:p w14:paraId="1A01D238" w14:textId="77777777" w:rsidR="00C67D13" w:rsidRPr="00047389" w:rsidRDefault="00C67D13" w:rsidP="00F24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A5D06" w14:textId="77777777" w:rsidR="00C67D13" w:rsidRPr="00660E1B" w:rsidRDefault="00305968" w:rsidP="00702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0F1742">
              <w:rPr>
                <w:rFonts w:ascii="Angsana New" w:hAnsi="Angsana New"/>
                <w:sz w:val="30"/>
                <w:szCs w:val="30"/>
              </w:rPr>
              <w:t>1,349</w:t>
            </w:r>
          </w:p>
        </w:tc>
        <w:tc>
          <w:tcPr>
            <w:tcW w:w="140" w:type="pct"/>
            <w:gridSpan w:val="2"/>
            <w:shd w:val="clear" w:color="auto" w:fill="auto"/>
            <w:vAlign w:val="bottom"/>
          </w:tcPr>
          <w:p w14:paraId="03FF8F3E" w14:textId="77777777" w:rsidR="00C67D13" w:rsidRPr="009F47A1" w:rsidRDefault="00C67D13" w:rsidP="00F24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6EBC0" w14:textId="2958867A" w:rsidR="00C67D13" w:rsidRPr="009F47A1" w:rsidRDefault="00DF7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</w:t>
            </w:r>
            <w:r w:rsidR="007745D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139</w:t>
            </w:r>
          </w:p>
        </w:tc>
        <w:tc>
          <w:tcPr>
            <w:tcW w:w="145" w:type="pct"/>
            <w:gridSpan w:val="2"/>
            <w:shd w:val="clear" w:color="auto" w:fill="auto"/>
            <w:vAlign w:val="bottom"/>
          </w:tcPr>
          <w:p w14:paraId="362F27BA" w14:textId="77777777" w:rsidR="00C67D13" w:rsidRPr="00047389" w:rsidRDefault="00C67D13" w:rsidP="00F24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3D187" w14:textId="77777777" w:rsidR="00C67D13" w:rsidRDefault="00487F25" w:rsidP="00E93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A81F71">
              <w:rPr>
                <w:rFonts w:ascii="Angsana New" w:hAnsi="Angsana New"/>
                <w:sz w:val="30"/>
                <w:szCs w:val="30"/>
              </w:rPr>
              <w:t>7,831</w:t>
            </w:r>
          </w:p>
        </w:tc>
        <w:tc>
          <w:tcPr>
            <w:tcW w:w="144" w:type="pct"/>
            <w:gridSpan w:val="2"/>
            <w:vAlign w:val="bottom"/>
          </w:tcPr>
          <w:p w14:paraId="755A0267" w14:textId="77777777" w:rsidR="00C67D13" w:rsidRPr="00047389" w:rsidRDefault="00C67D13" w:rsidP="00F24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gridSpan w:val="2"/>
            <w:tcBorders>
              <w:bottom w:val="single" w:sz="4" w:space="0" w:color="auto"/>
            </w:tcBorders>
            <w:vAlign w:val="bottom"/>
          </w:tcPr>
          <w:p w14:paraId="191B2BDF" w14:textId="5DB59F65" w:rsidR="00C67D13" w:rsidRDefault="00C05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  <w:r w:rsidR="00DC660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299</w:t>
            </w:r>
          </w:p>
        </w:tc>
      </w:tr>
      <w:tr w:rsidR="00C67D13" w:rsidRPr="00B45847" w14:paraId="39A8666C" w14:textId="77777777" w:rsidTr="00E93FD2">
        <w:trPr>
          <w:gridAfter w:val="1"/>
          <w:wAfter w:w="3" w:type="pct"/>
          <w:trHeight w:val="420"/>
        </w:trPr>
        <w:tc>
          <w:tcPr>
            <w:tcW w:w="2466" w:type="pct"/>
            <w:gridSpan w:val="2"/>
            <w:vAlign w:val="bottom"/>
          </w:tcPr>
          <w:p w14:paraId="2EC6E64E" w14:textId="77777777" w:rsidR="00C67D13" w:rsidRPr="00397BFE" w:rsidRDefault="00C67D13" w:rsidP="00F24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84" w:hanging="2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7B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รวมต้นทุน</w:t>
            </w:r>
            <w:r w:rsidRPr="00397BF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ขายสินค้าและการให้บริการ</w:t>
            </w:r>
          </w:p>
          <w:p w14:paraId="1F7E13AE" w14:textId="77777777" w:rsidR="0070292E" w:rsidRDefault="00433125" w:rsidP="00433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="005751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ต้นทุนในการจัดจำหน่าย</w:t>
            </w:r>
            <w:r w:rsidR="00C751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C67D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42C5CFC7" w14:textId="77777777" w:rsidR="00C67D13" w:rsidRPr="005522B0" w:rsidRDefault="00FA14D6" w:rsidP="00433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="00C67D13" w:rsidRPr="00397B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1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C0EFC4" w14:textId="043464A2" w:rsidR="00C67D13" w:rsidRPr="00A73CE6" w:rsidRDefault="00603506" w:rsidP="007745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0"/>
              <w:jc w:val="right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  <w:t>2</w:t>
            </w:r>
            <w:r w:rsidR="0062054C"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  <w:t>,591,</w:t>
            </w:r>
            <w:r w:rsidR="007745D0"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  <w:t>593</w:t>
            </w:r>
          </w:p>
        </w:tc>
        <w:tc>
          <w:tcPr>
            <w:tcW w:w="140" w:type="pct"/>
            <w:gridSpan w:val="2"/>
            <w:shd w:val="clear" w:color="auto" w:fill="auto"/>
            <w:vAlign w:val="bottom"/>
          </w:tcPr>
          <w:p w14:paraId="39BB1050" w14:textId="77777777" w:rsidR="00C67D13" w:rsidRPr="0033267A" w:rsidRDefault="00C67D13" w:rsidP="0033267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0"/>
              <w:jc w:val="right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</w:p>
        </w:tc>
        <w:tc>
          <w:tcPr>
            <w:tcW w:w="5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6DAC4C" w14:textId="6A372D78" w:rsidR="00C67D13" w:rsidRPr="00C67D13" w:rsidRDefault="007745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DF78C1">
              <w:rPr>
                <w:rFonts w:ascii="Angsana New" w:hAnsi="Angsana New"/>
                <w:b/>
                <w:bCs/>
                <w:sz w:val="30"/>
                <w:szCs w:val="30"/>
              </w:rPr>
              <w:t>907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F78C1">
              <w:rPr>
                <w:rFonts w:ascii="Angsana New" w:hAnsi="Angsana New"/>
                <w:b/>
                <w:bCs/>
                <w:sz w:val="30"/>
                <w:szCs w:val="30"/>
              </w:rPr>
              <w:t>508</w:t>
            </w:r>
          </w:p>
        </w:tc>
        <w:tc>
          <w:tcPr>
            <w:tcW w:w="145" w:type="pct"/>
            <w:gridSpan w:val="2"/>
            <w:shd w:val="clear" w:color="auto" w:fill="auto"/>
            <w:vAlign w:val="bottom"/>
          </w:tcPr>
          <w:p w14:paraId="0277B448" w14:textId="77777777" w:rsidR="00C67D13" w:rsidRPr="00047389" w:rsidRDefault="00C67D13" w:rsidP="00F24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4BEB5F" w14:textId="6657E889" w:rsidR="00C67D13" w:rsidRPr="00D87EFF" w:rsidRDefault="00067B5B" w:rsidP="000F094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</w:t>
            </w:r>
            <w:r w:rsidR="007745D0">
              <w:rPr>
                <w:rFonts w:ascii="Angsana New" w:hAnsi="Angsana New"/>
                <w:b/>
                <w:bCs/>
                <w:sz w:val="30"/>
                <w:szCs w:val="30"/>
              </w:rPr>
              <w:t>33,278</w:t>
            </w:r>
          </w:p>
        </w:tc>
        <w:tc>
          <w:tcPr>
            <w:tcW w:w="144" w:type="pct"/>
            <w:gridSpan w:val="2"/>
            <w:vAlign w:val="bottom"/>
          </w:tcPr>
          <w:p w14:paraId="0C9184B8" w14:textId="77777777" w:rsidR="00C67D13" w:rsidRPr="000870FE" w:rsidRDefault="00C67D13" w:rsidP="000870F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9D2BDC" w14:textId="69B7F1A5" w:rsidR="00C67D13" w:rsidRPr="00D87EFF" w:rsidRDefault="007745D0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745,851</w:t>
            </w:r>
          </w:p>
        </w:tc>
      </w:tr>
    </w:tbl>
    <w:p w14:paraId="0C6E0C5D" w14:textId="77777777" w:rsidR="0073416E" w:rsidRPr="009901DA" w:rsidRDefault="00734242" w:rsidP="009901DA">
      <w:pPr>
        <w:pStyle w:val="Heading1"/>
        <w:keepLines/>
        <w:numPr>
          <w:ilvl w:val="0"/>
          <w:numId w:val="0"/>
        </w:numPr>
        <w:shd w:val="clear" w:color="auto" w:fill="auto"/>
        <w:ind w:left="567" w:hanging="567"/>
        <w:jc w:val="both"/>
        <w:rPr>
          <w:rFonts w:ascii="Angsana New" w:hAnsi="Angsana New"/>
          <w:sz w:val="30"/>
          <w:szCs w:val="30"/>
          <w:u w:val="none"/>
          <w:cs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br w:type="page"/>
      </w:r>
      <w:r w:rsidR="004D1D1D">
        <w:rPr>
          <w:rFonts w:ascii="Angsana New" w:hAnsi="Angsana New"/>
          <w:sz w:val="30"/>
          <w:szCs w:val="30"/>
          <w:u w:val="none"/>
          <w:lang w:val="en-US"/>
        </w:rPr>
        <w:lastRenderedPageBreak/>
        <w:t>40</w:t>
      </w:r>
      <w:r w:rsidR="0073416E" w:rsidRPr="009901DA">
        <w:rPr>
          <w:rFonts w:ascii="Angsana New" w:hAnsi="Angsana New"/>
          <w:sz w:val="30"/>
          <w:szCs w:val="30"/>
          <w:u w:val="none"/>
        </w:rPr>
        <w:tab/>
      </w:r>
      <w:r w:rsidR="0073416E" w:rsidRPr="009901DA">
        <w:rPr>
          <w:rFonts w:ascii="Angsana New" w:hAnsi="Angsana New" w:hint="cs"/>
          <w:sz w:val="30"/>
          <w:szCs w:val="30"/>
          <w:u w:val="none"/>
          <w:cs/>
        </w:rPr>
        <w:t>ต้นทุนทางการเงิน</w:t>
      </w:r>
    </w:p>
    <w:p w14:paraId="74DCF811" w14:textId="77777777" w:rsidR="00F87D6A" w:rsidRDefault="00F87D6A" w:rsidP="00C56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4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31"/>
        <w:gridCol w:w="850"/>
        <w:gridCol w:w="1136"/>
        <w:gridCol w:w="237"/>
        <w:gridCol w:w="1073"/>
        <w:gridCol w:w="301"/>
        <w:gridCol w:w="1079"/>
        <w:gridCol w:w="269"/>
        <w:gridCol w:w="990"/>
      </w:tblGrid>
      <w:tr w:rsidR="00C9589B" w:rsidRPr="00C218AD" w14:paraId="0C1705B4" w14:textId="77777777" w:rsidTr="00FA5670">
        <w:tc>
          <w:tcPr>
            <w:tcW w:w="1865" w:type="pct"/>
          </w:tcPr>
          <w:p w14:paraId="5C258B6D" w14:textId="77777777" w:rsidR="00C9589B" w:rsidRPr="009447FE" w:rsidRDefault="00C9589B" w:rsidP="006F7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9" w:type="pct"/>
          </w:tcPr>
          <w:p w14:paraId="2762BA21" w14:textId="77777777" w:rsidR="00C9589B" w:rsidRPr="00803769" w:rsidRDefault="00C9589B" w:rsidP="006F7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92" w:type="pct"/>
            <w:gridSpan w:val="3"/>
          </w:tcPr>
          <w:p w14:paraId="118B3C30" w14:textId="77777777" w:rsidR="00C9589B" w:rsidRPr="00C218AD" w:rsidRDefault="00C9589B" w:rsidP="006F7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8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9" w:type="pct"/>
          </w:tcPr>
          <w:p w14:paraId="2590B9C2" w14:textId="77777777" w:rsidR="00C9589B" w:rsidRPr="00C218AD" w:rsidRDefault="00C9589B" w:rsidP="006F7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pct"/>
            <w:gridSpan w:val="3"/>
          </w:tcPr>
          <w:p w14:paraId="3C33036B" w14:textId="77777777" w:rsidR="00C9589B" w:rsidRPr="00C218AD" w:rsidRDefault="00C9589B" w:rsidP="006F7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8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1E7F4F" w:rsidRPr="008C1C0E" w14:paraId="47A55C60" w14:textId="77777777" w:rsidTr="00FA5670">
        <w:tc>
          <w:tcPr>
            <w:tcW w:w="1865" w:type="pct"/>
          </w:tcPr>
          <w:p w14:paraId="6A427818" w14:textId="77777777" w:rsidR="001E7F4F" w:rsidRPr="009447FE" w:rsidRDefault="001E7F4F" w:rsidP="006F7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9" w:type="pct"/>
          </w:tcPr>
          <w:p w14:paraId="13062948" w14:textId="77777777" w:rsidR="001E7F4F" w:rsidRPr="00803769" w:rsidRDefault="001E7F4F" w:rsidP="006F7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0" w:type="pct"/>
            <w:vAlign w:val="bottom"/>
          </w:tcPr>
          <w:p w14:paraId="6E6A6C98" w14:textId="77777777" w:rsidR="001E7F4F" w:rsidRPr="005A6DB6" w:rsidRDefault="008645A4" w:rsidP="001E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5" w:type="pct"/>
            <w:vAlign w:val="bottom"/>
          </w:tcPr>
          <w:p w14:paraId="03D50154" w14:textId="77777777" w:rsidR="001E7F4F" w:rsidRPr="005A6DB6" w:rsidRDefault="001E7F4F" w:rsidP="001E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1DA09B9B" w14:textId="77777777" w:rsidR="001E7F4F" w:rsidRPr="005A6DB6" w:rsidRDefault="001E7F4F" w:rsidP="001E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AF63F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59" w:type="pct"/>
            <w:vAlign w:val="bottom"/>
          </w:tcPr>
          <w:p w14:paraId="357E439B" w14:textId="77777777" w:rsidR="001E7F4F" w:rsidRPr="005A6DB6" w:rsidRDefault="001E7F4F" w:rsidP="001E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47F450EC" w14:textId="77777777" w:rsidR="001E7F4F" w:rsidRPr="005A6DB6" w:rsidRDefault="008645A4" w:rsidP="001E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2" w:type="pct"/>
            <w:vAlign w:val="bottom"/>
          </w:tcPr>
          <w:p w14:paraId="02D14FBF" w14:textId="77777777" w:rsidR="001E7F4F" w:rsidRPr="005A6DB6" w:rsidRDefault="001E7F4F" w:rsidP="001E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vAlign w:val="bottom"/>
          </w:tcPr>
          <w:p w14:paraId="32ECF5FB" w14:textId="77777777" w:rsidR="001E7F4F" w:rsidRPr="005A6DB6" w:rsidRDefault="001E7F4F" w:rsidP="001E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AF63F7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C9589B" w:rsidRPr="009447FE" w14:paraId="2C2374D6" w14:textId="77777777" w:rsidTr="00FA5670">
        <w:tc>
          <w:tcPr>
            <w:tcW w:w="1865" w:type="pct"/>
          </w:tcPr>
          <w:p w14:paraId="2DD5B694" w14:textId="77777777" w:rsidR="00C9589B" w:rsidRPr="009447FE" w:rsidRDefault="00C9589B" w:rsidP="006F7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9" w:type="pct"/>
          </w:tcPr>
          <w:p w14:paraId="7ACA0E39" w14:textId="77777777" w:rsidR="00C9589B" w:rsidRPr="00803769" w:rsidRDefault="00C9589B" w:rsidP="006F7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86" w:type="pct"/>
            <w:gridSpan w:val="7"/>
            <w:vAlign w:val="bottom"/>
          </w:tcPr>
          <w:p w14:paraId="3490A555" w14:textId="77777777" w:rsidR="00C9589B" w:rsidRPr="009447FE" w:rsidRDefault="00C9589B" w:rsidP="006F7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1D6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589B" w:rsidRPr="009447FE" w14:paraId="2C4152F6" w14:textId="77777777" w:rsidTr="00FA5670">
        <w:tc>
          <w:tcPr>
            <w:tcW w:w="1865" w:type="pct"/>
          </w:tcPr>
          <w:p w14:paraId="6746101B" w14:textId="77777777" w:rsidR="00C9589B" w:rsidRPr="0047105F" w:rsidRDefault="00C9589B" w:rsidP="00C95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10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49" w:type="pct"/>
          </w:tcPr>
          <w:p w14:paraId="05E4B7E6" w14:textId="77777777" w:rsidR="00C9589B" w:rsidRPr="00C218AD" w:rsidRDefault="00C9589B" w:rsidP="00C95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</w:tcPr>
          <w:p w14:paraId="326FAF19" w14:textId="77777777" w:rsidR="00C9589B" w:rsidRPr="00C218AD" w:rsidRDefault="00C9589B" w:rsidP="00C95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019D22EF" w14:textId="77777777" w:rsidR="00C9589B" w:rsidRPr="00C218AD" w:rsidRDefault="00C9589B" w:rsidP="00C95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0451DDEE" w14:textId="77777777" w:rsidR="00C9589B" w:rsidRPr="00C218AD" w:rsidRDefault="00C9589B" w:rsidP="00C95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" w:type="pct"/>
          </w:tcPr>
          <w:p w14:paraId="53BBA24B" w14:textId="77777777" w:rsidR="00C9589B" w:rsidRPr="00C218AD" w:rsidRDefault="00C9589B" w:rsidP="00C95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04DEA5F" w14:textId="77777777" w:rsidR="00C9589B" w:rsidRPr="00C218AD" w:rsidRDefault="00C9589B" w:rsidP="00C95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8253846" w14:textId="77777777" w:rsidR="00C9589B" w:rsidRPr="00C218AD" w:rsidRDefault="00C9589B" w:rsidP="00C95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36EC8F46" w14:textId="77777777" w:rsidR="00C9589B" w:rsidRPr="00C218AD" w:rsidRDefault="00C9589B" w:rsidP="00C95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4DAA" w:rsidRPr="009447FE" w14:paraId="7EC8D120" w14:textId="77777777" w:rsidTr="00FA5670">
        <w:tc>
          <w:tcPr>
            <w:tcW w:w="1865" w:type="pct"/>
          </w:tcPr>
          <w:p w14:paraId="61187BBC" w14:textId="77777777" w:rsidR="00B14DAA" w:rsidRPr="003B362F" w:rsidRDefault="0070292E" w:rsidP="00B14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</w:t>
            </w:r>
            <w:r w:rsidR="00B14DAA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449" w:type="pct"/>
          </w:tcPr>
          <w:p w14:paraId="034FC95F" w14:textId="77777777" w:rsidR="00B14DAA" w:rsidRPr="00C218AD" w:rsidRDefault="00732DD8" w:rsidP="00B14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600" w:type="pct"/>
          </w:tcPr>
          <w:p w14:paraId="26ECEE78" w14:textId="77777777" w:rsidR="00B14DAA" w:rsidRPr="00C218AD" w:rsidRDefault="00B14DAA" w:rsidP="00B14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4,700</w:t>
            </w:r>
          </w:p>
        </w:tc>
        <w:tc>
          <w:tcPr>
            <w:tcW w:w="125" w:type="pct"/>
          </w:tcPr>
          <w:p w14:paraId="6A854AD5" w14:textId="77777777" w:rsidR="00B14DAA" w:rsidRPr="00C218AD" w:rsidRDefault="00B14DAA" w:rsidP="00B14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1694CB09" w14:textId="77777777" w:rsidR="00B14DAA" w:rsidRPr="00C218AD" w:rsidRDefault="00B14DAA" w:rsidP="006C51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9" w:type="pct"/>
          </w:tcPr>
          <w:p w14:paraId="653DE332" w14:textId="77777777" w:rsidR="00B14DAA" w:rsidRPr="00C218AD" w:rsidRDefault="00B14DAA" w:rsidP="00B14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241E795" w14:textId="77777777" w:rsidR="00B14DAA" w:rsidRPr="00C218AD" w:rsidRDefault="00B14DAA" w:rsidP="00B14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4,700</w:t>
            </w:r>
          </w:p>
        </w:tc>
        <w:tc>
          <w:tcPr>
            <w:tcW w:w="142" w:type="pct"/>
          </w:tcPr>
          <w:p w14:paraId="055E009F" w14:textId="77777777" w:rsidR="00B14DAA" w:rsidRPr="00C218AD" w:rsidRDefault="00B14DAA" w:rsidP="00B14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024A7DCD" w14:textId="77777777" w:rsidR="00B14DAA" w:rsidRPr="009447FE" w:rsidRDefault="00B14DAA" w:rsidP="00B14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63F7" w:rsidRPr="009447FE" w14:paraId="45F03AF0" w14:textId="77777777" w:rsidTr="00FA5670">
        <w:tc>
          <w:tcPr>
            <w:tcW w:w="1865" w:type="pct"/>
          </w:tcPr>
          <w:p w14:paraId="790BA68B" w14:textId="77777777" w:rsidR="00AF63F7" w:rsidRPr="00F87D6A" w:rsidRDefault="00AF63F7" w:rsidP="001B0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7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87D6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เงินกู้ยืมและเงินเบิกเกินบัญชี</w:t>
            </w:r>
          </w:p>
        </w:tc>
        <w:tc>
          <w:tcPr>
            <w:tcW w:w="449" w:type="pct"/>
          </w:tcPr>
          <w:p w14:paraId="4F01253F" w14:textId="77777777" w:rsidR="00AF63F7" w:rsidRPr="00C218AD" w:rsidRDefault="00AF63F7" w:rsidP="00C95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</w:tcPr>
          <w:p w14:paraId="79FEBA60" w14:textId="77777777" w:rsidR="00AF63F7" w:rsidRPr="00D758F6" w:rsidRDefault="006C51FC" w:rsidP="003B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109,798</w:t>
            </w:r>
          </w:p>
        </w:tc>
        <w:tc>
          <w:tcPr>
            <w:tcW w:w="125" w:type="pct"/>
          </w:tcPr>
          <w:p w14:paraId="3C40E292" w14:textId="77777777" w:rsidR="00AF63F7" w:rsidRPr="00C218AD" w:rsidRDefault="00AF63F7" w:rsidP="00C95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2040D1E2" w14:textId="77777777" w:rsidR="00AF63F7" w:rsidRPr="00D758F6" w:rsidRDefault="00AF63F7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40,831</w:t>
            </w:r>
          </w:p>
        </w:tc>
        <w:tc>
          <w:tcPr>
            <w:tcW w:w="159" w:type="pct"/>
          </w:tcPr>
          <w:p w14:paraId="71C09295" w14:textId="77777777" w:rsidR="00AF63F7" w:rsidRPr="00C218AD" w:rsidRDefault="00AF63F7" w:rsidP="00C95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3C442E9" w14:textId="77777777" w:rsidR="00AF63F7" w:rsidRPr="00D758F6" w:rsidRDefault="003B362F" w:rsidP="00C95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106,135</w:t>
            </w:r>
          </w:p>
        </w:tc>
        <w:tc>
          <w:tcPr>
            <w:tcW w:w="142" w:type="pct"/>
          </w:tcPr>
          <w:p w14:paraId="1B47A3F6" w14:textId="77777777" w:rsidR="00AF63F7" w:rsidRPr="00C218AD" w:rsidRDefault="00AF63F7" w:rsidP="00C95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2669DA81" w14:textId="77777777" w:rsidR="00AF63F7" w:rsidRPr="00D758F6" w:rsidRDefault="00AF63F7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38,016</w:t>
            </w:r>
          </w:p>
        </w:tc>
      </w:tr>
      <w:tr w:rsidR="00AF63F7" w:rsidRPr="009447FE" w14:paraId="21CE9592" w14:textId="77777777" w:rsidTr="00FA5670">
        <w:tc>
          <w:tcPr>
            <w:tcW w:w="1865" w:type="pct"/>
          </w:tcPr>
          <w:p w14:paraId="2C11EC3F" w14:textId="77777777" w:rsidR="00AF63F7" w:rsidRPr="00C9589B" w:rsidRDefault="00AF63F7" w:rsidP="00C3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9589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ดอกเบี้ยจ่ายจากค่าใบอนุญาตให้ใช้คลื่น</w:t>
            </w:r>
          </w:p>
        </w:tc>
        <w:tc>
          <w:tcPr>
            <w:tcW w:w="449" w:type="pct"/>
          </w:tcPr>
          <w:p w14:paraId="46A0E54F" w14:textId="77777777" w:rsidR="00AF63F7" w:rsidRPr="00C218AD" w:rsidRDefault="00AF63F7" w:rsidP="00C95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</w:tcPr>
          <w:p w14:paraId="2589D8EC" w14:textId="77777777" w:rsidR="00AF63F7" w:rsidRDefault="00AF63F7" w:rsidP="00C95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14:paraId="3453ABAE" w14:textId="77777777" w:rsidR="00AF63F7" w:rsidRPr="00C218AD" w:rsidRDefault="00AF63F7" w:rsidP="00C95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</w:tcPr>
          <w:p w14:paraId="08EDF2CE" w14:textId="77777777" w:rsidR="00AF63F7" w:rsidRDefault="00AF63F7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" w:type="pct"/>
          </w:tcPr>
          <w:p w14:paraId="2B886BFB" w14:textId="77777777" w:rsidR="00AF63F7" w:rsidRPr="00C218AD" w:rsidRDefault="00AF63F7" w:rsidP="00C95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2BA336EE" w14:textId="77777777" w:rsidR="00AF63F7" w:rsidRDefault="00AF63F7" w:rsidP="00C95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2F7F0B86" w14:textId="77777777" w:rsidR="00AF63F7" w:rsidRPr="00C218AD" w:rsidRDefault="00AF63F7" w:rsidP="00C95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</w:tcPr>
          <w:p w14:paraId="37E9DCF6" w14:textId="77777777" w:rsidR="00AF63F7" w:rsidRDefault="00AF63F7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B0B51" w:rsidRPr="009447FE" w14:paraId="4B464375" w14:textId="77777777" w:rsidTr="00FA5670">
        <w:tc>
          <w:tcPr>
            <w:tcW w:w="1865" w:type="pct"/>
          </w:tcPr>
          <w:p w14:paraId="0D4CD177" w14:textId="77777777" w:rsidR="001B0B51" w:rsidRPr="00C9589B" w:rsidRDefault="001B0B51" w:rsidP="001B0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9589B">
              <w:rPr>
                <w:rFonts w:ascii="Angsana New" w:hAnsi="Angsana New" w:hint="cs"/>
                <w:sz w:val="30"/>
                <w:szCs w:val="30"/>
                <w:cs/>
              </w:rPr>
              <w:t>ความถี่และประกอบกิจการโทรทัศน์</w:t>
            </w:r>
          </w:p>
        </w:tc>
        <w:tc>
          <w:tcPr>
            <w:tcW w:w="449" w:type="pct"/>
          </w:tcPr>
          <w:p w14:paraId="570C8A63" w14:textId="77777777" w:rsidR="001B0B51" w:rsidRPr="00C218AD" w:rsidRDefault="001B0B51" w:rsidP="001B0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4D1D1D"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600" w:type="pct"/>
          </w:tcPr>
          <w:p w14:paraId="1725CEBC" w14:textId="77777777" w:rsidR="001B0B51" w:rsidRPr="00D758F6" w:rsidRDefault="001B0B51" w:rsidP="001B0B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38,844</w:t>
            </w:r>
          </w:p>
        </w:tc>
        <w:tc>
          <w:tcPr>
            <w:tcW w:w="125" w:type="pct"/>
          </w:tcPr>
          <w:p w14:paraId="2078C2D0" w14:textId="77777777" w:rsidR="001B0B51" w:rsidRPr="00D65046" w:rsidRDefault="001B0B51" w:rsidP="001B0B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53D66819" w14:textId="77777777" w:rsidR="001B0B51" w:rsidRPr="00D758F6" w:rsidRDefault="001B0B51" w:rsidP="001B0B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91,397</w:t>
            </w:r>
          </w:p>
        </w:tc>
        <w:tc>
          <w:tcPr>
            <w:tcW w:w="159" w:type="pct"/>
          </w:tcPr>
          <w:p w14:paraId="63646C4F" w14:textId="77777777" w:rsidR="001B0B51" w:rsidRPr="00D65046" w:rsidRDefault="001B0B51" w:rsidP="001B0B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E9BFBC0" w14:textId="77777777" w:rsidR="001B0B51" w:rsidRPr="009447FE" w:rsidRDefault="001B0B51" w:rsidP="001B0B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115C18D" w14:textId="77777777" w:rsidR="001B0B51" w:rsidRPr="00D65046" w:rsidRDefault="001B0B51" w:rsidP="001B0B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1AAF1F08" w14:textId="77777777" w:rsidR="001B0B51" w:rsidRPr="009447FE" w:rsidRDefault="001B0B51" w:rsidP="001B0B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5D92" w:rsidRPr="009447FE" w14:paraId="160AFB56" w14:textId="77777777" w:rsidTr="00FA5670">
        <w:tc>
          <w:tcPr>
            <w:tcW w:w="1865" w:type="pct"/>
          </w:tcPr>
          <w:p w14:paraId="6196B944" w14:textId="77777777" w:rsidR="00005D92" w:rsidRPr="00C9589B" w:rsidRDefault="001B0B51" w:rsidP="00C3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  <w:r w:rsidR="006C51FC">
              <w:rPr>
                <w:rFonts w:ascii="Angsana New" w:hAnsi="Angsana New" w:hint="cs"/>
                <w:sz w:val="30"/>
                <w:szCs w:val="30"/>
                <w:cs/>
              </w:rPr>
              <w:t>จากสัญญาเช่าการเงิน</w:t>
            </w:r>
          </w:p>
        </w:tc>
        <w:tc>
          <w:tcPr>
            <w:tcW w:w="449" w:type="pct"/>
          </w:tcPr>
          <w:p w14:paraId="6E4E56C4" w14:textId="77777777" w:rsidR="00005D92" w:rsidRPr="00C218AD" w:rsidRDefault="00005D92" w:rsidP="0038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4E63A114" w14:textId="77777777" w:rsidR="00005D92" w:rsidRPr="00D758F6" w:rsidRDefault="001B0B51" w:rsidP="00EA4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5" w:type="pct"/>
          </w:tcPr>
          <w:p w14:paraId="5F274A1D" w14:textId="77777777" w:rsidR="00005D92" w:rsidRPr="00D65046" w:rsidRDefault="00005D92" w:rsidP="00C95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0153302D" w14:textId="77777777" w:rsidR="00005D92" w:rsidRPr="00D758F6" w:rsidRDefault="001B0B51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159" w:type="pct"/>
          </w:tcPr>
          <w:p w14:paraId="6F6BE890" w14:textId="77777777" w:rsidR="00005D92" w:rsidRPr="00D65046" w:rsidRDefault="00005D92" w:rsidP="00580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19C5E1B0" w14:textId="77777777" w:rsidR="00005D92" w:rsidRPr="009447FE" w:rsidRDefault="001B0B51" w:rsidP="001B0B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14:paraId="576FE83D" w14:textId="77777777" w:rsidR="00005D92" w:rsidRPr="00D65046" w:rsidRDefault="00005D92" w:rsidP="001B0B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</w:tcPr>
          <w:p w14:paraId="7B2D5B0D" w14:textId="77777777" w:rsidR="00005D92" w:rsidRPr="009447FE" w:rsidRDefault="001B0B51" w:rsidP="001B0B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</w:t>
            </w:r>
          </w:p>
        </w:tc>
      </w:tr>
      <w:tr w:rsidR="00AF63F7" w:rsidRPr="009447FE" w14:paraId="12495057" w14:textId="77777777" w:rsidTr="00FA5670">
        <w:tc>
          <w:tcPr>
            <w:tcW w:w="1865" w:type="pct"/>
          </w:tcPr>
          <w:p w14:paraId="3E58BE3A" w14:textId="77777777" w:rsidR="00AF63F7" w:rsidRPr="00C218AD" w:rsidRDefault="00AF63F7" w:rsidP="00C95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449" w:type="pct"/>
          </w:tcPr>
          <w:p w14:paraId="6D868272" w14:textId="77777777" w:rsidR="00AF63F7" w:rsidRPr="00C218AD" w:rsidRDefault="00AF63F7" w:rsidP="00C95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5C474546" w14:textId="77777777" w:rsidR="00AF63F7" w:rsidRPr="00D758F6" w:rsidRDefault="006C51FC" w:rsidP="00C95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153,349</w:t>
            </w:r>
          </w:p>
        </w:tc>
        <w:tc>
          <w:tcPr>
            <w:tcW w:w="125" w:type="pct"/>
          </w:tcPr>
          <w:p w14:paraId="353983FE" w14:textId="77777777" w:rsidR="00AF63F7" w:rsidRPr="00C218AD" w:rsidRDefault="00AF63F7" w:rsidP="00C95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7A8980E2" w14:textId="77777777" w:rsidR="00AF63F7" w:rsidRPr="00D758F6" w:rsidRDefault="00AF63F7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132,312</w:t>
            </w:r>
          </w:p>
        </w:tc>
        <w:tc>
          <w:tcPr>
            <w:tcW w:w="159" w:type="pct"/>
          </w:tcPr>
          <w:p w14:paraId="08226799" w14:textId="77777777" w:rsidR="00AF63F7" w:rsidRPr="00C218AD" w:rsidRDefault="00AF63F7" w:rsidP="00C95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2AED180C" w14:textId="77777777" w:rsidR="00AF63F7" w:rsidRPr="00D758F6" w:rsidRDefault="00005D92" w:rsidP="00C95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110,842</w:t>
            </w:r>
          </w:p>
        </w:tc>
        <w:tc>
          <w:tcPr>
            <w:tcW w:w="142" w:type="pct"/>
          </w:tcPr>
          <w:p w14:paraId="64C0586D" w14:textId="77777777" w:rsidR="00AF63F7" w:rsidRPr="00C218AD" w:rsidRDefault="00AF63F7" w:rsidP="00C95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</w:tcPr>
          <w:p w14:paraId="420D4628" w14:textId="77777777" w:rsidR="00AF63F7" w:rsidRPr="00D758F6" w:rsidRDefault="00AF63F7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38,100</w:t>
            </w:r>
          </w:p>
        </w:tc>
      </w:tr>
      <w:tr w:rsidR="00AF63F7" w:rsidRPr="009447FE" w14:paraId="74A752C5" w14:textId="77777777" w:rsidTr="00FA5670">
        <w:tc>
          <w:tcPr>
            <w:tcW w:w="1865" w:type="pct"/>
          </w:tcPr>
          <w:p w14:paraId="219BCAFC" w14:textId="77777777" w:rsidR="00AF63F7" w:rsidRPr="00D65046" w:rsidRDefault="00AF63F7" w:rsidP="00C95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5046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449" w:type="pct"/>
          </w:tcPr>
          <w:p w14:paraId="70C6F3EB" w14:textId="77777777" w:rsidR="00AF63F7" w:rsidRPr="00D65046" w:rsidRDefault="00AF63F7" w:rsidP="00C95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1B887E6D" w14:textId="77777777" w:rsidR="00AF63F7" w:rsidRPr="00D758F6" w:rsidRDefault="006C51FC" w:rsidP="00C95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20,547</w:t>
            </w:r>
          </w:p>
        </w:tc>
        <w:tc>
          <w:tcPr>
            <w:tcW w:w="125" w:type="pct"/>
          </w:tcPr>
          <w:p w14:paraId="5E66DF68" w14:textId="77777777" w:rsidR="00AF63F7" w:rsidRPr="00D65046" w:rsidRDefault="00AF63F7" w:rsidP="00C95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2B958162" w14:textId="77777777" w:rsidR="00AF63F7" w:rsidRPr="00D758F6" w:rsidRDefault="00AF63F7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20,046</w:t>
            </w:r>
          </w:p>
        </w:tc>
        <w:tc>
          <w:tcPr>
            <w:tcW w:w="159" w:type="pct"/>
          </w:tcPr>
          <w:p w14:paraId="219155F5" w14:textId="77777777" w:rsidR="00AF63F7" w:rsidRPr="00D65046" w:rsidRDefault="00AF63F7" w:rsidP="00C95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5F9B6B2C" w14:textId="77777777" w:rsidR="00AF63F7" w:rsidRPr="00D758F6" w:rsidRDefault="00005D92" w:rsidP="00C95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3,930</w:t>
            </w:r>
          </w:p>
        </w:tc>
        <w:tc>
          <w:tcPr>
            <w:tcW w:w="142" w:type="pct"/>
          </w:tcPr>
          <w:p w14:paraId="686B68A6" w14:textId="77777777" w:rsidR="00AF63F7" w:rsidRPr="00D65046" w:rsidRDefault="00AF63F7" w:rsidP="00C95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</w:tcPr>
          <w:p w14:paraId="7B9A9732" w14:textId="77777777" w:rsidR="00AF63F7" w:rsidRPr="00D758F6" w:rsidRDefault="00AF63F7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3,069</w:t>
            </w:r>
          </w:p>
        </w:tc>
      </w:tr>
      <w:tr w:rsidR="00AF63F7" w:rsidRPr="009447FE" w14:paraId="137D4621" w14:textId="77777777" w:rsidTr="00FA5670">
        <w:tc>
          <w:tcPr>
            <w:tcW w:w="1865" w:type="pct"/>
          </w:tcPr>
          <w:p w14:paraId="521F4846" w14:textId="77777777" w:rsidR="00AF63F7" w:rsidRPr="00C218AD" w:rsidRDefault="00AF63F7" w:rsidP="00C95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49" w:type="pct"/>
          </w:tcPr>
          <w:p w14:paraId="15249740" w14:textId="77777777" w:rsidR="00AF63F7" w:rsidRPr="00C218AD" w:rsidRDefault="00AF63F7" w:rsidP="00C95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37CB225B" w14:textId="77777777" w:rsidR="00AF63F7" w:rsidRPr="00D758F6" w:rsidRDefault="00005D92" w:rsidP="00C95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173,896</w:t>
            </w:r>
          </w:p>
        </w:tc>
        <w:tc>
          <w:tcPr>
            <w:tcW w:w="125" w:type="pct"/>
          </w:tcPr>
          <w:p w14:paraId="06F1C811" w14:textId="77777777" w:rsidR="00AF63F7" w:rsidRPr="00C218AD" w:rsidRDefault="00AF63F7" w:rsidP="00C95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0494E0D6" w14:textId="77777777" w:rsidR="00AF63F7" w:rsidRPr="00D758F6" w:rsidRDefault="00AF63F7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152,358</w:t>
            </w:r>
          </w:p>
        </w:tc>
        <w:tc>
          <w:tcPr>
            <w:tcW w:w="159" w:type="pct"/>
          </w:tcPr>
          <w:p w14:paraId="5E822F1B" w14:textId="77777777" w:rsidR="00AF63F7" w:rsidRPr="00C218AD" w:rsidRDefault="00AF63F7" w:rsidP="00C95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435615F2" w14:textId="77777777" w:rsidR="00AF63F7" w:rsidRPr="00D758F6" w:rsidRDefault="00005D92" w:rsidP="00C95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114,772</w:t>
            </w:r>
          </w:p>
        </w:tc>
        <w:tc>
          <w:tcPr>
            <w:tcW w:w="142" w:type="pct"/>
          </w:tcPr>
          <w:p w14:paraId="5894B769" w14:textId="77777777" w:rsidR="00AF63F7" w:rsidRPr="00C218AD" w:rsidRDefault="00AF63F7" w:rsidP="00C95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</w:tcPr>
          <w:p w14:paraId="5C4D1075" w14:textId="77777777" w:rsidR="00AF63F7" w:rsidRPr="00D758F6" w:rsidRDefault="00AF63F7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41,169</w:t>
            </w:r>
          </w:p>
        </w:tc>
      </w:tr>
    </w:tbl>
    <w:p w14:paraId="47F80980" w14:textId="77777777" w:rsidR="0073416E" w:rsidRDefault="0073416E" w:rsidP="00734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1913F1B" w14:textId="77777777" w:rsidR="0073416E" w:rsidRPr="009901DA" w:rsidRDefault="004D1D1D" w:rsidP="009901DA">
      <w:pPr>
        <w:pStyle w:val="Heading1"/>
        <w:keepLines/>
        <w:numPr>
          <w:ilvl w:val="0"/>
          <w:numId w:val="0"/>
        </w:numPr>
        <w:shd w:val="clear" w:color="auto" w:fill="auto"/>
        <w:ind w:left="567" w:hanging="567"/>
        <w:jc w:val="both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</w:rPr>
        <w:t>41</w:t>
      </w:r>
      <w:r w:rsidR="0073416E" w:rsidRPr="009901DA">
        <w:rPr>
          <w:rFonts w:ascii="Angsana New" w:hAnsi="Angsana New"/>
          <w:sz w:val="30"/>
          <w:szCs w:val="30"/>
          <w:u w:val="none"/>
        </w:rPr>
        <w:tab/>
      </w:r>
      <w:r w:rsidR="0073416E" w:rsidRPr="009901DA">
        <w:rPr>
          <w:rFonts w:ascii="Angsana New" w:hAnsi="Angsana New" w:hint="cs"/>
          <w:sz w:val="30"/>
          <w:szCs w:val="30"/>
          <w:u w:val="none"/>
          <w:cs/>
        </w:rPr>
        <w:t>ภ</w:t>
      </w:r>
      <w:r w:rsidR="0073416E" w:rsidRPr="009901DA">
        <w:rPr>
          <w:rFonts w:ascii="Angsana New" w:hAnsi="Angsana New"/>
          <w:sz w:val="30"/>
          <w:szCs w:val="30"/>
          <w:u w:val="none"/>
          <w:cs/>
        </w:rPr>
        <w:t>าษีเงินได้</w:t>
      </w:r>
    </w:p>
    <w:p w14:paraId="0C2EACDA" w14:textId="77777777" w:rsidR="0073416E" w:rsidRPr="006F6A4F" w:rsidRDefault="0073416E" w:rsidP="00C56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75A9E9F4" w14:textId="77777777" w:rsidR="0073416E" w:rsidRDefault="00F87D6A" w:rsidP="00F87D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</w:r>
      <w:r w:rsidR="0073416E" w:rsidRPr="00BB10F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12812FC7" w14:textId="77777777" w:rsidR="00F87D6A" w:rsidRPr="00F87D6A" w:rsidRDefault="00F87D6A" w:rsidP="00734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31"/>
        <w:gridCol w:w="850"/>
        <w:gridCol w:w="1136"/>
        <w:gridCol w:w="237"/>
        <w:gridCol w:w="1073"/>
        <w:gridCol w:w="301"/>
        <w:gridCol w:w="1079"/>
        <w:gridCol w:w="269"/>
        <w:gridCol w:w="990"/>
      </w:tblGrid>
      <w:tr w:rsidR="00C9589B" w:rsidRPr="00E41D62" w14:paraId="16BCACC9" w14:textId="77777777" w:rsidTr="00FA5670">
        <w:tc>
          <w:tcPr>
            <w:tcW w:w="1865" w:type="pct"/>
          </w:tcPr>
          <w:p w14:paraId="01129BC5" w14:textId="77777777" w:rsidR="00F87D6A" w:rsidRPr="009447FE" w:rsidRDefault="00F87D6A" w:rsidP="00FA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9" w:type="pct"/>
          </w:tcPr>
          <w:p w14:paraId="41EE8A11" w14:textId="77777777" w:rsidR="00F87D6A" w:rsidRPr="00803769" w:rsidRDefault="00F87D6A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92" w:type="pct"/>
            <w:gridSpan w:val="3"/>
          </w:tcPr>
          <w:p w14:paraId="77337C2D" w14:textId="77777777" w:rsidR="00F87D6A" w:rsidRPr="00C218AD" w:rsidRDefault="00F87D6A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8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9" w:type="pct"/>
          </w:tcPr>
          <w:p w14:paraId="0D2FB307" w14:textId="77777777" w:rsidR="00F87D6A" w:rsidRPr="00C218AD" w:rsidRDefault="00F87D6A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pct"/>
            <w:gridSpan w:val="3"/>
          </w:tcPr>
          <w:p w14:paraId="79F3BD93" w14:textId="77777777" w:rsidR="00F87D6A" w:rsidRPr="00C218AD" w:rsidRDefault="00F87D6A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8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1E7F4F" w:rsidRPr="00E41D62" w14:paraId="1A572A65" w14:textId="77777777" w:rsidTr="00FA5670">
        <w:tc>
          <w:tcPr>
            <w:tcW w:w="1865" w:type="pct"/>
          </w:tcPr>
          <w:p w14:paraId="5F3D6293" w14:textId="77777777" w:rsidR="001E7F4F" w:rsidRPr="009447FE" w:rsidRDefault="001E7F4F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9" w:type="pct"/>
          </w:tcPr>
          <w:p w14:paraId="50FB8D26" w14:textId="77777777" w:rsidR="001E7F4F" w:rsidRPr="00803769" w:rsidRDefault="001E7F4F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0" w:type="pct"/>
            <w:vAlign w:val="bottom"/>
          </w:tcPr>
          <w:p w14:paraId="5D62CC49" w14:textId="77777777" w:rsidR="001E7F4F" w:rsidRPr="005A6DB6" w:rsidRDefault="008645A4" w:rsidP="001E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5" w:type="pct"/>
            <w:vAlign w:val="bottom"/>
          </w:tcPr>
          <w:p w14:paraId="3243F26C" w14:textId="77777777" w:rsidR="001E7F4F" w:rsidRPr="005A6DB6" w:rsidRDefault="001E7F4F" w:rsidP="001E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73B7F445" w14:textId="77777777" w:rsidR="001E7F4F" w:rsidRPr="005A6DB6" w:rsidRDefault="001E7F4F" w:rsidP="001E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AF63F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59" w:type="pct"/>
            <w:vAlign w:val="bottom"/>
          </w:tcPr>
          <w:p w14:paraId="7322EF81" w14:textId="77777777" w:rsidR="001E7F4F" w:rsidRPr="005A6DB6" w:rsidRDefault="001E7F4F" w:rsidP="001E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1E4B0C32" w14:textId="77777777" w:rsidR="001E7F4F" w:rsidRPr="005A6DB6" w:rsidRDefault="008645A4" w:rsidP="001E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2" w:type="pct"/>
            <w:vAlign w:val="bottom"/>
          </w:tcPr>
          <w:p w14:paraId="401F9608" w14:textId="77777777" w:rsidR="001E7F4F" w:rsidRPr="005A6DB6" w:rsidRDefault="001E7F4F" w:rsidP="001E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vAlign w:val="bottom"/>
          </w:tcPr>
          <w:p w14:paraId="16CB8FC5" w14:textId="77777777" w:rsidR="001E7F4F" w:rsidRPr="005A6DB6" w:rsidRDefault="001E7F4F" w:rsidP="001E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AF63F7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C9589B" w:rsidRPr="00E41D62" w14:paraId="31452EB6" w14:textId="77777777" w:rsidTr="00FA5670">
        <w:tc>
          <w:tcPr>
            <w:tcW w:w="1865" w:type="pct"/>
          </w:tcPr>
          <w:p w14:paraId="1D023684" w14:textId="77777777" w:rsidR="00F87D6A" w:rsidRPr="009447FE" w:rsidRDefault="00F87D6A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9" w:type="pct"/>
          </w:tcPr>
          <w:p w14:paraId="78F226EA" w14:textId="77777777" w:rsidR="00F87D6A" w:rsidRPr="00803769" w:rsidRDefault="00F87D6A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86" w:type="pct"/>
            <w:gridSpan w:val="7"/>
            <w:vAlign w:val="bottom"/>
          </w:tcPr>
          <w:p w14:paraId="7CCBCB5A" w14:textId="77777777" w:rsidR="00F87D6A" w:rsidRPr="009447FE" w:rsidRDefault="00F87D6A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1D6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589B" w:rsidRPr="00E41D62" w14:paraId="15771CA7" w14:textId="77777777" w:rsidTr="00BD718D">
        <w:tc>
          <w:tcPr>
            <w:tcW w:w="1865" w:type="pct"/>
          </w:tcPr>
          <w:p w14:paraId="461DCF10" w14:textId="77777777" w:rsidR="0073416E" w:rsidRPr="009447FE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47F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</w:t>
            </w:r>
            <w:r w:rsidR="002E26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  <w:r w:rsidRPr="009447F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449" w:type="pct"/>
          </w:tcPr>
          <w:p w14:paraId="009D7594" w14:textId="77777777" w:rsidR="0073416E" w:rsidRPr="00803769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</w:tcPr>
          <w:p w14:paraId="33B45D4C" w14:textId="77777777" w:rsidR="0073416E" w:rsidRPr="009447FE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296BFEBC" w14:textId="77777777" w:rsidR="0073416E" w:rsidRPr="009447FE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2F183446" w14:textId="77777777" w:rsidR="0073416E" w:rsidRPr="009447FE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" w:type="pct"/>
          </w:tcPr>
          <w:p w14:paraId="4E9A2594" w14:textId="77777777" w:rsidR="0073416E" w:rsidRPr="009447FE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AA06D2F" w14:textId="77777777" w:rsidR="0073416E" w:rsidRPr="009447FE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78947BD" w14:textId="77777777" w:rsidR="0073416E" w:rsidRPr="009447FE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7892092E" w14:textId="77777777" w:rsidR="0073416E" w:rsidRPr="009447FE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63F7" w:rsidRPr="00E41D62" w14:paraId="1D73A8AE" w14:textId="77777777" w:rsidTr="00BD718D">
        <w:tc>
          <w:tcPr>
            <w:tcW w:w="1865" w:type="pct"/>
          </w:tcPr>
          <w:p w14:paraId="1592FEB9" w14:textId="77777777" w:rsidR="00AF63F7" w:rsidRPr="009447FE" w:rsidRDefault="00AF63F7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47FE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9447FE">
              <w:rPr>
                <w:rFonts w:ascii="Angsana New" w:hAnsi="Angsana New" w:hint="cs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449" w:type="pct"/>
          </w:tcPr>
          <w:p w14:paraId="4342C0B2" w14:textId="77777777" w:rsidR="00AF63F7" w:rsidRPr="00803769" w:rsidRDefault="00AF63F7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</w:tcPr>
          <w:p w14:paraId="72E73D0F" w14:textId="77777777" w:rsidR="00AF63F7" w:rsidRPr="007A23B7" w:rsidRDefault="00005D92" w:rsidP="00005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2C1E64D5" w14:textId="77777777" w:rsidR="00AF63F7" w:rsidRPr="009447FE" w:rsidRDefault="00AF63F7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250F06F0" w14:textId="77777777" w:rsidR="00AF63F7" w:rsidRPr="007A23B7" w:rsidRDefault="00AF63F7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7A23B7">
              <w:rPr>
                <w:rFonts w:ascii="Angsana New" w:hAnsi="Angsana New"/>
                <w:sz w:val="30"/>
                <w:szCs w:val="30"/>
              </w:rPr>
              <w:t>7,44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9" w:type="pct"/>
          </w:tcPr>
          <w:p w14:paraId="4C89EA92" w14:textId="77777777" w:rsidR="00AF63F7" w:rsidRPr="009447FE" w:rsidRDefault="00AF63F7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1F8C485" w14:textId="77777777" w:rsidR="00AF63F7" w:rsidRPr="009447FE" w:rsidRDefault="00AF63F7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F980839" w14:textId="77777777" w:rsidR="00AF63F7" w:rsidRPr="009447FE" w:rsidRDefault="00AF63F7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26802762" w14:textId="77777777" w:rsidR="00AF63F7" w:rsidRPr="009447FE" w:rsidRDefault="00AF63F7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D718D" w:rsidRPr="00E41D62" w14:paraId="00B51CC4" w14:textId="77777777" w:rsidTr="00BD718D">
        <w:tc>
          <w:tcPr>
            <w:tcW w:w="1865" w:type="pct"/>
          </w:tcPr>
          <w:p w14:paraId="7C3E243B" w14:textId="354D7D84" w:rsidR="00BD718D" w:rsidRPr="009447FE" w:rsidRDefault="00BD718D" w:rsidP="00BD7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ภาษีงวดก่อนๆ ที่บันทึก</w:t>
            </w:r>
            <w:r w:rsidR="00766A41">
              <w:rPr>
                <w:rFonts w:ascii="Angsana New" w:hAnsi="Angsana New" w:hint="cs"/>
                <w:sz w:val="30"/>
                <w:szCs w:val="30"/>
                <w:cs/>
              </w:rPr>
              <w:t xml:space="preserve">ต่ำ </w:t>
            </w:r>
            <w:r w:rsidR="00766A41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สูง</w:t>
            </w:r>
            <w:r w:rsidR="00766A41">
              <w:rPr>
                <w:rFonts w:ascii="Angsana New" w:hAnsi="Angsana New"/>
                <w:sz w:val="30"/>
                <w:szCs w:val="30"/>
              </w:rPr>
              <w:t xml:space="preserve">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</w:p>
        </w:tc>
        <w:tc>
          <w:tcPr>
            <w:tcW w:w="449" w:type="pct"/>
          </w:tcPr>
          <w:p w14:paraId="7700D9E0" w14:textId="77777777" w:rsidR="00BD718D" w:rsidRPr="00803769" w:rsidRDefault="00BD718D" w:rsidP="00BD7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76B35CAF" w14:textId="61D83852" w:rsidR="00BD718D" w:rsidRPr="00BD718D" w:rsidRDefault="00787234" w:rsidP="00E93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125" w:type="pct"/>
          </w:tcPr>
          <w:p w14:paraId="59F79E95" w14:textId="77777777" w:rsidR="00BD718D" w:rsidRPr="009447FE" w:rsidRDefault="00BD718D" w:rsidP="00BD7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0B8BA175" w14:textId="3EF598ED" w:rsidR="00BD718D" w:rsidRPr="007A23B7" w:rsidRDefault="00BD7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F0944">
              <w:rPr>
                <w:rFonts w:ascii="Angsana New" w:hAnsi="Angsana New"/>
                <w:sz w:val="30"/>
                <w:szCs w:val="30"/>
              </w:rPr>
              <w:t>5,962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9" w:type="pct"/>
          </w:tcPr>
          <w:p w14:paraId="06BDCB7E" w14:textId="77777777" w:rsidR="00BD718D" w:rsidRPr="009447FE" w:rsidRDefault="00BD718D" w:rsidP="00BD7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3A3446EA" w14:textId="09215617" w:rsidR="00BD718D" w:rsidRDefault="00BD718D" w:rsidP="00BD7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29143F2" w14:textId="77777777" w:rsidR="00BD718D" w:rsidRPr="009447FE" w:rsidRDefault="00BD718D" w:rsidP="00BD7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</w:tcPr>
          <w:p w14:paraId="19E85297" w14:textId="56D59D37" w:rsidR="00BD718D" w:rsidRDefault="00BD718D" w:rsidP="00BD7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E1ECC" w:rsidRPr="00E41D62" w14:paraId="24F9FA39" w14:textId="77777777" w:rsidTr="00BD718D">
        <w:tc>
          <w:tcPr>
            <w:tcW w:w="1865" w:type="pct"/>
          </w:tcPr>
          <w:p w14:paraId="791AD906" w14:textId="77777777" w:rsidR="00DE1ECC" w:rsidRPr="009447FE" w:rsidRDefault="00DE1ECC" w:rsidP="00DE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9" w:type="pct"/>
          </w:tcPr>
          <w:p w14:paraId="1604B5C4" w14:textId="77777777" w:rsidR="00DE1ECC" w:rsidRDefault="00DE1ECC" w:rsidP="00DE1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4DBDD9F9" w14:textId="6EF88E97" w:rsidR="00DE1ECC" w:rsidRPr="00DE1ECC" w:rsidRDefault="00787234" w:rsidP="00E93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125" w:type="pct"/>
          </w:tcPr>
          <w:p w14:paraId="07600106" w14:textId="77777777" w:rsidR="00DE1ECC" w:rsidRPr="009447FE" w:rsidRDefault="00DE1ECC" w:rsidP="00DE1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0913F54F" w14:textId="50833688" w:rsidR="00DE1ECC" w:rsidRPr="007A23B7" w:rsidRDefault="000F0944" w:rsidP="00DE1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1,479</w:t>
            </w:r>
          </w:p>
        </w:tc>
        <w:tc>
          <w:tcPr>
            <w:tcW w:w="159" w:type="pct"/>
          </w:tcPr>
          <w:p w14:paraId="5DB69F08" w14:textId="77777777" w:rsidR="00DE1ECC" w:rsidRPr="009130DB" w:rsidRDefault="00DE1ECC" w:rsidP="00DE1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41FFCCC0" w14:textId="77777777" w:rsidR="00DE1ECC" w:rsidRPr="009130DB" w:rsidRDefault="00DE1ECC" w:rsidP="00DE1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30D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D5EA93C" w14:textId="77777777" w:rsidR="00DE1ECC" w:rsidRPr="009130DB" w:rsidRDefault="00DE1ECC" w:rsidP="00DE1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</w:tcPr>
          <w:p w14:paraId="038F2137" w14:textId="77777777" w:rsidR="00DE1ECC" w:rsidRPr="009130DB" w:rsidRDefault="00DE1ECC" w:rsidP="00DE1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30D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E1ECC" w:rsidRPr="00E41D62" w14:paraId="6AA27FEF" w14:textId="77777777" w:rsidTr="00FA5670">
        <w:tc>
          <w:tcPr>
            <w:tcW w:w="1865" w:type="pct"/>
          </w:tcPr>
          <w:p w14:paraId="25011BE0" w14:textId="77777777" w:rsidR="00DE1ECC" w:rsidRPr="009447FE" w:rsidRDefault="00DE1ECC" w:rsidP="00DE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47F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49" w:type="pct"/>
          </w:tcPr>
          <w:p w14:paraId="36971892" w14:textId="77777777" w:rsidR="00DE1ECC" w:rsidRPr="00803769" w:rsidRDefault="00DE1ECC" w:rsidP="00DE1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4D1D1D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00" w:type="pct"/>
          </w:tcPr>
          <w:p w14:paraId="5D967BB8" w14:textId="77777777" w:rsidR="00DE1ECC" w:rsidRPr="007A23B7" w:rsidRDefault="00DE1ECC" w:rsidP="00DE1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71152426" w14:textId="77777777" w:rsidR="00DE1ECC" w:rsidRPr="009447FE" w:rsidRDefault="00DE1ECC" w:rsidP="00DE1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5318ABA2" w14:textId="77777777" w:rsidR="00DE1ECC" w:rsidRPr="007A23B7" w:rsidRDefault="00DE1ECC" w:rsidP="00DE1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" w:type="pct"/>
          </w:tcPr>
          <w:p w14:paraId="747D39FE" w14:textId="77777777" w:rsidR="00DE1ECC" w:rsidRPr="009447FE" w:rsidRDefault="00DE1ECC" w:rsidP="00DE1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326C4CE" w14:textId="77777777" w:rsidR="00DE1ECC" w:rsidRPr="009447FE" w:rsidRDefault="00DE1ECC" w:rsidP="00DE1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158CC4F" w14:textId="77777777" w:rsidR="00DE1ECC" w:rsidRPr="009447FE" w:rsidRDefault="00DE1ECC" w:rsidP="00DE1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46A2B264" w14:textId="77777777" w:rsidR="00DE1ECC" w:rsidRPr="009447FE" w:rsidRDefault="00DE1ECC" w:rsidP="00DE1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1ECC" w:rsidRPr="00E41D62" w14:paraId="1566AED1" w14:textId="77777777" w:rsidTr="00FA5670">
        <w:tc>
          <w:tcPr>
            <w:tcW w:w="1865" w:type="pct"/>
          </w:tcPr>
          <w:p w14:paraId="7712EA35" w14:textId="77777777" w:rsidR="00DE1ECC" w:rsidRPr="009447FE" w:rsidRDefault="00DE1ECC" w:rsidP="00DE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449" w:type="pct"/>
          </w:tcPr>
          <w:p w14:paraId="2BAFF328" w14:textId="77777777" w:rsidR="00DE1ECC" w:rsidRPr="00803769" w:rsidRDefault="00DE1ECC" w:rsidP="00DE1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181021C5" w14:textId="77777777" w:rsidR="00DE1ECC" w:rsidRPr="007A23B7" w:rsidRDefault="00DE1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24,124</w:t>
            </w:r>
          </w:p>
        </w:tc>
        <w:tc>
          <w:tcPr>
            <w:tcW w:w="125" w:type="pct"/>
          </w:tcPr>
          <w:p w14:paraId="3DEC4D0C" w14:textId="77777777" w:rsidR="00DE1ECC" w:rsidRPr="009447FE" w:rsidRDefault="00DE1ECC" w:rsidP="00DE1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2D548DF7" w14:textId="77777777" w:rsidR="00DE1ECC" w:rsidRPr="007A23B7" w:rsidRDefault="00DE1ECC" w:rsidP="00DE1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7A23B7">
              <w:rPr>
                <w:rFonts w:ascii="Angsana New" w:hAnsi="Angsana New"/>
                <w:sz w:val="30"/>
                <w:szCs w:val="30"/>
              </w:rPr>
              <w:t>156,34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59" w:type="pct"/>
          </w:tcPr>
          <w:p w14:paraId="1FD716F2" w14:textId="77777777" w:rsidR="00DE1ECC" w:rsidRPr="009447FE" w:rsidRDefault="00DE1ECC" w:rsidP="00DE1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19981011" w14:textId="77777777" w:rsidR="00DE1ECC" w:rsidRPr="009447FE" w:rsidRDefault="00DE1ECC" w:rsidP="00DE1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2,493</w:t>
            </w:r>
          </w:p>
        </w:tc>
        <w:tc>
          <w:tcPr>
            <w:tcW w:w="142" w:type="pct"/>
          </w:tcPr>
          <w:p w14:paraId="79AD20F5" w14:textId="77777777" w:rsidR="00DE1ECC" w:rsidRPr="009447FE" w:rsidRDefault="00DE1ECC" w:rsidP="00DE1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</w:tcPr>
          <w:p w14:paraId="01D64D78" w14:textId="77777777" w:rsidR="00DE1ECC" w:rsidRPr="009447FE" w:rsidRDefault="00DE1ECC" w:rsidP="00DE1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71,670</w:t>
            </w:r>
          </w:p>
        </w:tc>
      </w:tr>
      <w:tr w:rsidR="00DE1ECC" w:rsidRPr="009447FE" w14:paraId="6F2D9BA8" w14:textId="77777777" w:rsidTr="00FA5670">
        <w:tc>
          <w:tcPr>
            <w:tcW w:w="1865" w:type="pct"/>
          </w:tcPr>
          <w:p w14:paraId="1F4D4094" w14:textId="77777777" w:rsidR="00DE1ECC" w:rsidRPr="009447FE" w:rsidRDefault="00DE1ECC" w:rsidP="00DE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449" w:type="pct"/>
          </w:tcPr>
          <w:p w14:paraId="71B31E2B" w14:textId="77777777" w:rsidR="00DE1ECC" w:rsidRPr="00803769" w:rsidRDefault="00DE1ECC" w:rsidP="00DE1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14:paraId="7F993E7E" w14:textId="54CFED07" w:rsidR="00DE1ECC" w:rsidRPr="007A23B7" w:rsidRDefault="00DE1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</w:t>
            </w:r>
            <w:r w:rsidR="00787234">
              <w:rPr>
                <w:rFonts w:ascii="Angsana New" w:hAnsi="Angsana New"/>
                <w:b/>
                <w:bCs/>
                <w:sz w:val="30"/>
                <w:szCs w:val="30"/>
              </w:rPr>
              <w:t>166</w:t>
            </w:r>
          </w:p>
        </w:tc>
        <w:tc>
          <w:tcPr>
            <w:tcW w:w="125" w:type="pct"/>
          </w:tcPr>
          <w:p w14:paraId="34FF771D" w14:textId="77777777" w:rsidR="00DE1ECC" w:rsidRPr="009447FE" w:rsidRDefault="00DE1ECC" w:rsidP="00DE1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</w:tcPr>
          <w:p w14:paraId="47895971" w14:textId="47C4F56B" w:rsidR="00DE1ECC" w:rsidRPr="007A23B7" w:rsidRDefault="000F0944" w:rsidP="00DE1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157,819</w:t>
            </w:r>
          </w:p>
        </w:tc>
        <w:tc>
          <w:tcPr>
            <w:tcW w:w="159" w:type="pct"/>
          </w:tcPr>
          <w:p w14:paraId="7B392FF2" w14:textId="77777777" w:rsidR="00DE1ECC" w:rsidRPr="009447FE" w:rsidRDefault="00DE1ECC" w:rsidP="00DE1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14:paraId="5BF14655" w14:textId="77777777" w:rsidR="00DE1ECC" w:rsidRPr="009447FE" w:rsidRDefault="00DE1ECC" w:rsidP="00DE1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2,493</w:t>
            </w:r>
          </w:p>
        </w:tc>
        <w:tc>
          <w:tcPr>
            <w:tcW w:w="142" w:type="pct"/>
          </w:tcPr>
          <w:p w14:paraId="5224089D" w14:textId="77777777" w:rsidR="00DE1ECC" w:rsidRPr="009447FE" w:rsidRDefault="00DE1ECC" w:rsidP="00DE1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tcBorders>
              <w:bottom w:val="double" w:sz="4" w:space="0" w:color="auto"/>
            </w:tcBorders>
          </w:tcPr>
          <w:p w14:paraId="4B6B51CA" w14:textId="77777777" w:rsidR="00DE1ECC" w:rsidRPr="009447FE" w:rsidRDefault="00DE1ECC" w:rsidP="00DE1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71,670</w:t>
            </w:r>
          </w:p>
        </w:tc>
      </w:tr>
    </w:tbl>
    <w:p w14:paraId="43B95DBD" w14:textId="77777777" w:rsidR="0073416E" w:rsidRDefault="0073416E" w:rsidP="00734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394DF01B" w14:textId="77777777" w:rsidR="0073416E" w:rsidRPr="008179D9" w:rsidRDefault="00F87D6A" w:rsidP="00F87D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73416E" w:rsidRPr="008179D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ภาษีเงินได้ที่รับรู้ใน</w:t>
      </w:r>
      <w:r w:rsidR="0073416E" w:rsidRPr="008179D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กำไรขาดทุนเบ็ดเสร็จอื่น</w:t>
      </w:r>
    </w:p>
    <w:p w14:paraId="7E010A7B" w14:textId="77777777" w:rsidR="0073416E" w:rsidRPr="004E7820" w:rsidRDefault="0073416E" w:rsidP="00734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7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98"/>
        <w:gridCol w:w="900"/>
        <w:gridCol w:w="270"/>
        <w:gridCol w:w="900"/>
        <w:gridCol w:w="270"/>
        <w:gridCol w:w="901"/>
        <w:gridCol w:w="270"/>
        <w:gridCol w:w="899"/>
        <w:gridCol w:w="9"/>
        <w:gridCol w:w="270"/>
        <w:gridCol w:w="897"/>
        <w:gridCol w:w="263"/>
        <w:gridCol w:w="961"/>
      </w:tblGrid>
      <w:tr w:rsidR="0073416E" w:rsidRPr="008179D9" w14:paraId="59868980" w14:textId="77777777" w:rsidTr="00FA5670">
        <w:tc>
          <w:tcPr>
            <w:tcW w:w="2898" w:type="dxa"/>
          </w:tcPr>
          <w:p w14:paraId="08FC0640" w14:textId="77777777" w:rsidR="0073416E" w:rsidRPr="008179D9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0" w:type="dxa"/>
            <w:gridSpan w:val="12"/>
          </w:tcPr>
          <w:p w14:paraId="47887893" w14:textId="77777777" w:rsidR="0073416E" w:rsidRPr="008179D9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79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3416E" w:rsidRPr="008179D9" w14:paraId="1913B13D" w14:textId="77777777" w:rsidTr="00FA5670">
        <w:tc>
          <w:tcPr>
            <w:tcW w:w="2898" w:type="dxa"/>
          </w:tcPr>
          <w:p w14:paraId="1955D522" w14:textId="77777777" w:rsidR="0073416E" w:rsidRPr="008179D9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CDE46D5" w14:textId="77777777" w:rsidR="0073416E" w:rsidRPr="008179D9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5005D0" w14:textId="77777777" w:rsidR="0073416E" w:rsidRPr="008179D9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6FBCB64" w14:textId="77777777" w:rsidR="0073416E" w:rsidRPr="008179D9" w:rsidRDefault="008645A4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14:paraId="04B6721B" w14:textId="77777777" w:rsidR="0073416E" w:rsidRPr="008179D9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664420D1" w14:textId="77777777" w:rsidR="0073416E" w:rsidRPr="008179D9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ABD5CE" w14:textId="77777777" w:rsidR="0073416E" w:rsidRPr="008179D9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01361E8D" w14:textId="77777777" w:rsidR="0073416E" w:rsidRPr="008179D9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3EAB1E" w14:textId="77777777" w:rsidR="0073416E" w:rsidRPr="008179D9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</w:tcPr>
          <w:p w14:paraId="4337519A" w14:textId="77777777" w:rsidR="0073416E" w:rsidRPr="008179D9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9D9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="00AF63F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3" w:type="dxa"/>
          </w:tcPr>
          <w:p w14:paraId="3C424CA9" w14:textId="77777777" w:rsidR="0073416E" w:rsidRPr="008179D9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5683CB1B" w14:textId="77777777" w:rsidR="0073416E" w:rsidRPr="008179D9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416E" w:rsidRPr="008179D9" w14:paraId="285B993C" w14:textId="77777777" w:rsidTr="00FA5670">
        <w:tc>
          <w:tcPr>
            <w:tcW w:w="2898" w:type="dxa"/>
          </w:tcPr>
          <w:p w14:paraId="23833040" w14:textId="77777777" w:rsidR="0073416E" w:rsidRPr="008179D9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ADEDED7" w14:textId="77777777" w:rsidR="0073416E" w:rsidRPr="008179D9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17C4E8" w14:textId="77777777" w:rsidR="0073416E" w:rsidRPr="008179D9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1E9DA36" w14:textId="77777777" w:rsidR="0073416E" w:rsidRPr="008179D9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9D9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270" w:type="dxa"/>
          </w:tcPr>
          <w:p w14:paraId="136532F8" w14:textId="77777777" w:rsidR="0073416E" w:rsidRPr="008179D9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2C611668" w14:textId="77777777" w:rsidR="0073416E" w:rsidRPr="008179D9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A5641B" w14:textId="77777777" w:rsidR="0073416E" w:rsidRPr="008179D9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1AFE2EDC" w14:textId="77777777" w:rsidR="0073416E" w:rsidRPr="008179D9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58799A" w14:textId="77777777" w:rsidR="0073416E" w:rsidRPr="008179D9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</w:tcPr>
          <w:p w14:paraId="713DCDF4" w14:textId="77777777" w:rsidR="0073416E" w:rsidRPr="008179D9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9D9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263" w:type="dxa"/>
          </w:tcPr>
          <w:p w14:paraId="6B12EEA4" w14:textId="77777777" w:rsidR="0073416E" w:rsidRPr="008179D9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505A0416" w14:textId="77777777" w:rsidR="0073416E" w:rsidRPr="008179D9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416E" w:rsidRPr="008179D9" w14:paraId="2D762664" w14:textId="77777777" w:rsidTr="00FA5670">
        <w:tc>
          <w:tcPr>
            <w:tcW w:w="2898" w:type="dxa"/>
          </w:tcPr>
          <w:p w14:paraId="5D125315" w14:textId="77777777" w:rsidR="0073416E" w:rsidRPr="008179D9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30A46FD" w14:textId="77777777" w:rsidR="0073416E" w:rsidRPr="008179D9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9D9">
              <w:rPr>
                <w:rFonts w:ascii="Angsana New" w:hAnsi="Angsana New" w:hint="cs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270" w:type="dxa"/>
          </w:tcPr>
          <w:p w14:paraId="5C522323" w14:textId="77777777" w:rsidR="0073416E" w:rsidRPr="008179D9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61ADDA4" w14:textId="77777777" w:rsidR="0073416E" w:rsidRPr="008179D9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9D9">
              <w:rPr>
                <w:rFonts w:ascii="Angsana New" w:hAnsi="Angsana New" w:hint="cs"/>
                <w:sz w:val="30"/>
                <w:szCs w:val="30"/>
                <w:cs/>
              </w:rPr>
              <w:t>(ค่าใช้จ่าย)</w:t>
            </w:r>
          </w:p>
        </w:tc>
        <w:tc>
          <w:tcPr>
            <w:tcW w:w="270" w:type="dxa"/>
          </w:tcPr>
          <w:p w14:paraId="5FB5B3F1" w14:textId="77777777" w:rsidR="0073416E" w:rsidRPr="008179D9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1" w:type="dxa"/>
          </w:tcPr>
          <w:p w14:paraId="58C51CCF" w14:textId="77777777" w:rsidR="0073416E" w:rsidRPr="008179D9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9D9">
              <w:rPr>
                <w:rFonts w:ascii="Angsana New" w:hAnsi="Angsana New" w:hint="cs"/>
                <w:sz w:val="30"/>
                <w:szCs w:val="30"/>
                <w:cs/>
              </w:rPr>
              <w:t>สุทธิจาก</w:t>
            </w:r>
          </w:p>
        </w:tc>
        <w:tc>
          <w:tcPr>
            <w:tcW w:w="270" w:type="dxa"/>
          </w:tcPr>
          <w:p w14:paraId="1CEF1F7F" w14:textId="77777777" w:rsidR="0073416E" w:rsidRPr="008179D9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1C980D00" w14:textId="77777777" w:rsidR="0073416E" w:rsidRPr="008179D9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9D9">
              <w:rPr>
                <w:rFonts w:ascii="Angsana New" w:hAnsi="Angsana New" w:hint="cs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270" w:type="dxa"/>
          </w:tcPr>
          <w:p w14:paraId="103785E1" w14:textId="77777777" w:rsidR="0073416E" w:rsidRPr="008179D9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</w:tcPr>
          <w:p w14:paraId="3D17CA27" w14:textId="77777777" w:rsidR="0073416E" w:rsidRPr="008179D9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9D9">
              <w:rPr>
                <w:rFonts w:ascii="Angsana New" w:hAnsi="Angsana New" w:hint="cs"/>
                <w:sz w:val="30"/>
                <w:szCs w:val="30"/>
                <w:cs/>
              </w:rPr>
              <w:t>(ค่าใช้จ่าย)</w:t>
            </w:r>
          </w:p>
        </w:tc>
        <w:tc>
          <w:tcPr>
            <w:tcW w:w="263" w:type="dxa"/>
          </w:tcPr>
          <w:p w14:paraId="54B30399" w14:textId="77777777" w:rsidR="0073416E" w:rsidRPr="008179D9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729DDEB8" w14:textId="77777777" w:rsidR="0073416E" w:rsidRPr="008179D9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9D9">
              <w:rPr>
                <w:rFonts w:ascii="Angsana New" w:hAnsi="Angsana New" w:hint="cs"/>
                <w:sz w:val="30"/>
                <w:szCs w:val="30"/>
                <w:cs/>
              </w:rPr>
              <w:t>สุทธิจาก</w:t>
            </w:r>
          </w:p>
        </w:tc>
      </w:tr>
      <w:tr w:rsidR="0073416E" w:rsidRPr="008179D9" w14:paraId="63D62A10" w14:textId="77777777" w:rsidTr="00FA5670">
        <w:tc>
          <w:tcPr>
            <w:tcW w:w="2898" w:type="dxa"/>
          </w:tcPr>
          <w:p w14:paraId="28AB9363" w14:textId="77777777" w:rsidR="0073416E" w:rsidRPr="008179D9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41F443" w14:textId="77777777" w:rsidR="0073416E" w:rsidRPr="008179D9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9D9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270" w:type="dxa"/>
          </w:tcPr>
          <w:p w14:paraId="52448A20" w14:textId="77777777" w:rsidR="0073416E" w:rsidRPr="008179D9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A73DB06" w14:textId="77777777" w:rsidR="0073416E" w:rsidRPr="008179D9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9D9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0" w:type="dxa"/>
          </w:tcPr>
          <w:p w14:paraId="39A63026" w14:textId="77777777" w:rsidR="0073416E" w:rsidRPr="008179D9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1" w:type="dxa"/>
          </w:tcPr>
          <w:p w14:paraId="3791F9C5" w14:textId="77777777" w:rsidR="0073416E" w:rsidRPr="008179D9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9D9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0" w:type="dxa"/>
          </w:tcPr>
          <w:p w14:paraId="7627DDD8" w14:textId="77777777" w:rsidR="0073416E" w:rsidRPr="008179D9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72769B28" w14:textId="77777777" w:rsidR="0073416E" w:rsidRPr="008179D9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9D9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270" w:type="dxa"/>
          </w:tcPr>
          <w:p w14:paraId="4B2B38C1" w14:textId="77777777" w:rsidR="0073416E" w:rsidRPr="008179D9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</w:tcPr>
          <w:p w14:paraId="542D1B41" w14:textId="77777777" w:rsidR="0073416E" w:rsidRPr="008179D9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9D9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63" w:type="dxa"/>
          </w:tcPr>
          <w:p w14:paraId="617B6FF7" w14:textId="77777777" w:rsidR="0073416E" w:rsidRPr="008179D9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57835163" w14:textId="77777777" w:rsidR="0073416E" w:rsidRPr="008179D9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9D9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73416E" w:rsidRPr="008179D9" w14:paraId="3D6A2F84" w14:textId="77777777" w:rsidTr="00FA5670">
        <w:tc>
          <w:tcPr>
            <w:tcW w:w="2898" w:type="dxa"/>
          </w:tcPr>
          <w:p w14:paraId="2A18A59E" w14:textId="77777777" w:rsidR="0073416E" w:rsidRPr="008179D9" w:rsidRDefault="0073416E" w:rsidP="002D65A1">
            <w:pPr>
              <w:tabs>
                <w:tab w:val="clear" w:pos="227"/>
                <w:tab w:val="clear" w:pos="454"/>
                <w:tab w:val="clear" w:pos="2580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10" w:type="dxa"/>
            <w:gridSpan w:val="12"/>
          </w:tcPr>
          <w:p w14:paraId="0E967744" w14:textId="77777777" w:rsidR="0073416E" w:rsidRPr="008179D9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179D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6C38" w:rsidRPr="00772447" w14:paraId="5C4DF034" w14:textId="77777777" w:rsidTr="00FA5670">
        <w:tc>
          <w:tcPr>
            <w:tcW w:w="2898" w:type="dxa"/>
          </w:tcPr>
          <w:p w14:paraId="2DAD9D31" w14:textId="77777777" w:rsidR="00DC6C38" w:rsidRPr="00772447" w:rsidRDefault="00DC6C38" w:rsidP="002D65A1">
            <w:pPr>
              <w:tabs>
                <w:tab w:val="clear" w:pos="227"/>
                <w:tab w:val="clear" w:pos="454"/>
                <w:tab w:val="clear" w:pos="2580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72447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สินทรัพย์ทางการเงินเผื่อขาย</w:t>
            </w:r>
          </w:p>
        </w:tc>
        <w:tc>
          <w:tcPr>
            <w:tcW w:w="900" w:type="dxa"/>
          </w:tcPr>
          <w:p w14:paraId="78742A27" w14:textId="77777777" w:rsidR="00DC6C38" w:rsidRPr="00772447" w:rsidRDefault="00DC6C38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5,28</w:t>
            </w:r>
            <w:r w:rsidR="00370A07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1B8213B4" w14:textId="77777777" w:rsidR="00DC6C38" w:rsidRPr="00772447" w:rsidRDefault="00DC6C38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83AABD7" w14:textId="77777777" w:rsidR="00DC6C38" w:rsidRPr="00772447" w:rsidRDefault="00DC6C38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(1,057)</w:t>
            </w:r>
          </w:p>
        </w:tc>
        <w:tc>
          <w:tcPr>
            <w:tcW w:w="270" w:type="dxa"/>
          </w:tcPr>
          <w:p w14:paraId="2DDF53F0" w14:textId="77777777" w:rsidR="00DC6C38" w:rsidRPr="00772447" w:rsidRDefault="00DC6C38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6BA3E930" w14:textId="77777777" w:rsidR="00DC6C38" w:rsidRPr="00772447" w:rsidRDefault="00DC6C38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4,22</w:t>
            </w:r>
            <w:r w:rsidR="00370A07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14:paraId="0A35CFD3" w14:textId="77777777" w:rsidR="00DC6C38" w:rsidRPr="00772447" w:rsidRDefault="00DC6C38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4D728F05" w14:textId="77777777" w:rsidR="00DC6C38" w:rsidRPr="00772447" w:rsidRDefault="00DC6C38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79" w:type="dxa"/>
            <w:gridSpan w:val="2"/>
          </w:tcPr>
          <w:p w14:paraId="3EE58397" w14:textId="77777777" w:rsidR="00DC6C38" w:rsidRPr="00772447" w:rsidRDefault="00DC6C38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dxa"/>
          </w:tcPr>
          <w:p w14:paraId="05F60A5B" w14:textId="77777777" w:rsidR="00DC6C38" w:rsidRPr="00772447" w:rsidRDefault="00DC6C38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263" w:type="dxa"/>
          </w:tcPr>
          <w:p w14:paraId="4AF7F802" w14:textId="77777777" w:rsidR="00DC6C38" w:rsidRPr="00772447" w:rsidRDefault="00DC6C38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25F25259" w14:textId="77777777" w:rsidR="00DC6C38" w:rsidRPr="00772447" w:rsidRDefault="00DC6C38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4F051E" w:rsidRPr="00772447" w14:paraId="63BB0D03" w14:textId="77777777" w:rsidTr="00FA5670">
        <w:tc>
          <w:tcPr>
            <w:tcW w:w="2898" w:type="dxa"/>
          </w:tcPr>
          <w:p w14:paraId="46A424A8" w14:textId="4995675C" w:rsidR="004F051E" w:rsidRPr="004F051E" w:rsidRDefault="004F051E">
            <w:pPr>
              <w:tabs>
                <w:tab w:val="clear" w:pos="227"/>
                <w:tab w:val="clear" w:pos="454"/>
                <w:tab w:val="clear" w:pos="2580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F051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การตี</w:t>
            </w:r>
            <w:r w:rsidR="00C05AF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ราคาที่ดิน อาคารและอุปกรณ์</w:t>
            </w:r>
          </w:p>
        </w:tc>
        <w:tc>
          <w:tcPr>
            <w:tcW w:w="900" w:type="dxa"/>
          </w:tcPr>
          <w:p w14:paraId="221F13D4" w14:textId="5602AB0D" w:rsidR="004F051E" w:rsidRDefault="004F051E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204,927</w:t>
            </w:r>
          </w:p>
        </w:tc>
        <w:tc>
          <w:tcPr>
            <w:tcW w:w="270" w:type="dxa"/>
          </w:tcPr>
          <w:p w14:paraId="1D487AD8" w14:textId="77777777" w:rsidR="004F051E" w:rsidRPr="00772447" w:rsidRDefault="004F051E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09D673F" w14:textId="3F68E7E4" w:rsidR="004F051E" w:rsidRDefault="004F051E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(19,876)</w:t>
            </w:r>
          </w:p>
        </w:tc>
        <w:tc>
          <w:tcPr>
            <w:tcW w:w="270" w:type="dxa"/>
          </w:tcPr>
          <w:p w14:paraId="318E86E6" w14:textId="77777777" w:rsidR="004F051E" w:rsidRPr="00772447" w:rsidRDefault="004F051E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43D9E312" w14:textId="3694EB52" w:rsidR="004F051E" w:rsidRDefault="004F051E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185,051</w:t>
            </w:r>
          </w:p>
        </w:tc>
        <w:tc>
          <w:tcPr>
            <w:tcW w:w="270" w:type="dxa"/>
          </w:tcPr>
          <w:p w14:paraId="18E913C1" w14:textId="77777777" w:rsidR="004F051E" w:rsidRPr="00772447" w:rsidRDefault="004F051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40A7859E" w14:textId="0A148C4C" w:rsidR="004F051E" w:rsidRDefault="004F051E" w:rsidP="004F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gridSpan w:val="2"/>
          </w:tcPr>
          <w:p w14:paraId="75BDC235" w14:textId="77777777" w:rsidR="004F051E" w:rsidRPr="00772447" w:rsidRDefault="004F051E" w:rsidP="004F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dxa"/>
          </w:tcPr>
          <w:p w14:paraId="0BD053DB" w14:textId="5156FB7A" w:rsidR="004F051E" w:rsidRDefault="004F051E" w:rsidP="004F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522DC1EA" w14:textId="77777777" w:rsidR="004F051E" w:rsidRPr="00772447" w:rsidRDefault="004F051E" w:rsidP="004F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4075012E" w14:textId="10FA562F" w:rsidR="004F051E" w:rsidRDefault="004F051E" w:rsidP="004F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6C38" w:rsidRPr="00772447" w14:paraId="4CDC511B" w14:textId="77777777" w:rsidTr="00FA5670">
        <w:tc>
          <w:tcPr>
            <w:tcW w:w="2898" w:type="dxa"/>
          </w:tcPr>
          <w:p w14:paraId="3504ECDC" w14:textId="77777777" w:rsidR="00DC6C38" w:rsidRPr="00772447" w:rsidRDefault="00DC6C38" w:rsidP="00A139FD">
            <w:pPr>
              <w:tabs>
                <w:tab w:val="clear" w:pos="227"/>
                <w:tab w:val="clear" w:pos="454"/>
                <w:tab w:val="clear" w:pos="2580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772447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</w:t>
            </w:r>
          </w:p>
        </w:tc>
        <w:tc>
          <w:tcPr>
            <w:tcW w:w="900" w:type="dxa"/>
          </w:tcPr>
          <w:p w14:paraId="18FF71F7" w14:textId="77777777" w:rsidR="00DC6C38" w:rsidRPr="00772447" w:rsidRDefault="00DC6C38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AC3D37F" w14:textId="77777777" w:rsidR="00DC6C38" w:rsidRPr="00772447" w:rsidRDefault="00DC6C38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5955C8B" w14:textId="77777777" w:rsidR="00DC6C38" w:rsidRPr="00772447" w:rsidRDefault="00DC6C38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E0C1D2F" w14:textId="77777777" w:rsidR="00DC6C38" w:rsidRPr="00772447" w:rsidRDefault="00DC6C38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21C86200" w14:textId="77777777" w:rsidR="00DC6C38" w:rsidRPr="00772447" w:rsidRDefault="00DC6C38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64703F" w14:textId="77777777" w:rsidR="00DC6C38" w:rsidRPr="00772447" w:rsidRDefault="00DC6C38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6B32D6FC" w14:textId="77777777" w:rsidR="00DC6C38" w:rsidRPr="00772447" w:rsidRDefault="00DC6C38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  <w:gridSpan w:val="2"/>
          </w:tcPr>
          <w:p w14:paraId="186E60EF" w14:textId="77777777" w:rsidR="00DC6C38" w:rsidRPr="00772447" w:rsidRDefault="00DC6C38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dxa"/>
          </w:tcPr>
          <w:p w14:paraId="5D896D24" w14:textId="77777777" w:rsidR="00DC6C38" w:rsidRPr="00772447" w:rsidRDefault="00DC6C38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7C2CE061" w14:textId="77777777" w:rsidR="00DC6C38" w:rsidRPr="00772447" w:rsidRDefault="00DC6C38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60A8F56D" w14:textId="77777777" w:rsidR="00DC6C38" w:rsidRPr="00772447" w:rsidRDefault="00DC6C38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6C38" w:rsidRPr="00772447" w14:paraId="55B83C3A" w14:textId="77777777" w:rsidTr="00FA5670">
        <w:trPr>
          <w:trHeight w:val="70"/>
        </w:trPr>
        <w:tc>
          <w:tcPr>
            <w:tcW w:w="2898" w:type="dxa"/>
          </w:tcPr>
          <w:p w14:paraId="3B2051F9" w14:textId="77777777" w:rsidR="00DC6C38" w:rsidRPr="00772447" w:rsidRDefault="00DC6C38" w:rsidP="002D65A1">
            <w:pPr>
              <w:tabs>
                <w:tab w:val="clear" w:pos="227"/>
                <w:tab w:val="clear" w:pos="454"/>
                <w:tab w:val="clear" w:pos="2580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72447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การตามหลักคณิตศาสตร์</w:t>
            </w:r>
          </w:p>
        </w:tc>
        <w:tc>
          <w:tcPr>
            <w:tcW w:w="900" w:type="dxa"/>
          </w:tcPr>
          <w:p w14:paraId="61F59D24" w14:textId="77777777" w:rsidR="00DC6C38" w:rsidRPr="00772447" w:rsidRDefault="00DC6C38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9A4632" w14:textId="77777777" w:rsidR="00DC6C38" w:rsidRPr="00772447" w:rsidRDefault="00DC6C38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783B705" w14:textId="77777777" w:rsidR="00DC6C38" w:rsidRPr="00772447" w:rsidRDefault="00DC6C38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10FFE6" w14:textId="77777777" w:rsidR="00DC6C38" w:rsidRPr="00772447" w:rsidRDefault="00DC6C38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1E360687" w14:textId="77777777" w:rsidR="00DC6C38" w:rsidRPr="00772447" w:rsidRDefault="00DC6C38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A53912" w14:textId="77777777" w:rsidR="00DC6C38" w:rsidRPr="00772447" w:rsidRDefault="00DC6C38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728B1AB6" w14:textId="77777777" w:rsidR="00DC6C38" w:rsidRPr="00772447" w:rsidRDefault="00DC6C38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14:paraId="5D8CBAA4" w14:textId="77777777" w:rsidR="00DC6C38" w:rsidRPr="00772447" w:rsidRDefault="00DC6C38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dxa"/>
          </w:tcPr>
          <w:p w14:paraId="7AE10F99" w14:textId="77777777" w:rsidR="00DC6C38" w:rsidRPr="00772447" w:rsidRDefault="00DC6C38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2720619C" w14:textId="77777777" w:rsidR="00DC6C38" w:rsidRPr="00772447" w:rsidRDefault="00DC6C38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204D6F6C" w14:textId="77777777" w:rsidR="00DC6C38" w:rsidRPr="00772447" w:rsidRDefault="00DC6C38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0A07" w:rsidRPr="00772447" w14:paraId="7AF5E442" w14:textId="77777777" w:rsidTr="00FA5670">
        <w:trPr>
          <w:trHeight w:val="70"/>
        </w:trPr>
        <w:tc>
          <w:tcPr>
            <w:tcW w:w="2898" w:type="dxa"/>
          </w:tcPr>
          <w:p w14:paraId="17EB6D8A" w14:textId="77777777" w:rsidR="00370A07" w:rsidRPr="00772447" w:rsidRDefault="00370A07" w:rsidP="002C35CF">
            <w:pPr>
              <w:tabs>
                <w:tab w:val="clear" w:pos="227"/>
                <w:tab w:val="clear" w:pos="454"/>
                <w:tab w:val="clear" w:pos="2580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72447">
              <w:rPr>
                <w:rFonts w:ascii="Angsana New" w:hAnsi="Angsana New" w:hint="cs"/>
                <w:sz w:val="30"/>
                <w:szCs w:val="30"/>
                <w:cs/>
              </w:rPr>
              <w:t xml:space="preserve">   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DD61343" w14:textId="77777777" w:rsidR="00370A07" w:rsidRPr="00772447" w:rsidRDefault="00370A07" w:rsidP="00370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(111)</w:t>
            </w:r>
          </w:p>
        </w:tc>
        <w:tc>
          <w:tcPr>
            <w:tcW w:w="270" w:type="dxa"/>
          </w:tcPr>
          <w:p w14:paraId="58ADB9CB" w14:textId="77777777" w:rsidR="00370A07" w:rsidRPr="00772447" w:rsidRDefault="00370A07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BBD9364" w14:textId="77777777" w:rsidR="00370A07" w:rsidRPr="00772447" w:rsidRDefault="00370A07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CC135B" w14:textId="77777777" w:rsidR="00370A07" w:rsidRPr="00772447" w:rsidRDefault="00370A07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7A0F7474" w14:textId="77777777" w:rsidR="00370A07" w:rsidRPr="00772447" w:rsidRDefault="00370A07" w:rsidP="00CC2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(111)</w:t>
            </w:r>
          </w:p>
        </w:tc>
        <w:tc>
          <w:tcPr>
            <w:tcW w:w="270" w:type="dxa"/>
          </w:tcPr>
          <w:p w14:paraId="3DF383A5" w14:textId="77777777" w:rsidR="00370A07" w:rsidRPr="00772447" w:rsidRDefault="00370A07" w:rsidP="002C3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420E345F" w14:textId="77777777" w:rsidR="00370A07" w:rsidRPr="00772447" w:rsidRDefault="00370A07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(11,968)</w:t>
            </w:r>
          </w:p>
        </w:tc>
        <w:tc>
          <w:tcPr>
            <w:tcW w:w="279" w:type="dxa"/>
            <w:gridSpan w:val="2"/>
          </w:tcPr>
          <w:p w14:paraId="35FBFBC6" w14:textId="77777777" w:rsidR="00370A07" w:rsidRPr="00772447" w:rsidRDefault="00370A07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1EF6BDEA" w14:textId="77777777" w:rsidR="00370A07" w:rsidRPr="00772447" w:rsidRDefault="00370A07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2,393</w:t>
            </w:r>
          </w:p>
        </w:tc>
        <w:tc>
          <w:tcPr>
            <w:tcW w:w="263" w:type="dxa"/>
          </w:tcPr>
          <w:p w14:paraId="7AE06B75" w14:textId="77777777" w:rsidR="00370A07" w:rsidRPr="00772447" w:rsidRDefault="00370A07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0E876337" w14:textId="77777777" w:rsidR="00370A07" w:rsidRPr="00772447" w:rsidRDefault="00370A07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(9,575)</w:t>
            </w:r>
          </w:p>
        </w:tc>
      </w:tr>
      <w:tr w:rsidR="00DC6C38" w:rsidRPr="00772447" w14:paraId="06544F2B" w14:textId="77777777" w:rsidTr="00FA5670">
        <w:tc>
          <w:tcPr>
            <w:tcW w:w="2898" w:type="dxa"/>
          </w:tcPr>
          <w:p w14:paraId="4642A96B" w14:textId="77777777" w:rsidR="00DC6C38" w:rsidRPr="00772447" w:rsidRDefault="00DC6C38" w:rsidP="002C35CF">
            <w:pPr>
              <w:tabs>
                <w:tab w:val="clear" w:pos="227"/>
                <w:tab w:val="clear" w:pos="454"/>
                <w:tab w:val="clear" w:pos="2580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24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66A4803" w14:textId="01106DE6" w:rsidR="00DC6C38" w:rsidRPr="00DC6C38" w:rsidRDefault="004F051E" w:rsidP="00370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210,101</w:t>
            </w:r>
          </w:p>
        </w:tc>
        <w:tc>
          <w:tcPr>
            <w:tcW w:w="270" w:type="dxa"/>
          </w:tcPr>
          <w:p w14:paraId="36596246" w14:textId="77777777" w:rsidR="00DC6C38" w:rsidRPr="00DC6C38" w:rsidRDefault="00DC6C38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E1BE056" w14:textId="2C090A4B" w:rsidR="00DC6C38" w:rsidRPr="00DC6C38" w:rsidRDefault="00DC6C38" w:rsidP="004F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6C38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F051E">
              <w:rPr>
                <w:rFonts w:ascii="Angsana New" w:hAnsi="Angsana New"/>
                <w:b/>
                <w:bCs/>
                <w:sz w:val="30"/>
                <w:szCs w:val="30"/>
              </w:rPr>
              <w:t>20,933</w:t>
            </w:r>
            <w:r w:rsidRPr="00DC6C3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E7A12F8" w14:textId="77777777" w:rsidR="00DC6C38" w:rsidRPr="00DC6C38" w:rsidRDefault="00DC6C38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1C3671C3" w14:textId="6DC1373E" w:rsidR="00DC6C38" w:rsidRPr="00DC6C38" w:rsidRDefault="004F051E" w:rsidP="004F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189</w:t>
            </w:r>
            <w:r w:rsidR="00370A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168</w:t>
            </w:r>
          </w:p>
        </w:tc>
        <w:tc>
          <w:tcPr>
            <w:tcW w:w="270" w:type="dxa"/>
          </w:tcPr>
          <w:p w14:paraId="6FB70C1F" w14:textId="77777777" w:rsidR="00DC6C38" w:rsidRPr="00772447" w:rsidRDefault="00DC6C38" w:rsidP="002C3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5C58E9A3" w14:textId="77777777" w:rsidR="00DC6C38" w:rsidRPr="00772447" w:rsidRDefault="00DC6C38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2" w:right="-1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2447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Pr="0077244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944</w:t>
            </w:r>
            <w:r w:rsidRPr="0077244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9" w:type="dxa"/>
            <w:gridSpan w:val="2"/>
          </w:tcPr>
          <w:p w14:paraId="5A07ED1A" w14:textId="77777777" w:rsidR="00DC6C38" w:rsidRPr="00772447" w:rsidRDefault="00DC6C38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7D1FE4F2" w14:textId="77777777" w:rsidR="00DC6C38" w:rsidRPr="00772447" w:rsidRDefault="00DC6C38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2" w:right="-1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2,388</w:t>
            </w:r>
          </w:p>
        </w:tc>
        <w:tc>
          <w:tcPr>
            <w:tcW w:w="263" w:type="dxa"/>
          </w:tcPr>
          <w:p w14:paraId="4B9F0456" w14:textId="77777777" w:rsidR="00DC6C38" w:rsidRPr="00772447" w:rsidRDefault="00DC6C38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2E762ACA" w14:textId="77777777" w:rsidR="00DC6C38" w:rsidRPr="00772447" w:rsidRDefault="00DC6C38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(9,556)</w:t>
            </w:r>
          </w:p>
        </w:tc>
      </w:tr>
    </w:tbl>
    <w:p w14:paraId="6B6DD88B" w14:textId="77777777" w:rsidR="0073416E" w:rsidRPr="004E7820" w:rsidRDefault="0073416E" w:rsidP="00F87D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sz w:val="24"/>
          <w:szCs w:val="24"/>
        </w:rPr>
      </w:pPr>
    </w:p>
    <w:tbl>
      <w:tblPr>
        <w:tblW w:w="97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98"/>
        <w:gridCol w:w="900"/>
        <w:gridCol w:w="270"/>
        <w:gridCol w:w="900"/>
        <w:gridCol w:w="270"/>
        <w:gridCol w:w="901"/>
        <w:gridCol w:w="270"/>
        <w:gridCol w:w="899"/>
        <w:gridCol w:w="9"/>
        <w:gridCol w:w="270"/>
        <w:gridCol w:w="897"/>
        <w:gridCol w:w="263"/>
        <w:gridCol w:w="961"/>
      </w:tblGrid>
      <w:tr w:rsidR="0073416E" w:rsidRPr="00772447" w14:paraId="1C8ADD62" w14:textId="77777777" w:rsidTr="00FA5670">
        <w:tc>
          <w:tcPr>
            <w:tcW w:w="2898" w:type="dxa"/>
          </w:tcPr>
          <w:p w14:paraId="701947FA" w14:textId="77777777" w:rsidR="0073416E" w:rsidRPr="00772447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0" w:type="dxa"/>
            <w:gridSpan w:val="12"/>
          </w:tcPr>
          <w:p w14:paraId="14EB28DA" w14:textId="77777777" w:rsidR="0073416E" w:rsidRPr="00772447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24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7D6A" w:rsidRPr="00772447" w14:paraId="6191701E" w14:textId="77777777" w:rsidTr="00FA5670">
        <w:tc>
          <w:tcPr>
            <w:tcW w:w="2898" w:type="dxa"/>
          </w:tcPr>
          <w:p w14:paraId="165BB632" w14:textId="77777777" w:rsidR="00F87D6A" w:rsidRPr="00772447" w:rsidRDefault="00F87D6A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7695B7A" w14:textId="77777777" w:rsidR="00F87D6A" w:rsidRPr="00772447" w:rsidRDefault="00F87D6A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E743D0" w14:textId="77777777" w:rsidR="00F87D6A" w:rsidRPr="00772447" w:rsidRDefault="00F87D6A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621835D" w14:textId="77777777" w:rsidR="00F87D6A" w:rsidRPr="00772447" w:rsidRDefault="008645A4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14:paraId="2EB969EB" w14:textId="77777777" w:rsidR="00F87D6A" w:rsidRPr="00772447" w:rsidRDefault="00F87D6A" w:rsidP="00F8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1A211BC3" w14:textId="77777777" w:rsidR="00F87D6A" w:rsidRPr="00772447" w:rsidRDefault="00F87D6A" w:rsidP="00F8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32D4F2" w14:textId="77777777" w:rsidR="00F87D6A" w:rsidRPr="00772447" w:rsidRDefault="00F87D6A" w:rsidP="00F8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501FF7DE" w14:textId="77777777" w:rsidR="00F87D6A" w:rsidRPr="00772447" w:rsidRDefault="00F87D6A" w:rsidP="00F8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74E314" w14:textId="77777777" w:rsidR="00F87D6A" w:rsidRPr="00772447" w:rsidRDefault="00F87D6A" w:rsidP="00F8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</w:tcPr>
          <w:p w14:paraId="20386889" w14:textId="77777777" w:rsidR="00F87D6A" w:rsidRPr="00772447" w:rsidRDefault="00F87D6A" w:rsidP="00F8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447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="00AF63F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3" w:type="dxa"/>
          </w:tcPr>
          <w:p w14:paraId="2F0F0366" w14:textId="77777777" w:rsidR="00F87D6A" w:rsidRPr="00772447" w:rsidRDefault="00F87D6A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6E02194C" w14:textId="77777777" w:rsidR="00F87D6A" w:rsidRPr="00772447" w:rsidRDefault="00F87D6A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416E" w:rsidRPr="00772447" w14:paraId="69629D40" w14:textId="77777777" w:rsidTr="00FA5670">
        <w:tc>
          <w:tcPr>
            <w:tcW w:w="2898" w:type="dxa"/>
          </w:tcPr>
          <w:p w14:paraId="23872450" w14:textId="77777777" w:rsidR="0073416E" w:rsidRPr="00772447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288DCBE" w14:textId="77777777" w:rsidR="0073416E" w:rsidRPr="00772447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892A09" w14:textId="77777777" w:rsidR="0073416E" w:rsidRPr="00772447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41E59E9" w14:textId="77777777" w:rsidR="0073416E" w:rsidRPr="00772447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447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270" w:type="dxa"/>
          </w:tcPr>
          <w:p w14:paraId="2B6C13CA" w14:textId="77777777" w:rsidR="0073416E" w:rsidRPr="00772447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6C40058C" w14:textId="77777777" w:rsidR="0073416E" w:rsidRPr="00772447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21AB8A" w14:textId="77777777" w:rsidR="0073416E" w:rsidRPr="00772447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79BECBAF" w14:textId="77777777" w:rsidR="0073416E" w:rsidRPr="00772447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98F0D6" w14:textId="77777777" w:rsidR="0073416E" w:rsidRPr="00772447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</w:tcPr>
          <w:p w14:paraId="315C09C0" w14:textId="77777777" w:rsidR="0073416E" w:rsidRPr="00772447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447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263" w:type="dxa"/>
          </w:tcPr>
          <w:p w14:paraId="32EED395" w14:textId="77777777" w:rsidR="0073416E" w:rsidRPr="00772447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0F37C3E3" w14:textId="77777777" w:rsidR="0073416E" w:rsidRPr="00772447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416E" w:rsidRPr="00772447" w14:paraId="0397D513" w14:textId="77777777" w:rsidTr="00FA5670">
        <w:tc>
          <w:tcPr>
            <w:tcW w:w="2898" w:type="dxa"/>
          </w:tcPr>
          <w:p w14:paraId="07378C86" w14:textId="77777777" w:rsidR="0073416E" w:rsidRPr="00772447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916B636" w14:textId="77777777" w:rsidR="0073416E" w:rsidRPr="00772447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447">
              <w:rPr>
                <w:rFonts w:ascii="Angsana New" w:hAnsi="Angsana New" w:hint="cs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270" w:type="dxa"/>
          </w:tcPr>
          <w:p w14:paraId="77592508" w14:textId="77777777" w:rsidR="0073416E" w:rsidRPr="00772447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1EEA802" w14:textId="77777777" w:rsidR="0073416E" w:rsidRPr="00772447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447">
              <w:rPr>
                <w:rFonts w:ascii="Angsana New" w:hAnsi="Angsana New" w:hint="cs"/>
                <w:sz w:val="30"/>
                <w:szCs w:val="30"/>
                <w:cs/>
              </w:rPr>
              <w:t>(ค่าใช้จ่าย)</w:t>
            </w:r>
          </w:p>
        </w:tc>
        <w:tc>
          <w:tcPr>
            <w:tcW w:w="270" w:type="dxa"/>
          </w:tcPr>
          <w:p w14:paraId="2BB01132" w14:textId="77777777" w:rsidR="0073416E" w:rsidRPr="00772447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1" w:type="dxa"/>
          </w:tcPr>
          <w:p w14:paraId="1C90750C" w14:textId="77777777" w:rsidR="0073416E" w:rsidRPr="00772447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447">
              <w:rPr>
                <w:rFonts w:ascii="Angsana New" w:hAnsi="Angsana New" w:hint="cs"/>
                <w:sz w:val="30"/>
                <w:szCs w:val="30"/>
                <w:cs/>
              </w:rPr>
              <w:t>สุทธิจาก</w:t>
            </w:r>
          </w:p>
        </w:tc>
        <w:tc>
          <w:tcPr>
            <w:tcW w:w="270" w:type="dxa"/>
          </w:tcPr>
          <w:p w14:paraId="6CE70494" w14:textId="77777777" w:rsidR="0073416E" w:rsidRPr="00772447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75A79CF2" w14:textId="77777777" w:rsidR="0073416E" w:rsidRPr="00772447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447">
              <w:rPr>
                <w:rFonts w:ascii="Angsana New" w:hAnsi="Angsana New" w:hint="cs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270" w:type="dxa"/>
          </w:tcPr>
          <w:p w14:paraId="3A3CE16E" w14:textId="77777777" w:rsidR="0073416E" w:rsidRPr="00772447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</w:tcPr>
          <w:p w14:paraId="4CA119FE" w14:textId="77777777" w:rsidR="0073416E" w:rsidRPr="00772447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447">
              <w:rPr>
                <w:rFonts w:ascii="Angsana New" w:hAnsi="Angsana New" w:hint="cs"/>
                <w:sz w:val="30"/>
                <w:szCs w:val="30"/>
                <w:cs/>
              </w:rPr>
              <w:t>(ค่าใช้จ่าย)</w:t>
            </w:r>
          </w:p>
        </w:tc>
        <w:tc>
          <w:tcPr>
            <w:tcW w:w="263" w:type="dxa"/>
          </w:tcPr>
          <w:p w14:paraId="5B6F07BA" w14:textId="77777777" w:rsidR="0073416E" w:rsidRPr="00772447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4D885E56" w14:textId="77777777" w:rsidR="0073416E" w:rsidRPr="00772447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447">
              <w:rPr>
                <w:rFonts w:ascii="Angsana New" w:hAnsi="Angsana New" w:hint="cs"/>
                <w:sz w:val="30"/>
                <w:szCs w:val="30"/>
                <w:cs/>
              </w:rPr>
              <w:t>สุทธิจาก</w:t>
            </w:r>
          </w:p>
        </w:tc>
      </w:tr>
      <w:tr w:rsidR="0073416E" w:rsidRPr="00772447" w14:paraId="6146DE8B" w14:textId="77777777" w:rsidTr="00FA5670">
        <w:tc>
          <w:tcPr>
            <w:tcW w:w="2898" w:type="dxa"/>
          </w:tcPr>
          <w:p w14:paraId="72D5E67B" w14:textId="77777777" w:rsidR="0073416E" w:rsidRPr="00772447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2F7FFD0" w14:textId="77777777" w:rsidR="0073416E" w:rsidRPr="00772447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447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270" w:type="dxa"/>
          </w:tcPr>
          <w:p w14:paraId="4F1D7D3E" w14:textId="77777777" w:rsidR="0073416E" w:rsidRPr="00772447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95A9395" w14:textId="77777777" w:rsidR="0073416E" w:rsidRPr="00772447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447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0" w:type="dxa"/>
          </w:tcPr>
          <w:p w14:paraId="62DC8FB9" w14:textId="77777777" w:rsidR="0073416E" w:rsidRPr="00772447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1" w:type="dxa"/>
          </w:tcPr>
          <w:p w14:paraId="428288D2" w14:textId="77777777" w:rsidR="0073416E" w:rsidRPr="00772447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447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0" w:type="dxa"/>
          </w:tcPr>
          <w:p w14:paraId="24C7A740" w14:textId="77777777" w:rsidR="0073416E" w:rsidRPr="00772447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1A67F641" w14:textId="77777777" w:rsidR="0073416E" w:rsidRPr="00772447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447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270" w:type="dxa"/>
          </w:tcPr>
          <w:p w14:paraId="215ED157" w14:textId="77777777" w:rsidR="0073416E" w:rsidRPr="00772447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</w:tcPr>
          <w:p w14:paraId="4D91B326" w14:textId="77777777" w:rsidR="0073416E" w:rsidRPr="00772447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447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63" w:type="dxa"/>
          </w:tcPr>
          <w:p w14:paraId="699289A6" w14:textId="77777777" w:rsidR="0073416E" w:rsidRPr="00772447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35B7A522" w14:textId="77777777" w:rsidR="0073416E" w:rsidRPr="00772447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447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73416E" w:rsidRPr="00772447" w14:paraId="5EF5870F" w14:textId="77777777" w:rsidTr="00FA5670">
        <w:tc>
          <w:tcPr>
            <w:tcW w:w="2898" w:type="dxa"/>
          </w:tcPr>
          <w:p w14:paraId="76D4687D" w14:textId="77777777" w:rsidR="0073416E" w:rsidRPr="00772447" w:rsidRDefault="0073416E" w:rsidP="002D65A1">
            <w:pPr>
              <w:tabs>
                <w:tab w:val="clear" w:pos="227"/>
                <w:tab w:val="clear" w:pos="454"/>
                <w:tab w:val="clear" w:pos="2580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10" w:type="dxa"/>
            <w:gridSpan w:val="12"/>
          </w:tcPr>
          <w:p w14:paraId="4DB97620" w14:textId="77777777" w:rsidR="0073416E" w:rsidRPr="00772447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7244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63F7" w:rsidRPr="008179D9" w14:paraId="0628968F" w14:textId="77777777" w:rsidTr="00FA5670">
        <w:tc>
          <w:tcPr>
            <w:tcW w:w="2898" w:type="dxa"/>
          </w:tcPr>
          <w:p w14:paraId="0C4B37B3" w14:textId="77777777" w:rsidR="00AF63F7" w:rsidRPr="00772447" w:rsidRDefault="00AF63F7" w:rsidP="005F4C6B">
            <w:pPr>
              <w:tabs>
                <w:tab w:val="clear" w:pos="227"/>
                <w:tab w:val="clear" w:pos="454"/>
                <w:tab w:val="clear" w:pos="2580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72447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สินทรัพย์ทางการเงินเผื่อขาย</w:t>
            </w:r>
          </w:p>
        </w:tc>
        <w:tc>
          <w:tcPr>
            <w:tcW w:w="900" w:type="dxa"/>
          </w:tcPr>
          <w:p w14:paraId="3CA47B0F" w14:textId="77777777" w:rsidR="00AF63F7" w:rsidRPr="00772447" w:rsidRDefault="00DC6C38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5,28</w:t>
            </w:r>
            <w:r w:rsidR="00370A07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0D11CEA9" w14:textId="77777777" w:rsidR="00AF63F7" w:rsidRPr="00772447" w:rsidRDefault="00AF63F7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F31E58F" w14:textId="77777777" w:rsidR="00AF63F7" w:rsidRPr="00772447" w:rsidRDefault="00DC6C38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(1,057)</w:t>
            </w:r>
          </w:p>
        </w:tc>
        <w:tc>
          <w:tcPr>
            <w:tcW w:w="270" w:type="dxa"/>
          </w:tcPr>
          <w:p w14:paraId="384099AF" w14:textId="77777777" w:rsidR="00AF63F7" w:rsidRPr="00772447" w:rsidRDefault="00AF63F7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2154966F" w14:textId="77777777" w:rsidR="00AF63F7" w:rsidRPr="00772447" w:rsidRDefault="00DC6C38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4,22</w:t>
            </w:r>
            <w:r w:rsidR="00370A07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14:paraId="451BDB38" w14:textId="77777777" w:rsidR="00AF63F7" w:rsidRPr="00772447" w:rsidRDefault="00AF63F7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</w:tcPr>
          <w:p w14:paraId="58B5C457" w14:textId="77777777" w:rsidR="00AF63F7" w:rsidRPr="00772447" w:rsidRDefault="00AF63F7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79" w:type="dxa"/>
            <w:gridSpan w:val="2"/>
          </w:tcPr>
          <w:p w14:paraId="503A2501" w14:textId="77777777" w:rsidR="00AF63F7" w:rsidRPr="00772447" w:rsidRDefault="00AF63F7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dxa"/>
          </w:tcPr>
          <w:p w14:paraId="61AA8AAD" w14:textId="77777777" w:rsidR="00AF63F7" w:rsidRPr="00772447" w:rsidRDefault="00AF63F7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263" w:type="dxa"/>
          </w:tcPr>
          <w:p w14:paraId="6696FD97" w14:textId="77777777" w:rsidR="00AF63F7" w:rsidRPr="00772447" w:rsidRDefault="00AF63F7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498B7587" w14:textId="77777777" w:rsidR="00AF63F7" w:rsidRPr="00772447" w:rsidRDefault="00AF63F7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4F051E" w:rsidRPr="008179D9" w14:paraId="29A6A5CB" w14:textId="77777777" w:rsidTr="00FA5670">
        <w:tc>
          <w:tcPr>
            <w:tcW w:w="2898" w:type="dxa"/>
          </w:tcPr>
          <w:p w14:paraId="5691DAB6" w14:textId="03AB1D8D" w:rsidR="004F051E" w:rsidRPr="00772447" w:rsidRDefault="00C05AF8" w:rsidP="005F4C6B">
            <w:pPr>
              <w:tabs>
                <w:tab w:val="clear" w:pos="227"/>
                <w:tab w:val="clear" w:pos="454"/>
                <w:tab w:val="clear" w:pos="2580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F051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การตี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ราคาที่ดิน อาคารและอุปกรณ์</w:t>
            </w:r>
          </w:p>
        </w:tc>
        <w:tc>
          <w:tcPr>
            <w:tcW w:w="900" w:type="dxa"/>
          </w:tcPr>
          <w:p w14:paraId="34806630" w14:textId="1FC65675" w:rsidR="004F051E" w:rsidRDefault="004F051E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40,256</w:t>
            </w:r>
          </w:p>
        </w:tc>
        <w:tc>
          <w:tcPr>
            <w:tcW w:w="270" w:type="dxa"/>
          </w:tcPr>
          <w:p w14:paraId="3CDD12C2" w14:textId="77777777" w:rsidR="004F051E" w:rsidRPr="00772447" w:rsidRDefault="004F051E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82575B8" w14:textId="16EF7A5B" w:rsidR="004F051E" w:rsidRDefault="004F051E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(8,051)</w:t>
            </w:r>
          </w:p>
        </w:tc>
        <w:tc>
          <w:tcPr>
            <w:tcW w:w="270" w:type="dxa"/>
          </w:tcPr>
          <w:p w14:paraId="2021D422" w14:textId="77777777" w:rsidR="004F051E" w:rsidRPr="00772447" w:rsidRDefault="004F051E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4CD3F059" w14:textId="7C35C335" w:rsidR="004F051E" w:rsidRDefault="004F051E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32,205</w:t>
            </w:r>
          </w:p>
        </w:tc>
        <w:tc>
          <w:tcPr>
            <w:tcW w:w="270" w:type="dxa"/>
          </w:tcPr>
          <w:p w14:paraId="79B8518F" w14:textId="77777777" w:rsidR="004F051E" w:rsidRPr="00772447" w:rsidRDefault="004F051E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</w:tcPr>
          <w:p w14:paraId="2F1DC2E0" w14:textId="358EB367" w:rsidR="004F051E" w:rsidRDefault="004F051E" w:rsidP="004F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gridSpan w:val="2"/>
          </w:tcPr>
          <w:p w14:paraId="23C9E2D2" w14:textId="77777777" w:rsidR="004F051E" w:rsidRPr="00772447" w:rsidRDefault="004F051E" w:rsidP="004F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dxa"/>
          </w:tcPr>
          <w:p w14:paraId="130F44CB" w14:textId="3E8546AB" w:rsidR="004F051E" w:rsidRDefault="004F051E" w:rsidP="004F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BCEE38E" w14:textId="77777777" w:rsidR="004F051E" w:rsidRPr="00772447" w:rsidRDefault="004F051E" w:rsidP="004F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5AFCA72F" w14:textId="19F4D634" w:rsidR="004F051E" w:rsidRDefault="004F051E" w:rsidP="004F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63F7" w:rsidRPr="008179D9" w14:paraId="39F14EC6" w14:textId="77777777" w:rsidTr="00FA5670">
        <w:tc>
          <w:tcPr>
            <w:tcW w:w="2898" w:type="dxa"/>
          </w:tcPr>
          <w:p w14:paraId="5E24AF9C" w14:textId="77777777" w:rsidR="00AF63F7" w:rsidRPr="00772447" w:rsidRDefault="00AF63F7" w:rsidP="005F4C6B">
            <w:pPr>
              <w:tabs>
                <w:tab w:val="clear" w:pos="227"/>
                <w:tab w:val="clear" w:pos="454"/>
                <w:tab w:val="clear" w:pos="2580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772447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</w:t>
            </w:r>
          </w:p>
        </w:tc>
        <w:tc>
          <w:tcPr>
            <w:tcW w:w="900" w:type="dxa"/>
          </w:tcPr>
          <w:p w14:paraId="4071CE56" w14:textId="77777777" w:rsidR="00AF63F7" w:rsidRPr="00772447" w:rsidRDefault="00AF63F7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9058AD6" w14:textId="77777777" w:rsidR="00AF63F7" w:rsidRPr="00772447" w:rsidRDefault="00AF63F7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4AC2C88" w14:textId="77777777" w:rsidR="00AF63F7" w:rsidRPr="00772447" w:rsidRDefault="00AF63F7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350964" w14:textId="77777777" w:rsidR="00AF63F7" w:rsidRPr="00772447" w:rsidRDefault="00AF63F7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09B60CB6" w14:textId="77777777" w:rsidR="00AF63F7" w:rsidRPr="00772447" w:rsidRDefault="00AF63F7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124B41" w14:textId="77777777" w:rsidR="00AF63F7" w:rsidRPr="00772447" w:rsidRDefault="00AF63F7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60DDCBBC" w14:textId="77777777" w:rsidR="00AF63F7" w:rsidRPr="00772447" w:rsidRDefault="00AF63F7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  <w:gridSpan w:val="2"/>
          </w:tcPr>
          <w:p w14:paraId="37DDE44F" w14:textId="77777777" w:rsidR="00AF63F7" w:rsidRPr="00772447" w:rsidRDefault="00AF63F7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dxa"/>
          </w:tcPr>
          <w:p w14:paraId="568C6B96" w14:textId="77777777" w:rsidR="00AF63F7" w:rsidRPr="00772447" w:rsidRDefault="00AF63F7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64083EDE" w14:textId="77777777" w:rsidR="00AF63F7" w:rsidRPr="00772447" w:rsidRDefault="00AF63F7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2B60C1A3" w14:textId="77777777" w:rsidR="00AF63F7" w:rsidRPr="00772447" w:rsidRDefault="00AF63F7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63F7" w:rsidRPr="008179D9" w14:paraId="10DCC99A" w14:textId="77777777" w:rsidTr="00FA5670">
        <w:tc>
          <w:tcPr>
            <w:tcW w:w="2898" w:type="dxa"/>
          </w:tcPr>
          <w:p w14:paraId="7967E37C" w14:textId="77777777" w:rsidR="00AF63F7" w:rsidRPr="00772447" w:rsidRDefault="00AF63F7" w:rsidP="005F4C6B">
            <w:pPr>
              <w:tabs>
                <w:tab w:val="clear" w:pos="227"/>
                <w:tab w:val="clear" w:pos="454"/>
                <w:tab w:val="clear" w:pos="2580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72447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การตามหลักคณิตศาสตร์</w:t>
            </w:r>
          </w:p>
        </w:tc>
        <w:tc>
          <w:tcPr>
            <w:tcW w:w="900" w:type="dxa"/>
          </w:tcPr>
          <w:p w14:paraId="218EF8EB" w14:textId="77777777" w:rsidR="00AF63F7" w:rsidRPr="00772447" w:rsidRDefault="00AF63F7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F0265E" w14:textId="77777777" w:rsidR="00AF63F7" w:rsidRPr="00772447" w:rsidRDefault="00AF63F7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BFC9335" w14:textId="77777777" w:rsidR="00AF63F7" w:rsidRPr="00772447" w:rsidRDefault="00AF63F7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A80E6D" w14:textId="77777777" w:rsidR="00AF63F7" w:rsidRPr="00772447" w:rsidRDefault="00AF63F7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113E51F4" w14:textId="77777777" w:rsidR="00AF63F7" w:rsidRPr="00772447" w:rsidRDefault="00AF63F7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DAB5EA" w14:textId="77777777" w:rsidR="00AF63F7" w:rsidRPr="00772447" w:rsidRDefault="00AF63F7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4781954B" w14:textId="77777777" w:rsidR="00AF63F7" w:rsidRPr="00772447" w:rsidRDefault="00AF63F7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14:paraId="51493C6E" w14:textId="77777777" w:rsidR="00AF63F7" w:rsidRPr="00772447" w:rsidRDefault="00AF63F7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dxa"/>
          </w:tcPr>
          <w:p w14:paraId="01A02E2B" w14:textId="77777777" w:rsidR="00AF63F7" w:rsidRPr="00772447" w:rsidRDefault="00AF63F7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7917D1CD" w14:textId="77777777" w:rsidR="00AF63F7" w:rsidRPr="00772447" w:rsidRDefault="00AF63F7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21D8AFCB" w14:textId="77777777" w:rsidR="00AF63F7" w:rsidRPr="00772447" w:rsidRDefault="00AF63F7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6C38" w:rsidRPr="008179D9" w14:paraId="64F94051" w14:textId="77777777" w:rsidTr="00FA5670">
        <w:tc>
          <w:tcPr>
            <w:tcW w:w="2898" w:type="dxa"/>
          </w:tcPr>
          <w:p w14:paraId="012EDE09" w14:textId="77777777" w:rsidR="00DC6C38" w:rsidRPr="00772447" w:rsidRDefault="00DC6C38" w:rsidP="005F4C6B">
            <w:pPr>
              <w:tabs>
                <w:tab w:val="clear" w:pos="227"/>
                <w:tab w:val="clear" w:pos="454"/>
                <w:tab w:val="clear" w:pos="2580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72447">
              <w:rPr>
                <w:rFonts w:ascii="Angsana New" w:hAnsi="Angsana New" w:hint="cs"/>
                <w:sz w:val="30"/>
                <w:szCs w:val="30"/>
                <w:cs/>
              </w:rPr>
              <w:t xml:space="preserve">   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E089E83" w14:textId="77777777" w:rsidR="00DC6C38" w:rsidRPr="00772447" w:rsidRDefault="00DC6C38" w:rsidP="00DC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B5FDFB" w14:textId="77777777" w:rsidR="00DC6C38" w:rsidRPr="00772447" w:rsidRDefault="00DC6C38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FDD44E5" w14:textId="77777777" w:rsidR="00DC6C38" w:rsidRPr="00772447" w:rsidRDefault="00DC6C38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A906AA" w14:textId="77777777" w:rsidR="00DC6C38" w:rsidRPr="00772447" w:rsidRDefault="00DC6C38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7D71A329" w14:textId="77777777" w:rsidR="00DC6C38" w:rsidRPr="00772447" w:rsidRDefault="00DC6C38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8D6252" w14:textId="77777777" w:rsidR="00DC6C38" w:rsidRPr="00772447" w:rsidRDefault="00DC6C38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4A01922B" w14:textId="77777777" w:rsidR="00DC6C38" w:rsidRPr="00772447" w:rsidRDefault="00DC6C38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(3,063)</w:t>
            </w:r>
          </w:p>
        </w:tc>
        <w:tc>
          <w:tcPr>
            <w:tcW w:w="279" w:type="dxa"/>
            <w:gridSpan w:val="2"/>
          </w:tcPr>
          <w:p w14:paraId="3951662B" w14:textId="77777777" w:rsidR="00DC6C38" w:rsidRPr="00772447" w:rsidRDefault="00DC6C38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02C964B4" w14:textId="77777777" w:rsidR="00DC6C38" w:rsidRPr="00772447" w:rsidRDefault="00DC6C38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613</w:t>
            </w:r>
          </w:p>
        </w:tc>
        <w:tc>
          <w:tcPr>
            <w:tcW w:w="263" w:type="dxa"/>
          </w:tcPr>
          <w:p w14:paraId="03290225" w14:textId="77777777" w:rsidR="00DC6C38" w:rsidRPr="00772447" w:rsidRDefault="00DC6C38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5743F41F" w14:textId="77777777" w:rsidR="00DC6C38" w:rsidRPr="00772447" w:rsidRDefault="00DC6C38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(2,450)</w:t>
            </w:r>
          </w:p>
        </w:tc>
      </w:tr>
      <w:tr w:rsidR="00DC6C38" w:rsidRPr="008179D9" w14:paraId="3CD6935B" w14:textId="77777777" w:rsidTr="00FA5670">
        <w:tc>
          <w:tcPr>
            <w:tcW w:w="2898" w:type="dxa"/>
          </w:tcPr>
          <w:p w14:paraId="49254DAD" w14:textId="77777777" w:rsidR="00DC6C38" w:rsidRPr="00772447" w:rsidRDefault="00DC6C38" w:rsidP="005F4C6B">
            <w:pPr>
              <w:tabs>
                <w:tab w:val="clear" w:pos="227"/>
                <w:tab w:val="clear" w:pos="454"/>
                <w:tab w:val="clear" w:pos="2580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24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721AF0E" w14:textId="57F76AEB" w:rsidR="00DC6C38" w:rsidRPr="00DC6C38" w:rsidRDefault="004F051E" w:rsidP="004F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370A07">
              <w:rPr>
                <w:rFonts w:ascii="Angsana New" w:hAnsi="Angsana New"/>
                <w:b/>
                <w:bCs/>
                <w:sz w:val="30"/>
                <w:szCs w:val="30"/>
              </w:rPr>
              <w:t>5,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541</w:t>
            </w:r>
          </w:p>
        </w:tc>
        <w:tc>
          <w:tcPr>
            <w:tcW w:w="270" w:type="dxa"/>
          </w:tcPr>
          <w:p w14:paraId="22457152" w14:textId="77777777" w:rsidR="00DC6C38" w:rsidRPr="00DC6C38" w:rsidRDefault="00DC6C38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D192A55" w14:textId="721907CF" w:rsidR="00DC6C38" w:rsidRPr="00DC6C38" w:rsidRDefault="004F051E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(9,108</w:t>
            </w:r>
            <w:r w:rsidR="00DC6C38" w:rsidRPr="00DC6C3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979ED06" w14:textId="77777777" w:rsidR="00DC6C38" w:rsidRPr="00DC6C38" w:rsidRDefault="00DC6C38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4586D978" w14:textId="4F11877E" w:rsidR="00DC6C38" w:rsidRPr="00DC6C38" w:rsidRDefault="004F051E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36,433</w:t>
            </w:r>
          </w:p>
        </w:tc>
        <w:tc>
          <w:tcPr>
            <w:tcW w:w="270" w:type="dxa"/>
          </w:tcPr>
          <w:p w14:paraId="6151A5B6" w14:textId="77777777" w:rsidR="00DC6C38" w:rsidRPr="00772447" w:rsidRDefault="00DC6C38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144F1E26" w14:textId="77777777" w:rsidR="00DC6C38" w:rsidRPr="00772447" w:rsidRDefault="00DC6C38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2" w:right="-1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2447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3,039</w:t>
            </w:r>
            <w:r w:rsidRPr="0077244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9" w:type="dxa"/>
            <w:gridSpan w:val="2"/>
          </w:tcPr>
          <w:p w14:paraId="3A4441EA" w14:textId="77777777" w:rsidR="00DC6C38" w:rsidRPr="00772447" w:rsidRDefault="00DC6C38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67A18AFE" w14:textId="77777777" w:rsidR="00DC6C38" w:rsidRPr="00772447" w:rsidRDefault="00DC6C38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2" w:right="-1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608</w:t>
            </w:r>
          </w:p>
        </w:tc>
        <w:tc>
          <w:tcPr>
            <w:tcW w:w="263" w:type="dxa"/>
          </w:tcPr>
          <w:p w14:paraId="3B5E1C13" w14:textId="77777777" w:rsidR="00DC6C38" w:rsidRPr="00772447" w:rsidRDefault="00DC6C38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2467CAAA" w14:textId="77777777" w:rsidR="00DC6C38" w:rsidRPr="00772447" w:rsidRDefault="00DC6C38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(2,431)</w:t>
            </w:r>
          </w:p>
        </w:tc>
      </w:tr>
    </w:tbl>
    <w:p w14:paraId="0EDFDB5C" w14:textId="77777777" w:rsidR="0073416E" w:rsidRPr="004E7820" w:rsidRDefault="0073416E" w:rsidP="00734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3CEF0EF8" w14:textId="77777777" w:rsidR="0073416E" w:rsidRPr="002C4776" w:rsidRDefault="007503F9" w:rsidP="00204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73416E" w:rsidRPr="002C4776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3A1E22ED" w14:textId="77777777" w:rsidR="0073416E" w:rsidRPr="00BC39CC" w:rsidRDefault="0073416E" w:rsidP="00204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7"/>
        <w:gridCol w:w="898"/>
        <w:gridCol w:w="276"/>
        <w:gridCol w:w="1173"/>
        <w:gridCol w:w="271"/>
        <w:gridCol w:w="891"/>
        <w:gridCol w:w="271"/>
        <w:gridCol w:w="1160"/>
      </w:tblGrid>
      <w:tr w:rsidR="0073416E" w:rsidRPr="002C4776" w14:paraId="1CC90D9A" w14:textId="77777777" w:rsidTr="00FA5670">
        <w:tc>
          <w:tcPr>
            <w:tcW w:w="2338" w:type="pct"/>
          </w:tcPr>
          <w:p w14:paraId="312EA7FA" w14:textId="77777777" w:rsidR="0073416E" w:rsidRPr="002C4776" w:rsidRDefault="0073416E" w:rsidP="00FA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62" w:type="pct"/>
            <w:gridSpan w:val="7"/>
          </w:tcPr>
          <w:p w14:paraId="65EEFF67" w14:textId="77777777" w:rsidR="0073416E" w:rsidRPr="002C4776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47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2C47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73416E" w:rsidRPr="002C4776" w14:paraId="417D7379" w14:textId="77777777" w:rsidTr="00FA5670">
        <w:tc>
          <w:tcPr>
            <w:tcW w:w="2338" w:type="pct"/>
          </w:tcPr>
          <w:p w14:paraId="681B9819" w14:textId="77777777" w:rsidR="0073416E" w:rsidRPr="002C4776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5" w:type="pct"/>
            <w:gridSpan w:val="3"/>
          </w:tcPr>
          <w:p w14:paraId="05A6D80B" w14:textId="77777777" w:rsidR="0073416E" w:rsidRPr="002C4776" w:rsidRDefault="008645A4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2560</w:t>
            </w:r>
          </w:p>
        </w:tc>
        <w:tc>
          <w:tcPr>
            <w:tcW w:w="146" w:type="pct"/>
          </w:tcPr>
          <w:p w14:paraId="6CBAD31E" w14:textId="77777777" w:rsidR="0073416E" w:rsidRPr="002C4776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1" w:type="pct"/>
            <w:gridSpan w:val="3"/>
          </w:tcPr>
          <w:p w14:paraId="56421DC8" w14:textId="77777777" w:rsidR="0073416E" w:rsidRPr="00651CFD" w:rsidRDefault="00FF3E5F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51CFD">
              <w:rPr>
                <w:rFonts w:ascii="Angsana New" w:hAnsi="Angsana New"/>
                <w:bCs/>
                <w:sz w:val="30"/>
                <w:szCs w:val="30"/>
              </w:rPr>
              <w:t>255</w:t>
            </w:r>
            <w:r w:rsidR="00AF63F7"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</w:tr>
      <w:tr w:rsidR="0073416E" w:rsidRPr="002C4776" w14:paraId="2C6282B7" w14:textId="77777777" w:rsidTr="004162C2">
        <w:tc>
          <w:tcPr>
            <w:tcW w:w="2338" w:type="pct"/>
          </w:tcPr>
          <w:p w14:paraId="04C3BF6E" w14:textId="77777777" w:rsidR="0073416E" w:rsidRPr="002C4776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" w:type="pct"/>
          </w:tcPr>
          <w:p w14:paraId="64938399" w14:textId="77777777" w:rsidR="0073416E" w:rsidRPr="002C4776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4776"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9" w:type="pct"/>
          </w:tcPr>
          <w:p w14:paraId="0A2C7DF8" w14:textId="77777777" w:rsidR="0073416E" w:rsidRPr="002C4776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7E95075" w14:textId="77777777" w:rsidR="0073416E" w:rsidRPr="002C4776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CC08FA3" w14:textId="77777777" w:rsidR="0073416E" w:rsidRPr="002C4776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02535914" w14:textId="77777777" w:rsidR="0073416E" w:rsidRPr="002C4776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4776"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6" w:type="pct"/>
          </w:tcPr>
          <w:p w14:paraId="528D074A" w14:textId="77777777" w:rsidR="0073416E" w:rsidRPr="002C4776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75D967A" w14:textId="77777777" w:rsidR="0073416E" w:rsidRPr="002C4776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416E" w:rsidRPr="002C4776" w14:paraId="3CFEBD79" w14:textId="77777777" w:rsidTr="004162C2">
        <w:tc>
          <w:tcPr>
            <w:tcW w:w="2338" w:type="pct"/>
          </w:tcPr>
          <w:p w14:paraId="5A3D6964" w14:textId="77777777" w:rsidR="0073416E" w:rsidRPr="002C4776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" w:type="pct"/>
          </w:tcPr>
          <w:p w14:paraId="0101030A" w14:textId="77777777" w:rsidR="0073416E" w:rsidRPr="002C4776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C47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9" w:type="pct"/>
          </w:tcPr>
          <w:p w14:paraId="1EDE44B7" w14:textId="77777777" w:rsidR="0073416E" w:rsidRPr="002C4776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FFEEF28" w14:textId="77777777" w:rsidR="0073416E" w:rsidRPr="002C4776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C47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6" w:type="pct"/>
          </w:tcPr>
          <w:p w14:paraId="0229AC3C" w14:textId="77777777" w:rsidR="0073416E" w:rsidRPr="002C4776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0" w:type="pct"/>
          </w:tcPr>
          <w:p w14:paraId="13C13BBD" w14:textId="77777777" w:rsidR="0073416E" w:rsidRPr="002C4776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C47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6" w:type="pct"/>
          </w:tcPr>
          <w:p w14:paraId="771D6F24" w14:textId="77777777" w:rsidR="0073416E" w:rsidRPr="002C4776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</w:tcPr>
          <w:p w14:paraId="3F3DB2BC" w14:textId="77777777" w:rsidR="0073416E" w:rsidRPr="002C4776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C47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63F7" w:rsidRPr="007A23B7" w14:paraId="14A44A64" w14:textId="77777777" w:rsidTr="004162C2">
        <w:tc>
          <w:tcPr>
            <w:tcW w:w="2338" w:type="pct"/>
          </w:tcPr>
          <w:p w14:paraId="13B7A95F" w14:textId="77777777" w:rsidR="00AF63F7" w:rsidRPr="007A23B7" w:rsidRDefault="00AF63F7" w:rsidP="005F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7A23B7">
              <w:rPr>
                <w:rFonts w:ascii="Angsana New" w:hAnsi="Angsana New" w:hint="cs"/>
                <w:sz w:val="30"/>
                <w:szCs w:val="30"/>
                <w:cs/>
              </w:rPr>
              <w:t>ก่อนภาษีเงินได้รวม</w:t>
            </w:r>
          </w:p>
        </w:tc>
        <w:tc>
          <w:tcPr>
            <w:tcW w:w="484" w:type="pct"/>
          </w:tcPr>
          <w:p w14:paraId="07E94FE5" w14:textId="77777777" w:rsidR="00AF63F7" w:rsidRPr="007A23B7" w:rsidRDefault="00AF63F7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CAAC861" w14:textId="77777777" w:rsidR="00AF63F7" w:rsidRPr="007A23B7" w:rsidRDefault="00AF63F7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5ED5EFF4" w14:textId="569957A1" w:rsidR="00AF63F7" w:rsidRPr="007A23B7" w:rsidRDefault="00CF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162C2">
              <w:rPr>
                <w:rFonts w:ascii="Angsana New" w:hAnsi="Angsana New"/>
                <w:sz w:val="30"/>
                <w:szCs w:val="30"/>
              </w:rPr>
              <w:t>2,</w:t>
            </w:r>
            <w:r w:rsidR="00787234">
              <w:rPr>
                <w:rFonts w:ascii="Angsana New" w:hAnsi="Angsana New"/>
                <w:sz w:val="30"/>
                <w:szCs w:val="30"/>
              </w:rPr>
              <w:t>354,186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50633EC1" w14:textId="77777777" w:rsidR="00AF63F7" w:rsidRPr="007A23B7" w:rsidRDefault="00AF63F7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0A6B4729" w14:textId="77777777" w:rsidR="00AF63F7" w:rsidRPr="007A23B7" w:rsidRDefault="00AF63F7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095A997" w14:textId="77777777" w:rsidR="00AF63F7" w:rsidRPr="007A23B7" w:rsidRDefault="00AF63F7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1897DA74" w14:textId="53C3982C" w:rsidR="00AF63F7" w:rsidRPr="007A23B7" w:rsidRDefault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7A23B7">
              <w:rPr>
                <w:rFonts w:ascii="Angsana New" w:hAnsi="Angsana New"/>
                <w:sz w:val="30"/>
                <w:szCs w:val="30"/>
              </w:rPr>
              <w:t>(1,</w:t>
            </w:r>
            <w:r w:rsidR="00787234">
              <w:rPr>
                <w:rFonts w:ascii="Angsana New" w:hAnsi="Angsana New"/>
                <w:sz w:val="30"/>
                <w:szCs w:val="30"/>
              </w:rPr>
              <w:t>159,843</w:t>
            </w:r>
            <w:r w:rsidRPr="007A23B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F63F7" w:rsidRPr="007A23B7" w14:paraId="7754D975" w14:textId="77777777" w:rsidTr="004162C2">
        <w:tc>
          <w:tcPr>
            <w:tcW w:w="2338" w:type="pct"/>
          </w:tcPr>
          <w:p w14:paraId="7DC6A548" w14:textId="77777777" w:rsidR="00AF63F7" w:rsidRPr="007A23B7" w:rsidRDefault="00AF63F7" w:rsidP="005F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23B7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484" w:type="pct"/>
          </w:tcPr>
          <w:p w14:paraId="48BFBBE2" w14:textId="77777777" w:rsidR="00AF63F7" w:rsidRPr="007A23B7" w:rsidRDefault="00AF63F7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23B7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9" w:type="pct"/>
          </w:tcPr>
          <w:p w14:paraId="7E97A956" w14:textId="77777777" w:rsidR="00AF63F7" w:rsidRPr="007A23B7" w:rsidRDefault="00AF63F7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1B483916" w14:textId="11B1C447" w:rsidR="00AF63F7" w:rsidRPr="007A23B7" w:rsidRDefault="00CF1EE6" w:rsidP="0041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87234">
              <w:rPr>
                <w:rFonts w:ascii="Angsana New" w:hAnsi="Angsana New"/>
                <w:sz w:val="30"/>
                <w:szCs w:val="30"/>
              </w:rPr>
              <w:t>470,837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3CC2C9C0" w14:textId="77777777" w:rsidR="00AF63F7" w:rsidRPr="007A23B7" w:rsidRDefault="00AF63F7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17C28C8A" w14:textId="77777777" w:rsidR="00AF63F7" w:rsidRPr="007A23B7" w:rsidRDefault="00AF63F7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23B7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6" w:type="pct"/>
          </w:tcPr>
          <w:p w14:paraId="1D96500B" w14:textId="77777777" w:rsidR="00AF63F7" w:rsidRPr="007A23B7" w:rsidRDefault="00AF63F7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</w:tcPr>
          <w:p w14:paraId="2A897B88" w14:textId="6BC387AB" w:rsidR="00AF63F7" w:rsidRPr="007A23B7" w:rsidRDefault="00AF63F7" w:rsidP="0041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7A23B7">
              <w:rPr>
                <w:rFonts w:ascii="Angsana New" w:hAnsi="Angsana New"/>
                <w:sz w:val="30"/>
                <w:szCs w:val="30"/>
              </w:rPr>
              <w:t>(</w:t>
            </w:r>
            <w:r w:rsidR="00787234">
              <w:rPr>
                <w:rFonts w:ascii="Angsana New" w:hAnsi="Angsana New"/>
                <w:sz w:val="30"/>
                <w:szCs w:val="30"/>
              </w:rPr>
              <w:t>231,969</w:t>
            </w:r>
            <w:r w:rsidRPr="007A23B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F1EE6" w:rsidRPr="007A23B7" w14:paraId="5A6B8CDE" w14:textId="77777777" w:rsidTr="004162C2">
        <w:tc>
          <w:tcPr>
            <w:tcW w:w="2338" w:type="pct"/>
          </w:tcPr>
          <w:p w14:paraId="0D276188" w14:textId="77777777" w:rsidR="00CF1EE6" w:rsidRPr="007A23B7" w:rsidRDefault="00CF1EE6" w:rsidP="005F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ผลกระทบจากความแตกต่างของอัตราภาษี</w:t>
            </w:r>
          </w:p>
        </w:tc>
        <w:tc>
          <w:tcPr>
            <w:tcW w:w="484" w:type="pct"/>
          </w:tcPr>
          <w:p w14:paraId="3AD553FB" w14:textId="77777777" w:rsidR="00CF1EE6" w:rsidRPr="007A23B7" w:rsidRDefault="00CF1EE6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5039927" w14:textId="77777777" w:rsidR="00CF1EE6" w:rsidRPr="007A23B7" w:rsidRDefault="00CF1EE6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16174643" w14:textId="77777777" w:rsidR="00CF1EE6" w:rsidRPr="007A23B7" w:rsidRDefault="00CF1EE6" w:rsidP="00580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7A23B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5EF2AB2" w14:textId="77777777" w:rsidR="00CF1EE6" w:rsidRPr="007A23B7" w:rsidRDefault="00CF1EE6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1345A48A" w14:textId="77777777" w:rsidR="00CF1EE6" w:rsidRPr="007A23B7" w:rsidRDefault="00CF1EE6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1C60C9C" w14:textId="77777777" w:rsidR="00CF1EE6" w:rsidRPr="007A23B7" w:rsidRDefault="00CF1EE6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55DEABA4" w14:textId="77777777" w:rsidR="00CF1EE6" w:rsidRPr="00574C2C" w:rsidRDefault="00CF1EE6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(132)</w:t>
            </w:r>
          </w:p>
        </w:tc>
      </w:tr>
      <w:tr w:rsidR="00CF1EE6" w:rsidRPr="007A23B7" w14:paraId="3B5A869D" w14:textId="77777777" w:rsidTr="004162C2">
        <w:tc>
          <w:tcPr>
            <w:tcW w:w="2338" w:type="pct"/>
          </w:tcPr>
          <w:p w14:paraId="6B07F5C4" w14:textId="77777777" w:rsidR="00CF1EE6" w:rsidRPr="007A23B7" w:rsidRDefault="00CF1EE6" w:rsidP="005F4C6B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23B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484" w:type="pct"/>
          </w:tcPr>
          <w:p w14:paraId="2B6C473B" w14:textId="77777777" w:rsidR="00CF1EE6" w:rsidRPr="007A23B7" w:rsidRDefault="00CF1EE6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3F572FB" w14:textId="77777777" w:rsidR="00CF1EE6" w:rsidRPr="007A23B7" w:rsidRDefault="00CF1EE6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A48EB24" w14:textId="4738ADF2" w:rsidR="00CF1EE6" w:rsidRPr="007A23B7" w:rsidRDefault="004162C2" w:rsidP="00F95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787234">
              <w:rPr>
                <w:rFonts w:ascii="Angsana New" w:hAnsi="Angsana New"/>
                <w:sz w:val="30"/>
                <w:szCs w:val="30"/>
              </w:rPr>
              <w:t>1</w:t>
            </w:r>
            <w:r w:rsidR="0095373D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146" w:type="pct"/>
          </w:tcPr>
          <w:p w14:paraId="4A71838B" w14:textId="77777777" w:rsidR="00CF1EE6" w:rsidRPr="007A23B7" w:rsidRDefault="00CF1EE6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7FD03F90" w14:textId="77777777" w:rsidR="00CF1EE6" w:rsidRPr="007A23B7" w:rsidRDefault="00CF1EE6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3236FDF" w14:textId="77777777" w:rsidR="00CF1EE6" w:rsidRPr="007A23B7" w:rsidRDefault="00CF1EE6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3187A1E4" w14:textId="6475FC72" w:rsidR="00CF1EE6" w:rsidRPr="007A23B7" w:rsidRDefault="0095373D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11,904</w:t>
            </w:r>
          </w:p>
        </w:tc>
      </w:tr>
      <w:tr w:rsidR="00CF1EE6" w:rsidRPr="007A23B7" w14:paraId="1131BBEC" w14:textId="77777777" w:rsidTr="004162C2">
        <w:tc>
          <w:tcPr>
            <w:tcW w:w="2338" w:type="pct"/>
          </w:tcPr>
          <w:p w14:paraId="1AEB0643" w14:textId="77777777" w:rsidR="00CF1EE6" w:rsidRPr="007A23B7" w:rsidRDefault="00CF1EE6" w:rsidP="005F4C6B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23B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484" w:type="pct"/>
          </w:tcPr>
          <w:p w14:paraId="455BE7EB" w14:textId="77777777" w:rsidR="00CF1EE6" w:rsidRPr="007A23B7" w:rsidRDefault="00CF1EE6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1DD0952" w14:textId="77777777" w:rsidR="00CF1EE6" w:rsidRPr="007A23B7" w:rsidRDefault="00CF1EE6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7BB7EA8" w14:textId="77777777" w:rsidR="00CF1EE6" w:rsidRPr="007A23B7" w:rsidRDefault="00CF1EE6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(32)</w:t>
            </w:r>
          </w:p>
        </w:tc>
        <w:tc>
          <w:tcPr>
            <w:tcW w:w="146" w:type="pct"/>
          </w:tcPr>
          <w:p w14:paraId="7EF6D436" w14:textId="77777777" w:rsidR="00CF1EE6" w:rsidRPr="007A23B7" w:rsidRDefault="00CF1EE6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5E380C02" w14:textId="77777777" w:rsidR="00CF1EE6" w:rsidRPr="007A23B7" w:rsidRDefault="00CF1EE6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7319440" w14:textId="77777777" w:rsidR="00CF1EE6" w:rsidRPr="007A23B7" w:rsidRDefault="00CF1EE6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341127D4" w14:textId="77777777" w:rsidR="00CF1EE6" w:rsidRPr="007A23B7" w:rsidRDefault="00CF1EE6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7A23B7">
              <w:rPr>
                <w:rFonts w:ascii="Angsana New" w:hAnsi="Angsana New"/>
                <w:sz w:val="30"/>
                <w:szCs w:val="30"/>
              </w:rPr>
              <w:t>(114)</w:t>
            </w:r>
          </w:p>
        </w:tc>
      </w:tr>
      <w:tr w:rsidR="00CF1EE6" w:rsidRPr="007A23B7" w14:paraId="3454FBFE" w14:textId="77777777" w:rsidTr="004162C2">
        <w:tc>
          <w:tcPr>
            <w:tcW w:w="2338" w:type="pct"/>
          </w:tcPr>
          <w:p w14:paraId="3C030049" w14:textId="77777777" w:rsidR="00CF1EE6" w:rsidRPr="007A23B7" w:rsidRDefault="00CF1EE6" w:rsidP="005F4C6B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23B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ผลแตกต่างชั่วคราวที่ไม่รับรู้เป็นสินทรัพย์</w:t>
            </w:r>
          </w:p>
          <w:p w14:paraId="5A2EC929" w14:textId="77777777" w:rsidR="00CF1EE6" w:rsidRPr="007A23B7" w:rsidRDefault="00CF1EE6" w:rsidP="005F4C6B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A23B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484" w:type="pct"/>
          </w:tcPr>
          <w:p w14:paraId="4FE7FF2A" w14:textId="77777777" w:rsidR="00CF1EE6" w:rsidRPr="007A23B7" w:rsidRDefault="00CF1EE6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234BCDC" w14:textId="77777777" w:rsidR="00CF1EE6" w:rsidRPr="007A23B7" w:rsidRDefault="00CF1EE6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0C3E0C28" w14:textId="634A594E" w:rsidR="00CF1EE6" w:rsidRPr="007A23B7" w:rsidRDefault="003F2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="00787234">
              <w:rPr>
                <w:rFonts w:ascii="Angsana New" w:hAnsi="Angsana New"/>
                <w:sz w:val="30"/>
                <w:szCs w:val="30"/>
              </w:rPr>
              <w:t>4,462</w:t>
            </w:r>
          </w:p>
        </w:tc>
        <w:tc>
          <w:tcPr>
            <w:tcW w:w="146" w:type="pct"/>
          </w:tcPr>
          <w:p w14:paraId="436511E7" w14:textId="77777777" w:rsidR="00CF1EE6" w:rsidRPr="007A23B7" w:rsidRDefault="00CF1EE6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176CADAD" w14:textId="77777777" w:rsidR="00CF1EE6" w:rsidRPr="007A23B7" w:rsidRDefault="00CF1EE6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F4F88C2" w14:textId="77777777" w:rsidR="00CF1EE6" w:rsidRPr="007A23B7" w:rsidRDefault="00CF1EE6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693E5C2E" w14:textId="77777777" w:rsidR="00CF1EE6" w:rsidRPr="007A23B7" w:rsidRDefault="00CF1EE6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14:paraId="18634B85" w14:textId="77777777" w:rsidR="00CF1EE6" w:rsidRPr="007A23B7" w:rsidRDefault="00CF1EE6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31,107</w:t>
            </w:r>
          </w:p>
        </w:tc>
      </w:tr>
      <w:tr w:rsidR="00CF1EE6" w:rsidRPr="007A23B7" w14:paraId="16CC3BB3" w14:textId="77777777" w:rsidTr="004162C2">
        <w:tc>
          <w:tcPr>
            <w:tcW w:w="2338" w:type="pct"/>
          </w:tcPr>
          <w:p w14:paraId="3B540E79" w14:textId="77777777" w:rsidR="00CF1EE6" w:rsidRPr="007A23B7" w:rsidRDefault="006D2CED" w:rsidP="006D2CED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ผลขาดทุ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นใน</w:t>
            </w:r>
            <w:r w:rsidR="00C7513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ปัจจุบัน</w:t>
            </w:r>
            <w:r w:rsidR="00CF1EE6" w:rsidRPr="007A23B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ที่ไม่รับรู้เป็นสินทรัพย์ภาษี</w:t>
            </w:r>
            <w:r w:rsidR="00CF1EE6" w:rsidRPr="007A23B7">
              <w:rPr>
                <w:rFonts w:ascii="Angsana New" w:hAnsi="Angsana New"/>
                <w:color w:val="000000"/>
                <w:sz w:val="30"/>
                <w:szCs w:val="30"/>
              </w:rPr>
              <w:br/>
              <w:t xml:space="preserve">   </w:t>
            </w:r>
            <w:r w:rsidRPr="007A23B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เงินได้</w:t>
            </w:r>
            <w:r w:rsidR="00CF1EE6" w:rsidRPr="007A23B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รอ</w:t>
            </w:r>
            <w:r w:rsidR="00CF1EE6" w:rsidRPr="007A23B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</w:t>
            </w:r>
            <w:r w:rsidR="00CF1EE6" w:rsidRPr="007A23B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484" w:type="pct"/>
          </w:tcPr>
          <w:p w14:paraId="22BC1193" w14:textId="77777777" w:rsidR="00CF1EE6" w:rsidRPr="007A23B7" w:rsidRDefault="00CF1EE6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3FAF12C" w14:textId="77777777" w:rsidR="00CF1EE6" w:rsidRPr="007A23B7" w:rsidRDefault="00CF1EE6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6D02E45F" w14:textId="3650FE92" w:rsidR="00CF1EE6" w:rsidRPr="007A23B7" w:rsidRDefault="00787234" w:rsidP="00601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229,3</w:t>
            </w:r>
            <w:r w:rsidR="0095373D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146" w:type="pct"/>
          </w:tcPr>
          <w:p w14:paraId="230003FA" w14:textId="77777777" w:rsidR="00CF1EE6" w:rsidRPr="007A23B7" w:rsidRDefault="00CF1EE6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52A56436" w14:textId="77777777" w:rsidR="00CF1EE6" w:rsidRPr="007A23B7" w:rsidRDefault="00CF1EE6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E025604" w14:textId="77777777" w:rsidR="00CF1EE6" w:rsidRPr="007A23B7" w:rsidRDefault="00CF1EE6" w:rsidP="005F4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AAAAE99" w14:textId="77777777" w:rsidR="00CF1EE6" w:rsidRPr="007A23B7" w:rsidRDefault="00CF1EE6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14:paraId="70F8E092" w14:textId="5C42FCD5" w:rsidR="00CF1EE6" w:rsidRPr="007A23B7" w:rsidRDefault="00787234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95373D">
              <w:rPr>
                <w:rFonts w:ascii="Angsana New" w:hAnsi="Angsana New"/>
                <w:sz w:val="30"/>
                <w:szCs w:val="30"/>
              </w:rPr>
              <w:t>80,954</w:t>
            </w:r>
          </w:p>
        </w:tc>
      </w:tr>
      <w:tr w:rsidR="00CF1EE6" w:rsidRPr="007A23B7" w14:paraId="5B94CA91" w14:textId="77777777" w:rsidTr="004162C2">
        <w:tc>
          <w:tcPr>
            <w:tcW w:w="2338" w:type="pct"/>
          </w:tcPr>
          <w:p w14:paraId="341B02D7" w14:textId="77777777" w:rsidR="00CF1EE6" w:rsidRPr="007A23B7" w:rsidRDefault="00CF1EE6" w:rsidP="00693A36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484" w:type="pct"/>
          </w:tcPr>
          <w:p w14:paraId="0B48D085" w14:textId="77777777" w:rsidR="00CF1EE6" w:rsidRPr="007A23B7" w:rsidRDefault="00CF1EE6" w:rsidP="00693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3742CB3" w14:textId="77777777" w:rsidR="00CF1EE6" w:rsidRPr="007A23B7" w:rsidRDefault="00CF1EE6" w:rsidP="00693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1AE39337" w14:textId="77777777" w:rsidR="00CF1EE6" w:rsidRPr="007A23B7" w:rsidRDefault="00CF1EE6" w:rsidP="00580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7A23B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79363B3" w14:textId="77777777" w:rsidR="00CF1EE6" w:rsidRPr="007A23B7" w:rsidRDefault="00CF1EE6" w:rsidP="00693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5C647EC7" w14:textId="77777777" w:rsidR="00CF1EE6" w:rsidRPr="007A23B7" w:rsidRDefault="00CF1EE6" w:rsidP="00693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6606D57" w14:textId="77777777" w:rsidR="00CF1EE6" w:rsidRPr="007A23B7" w:rsidRDefault="00CF1EE6" w:rsidP="00693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C4F5C4E" w14:textId="77777777" w:rsidR="00CF1EE6" w:rsidRPr="00574C2C" w:rsidRDefault="00CF1EE6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(2)</w:t>
            </w:r>
          </w:p>
        </w:tc>
      </w:tr>
      <w:tr w:rsidR="00CF1EE6" w:rsidRPr="007A23B7" w14:paraId="0816241E" w14:textId="77777777" w:rsidTr="004162C2">
        <w:tc>
          <w:tcPr>
            <w:tcW w:w="2338" w:type="pct"/>
          </w:tcPr>
          <w:p w14:paraId="762BF949" w14:textId="77777777" w:rsidR="00CF1EE6" w:rsidRPr="007A23B7" w:rsidRDefault="00CF1EE6" w:rsidP="00084FCA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A23B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กลับรายการสินทรัพย์ภาษีเงินได้รอการตัดบัญชี</w:t>
            </w:r>
          </w:p>
        </w:tc>
        <w:tc>
          <w:tcPr>
            <w:tcW w:w="484" w:type="pct"/>
          </w:tcPr>
          <w:p w14:paraId="100752D8" w14:textId="77777777" w:rsidR="00CF1EE6" w:rsidRPr="007A23B7" w:rsidRDefault="00CF1EE6" w:rsidP="00084F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401DC8C" w14:textId="77777777" w:rsidR="00CF1EE6" w:rsidRPr="007A23B7" w:rsidRDefault="00CF1EE6" w:rsidP="00580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5676A38D" w14:textId="77777777" w:rsidR="00CF1EE6" w:rsidRPr="007A23B7" w:rsidRDefault="00F95EBE" w:rsidP="00F95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206D3702" w14:textId="77777777" w:rsidR="00CF1EE6" w:rsidRPr="007A23B7" w:rsidRDefault="00CF1EE6" w:rsidP="00084F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18E418F4" w14:textId="77777777" w:rsidR="00CF1EE6" w:rsidRPr="007A23B7" w:rsidRDefault="00CF1EE6" w:rsidP="00084F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19DF839" w14:textId="77777777" w:rsidR="00CF1EE6" w:rsidRPr="007A23B7" w:rsidRDefault="00CF1EE6" w:rsidP="00084F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448634C" w14:textId="77777777" w:rsidR="00CF1EE6" w:rsidRPr="007A23B7" w:rsidRDefault="00CF1EE6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A23B7">
              <w:rPr>
                <w:rFonts w:ascii="Angsana New" w:hAnsi="Angsana New"/>
                <w:sz w:val="30"/>
                <w:szCs w:val="30"/>
              </w:rPr>
              <w:t>172,033</w:t>
            </w:r>
          </w:p>
        </w:tc>
      </w:tr>
      <w:tr w:rsidR="004162C2" w:rsidRPr="007A23B7" w14:paraId="0952AF3B" w14:textId="77777777" w:rsidTr="004162C2">
        <w:tc>
          <w:tcPr>
            <w:tcW w:w="2338" w:type="pct"/>
          </w:tcPr>
          <w:p w14:paraId="4DD66D5F" w14:textId="44192EB1" w:rsidR="004162C2" w:rsidRPr="007A23B7" w:rsidRDefault="004162C2" w:rsidP="004162C2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ภาษีงวดก่อนๆ ที่บันทึกสูงไป</w:t>
            </w: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14:paraId="362EC0A9" w14:textId="77777777" w:rsidR="004162C2" w:rsidRPr="007A23B7" w:rsidRDefault="004162C2" w:rsidP="0041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3AA1E37E" w14:textId="77777777" w:rsidR="004162C2" w:rsidRPr="007A23B7" w:rsidRDefault="004162C2" w:rsidP="0041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6FA13947" w14:textId="10EA5066" w:rsidR="004162C2" w:rsidRDefault="00787234" w:rsidP="00787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right="-10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146" w:type="pct"/>
          </w:tcPr>
          <w:p w14:paraId="171F5733" w14:textId="77777777" w:rsidR="004162C2" w:rsidRPr="007A23B7" w:rsidRDefault="004162C2" w:rsidP="0041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2861037D" w14:textId="77777777" w:rsidR="004162C2" w:rsidRPr="007A23B7" w:rsidRDefault="004162C2" w:rsidP="0041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CCFA296" w14:textId="77777777" w:rsidR="004162C2" w:rsidRPr="007A23B7" w:rsidRDefault="004162C2" w:rsidP="0041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349D159B" w14:textId="081B0471" w:rsidR="004162C2" w:rsidRPr="007A23B7" w:rsidRDefault="004162C2" w:rsidP="0041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87234">
              <w:rPr>
                <w:rFonts w:ascii="Angsana New" w:hAnsi="Angsana New"/>
                <w:sz w:val="30"/>
                <w:szCs w:val="30"/>
              </w:rPr>
              <w:t>5,962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F1EE6" w:rsidRPr="002C4776" w14:paraId="525D433B" w14:textId="77777777" w:rsidTr="004162C2">
        <w:tc>
          <w:tcPr>
            <w:tcW w:w="2338" w:type="pct"/>
          </w:tcPr>
          <w:p w14:paraId="54745925" w14:textId="77777777" w:rsidR="00CF1EE6" w:rsidRPr="007A23B7" w:rsidRDefault="00CF1EE6" w:rsidP="0008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23B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14:paraId="0E8CB227" w14:textId="28FA4A7B" w:rsidR="00CF1EE6" w:rsidRPr="007A23B7" w:rsidRDefault="004162C2" w:rsidP="00084F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1.0</w:t>
            </w:r>
            <w:r w:rsidR="0017573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9" w:type="pct"/>
          </w:tcPr>
          <w:p w14:paraId="469B4BE6" w14:textId="77777777" w:rsidR="00CF1EE6" w:rsidRPr="007A23B7" w:rsidRDefault="00CF1EE6" w:rsidP="00084F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BB8634" w14:textId="0F861D0C" w:rsidR="00CF1EE6" w:rsidRPr="008D6DCB" w:rsidRDefault="00CF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6DCB">
              <w:rPr>
                <w:rFonts w:ascii="Angsana New" w:hAnsi="Angsana New"/>
                <w:b/>
                <w:bCs/>
                <w:sz w:val="30"/>
                <w:szCs w:val="30"/>
              </w:rPr>
              <w:t>24,</w:t>
            </w:r>
            <w:r w:rsidR="00787234">
              <w:rPr>
                <w:rFonts w:ascii="Angsana New" w:hAnsi="Angsana New"/>
                <w:b/>
                <w:bCs/>
                <w:sz w:val="30"/>
                <w:szCs w:val="30"/>
              </w:rPr>
              <w:t>166</w:t>
            </w:r>
          </w:p>
        </w:tc>
        <w:tc>
          <w:tcPr>
            <w:tcW w:w="146" w:type="pct"/>
          </w:tcPr>
          <w:p w14:paraId="0B1855F5" w14:textId="3A62A399" w:rsidR="00CF1EE6" w:rsidRPr="007A23B7" w:rsidRDefault="00CF1EE6" w:rsidP="00084F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double" w:sz="4" w:space="0" w:color="auto"/>
            </w:tcBorders>
          </w:tcPr>
          <w:p w14:paraId="3FA63C0B" w14:textId="27151F77" w:rsidR="00CF1EE6" w:rsidRPr="007A23B7" w:rsidRDefault="0041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13.</w:t>
            </w:r>
            <w:r w:rsidR="00975A09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46" w:type="pct"/>
          </w:tcPr>
          <w:p w14:paraId="675A59FF" w14:textId="77777777" w:rsidR="00CF1EE6" w:rsidRPr="007A23B7" w:rsidRDefault="00CF1EE6" w:rsidP="00084F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103B69FA" w14:textId="7064E45B" w:rsidR="00CF1EE6" w:rsidRPr="007A23B7" w:rsidRDefault="004162C2" w:rsidP="0041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87234">
              <w:rPr>
                <w:rFonts w:ascii="Angsana New" w:hAnsi="Angsana New"/>
                <w:b/>
                <w:bCs/>
                <w:sz w:val="30"/>
                <w:szCs w:val="30"/>
              </w:rPr>
              <w:t>57,819</w:t>
            </w:r>
          </w:p>
        </w:tc>
      </w:tr>
    </w:tbl>
    <w:p w14:paraId="5EE91D1A" w14:textId="77777777" w:rsidR="00C1496A" w:rsidRDefault="00011A78" w:rsidP="0073416E">
      <w:pPr>
        <w:rPr>
          <w:sz w:val="30"/>
          <w:szCs w:val="30"/>
        </w:rPr>
        <w:sectPr w:rsidR="00C1496A" w:rsidSect="00621170">
          <w:headerReference w:type="default" r:id="rId22"/>
          <w:footerReference w:type="default" r:id="rId23"/>
          <w:footerReference w:type="first" r:id="rId24"/>
          <w:pgSz w:w="11907" w:h="16840"/>
          <w:pgMar w:top="691" w:right="1152" w:bottom="576" w:left="1152" w:header="720" w:footer="720" w:gutter="0"/>
          <w:cols w:space="720"/>
          <w:docGrid w:linePitch="360"/>
        </w:sectPr>
      </w:pPr>
      <w:r>
        <w:rPr>
          <w:sz w:val="30"/>
          <w:szCs w:val="30"/>
        </w:rPr>
        <w:tab/>
      </w:r>
    </w:p>
    <w:tbl>
      <w:tblPr>
        <w:tblW w:w="92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900"/>
        <w:gridCol w:w="273"/>
        <w:gridCol w:w="1166"/>
        <w:gridCol w:w="270"/>
        <w:gridCol w:w="905"/>
        <w:gridCol w:w="271"/>
        <w:gridCol w:w="1173"/>
      </w:tblGrid>
      <w:tr w:rsidR="0073416E" w:rsidRPr="002C4776" w14:paraId="6DC22D55" w14:textId="77777777" w:rsidTr="001123B7">
        <w:tc>
          <w:tcPr>
            <w:tcW w:w="2333" w:type="pct"/>
          </w:tcPr>
          <w:p w14:paraId="300E5326" w14:textId="77777777" w:rsidR="0073416E" w:rsidRPr="002C4776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67" w:type="pct"/>
            <w:gridSpan w:val="7"/>
          </w:tcPr>
          <w:p w14:paraId="3098B771" w14:textId="77777777" w:rsidR="0073416E" w:rsidRPr="002C4776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47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2C47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13B5D" w:rsidRPr="002C4776" w14:paraId="1017E473" w14:textId="77777777" w:rsidTr="001123B7">
        <w:tc>
          <w:tcPr>
            <w:tcW w:w="2333" w:type="pct"/>
          </w:tcPr>
          <w:p w14:paraId="4D521A6D" w14:textId="77777777" w:rsidR="00613B5D" w:rsidRPr="002C4776" w:rsidRDefault="00613B5D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8" w:type="pct"/>
            <w:gridSpan w:val="3"/>
          </w:tcPr>
          <w:p w14:paraId="61CCADDF" w14:textId="77777777" w:rsidR="00613B5D" w:rsidRPr="002C4776" w:rsidRDefault="008645A4" w:rsidP="00893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2560</w:t>
            </w:r>
          </w:p>
        </w:tc>
        <w:tc>
          <w:tcPr>
            <w:tcW w:w="145" w:type="pct"/>
          </w:tcPr>
          <w:p w14:paraId="043741E5" w14:textId="77777777" w:rsidR="00613B5D" w:rsidRPr="002C4776" w:rsidRDefault="00613B5D" w:rsidP="00893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4" w:type="pct"/>
            <w:gridSpan w:val="3"/>
          </w:tcPr>
          <w:p w14:paraId="56E7A7A9" w14:textId="77777777" w:rsidR="00613B5D" w:rsidRPr="00FF3E5F" w:rsidRDefault="00FF3E5F" w:rsidP="00893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F3E5F">
              <w:rPr>
                <w:rFonts w:ascii="Angsana New" w:hAnsi="Angsana New"/>
                <w:bCs/>
                <w:sz w:val="30"/>
                <w:szCs w:val="30"/>
              </w:rPr>
              <w:t>255</w:t>
            </w:r>
            <w:r w:rsidR="00AF63F7"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</w:tr>
      <w:tr w:rsidR="0073416E" w:rsidRPr="002C4776" w14:paraId="5AADBB77" w14:textId="77777777" w:rsidTr="001123B7">
        <w:tc>
          <w:tcPr>
            <w:tcW w:w="2333" w:type="pct"/>
          </w:tcPr>
          <w:p w14:paraId="7FA3D263" w14:textId="77777777" w:rsidR="0073416E" w:rsidRPr="002C4776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" w:type="pct"/>
          </w:tcPr>
          <w:p w14:paraId="4ACB0C29" w14:textId="77777777" w:rsidR="0073416E" w:rsidRPr="002C4776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4776"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7" w:type="pct"/>
          </w:tcPr>
          <w:p w14:paraId="6A9E65D2" w14:textId="77777777" w:rsidR="0073416E" w:rsidRPr="002C4776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59B51CD4" w14:textId="77777777" w:rsidR="0073416E" w:rsidRPr="002C4776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41FCE4E" w14:textId="77777777" w:rsidR="0073416E" w:rsidRPr="002C4776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</w:tcPr>
          <w:p w14:paraId="233A3F49" w14:textId="77777777" w:rsidR="0073416E" w:rsidRPr="002C4776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4776"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6" w:type="pct"/>
          </w:tcPr>
          <w:p w14:paraId="0C9A88CC" w14:textId="77777777" w:rsidR="0073416E" w:rsidRPr="002C4776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F7EB335" w14:textId="77777777" w:rsidR="0073416E" w:rsidRPr="002C4776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416E" w:rsidRPr="002C4776" w14:paraId="4C8BE286" w14:textId="77777777" w:rsidTr="001123B7">
        <w:tc>
          <w:tcPr>
            <w:tcW w:w="2333" w:type="pct"/>
          </w:tcPr>
          <w:p w14:paraId="55FD9B72" w14:textId="77777777" w:rsidR="0073416E" w:rsidRPr="002C4776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" w:type="pct"/>
          </w:tcPr>
          <w:p w14:paraId="7D414EBC" w14:textId="77777777" w:rsidR="0073416E" w:rsidRPr="002C4776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C47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7" w:type="pct"/>
          </w:tcPr>
          <w:p w14:paraId="4D7678D5" w14:textId="77777777" w:rsidR="0073416E" w:rsidRPr="002C4776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55066B01" w14:textId="77777777" w:rsidR="0073416E" w:rsidRPr="002C4776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C47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5" w:type="pct"/>
          </w:tcPr>
          <w:p w14:paraId="7243E738" w14:textId="77777777" w:rsidR="0073416E" w:rsidRPr="002C4776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7" w:type="pct"/>
          </w:tcPr>
          <w:p w14:paraId="320A31BA" w14:textId="77777777" w:rsidR="0073416E" w:rsidRPr="002C4776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C47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6" w:type="pct"/>
          </w:tcPr>
          <w:p w14:paraId="4C227314" w14:textId="77777777" w:rsidR="0073416E" w:rsidRPr="002C4776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0A59D2E" w14:textId="77777777" w:rsidR="0073416E" w:rsidRPr="002C4776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C47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63F7" w:rsidRPr="002C4776" w14:paraId="1BC107AC" w14:textId="77777777" w:rsidTr="001123B7">
        <w:tc>
          <w:tcPr>
            <w:tcW w:w="2333" w:type="pct"/>
          </w:tcPr>
          <w:p w14:paraId="2D7E0F57" w14:textId="77777777" w:rsidR="00AF63F7" w:rsidRPr="002C4776" w:rsidRDefault="00AF63F7" w:rsidP="0045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2C4776">
              <w:rPr>
                <w:rFonts w:ascii="Angsana New" w:hAnsi="Angsana New" w:hint="cs"/>
                <w:sz w:val="30"/>
                <w:szCs w:val="30"/>
                <w:cs/>
              </w:rPr>
              <w:t>ก่อนภาษีเงินได้รวม</w:t>
            </w:r>
          </w:p>
        </w:tc>
        <w:tc>
          <w:tcPr>
            <w:tcW w:w="484" w:type="pct"/>
          </w:tcPr>
          <w:p w14:paraId="581F3C38" w14:textId="77777777" w:rsidR="00AF63F7" w:rsidRPr="000052FE" w:rsidRDefault="00AF63F7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156125A" w14:textId="77777777" w:rsidR="00AF63F7" w:rsidRPr="000052FE" w:rsidRDefault="00AF63F7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14:paraId="1E0AD0A7" w14:textId="29C49149" w:rsidR="00AF63F7" w:rsidRPr="000052FE" w:rsidRDefault="00E05D94" w:rsidP="006A4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</w:t>
            </w:r>
            <w:r w:rsidR="00487F25">
              <w:rPr>
                <w:rFonts w:ascii="Angsana New" w:hAnsi="Angsana New"/>
                <w:sz w:val="30"/>
                <w:szCs w:val="30"/>
              </w:rPr>
              <w:t>,</w:t>
            </w:r>
            <w:r w:rsidR="00376BA9">
              <w:rPr>
                <w:rFonts w:ascii="Angsana New" w:hAnsi="Angsana New"/>
                <w:sz w:val="30"/>
                <w:szCs w:val="30"/>
              </w:rPr>
              <w:t>2</w:t>
            </w:r>
            <w:r w:rsidR="006A4647">
              <w:rPr>
                <w:rFonts w:ascii="Angsana New" w:hAnsi="Angsana New"/>
                <w:sz w:val="30"/>
                <w:szCs w:val="30"/>
              </w:rPr>
              <w:t>27,005</w:t>
            </w:r>
            <w:r w:rsidR="000746E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1FF354DC" w14:textId="77777777" w:rsidR="00AF63F7" w:rsidRPr="002C4776" w:rsidRDefault="00AF63F7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</w:tcPr>
          <w:p w14:paraId="550B4C9E" w14:textId="77777777" w:rsidR="00AF63F7" w:rsidRPr="000052FE" w:rsidRDefault="00AF63F7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D873B4A" w14:textId="77777777" w:rsidR="00AF63F7" w:rsidRPr="000052FE" w:rsidRDefault="00AF63F7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37FA6352" w14:textId="2851A778" w:rsidR="00AF63F7" w:rsidRPr="000052FE" w:rsidRDefault="00AF63F7" w:rsidP="001A6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76BA9">
              <w:rPr>
                <w:rFonts w:ascii="Angsana New" w:hAnsi="Angsana New"/>
                <w:sz w:val="30"/>
                <w:szCs w:val="30"/>
              </w:rPr>
              <w:t>32,</w:t>
            </w:r>
            <w:r w:rsidR="001A6E67">
              <w:rPr>
                <w:rFonts w:ascii="Angsana New" w:hAnsi="Angsana New"/>
                <w:sz w:val="30"/>
                <w:szCs w:val="30"/>
              </w:rPr>
              <w:t>803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F63F7" w:rsidRPr="002C4776" w14:paraId="76EB87BF" w14:textId="77777777" w:rsidTr="001123B7">
        <w:tc>
          <w:tcPr>
            <w:tcW w:w="2333" w:type="pct"/>
          </w:tcPr>
          <w:p w14:paraId="575024E1" w14:textId="77777777" w:rsidR="00AF63F7" w:rsidRPr="002C4776" w:rsidRDefault="00AF63F7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4776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484" w:type="pct"/>
          </w:tcPr>
          <w:p w14:paraId="38A3ABF2" w14:textId="77777777" w:rsidR="00AF63F7" w:rsidRPr="000052FE" w:rsidRDefault="000746EA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7" w:type="pct"/>
          </w:tcPr>
          <w:p w14:paraId="7A084571" w14:textId="77777777" w:rsidR="00AF63F7" w:rsidRPr="000052FE" w:rsidRDefault="00AF63F7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2A5CFAC9" w14:textId="2EFFCC20" w:rsidR="00AF63F7" w:rsidRPr="000052FE" w:rsidRDefault="00067B5B" w:rsidP="006A4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76BA9">
              <w:rPr>
                <w:rFonts w:ascii="Angsana New" w:hAnsi="Angsana New"/>
                <w:sz w:val="30"/>
                <w:szCs w:val="30"/>
              </w:rPr>
              <w:t>645,</w:t>
            </w:r>
            <w:r w:rsidR="006A4647">
              <w:rPr>
                <w:rFonts w:ascii="Angsana New" w:hAnsi="Angsana New"/>
                <w:sz w:val="30"/>
                <w:szCs w:val="30"/>
              </w:rPr>
              <w:t>401</w:t>
            </w:r>
            <w:r w:rsidR="000746E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4C0DB8E0" w14:textId="77777777" w:rsidR="00AF63F7" w:rsidRPr="002C4776" w:rsidRDefault="00AF63F7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</w:tcPr>
          <w:p w14:paraId="457A4AA2" w14:textId="77777777" w:rsidR="00AF63F7" w:rsidRPr="000052FE" w:rsidRDefault="00AF63F7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6" w:type="pct"/>
          </w:tcPr>
          <w:p w14:paraId="7F8DF9D8" w14:textId="77777777" w:rsidR="00AF63F7" w:rsidRPr="000052FE" w:rsidRDefault="00AF63F7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04B6E13D" w14:textId="0D8A8B39" w:rsidR="00AF63F7" w:rsidRPr="000052FE" w:rsidRDefault="00AF63F7" w:rsidP="00376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A6E67">
              <w:rPr>
                <w:rFonts w:ascii="Angsana New" w:hAnsi="Angsana New"/>
                <w:sz w:val="30"/>
                <w:szCs w:val="30"/>
              </w:rPr>
              <w:t>6,561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F63F7" w:rsidRPr="002C4776" w14:paraId="4619A857" w14:textId="77777777" w:rsidTr="001123B7">
        <w:tc>
          <w:tcPr>
            <w:tcW w:w="2333" w:type="pct"/>
          </w:tcPr>
          <w:p w14:paraId="44C39921" w14:textId="77777777" w:rsidR="00AF63F7" w:rsidRDefault="00AF63F7" w:rsidP="00652181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149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484" w:type="pct"/>
          </w:tcPr>
          <w:p w14:paraId="1ED672D0" w14:textId="77777777" w:rsidR="00AF63F7" w:rsidRPr="000052FE" w:rsidRDefault="00AF63F7" w:rsidP="00652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3FF57A7" w14:textId="77777777" w:rsidR="00AF63F7" w:rsidRPr="000052FE" w:rsidRDefault="00AF63F7" w:rsidP="00652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15D25D17" w14:textId="77777777" w:rsidR="00AF63F7" w:rsidRPr="000052FE" w:rsidRDefault="000746EA" w:rsidP="00652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(2,962)</w:t>
            </w:r>
          </w:p>
        </w:tc>
        <w:tc>
          <w:tcPr>
            <w:tcW w:w="145" w:type="pct"/>
          </w:tcPr>
          <w:p w14:paraId="4249F068" w14:textId="77777777" w:rsidR="00AF63F7" w:rsidRPr="002C4776" w:rsidRDefault="00AF63F7" w:rsidP="00652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</w:tcPr>
          <w:p w14:paraId="29989056" w14:textId="77777777" w:rsidR="00AF63F7" w:rsidRPr="000052FE" w:rsidRDefault="00AF63F7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CE602D1" w14:textId="77777777" w:rsidR="00AF63F7" w:rsidRPr="000052FE" w:rsidRDefault="00AF63F7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F06E204" w14:textId="77777777" w:rsidR="00AF63F7" w:rsidRPr="000052FE" w:rsidRDefault="00AF63F7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(20,668)</w:t>
            </w:r>
          </w:p>
        </w:tc>
      </w:tr>
      <w:tr w:rsidR="00AF63F7" w:rsidRPr="002C4776" w14:paraId="62E931EB" w14:textId="77777777" w:rsidTr="001123B7">
        <w:tc>
          <w:tcPr>
            <w:tcW w:w="2333" w:type="pct"/>
          </w:tcPr>
          <w:p w14:paraId="615BF93B" w14:textId="77777777" w:rsidR="00AF63F7" w:rsidRDefault="00AF63F7" w:rsidP="00DB01F4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149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484" w:type="pct"/>
          </w:tcPr>
          <w:p w14:paraId="20752E4B" w14:textId="77777777" w:rsidR="00AF63F7" w:rsidRPr="000052FE" w:rsidRDefault="00AF63F7" w:rsidP="00DB0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A7DAF43" w14:textId="77777777" w:rsidR="00AF63F7" w:rsidRPr="000052FE" w:rsidRDefault="00AF63F7" w:rsidP="00DB0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52B98A23" w14:textId="44C9F304" w:rsidR="00AF63F7" w:rsidRPr="000052FE" w:rsidRDefault="00601FBE" w:rsidP="006A4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AC4CF1">
              <w:rPr>
                <w:rFonts w:ascii="Angsana New" w:hAnsi="Angsana New"/>
                <w:sz w:val="30"/>
                <w:szCs w:val="30"/>
              </w:rPr>
              <w:t>,</w:t>
            </w:r>
            <w:r w:rsidR="006A4647">
              <w:rPr>
                <w:rFonts w:ascii="Angsana New" w:hAnsi="Angsana New"/>
                <w:sz w:val="30"/>
                <w:szCs w:val="30"/>
              </w:rPr>
              <w:t>2</w:t>
            </w:r>
            <w:r w:rsidR="001123B7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145" w:type="pct"/>
          </w:tcPr>
          <w:p w14:paraId="32F530AA" w14:textId="77777777" w:rsidR="00AF63F7" w:rsidRPr="002C4776" w:rsidRDefault="00AF63F7" w:rsidP="00DB0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</w:tcPr>
          <w:p w14:paraId="0358BC55" w14:textId="77777777" w:rsidR="00AF63F7" w:rsidRPr="000052FE" w:rsidRDefault="00AF63F7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E3DC2CC" w14:textId="77777777" w:rsidR="00AF63F7" w:rsidRPr="000052FE" w:rsidRDefault="00AF63F7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266F59C" w14:textId="77777777" w:rsidR="00AF63F7" w:rsidRPr="000052FE" w:rsidRDefault="00AF63F7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6,394</w:t>
            </w:r>
          </w:p>
        </w:tc>
      </w:tr>
      <w:tr w:rsidR="00AF63F7" w:rsidRPr="002C4776" w14:paraId="04227C14" w14:textId="77777777" w:rsidTr="001123B7">
        <w:tc>
          <w:tcPr>
            <w:tcW w:w="2333" w:type="pct"/>
          </w:tcPr>
          <w:p w14:paraId="272CF2D1" w14:textId="77777777" w:rsidR="00AF63F7" w:rsidRPr="00C1496A" w:rsidRDefault="00AF63F7" w:rsidP="00DB01F4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484" w:type="pct"/>
          </w:tcPr>
          <w:p w14:paraId="026C0BBA" w14:textId="77777777" w:rsidR="00AF63F7" w:rsidRPr="000052FE" w:rsidRDefault="00AF63F7" w:rsidP="00DB0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60AA335" w14:textId="77777777" w:rsidR="00AF63F7" w:rsidRPr="000052FE" w:rsidRDefault="00AF63F7" w:rsidP="00DB0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6123EA6B" w14:textId="77777777" w:rsidR="00AF63F7" w:rsidRDefault="000746EA" w:rsidP="00DB0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(32)</w:t>
            </w:r>
          </w:p>
        </w:tc>
        <w:tc>
          <w:tcPr>
            <w:tcW w:w="145" w:type="pct"/>
          </w:tcPr>
          <w:p w14:paraId="39E4E440" w14:textId="77777777" w:rsidR="00AF63F7" w:rsidRPr="002C4776" w:rsidRDefault="00AF63F7" w:rsidP="00DB0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</w:tcPr>
          <w:p w14:paraId="1D15508E" w14:textId="77777777" w:rsidR="00AF63F7" w:rsidRPr="000052FE" w:rsidRDefault="00AF63F7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5C0213D" w14:textId="77777777" w:rsidR="00AF63F7" w:rsidRPr="000052FE" w:rsidRDefault="00AF63F7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6C81034" w14:textId="77777777" w:rsidR="00AF63F7" w:rsidRDefault="00AF63F7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(112)</w:t>
            </w:r>
          </w:p>
        </w:tc>
      </w:tr>
      <w:tr w:rsidR="00AF63F7" w:rsidRPr="002C4776" w14:paraId="4ECADE51" w14:textId="77777777" w:rsidTr="001123B7">
        <w:tc>
          <w:tcPr>
            <w:tcW w:w="2333" w:type="pct"/>
          </w:tcPr>
          <w:p w14:paraId="39FEAEEF" w14:textId="77777777" w:rsidR="00AF63F7" w:rsidRDefault="00AF63F7" w:rsidP="00DB01F4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ผลแตกต่างชั่วคราวที่ไม่รับรู้เป็นสินทรัพย์</w:t>
            </w:r>
          </w:p>
          <w:p w14:paraId="7A89CBFB" w14:textId="77777777" w:rsidR="00AF63F7" w:rsidRPr="00C1496A" w:rsidRDefault="00AF63F7" w:rsidP="00DB01F4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484" w:type="pct"/>
          </w:tcPr>
          <w:p w14:paraId="13634F20" w14:textId="77777777" w:rsidR="00AF63F7" w:rsidRPr="000052FE" w:rsidRDefault="00AF63F7" w:rsidP="00DB0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3DF4AAD" w14:textId="77777777" w:rsidR="00AF63F7" w:rsidRPr="000052FE" w:rsidRDefault="00AF63F7" w:rsidP="00DB0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0840B6B4" w14:textId="44AA226C" w:rsidR="00AF63F7" w:rsidRPr="00096385" w:rsidRDefault="00376BA9" w:rsidP="00601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599,058</w:t>
            </w:r>
          </w:p>
        </w:tc>
        <w:tc>
          <w:tcPr>
            <w:tcW w:w="145" w:type="pct"/>
          </w:tcPr>
          <w:p w14:paraId="35ADC16D" w14:textId="77777777" w:rsidR="00AF63F7" w:rsidRPr="002C4776" w:rsidRDefault="00AF63F7" w:rsidP="00DB0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</w:tcPr>
          <w:p w14:paraId="65E2489D" w14:textId="77777777" w:rsidR="00AF63F7" w:rsidRPr="000052FE" w:rsidRDefault="00AF63F7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5089CF5" w14:textId="77777777" w:rsidR="00AF63F7" w:rsidRPr="000052FE" w:rsidRDefault="00AF63F7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67A2864" w14:textId="77777777" w:rsidR="00AF63F7" w:rsidRDefault="00AF63F7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  <w:p w14:paraId="376C3F73" w14:textId="77777777" w:rsidR="00AF63F7" w:rsidRPr="00096385" w:rsidRDefault="00AF63F7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671</w:t>
            </w:r>
          </w:p>
        </w:tc>
      </w:tr>
      <w:tr w:rsidR="00AF63F7" w:rsidRPr="002C4776" w14:paraId="235EF4A4" w14:textId="77777777" w:rsidTr="001123B7">
        <w:tc>
          <w:tcPr>
            <w:tcW w:w="2333" w:type="pct"/>
          </w:tcPr>
          <w:p w14:paraId="57BFA476" w14:textId="77777777" w:rsidR="00AF63F7" w:rsidRDefault="00AF63F7" w:rsidP="00450BE0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149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ผลขาดทุน</w:t>
            </w:r>
            <w:r w:rsidR="00C7513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ใน</w:t>
            </w:r>
            <w:r w:rsidR="00450BE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ปีปัจจุบัน</w:t>
            </w:r>
            <w:r w:rsidRPr="00C149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ที่ไม่รับรู้เป็นสินทรัพย์ภาษี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br/>
              <w:t xml:space="preserve">   </w:t>
            </w:r>
            <w:r w:rsidR="00450BE0" w:rsidRPr="00C149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เงินได้</w:t>
            </w:r>
            <w:r w:rsidRPr="00C149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รอ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</w:t>
            </w:r>
            <w:r w:rsidRPr="00C149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484" w:type="pct"/>
          </w:tcPr>
          <w:p w14:paraId="6E15374E" w14:textId="77777777" w:rsidR="00AF63F7" w:rsidRPr="000052FE" w:rsidRDefault="00AF63F7" w:rsidP="00DB0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EF78F84" w14:textId="77777777" w:rsidR="00AF63F7" w:rsidRPr="000052FE" w:rsidRDefault="00AF63F7" w:rsidP="00DB0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3A498F40" w14:textId="49FFCB26" w:rsidR="00AF63F7" w:rsidRPr="000052FE" w:rsidRDefault="00376BA9" w:rsidP="006A4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</w:t>
            </w:r>
            <w:r w:rsidR="006A4647">
              <w:rPr>
                <w:rFonts w:ascii="Angsana New" w:hAnsi="Angsana New"/>
                <w:sz w:val="30"/>
                <w:szCs w:val="30"/>
              </w:rPr>
              <w:t>545</w:t>
            </w:r>
          </w:p>
        </w:tc>
        <w:tc>
          <w:tcPr>
            <w:tcW w:w="145" w:type="pct"/>
          </w:tcPr>
          <w:p w14:paraId="33094AFD" w14:textId="77777777" w:rsidR="00AF63F7" w:rsidRPr="002C4776" w:rsidRDefault="00AF63F7" w:rsidP="00DB0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</w:tcPr>
          <w:p w14:paraId="068EA35B" w14:textId="77777777" w:rsidR="00AF63F7" w:rsidRPr="000052FE" w:rsidRDefault="00AF63F7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91D8C90" w14:textId="77777777" w:rsidR="00AF63F7" w:rsidRPr="000052FE" w:rsidRDefault="00AF63F7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DA6341F" w14:textId="77777777" w:rsidR="00AF63F7" w:rsidRDefault="00AF63F7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  <w:p w14:paraId="1C2A71DD" w14:textId="6B8A4121" w:rsidR="00AF63F7" w:rsidRPr="000052FE" w:rsidRDefault="00376BA9" w:rsidP="000C5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0C555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A6E67">
              <w:rPr>
                <w:rFonts w:ascii="Angsana New" w:hAnsi="Angsana New"/>
                <w:sz w:val="30"/>
                <w:szCs w:val="30"/>
              </w:rPr>
              <w:t>946</w:t>
            </w:r>
          </w:p>
        </w:tc>
      </w:tr>
      <w:tr w:rsidR="00AF63F7" w:rsidRPr="002C4776" w14:paraId="3E0B1CB6" w14:textId="77777777" w:rsidTr="001123B7">
        <w:tc>
          <w:tcPr>
            <w:tcW w:w="2333" w:type="pct"/>
          </w:tcPr>
          <w:p w14:paraId="0CDC0AC1" w14:textId="77777777" w:rsidR="00AF63F7" w:rsidRDefault="00AF63F7" w:rsidP="00EB730A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149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กลับรายการสินทรัพย์ภาษีเงินได้รอการตัดบัญชี</w:t>
            </w:r>
          </w:p>
        </w:tc>
        <w:tc>
          <w:tcPr>
            <w:tcW w:w="484" w:type="pct"/>
          </w:tcPr>
          <w:p w14:paraId="7095330D" w14:textId="77777777" w:rsidR="00AF63F7" w:rsidRPr="000052FE" w:rsidRDefault="00AF63F7" w:rsidP="00EB73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6D4689E" w14:textId="77777777" w:rsidR="00AF63F7" w:rsidRPr="000052FE" w:rsidRDefault="00AF63F7" w:rsidP="00EB73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3DBE48A5" w14:textId="77777777" w:rsidR="00AF63F7" w:rsidRPr="000052FE" w:rsidRDefault="000746EA" w:rsidP="00074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7F5B436" w14:textId="77777777" w:rsidR="00AF63F7" w:rsidRPr="002C4776" w:rsidRDefault="00AF63F7" w:rsidP="00EB73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</w:tcPr>
          <w:p w14:paraId="380F6664" w14:textId="77777777" w:rsidR="00AF63F7" w:rsidRPr="000052FE" w:rsidRDefault="00AF63F7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1D7DDF3" w14:textId="77777777" w:rsidR="00AF63F7" w:rsidRPr="000052FE" w:rsidRDefault="00AF63F7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16A8208" w14:textId="77777777" w:rsidR="00AF63F7" w:rsidRPr="000052FE" w:rsidRDefault="00AF63F7" w:rsidP="00AF6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70,000</w:t>
            </w:r>
          </w:p>
        </w:tc>
      </w:tr>
      <w:tr w:rsidR="006A4647" w:rsidRPr="002C4776" w14:paraId="3ADDA988" w14:textId="77777777" w:rsidTr="001123B7">
        <w:tc>
          <w:tcPr>
            <w:tcW w:w="2333" w:type="pct"/>
          </w:tcPr>
          <w:p w14:paraId="4B59479C" w14:textId="77777777" w:rsidR="006A4647" w:rsidRPr="002C4776" w:rsidRDefault="006A4647" w:rsidP="006A4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47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14:paraId="3B1D0F2D" w14:textId="77777777" w:rsidR="006A4647" w:rsidRPr="000052FE" w:rsidRDefault="006A4647" w:rsidP="006A4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0.08</w:t>
            </w:r>
          </w:p>
        </w:tc>
        <w:tc>
          <w:tcPr>
            <w:tcW w:w="147" w:type="pct"/>
          </w:tcPr>
          <w:p w14:paraId="64DC1394" w14:textId="77777777" w:rsidR="006A4647" w:rsidRPr="000052FE" w:rsidRDefault="006A4647" w:rsidP="006A4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69E7F39F" w14:textId="77777777" w:rsidR="006A4647" w:rsidRPr="000052FE" w:rsidRDefault="006A4647" w:rsidP="006A4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2,493</w:t>
            </w:r>
          </w:p>
        </w:tc>
        <w:tc>
          <w:tcPr>
            <w:tcW w:w="145" w:type="pct"/>
          </w:tcPr>
          <w:p w14:paraId="027A1952" w14:textId="77777777" w:rsidR="006A4647" w:rsidRPr="002C4776" w:rsidRDefault="006A4647" w:rsidP="006A4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  <w:tcBorders>
              <w:top w:val="single" w:sz="4" w:space="0" w:color="auto"/>
              <w:bottom w:val="double" w:sz="4" w:space="0" w:color="auto"/>
            </w:tcBorders>
          </w:tcPr>
          <w:p w14:paraId="212A0A40" w14:textId="1452C3C0" w:rsidR="006A4647" w:rsidRPr="000052FE" w:rsidRDefault="001A6E67" w:rsidP="006A4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218.49</w:t>
            </w:r>
          </w:p>
        </w:tc>
        <w:tc>
          <w:tcPr>
            <w:tcW w:w="146" w:type="pct"/>
          </w:tcPr>
          <w:p w14:paraId="64D7FA37" w14:textId="77777777" w:rsidR="006A4647" w:rsidRPr="000052FE" w:rsidRDefault="006A4647" w:rsidP="006A4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4CA6ECF7" w14:textId="77777777" w:rsidR="006A4647" w:rsidRPr="000052FE" w:rsidRDefault="006A4647" w:rsidP="006A4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71,670</w:t>
            </w:r>
          </w:p>
        </w:tc>
      </w:tr>
    </w:tbl>
    <w:p w14:paraId="64BD8C2A" w14:textId="77777777" w:rsidR="00F50994" w:rsidRDefault="00F50994" w:rsidP="00017586">
      <w:pPr>
        <w:tabs>
          <w:tab w:val="left" w:pos="540"/>
        </w:tabs>
        <w:ind w:left="540" w:right="-1080"/>
        <w:rPr>
          <w:rFonts w:ascii="Angsana New" w:hAnsi="Angsana New"/>
          <w:i/>
          <w:iCs/>
          <w:sz w:val="30"/>
          <w:szCs w:val="30"/>
        </w:rPr>
      </w:pPr>
    </w:p>
    <w:p w14:paraId="56B70538" w14:textId="77777777" w:rsidR="00017586" w:rsidRPr="00D43D8C" w:rsidRDefault="00017586" w:rsidP="00FA5670">
      <w:pPr>
        <w:tabs>
          <w:tab w:val="clear" w:pos="454"/>
        </w:tabs>
        <w:ind w:left="540" w:right="-1080"/>
        <w:rPr>
          <w:rFonts w:ascii="Angsana New" w:hAnsi="Angsana New"/>
          <w:i/>
          <w:iCs/>
          <w:sz w:val="30"/>
          <w:szCs w:val="30"/>
        </w:rPr>
      </w:pPr>
      <w:r w:rsidRPr="00D43D8C">
        <w:rPr>
          <w:rFonts w:ascii="Angsana New" w:hAnsi="Angsana New"/>
          <w:i/>
          <w:iCs/>
          <w:sz w:val="30"/>
          <w:szCs w:val="30"/>
          <w:cs/>
        </w:rPr>
        <w:t>การลด</w:t>
      </w:r>
      <w:r w:rsidRPr="00D43D8C">
        <w:rPr>
          <w:rFonts w:ascii="Angsana New" w:hAnsi="Angsana New" w:hint="cs"/>
          <w:i/>
          <w:iCs/>
          <w:sz w:val="30"/>
          <w:szCs w:val="30"/>
          <w:cs/>
        </w:rPr>
        <w:t>อัตรา</w:t>
      </w:r>
      <w:r w:rsidRPr="00D43D8C">
        <w:rPr>
          <w:rFonts w:ascii="Angsana New" w:hAnsi="Angsana New"/>
          <w:i/>
          <w:iCs/>
          <w:sz w:val="30"/>
          <w:szCs w:val="30"/>
          <w:cs/>
        </w:rPr>
        <w:t>ภาษีเงินได้นิติบุคคล</w:t>
      </w:r>
    </w:p>
    <w:p w14:paraId="465006A4" w14:textId="77777777" w:rsidR="00017586" w:rsidRPr="00017586" w:rsidRDefault="00017586" w:rsidP="00FA5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71B9E7E" w14:textId="77777777" w:rsidR="00B711BB" w:rsidRDefault="007A7F95" w:rsidP="00FA5670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พระราชบัญญัติแก้ไขเพิ่มเติมประมวลรัษฎากร ฉบับที่ 42 พ.ศ.</w:t>
      </w:r>
      <w:r w:rsidR="00C75132">
        <w:rPr>
          <w:rFonts w:ascii="Angsana New" w:hAnsi="Angsana New" w:hint="cs"/>
          <w:sz w:val="30"/>
          <w:szCs w:val="30"/>
          <w:cs/>
        </w:rPr>
        <w:t xml:space="preserve"> </w:t>
      </w:r>
      <w:r w:rsidR="00DE1ECC">
        <w:rPr>
          <w:rFonts w:ascii="Angsana New" w:hAnsi="Angsana New" w:hint="cs"/>
          <w:sz w:val="30"/>
          <w:szCs w:val="30"/>
          <w:cs/>
        </w:rPr>
        <w:t>25</w:t>
      </w:r>
      <w:r w:rsidR="00DE1ECC">
        <w:rPr>
          <w:rFonts w:ascii="Angsana New" w:hAnsi="Angsana New"/>
          <w:sz w:val="30"/>
          <w:szCs w:val="30"/>
        </w:rPr>
        <w:t>59</w:t>
      </w:r>
      <w:r>
        <w:rPr>
          <w:rFonts w:ascii="Angsana New" w:hAnsi="Angsana New" w:hint="cs"/>
          <w:sz w:val="30"/>
          <w:szCs w:val="30"/>
          <w:cs/>
        </w:rPr>
        <w:t xml:space="preserve"> ลงวันที่ 3 มีนาคม </w:t>
      </w:r>
      <w:r w:rsidR="00DE1ECC">
        <w:rPr>
          <w:rFonts w:ascii="Angsana New" w:hAnsi="Angsana New" w:hint="cs"/>
          <w:sz w:val="30"/>
          <w:szCs w:val="30"/>
          <w:cs/>
        </w:rPr>
        <w:t>25</w:t>
      </w:r>
      <w:r w:rsidR="00DE1ECC">
        <w:rPr>
          <w:rFonts w:ascii="Angsana New" w:hAnsi="Angsana New"/>
          <w:sz w:val="30"/>
          <w:szCs w:val="30"/>
        </w:rPr>
        <w:t>59</w:t>
      </w:r>
      <w:r>
        <w:rPr>
          <w:rFonts w:ascii="Angsana New" w:hAnsi="Angsana New" w:hint="cs"/>
          <w:sz w:val="30"/>
          <w:szCs w:val="30"/>
          <w:cs/>
        </w:rPr>
        <w:t xml:space="preserve"> ให้ปรับลดอัตราภาษี</w:t>
      </w:r>
      <w:r w:rsidRPr="0059432B">
        <w:rPr>
          <w:rFonts w:ascii="Angsana New" w:hAnsi="Angsana New" w:hint="cs"/>
          <w:spacing w:val="-4"/>
          <w:sz w:val="30"/>
          <w:szCs w:val="30"/>
          <w:cs/>
        </w:rPr>
        <w:t xml:space="preserve">เงินได้นิติบุคคลเหลืออัตราร้อยละ 20 ของกำไรสุทธิสำหรับรอบระยะเวลาบัญชีที่เริ่มในหรือหลังวันที่ 1 มกราคม </w:t>
      </w:r>
      <w:r w:rsidR="008645A4" w:rsidRPr="0059432B">
        <w:rPr>
          <w:rFonts w:ascii="Angsana New" w:hAnsi="Angsana New" w:hint="cs"/>
          <w:spacing w:val="-4"/>
          <w:sz w:val="30"/>
          <w:szCs w:val="30"/>
          <w:cs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 เป็นต้นไป</w:t>
      </w:r>
    </w:p>
    <w:p w14:paraId="499C043E" w14:textId="77777777" w:rsidR="00DF2F4F" w:rsidRDefault="00DF2F4F" w:rsidP="00FA5670">
      <w:pPr>
        <w:pStyle w:val="Heading1"/>
        <w:keepLines/>
        <w:numPr>
          <w:ilvl w:val="0"/>
          <w:numId w:val="0"/>
        </w:numPr>
        <w:shd w:val="clear" w:color="auto" w:fill="auto"/>
        <w:ind w:left="540" w:hanging="567"/>
        <w:jc w:val="both"/>
        <w:rPr>
          <w:rFonts w:ascii="Angsana New" w:hAnsi="Angsana New"/>
          <w:sz w:val="30"/>
          <w:szCs w:val="30"/>
          <w:u w:val="none"/>
        </w:rPr>
      </w:pPr>
    </w:p>
    <w:p w14:paraId="015B8868" w14:textId="77777777" w:rsidR="00CA5F3E" w:rsidRPr="009901DA" w:rsidRDefault="004D1D1D" w:rsidP="009901DA">
      <w:pPr>
        <w:pStyle w:val="Heading1"/>
        <w:keepLines/>
        <w:numPr>
          <w:ilvl w:val="0"/>
          <w:numId w:val="0"/>
        </w:numPr>
        <w:shd w:val="clear" w:color="auto" w:fill="auto"/>
        <w:ind w:left="567" w:hanging="567"/>
        <w:jc w:val="both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</w:rPr>
        <w:t>42</w:t>
      </w:r>
      <w:r w:rsidR="008A7415" w:rsidRPr="009901DA">
        <w:rPr>
          <w:rFonts w:ascii="Angsana New" w:hAnsi="Angsana New"/>
          <w:sz w:val="30"/>
          <w:szCs w:val="30"/>
          <w:u w:val="none"/>
        </w:rPr>
        <w:tab/>
      </w:r>
      <w:r w:rsidR="00395878">
        <w:rPr>
          <w:rFonts w:ascii="Angsana New" w:hAnsi="Angsana New" w:hint="cs"/>
          <w:sz w:val="30"/>
          <w:szCs w:val="30"/>
          <w:u w:val="none"/>
          <w:cs/>
        </w:rPr>
        <w:t>ขาดทุน</w:t>
      </w:r>
      <w:r w:rsidR="00CA5F3E" w:rsidRPr="009901DA">
        <w:rPr>
          <w:rFonts w:ascii="Angsana New" w:hAnsi="Angsana New"/>
          <w:sz w:val="30"/>
          <w:szCs w:val="30"/>
          <w:u w:val="none"/>
          <w:cs/>
        </w:rPr>
        <w:t>ต่อหุ้น</w:t>
      </w:r>
    </w:p>
    <w:p w14:paraId="2F8CB501" w14:textId="77777777" w:rsidR="00192611" w:rsidRPr="00F177ED" w:rsidRDefault="00192611" w:rsidP="00613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408BC2F" w14:textId="77777777" w:rsidR="00192611" w:rsidRPr="00F177ED" w:rsidRDefault="00514DBA" w:rsidP="00613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177ED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A354E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ขาดทุนต่อ</w:t>
      </w:r>
      <w:r w:rsidR="00192611" w:rsidRPr="00F177ED">
        <w:rPr>
          <w:rFonts w:ascii="Angsana New" w:hAnsi="Angsana New"/>
          <w:b/>
          <w:bCs/>
          <w:i/>
          <w:iCs/>
          <w:sz w:val="30"/>
          <w:szCs w:val="30"/>
          <w:cs/>
        </w:rPr>
        <w:t>หุ้นขั้นพื้นฐาน</w:t>
      </w:r>
    </w:p>
    <w:p w14:paraId="1E282DBB" w14:textId="77777777" w:rsidR="00CA5F3E" w:rsidRPr="00F177ED" w:rsidRDefault="00CA5F3E" w:rsidP="00613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66F2838" w14:textId="77777777" w:rsidR="006E70C1" w:rsidRDefault="00514DBA" w:rsidP="00EA6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F177ED">
        <w:rPr>
          <w:rFonts w:ascii="Angsana New" w:hAnsi="Angsana New"/>
          <w:sz w:val="30"/>
          <w:szCs w:val="30"/>
          <w:cs/>
        </w:rPr>
        <w:tab/>
      </w:r>
      <w:r w:rsidR="00A354E6" w:rsidRPr="00EA60BE">
        <w:rPr>
          <w:rFonts w:ascii="Angsana New" w:hAnsi="Angsana New" w:hint="cs"/>
          <w:sz w:val="30"/>
          <w:szCs w:val="30"/>
          <w:cs/>
        </w:rPr>
        <w:t>ขาดทุน</w:t>
      </w:r>
      <w:r w:rsidR="006E70C1" w:rsidRPr="00EA60BE">
        <w:rPr>
          <w:rFonts w:ascii="Angsana New" w:hAnsi="Angsana New"/>
          <w:sz w:val="30"/>
          <w:szCs w:val="30"/>
          <w:cs/>
        </w:rPr>
        <w:t>ต่อหุ้นขั้นพื้นฐานสำหรั</w:t>
      </w:r>
      <w:r w:rsidR="008656DE" w:rsidRPr="00EA60BE">
        <w:rPr>
          <w:rFonts w:ascii="Angsana New" w:hAnsi="Angsana New"/>
          <w:sz w:val="30"/>
          <w:szCs w:val="30"/>
          <w:cs/>
        </w:rPr>
        <w:t>บ</w:t>
      </w:r>
      <w:r w:rsidR="0093488C" w:rsidRPr="00EA60BE">
        <w:rPr>
          <w:rFonts w:ascii="Angsana New" w:hAnsi="Angsana New" w:hint="cs"/>
          <w:sz w:val="30"/>
          <w:szCs w:val="30"/>
          <w:cs/>
        </w:rPr>
        <w:t>แต่ละปี</w:t>
      </w:r>
      <w:r w:rsidR="006E70C1" w:rsidRPr="00EA60B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93488C" w:rsidRPr="00EA60BE">
        <w:rPr>
          <w:rFonts w:ascii="Angsana New" w:hAnsi="Angsana New" w:hint="cs"/>
          <w:sz w:val="30"/>
          <w:szCs w:val="30"/>
          <w:cs/>
        </w:rPr>
        <w:t>31 ธันวาคม</w:t>
      </w:r>
      <w:r w:rsidR="00143987" w:rsidRPr="00EA60BE">
        <w:rPr>
          <w:rFonts w:ascii="Angsana New" w:hAnsi="Angsana New"/>
          <w:sz w:val="30"/>
          <w:szCs w:val="30"/>
          <w:cs/>
        </w:rPr>
        <w:t xml:space="preserve"> </w:t>
      </w:r>
      <w:r w:rsidR="008645A4" w:rsidRPr="00EA60BE">
        <w:rPr>
          <w:rFonts w:ascii="Angsana New" w:hAnsi="Angsana New"/>
          <w:sz w:val="30"/>
          <w:szCs w:val="30"/>
        </w:rPr>
        <w:t>2560</w:t>
      </w:r>
      <w:r w:rsidR="00E03918" w:rsidRPr="00EA60BE">
        <w:rPr>
          <w:rFonts w:ascii="Angsana New" w:hAnsi="Angsana New"/>
          <w:sz w:val="30"/>
          <w:szCs w:val="30"/>
        </w:rPr>
        <w:t xml:space="preserve"> </w:t>
      </w:r>
      <w:r w:rsidR="00E03918" w:rsidRPr="00EA60BE">
        <w:rPr>
          <w:rFonts w:ascii="Angsana New" w:hAnsi="Angsana New"/>
          <w:sz w:val="30"/>
          <w:szCs w:val="30"/>
          <w:cs/>
        </w:rPr>
        <w:t xml:space="preserve">และ </w:t>
      </w:r>
      <w:r w:rsidR="00E03918" w:rsidRPr="00EA60BE">
        <w:rPr>
          <w:rFonts w:ascii="Angsana New" w:hAnsi="Angsana New"/>
          <w:sz w:val="30"/>
          <w:szCs w:val="30"/>
        </w:rPr>
        <w:t>255</w:t>
      </w:r>
      <w:r w:rsidR="00691D6A" w:rsidRPr="00EA60BE">
        <w:rPr>
          <w:rFonts w:ascii="Angsana New" w:hAnsi="Angsana New"/>
          <w:sz w:val="30"/>
          <w:szCs w:val="30"/>
        </w:rPr>
        <w:t>9</w:t>
      </w:r>
      <w:r w:rsidR="00472424" w:rsidRPr="00EA60BE">
        <w:rPr>
          <w:rFonts w:ascii="Angsana New" w:hAnsi="Angsana New"/>
          <w:sz w:val="30"/>
          <w:szCs w:val="30"/>
        </w:rPr>
        <w:t xml:space="preserve"> </w:t>
      </w:r>
      <w:r w:rsidR="00143987" w:rsidRPr="00EA60BE">
        <w:rPr>
          <w:rFonts w:ascii="Angsana New" w:hAnsi="Angsana New"/>
          <w:sz w:val="30"/>
          <w:szCs w:val="30"/>
          <w:cs/>
        </w:rPr>
        <w:t>คำนวณจาก</w:t>
      </w:r>
      <w:r w:rsidR="00A354E6" w:rsidRPr="00EA60BE">
        <w:rPr>
          <w:rFonts w:ascii="Angsana New" w:hAnsi="Angsana New" w:hint="cs"/>
          <w:sz w:val="30"/>
          <w:szCs w:val="30"/>
          <w:cs/>
        </w:rPr>
        <w:t>ขาดทุน</w:t>
      </w:r>
      <w:r w:rsidR="002D6B00" w:rsidRPr="00EA60BE">
        <w:rPr>
          <w:rFonts w:ascii="Angsana New" w:hAnsi="Angsana New"/>
          <w:sz w:val="30"/>
          <w:szCs w:val="30"/>
          <w:cs/>
        </w:rPr>
        <w:t>สำหรับ</w:t>
      </w:r>
      <w:r w:rsidR="002E262F" w:rsidRPr="00EA60BE">
        <w:rPr>
          <w:rFonts w:ascii="Angsana New" w:hAnsi="Angsana New"/>
          <w:sz w:val="30"/>
          <w:szCs w:val="30"/>
          <w:cs/>
        </w:rPr>
        <w:t>ปี</w:t>
      </w:r>
      <w:r w:rsidR="00A354E6" w:rsidRPr="00EA60BE">
        <w:rPr>
          <w:rFonts w:ascii="Angsana New" w:hAnsi="Angsana New" w:hint="cs"/>
          <w:sz w:val="30"/>
          <w:szCs w:val="30"/>
          <w:cs/>
        </w:rPr>
        <w:t xml:space="preserve">       </w:t>
      </w:r>
      <w:r w:rsidR="002D6B00" w:rsidRPr="00EA60BE">
        <w:rPr>
          <w:rFonts w:ascii="Angsana New" w:hAnsi="Angsana New"/>
          <w:spacing w:val="6"/>
          <w:sz w:val="30"/>
          <w:szCs w:val="30"/>
          <w:cs/>
        </w:rPr>
        <w:t>ที่เป็น</w:t>
      </w:r>
      <w:r w:rsidR="00A23C85" w:rsidRPr="00EA60BE">
        <w:rPr>
          <w:rFonts w:ascii="Angsana New" w:hAnsi="Angsana New"/>
          <w:spacing w:val="6"/>
          <w:sz w:val="30"/>
          <w:szCs w:val="30"/>
          <w:cs/>
        </w:rPr>
        <w:t>ส่วนของผู้ถือหุ้น</w:t>
      </w:r>
      <w:r w:rsidR="00052738" w:rsidRPr="00EA60BE">
        <w:rPr>
          <w:rFonts w:ascii="Angsana New" w:hAnsi="Angsana New"/>
          <w:spacing w:val="6"/>
          <w:sz w:val="30"/>
          <w:szCs w:val="30"/>
          <w:cs/>
        </w:rPr>
        <w:t>สามัญ</w:t>
      </w:r>
      <w:r w:rsidR="00A23C85" w:rsidRPr="00EA60BE">
        <w:rPr>
          <w:rFonts w:ascii="Angsana New" w:hAnsi="Angsana New"/>
          <w:spacing w:val="6"/>
          <w:sz w:val="30"/>
          <w:szCs w:val="30"/>
          <w:cs/>
        </w:rPr>
        <w:t>ของบริษัท</w:t>
      </w:r>
      <w:r w:rsidR="006E70C1" w:rsidRPr="00EA60BE">
        <w:rPr>
          <w:rFonts w:ascii="Angsana New" w:hAnsi="Angsana New"/>
          <w:spacing w:val="6"/>
          <w:sz w:val="30"/>
          <w:szCs w:val="30"/>
          <w:cs/>
        </w:rPr>
        <w:t>และ</w:t>
      </w:r>
      <w:r w:rsidR="00A23C85" w:rsidRPr="00EA60BE">
        <w:rPr>
          <w:rFonts w:ascii="Angsana New" w:hAnsi="Angsana New"/>
          <w:spacing w:val="6"/>
          <w:sz w:val="30"/>
          <w:szCs w:val="30"/>
          <w:cs/>
        </w:rPr>
        <w:t>จำนวน</w:t>
      </w:r>
      <w:r w:rsidR="006E70C1" w:rsidRPr="00EA60BE">
        <w:rPr>
          <w:rFonts w:ascii="Angsana New" w:hAnsi="Angsana New"/>
          <w:spacing w:val="6"/>
          <w:sz w:val="30"/>
          <w:szCs w:val="30"/>
          <w:cs/>
        </w:rPr>
        <w:t>หุ้</w:t>
      </w:r>
      <w:r w:rsidR="008656DE" w:rsidRPr="00EA60BE">
        <w:rPr>
          <w:rFonts w:ascii="Angsana New" w:hAnsi="Angsana New"/>
          <w:spacing w:val="6"/>
          <w:sz w:val="30"/>
          <w:szCs w:val="30"/>
          <w:cs/>
        </w:rPr>
        <w:t>นสามัญที่ออกจำหน่ายแล้วระหว่าง</w:t>
      </w:r>
      <w:r w:rsidR="002E262F" w:rsidRPr="00EA60BE">
        <w:rPr>
          <w:rFonts w:ascii="Angsana New" w:hAnsi="Angsana New"/>
          <w:spacing w:val="6"/>
          <w:sz w:val="30"/>
          <w:szCs w:val="30"/>
          <w:cs/>
        </w:rPr>
        <w:t>ปี</w:t>
      </w:r>
      <w:r w:rsidR="00245499" w:rsidRPr="00EA60BE">
        <w:rPr>
          <w:rFonts w:ascii="Angsana New" w:hAnsi="Angsana New"/>
          <w:spacing w:val="6"/>
          <w:sz w:val="30"/>
          <w:szCs w:val="30"/>
          <w:cs/>
        </w:rPr>
        <w:t>ในแต่ละ</w:t>
      </w:r>
      <w:r w:rsidR="0093488C" w:rsidRPr="00EA60BE">
        <w:rPr>
          <w:rFonts w:ascii="Angsana New" w:hAnsi="Angsana New" w:hint="cs"/>
          <w:spacing w:val="6"/>
          <w:sz w:val="30"/>
          <w:szCs w:val="30"/>
          <w:cs/>
        </w:rPr>
        <w:t>ปี</w:t>
      </w:r>
      <w:r w:rsidR="00EA60BE">
        <w:rPr>
          <w:rFonts w:ascii="Angsana New" w:hAnsi="Angsana New"/>
          <w:sz w:val="30"/>
          <w:szCs w:val="30"/>
        </w:rPr>
        <w:t xml:space="preserve">          </w:t>
      </w:r>
      <w:r w:rsidR="00245499" w:rsidRPr="00EA60BE">
        <w:rPr>
          <w:rFonts w:ascii="Angsana New" w:hAnsi="Angsana New"/>
          <w:sz w:val="30"/>
          <w:szCs w:val="30"/>
          <w:cs/>
        </w:rPr>
        <w:t>โดยวิธีถัวเฉลี่ยถ่วงน้ำหนัก</w:t>
      </w:r>
      <w:r w:rsidR="00B8054F" w:rsidRPr="00EA60BE">
        <w:rPr>
          <w:rFonts w:ascii="Angsana New" w:hAnsi="Angsana New"/>
          <w:sz w:val="30"/>
          <w:szCs w:val="30"/>
        </w:rPr>
        <w:t xml:space="preserve"> </w:t>
      </w:r>
      <w:r w:rsidR="00B8054F" w:rsidRPr="00EA60BE">
        <w:rPr>
          <w:rFonts w:ascii="Angsana New" w:hAnsi="Angsana New"/>
          <w:sz w:val="30"/>
          <w:szCs w:val="30"/>
          <w:cs/>
        </w:rPr>
        <w:t>แสดงการคำนวณดังนี้</w:t>
      </w:r>
      <w:r w:rsidR="00BD5A2F" w:rsidRPr="00EA60BE">
        <w:rPr>
          <w:rFonts w:ascii="Angsana New" w:hAnsi="Angsana New"/>
          <w:sz w:val="30"/>
          <w:szCs w:val="30"/>
          <w:cs/>
        </w:rPr>
        <w:t xml:space="preserve"> 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6"/>
        <w:gridCol w:w="1171"/>
        <w:gridCol w:w="269"/>
        <w:gridCol w:w="1081"/>
        <w:gridCol w:w="269"/>
        <w:gridCol w:w="1079"/>
        <w:gridCol w:w="269"/>
        <w:gridCol w:w="1174"/>
      </w:tblGrid>
      <w:tr w:rsidR="00591148" w:rsidRPr="002625C8" w14:paraId="5C5129FC" w14:textId="77777777" w:rsidTr="00FA5670">
        <w:trPr>
          <w:trHeight w:val="420"/>
        </w:trPr>
        <w:tc>
          <w:tcPr>
            <w:tcW w:w="2140" w:type="pct"/>
            <w:vAlign w:val="bottom"/>
          </w:tcPr>
          <w:p w14:paraId="7166922E" w14:textId="77777777" w:rsidR="00591148" w:rsidRPr="002625C8" w:rsidRDefault="00585977" w:rsidP="00F2778E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357" w:type="pct"/>
            <w:gridSpan w:val="3"/>
            <w:vAlign w:val="bottom"/>
          </w:tcPr>
          <w:p w14:paraId="0702E481" w14:textId="77777777" w:rsidR="00591148" w:rsidRPr="002625C8" w:rsidRDefault="00591148" w:rsidP="00585977">
            <w:pPr>
              <w:pStyle w:val="BodyText"/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25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vAlign w:val="bottom"/>
          </w:tcPr>
          <w:p w14:paraId="1504CAA9" w14:textId="77777777" w:rsidR="00591148" w:rsidRPr="002625C8" w:rsidRDefault="00591148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pct"/>
            <w:gridSpan w:val="3"/>
            <w:vAlign w:val="bottom"/>
          </w:tcPr>
          <w:p w14:paraId="73DF65CC" w14:textId="77777777" w:rsidR="00591148" w:rsidRPr="002625C8" w:rsidRDefault="00591148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25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47D3" w:rsidRPr="002625C8" w14:paraId="3969E40A" w14:textId="77777777" w:rsidTr="00FA5670">
        <w:trPr>
          <w:trHeight w:val="420"/>
        </w:trPr>
        <w:tc>
          <w:tcPr>
            <w:tcW w:w="2140" w:type="pct"/>
            <w:vAlign w:val="bottom"/>
          </w:tcPr>
          <w:p w14:paraId="30C49186" w14:textId="77777777" w:rsidR="00591148" w:rsidRPr="002625C8" w:rsidRDefault="00591148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  <w:vAlign w:val="bottom"/>
          </w:tcPr>
          <w:p w14:paraId="000F8784" w14:textId="77777777" w:rsidR="00591148" w:rsidRPr="002625C8" w:rsidRDefault="008645A4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145" w:type="pct"/>
            <w:vAlign w:val="bottom"/>
          </w:tcPr>
          <w:p w14:paraId="6ECE9184" w14:textId="77777777" w:rsidR="00591148" w:rsidRPr="002625C8" w:rsidRDefault="00591148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05B1687F" w14:textId="77777777" w:rsidR="00591148" w:rsidRPr="002625C8" w:rsidRDefault="0022086E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691D6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5" w:type="pct"/>
            <w:vAlign w:val="bottom"/>
          </w:tcPr>
          <w:p w14:paraId="020294DA" w14:textId="77777777" w:rsidR="00591148" w:rsidRPr="002625C8" w:rsidRDefault="00591148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381511F6" w14:textId="77777777" w:rsidR="00591148" w:rsidRPr="002625C8" w:rsidRDefault="008645A4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5" w:type="pct"/>
            <w:vAlign w:val="bottom"/>
          </w:tcPr>
          <w:p w14:paraId="1B5EEF00" w14:textId="77777777" w:rsidR="00591148" w:rsidRPr="002625C8" w:rsidRDefault="00591148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24039B4F" w14:textId="77777777" w:rsidR="00591148" w:rsidRPr="002625C8" w:rsidRDefault="0022086E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691D6A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591148" w:rsidRPr="002625C8" w14:paraId="213A0EE2" w14:textId="77777777" w:rsidTr="00FA5670">
        <w:trPr>
          <w:trHeight w:hRule="exact" w:val="397"/>
        </w:trPr>
        <w:tc>
          <w:tcPr>
            <w:tcW w:w="2140" w:type="pct"/>
            <w:vAlign w:val="bottom"/>
          </w:tcPr>
          <w:p w14:paraId="2E5E3245" w14:textId="77777777" w:rsidR="00591148" w:rsidRPr="002625C8" w:rsidRDefault="00591148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60" w:type="pct"/>
            <w:gridSpan w:val="7"/>
            <w:vAlign w:val="bottom"/>
          </w:tcPr>
          <w:p w14:paraId="6EBB4459" w14:textId="77777777" w:rsidR="00591148" w:rsidRPr="002625C8" w:rsidRDefault="00591148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25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2625C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2625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8B47D3" w:rsidRPr="002625C8" w14:paraId="71830AF0" w14:textId="77777777" w:rsidTr="00FA5670">
        <w:trPr>
          <w:trHeight w:val="420"/>
        </w:trPr>
        <w:tc>
          <w:tcPr>
            <w:tcW w:w="2140" w:type="pct"/>
            <w:vAlign w:val="bottom"/>
          </w:tcPr>
          <w:p w14:paraId="4B59B404" w14:textId="77777777" w:rsidR="00591148" w:rsidRPr="002625C8" w:rsidRDefault="009059C4" w:rsidP="00905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591148" w:rsidRPr="002625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630" w:type="pct"/>
            <w:vAlign w:val="bottom"/>
          </w:tcPr>
          <w:p w14:paraId="4B5BD4F8" w14:textId="77777777" w:rsidR="00591148" w:rsidRPr="002625C8" w:rsidRDefault="00591148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1D060DEE" w14:textId="77777777" w:rsidR="00591148" w:rsidRPr="002625C8" w:rsidRDefault="00591148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0C512327" w14:textId="77777777" w:rsidR="00591148" w:rsidRPr="002625C8" w:rsidRDefault="00591148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1FBE51C8" w14:textId="77777777" w:rsidR="00591148" w:rsidRPr="002625C8" w:rsidRDefault="00591148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63542B7D" w14:textId="77777777" w:rsidR="00591148" w:rsidRPr="002625C8" w:rsidRDefault="00591148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8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2F153F57" w14:textId="77777777" w:rsidR="00591148" w:rsidRPr="002625C8" w:rsidRDefault="00591148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5D2BB9C8" w14:textId="77777777" w:rsidR="00591148" w:rsidRPr="002625C8" w:rsidRDefault="00591148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B47D3" w:rsidRPr="002625C8" w14:paraId="11C5E34D" w14:textId="77777777" w:rsidTr="00FA5670">
        <w:trPr>
          <w:trHeight w:val="420"/>
        </w:trPr>
        <w:tc>
          <w:tcPr>
            <w:tcW w:w="2140" w:type="pct"/>
            <w:vAlign w:val="bottom"/>
          </w:tcPr>
          <w:p w14:paraId="4B479EDC" w14:textId="77777777" w:rsidR="00691D6A" w:rsidRPr="002625C8" w:rsidRDefault="00691D6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25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ของบริษัท</w:t>
            </w:r>
            <w:r w:rsidRPr="002625C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625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630" w:type="pct"/>
            <w:tcBorders>
              <w:bottom w:val="double" w:sz="4" w:space="0" w:color="auto"/>
            </w:tcBorders>
            <w:vAlign w:val="bottom"/>
          </w:tcPr>
          <w:p w14:paraId="15A63990" w14:textId="3CE63517" w:rsidR="00691D6A" w:rsidRPr="002625C8" w:rsidRDefault="00580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10E5E">
              <w:rPr>
                <w:rFonts w:ascii="Angsana New" w:hAnsi="Angsana New"/>
                <w:b/>
                <w:bCs/>
                <w:sz w:val="30"/>
                <w:szCs w:val="30"/>
              </w:rPr>
              <w:t>2,156,485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5" w:type="pct"/>
            <w:vAlign w:val="bottom"/>
          </w:tcPr>
          <w:p w14:paraId="24FB0269" w14:textId="77777777" w:rsidR="00691D6A" w:rsidRPr="002625C8" w:rsidRDefault="00691D6A" w:rsidP="00DD5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vAlign w:val="bottom"/>
          </w:tcPr>
          <w:p w14:paraId="4C98395B" w14:textId="2CAFA2C2" w:rsidR="004601D4" w:rsidRPr="002625C8" w:rsidRDefault="00620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</w:t>
            </w:r>
            <w:r w:rsidR="00A40BC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10E5E">
              <w:rPr>
                <w:rFonts w:ascii="Angsana New" w:hAnsi="Angsana New"/>
                <w:b/>
                <w:bCs/>
                <w:sz w:val="30"/>
                <w:szCs w:val="30"/>
              </w:rPr>
              <w:t>79,473</w:t>
            </w:r>
            <w:r w:rsidR="005566C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5" w:type="pct"/>
            <w:vAlign w:val="bottom"/>
          </w:tcPr>
          <w:p w14:paraId="06DD2F47" w14:textId="77777777" w:rsidR="00691D6A" w:rsidRPr="002625C8" w:rsidRDefault="00691D6A" w:rsidP="00DD5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vAlign w:val="bottom"/>
          </w:tcPr>
          <w:p w14:paraId="6E6B7AC0" w14:textId="6903C3FE" w:rsidR="00691D6A" w:rsidRPr="002625C8" w:rsidRDefault="00B32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</w:t>
            </w:r>
            <w:r w:rsidR="0062054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40BC9">
              <w:rPr>
                <w:rFonts w:ascii="Angsana New" w:hAnsi="Angsana New"/>
                <w:b/>
                <w:bCs/>
                <w:sz w:val="30"/>
                <w:szCs w:val="30"/>
              </w:rPr>
              <w:t>229,497</w:t>
            </w:r>
            <w:r w:rsidR="00580AB1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5" w:type="pct"/>
            <w:vAlign w:val="bottom"/>
          </w:tcPr>
          <w:p w14:paraId="2C510E4A" w14:textId="77777777" w:rsidR="00691D6A" w:rsidRPr="002625C8" w:rsidRDefault="00691D6A" w:rsidP="00DD5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  <w:vAlign w:val="bottom"/>
          </w:tcPr>
          <w:p w14:paraId="3C9DEE25" w14:textId="5082C71B" w:rsidR="00691D6A" w:rsidRPr="002625C8" w:rsidRDefault="0095314B" w:rsidP="00A35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A40BC9">
              <w:rPr>
                <w:rFonts w:ascii="Angsana New" w:hAnsi="Angsana New"/>
                <w:b/>
                <w:bCs/>
                <w:sz w:val="30"/>
                <w:szCs w:val="30"/>
              </w:rPr>
              <w:t>104,472</w:t>
            </w:r>
            <w:r w:rsidR="00691D6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8B47D3" w:rsidRPr="002625C8" w14:paraId="0549E0B0" w14:textId="77777777" w:rsidTr="00FA5670">
        <w:trPr>
          <w:trHeight w:hRule="exact" w:val="397"/>
        </w:trPr>
        <w:tc>
          <w:tcPr>
            <w:tcW w:w="2140" w:type="pct"/>
            <w:vAlign w:val="bottom"/>
          </w:tcPr>
          <w:p w14:paraId="6FADBCFD" w14:textId="77777777" w:rsidR="00691D6A" w:rsidRPr="002625C8" w:rsidRDefault="00691D6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  <w:vAlign w:val="bottom"/>
          </w:tcPr>
          <w:p w14:paraId="773822B4" w14:textId="77777777" w:rsidR="00691D6A" w:rsidRPr="002625C8" w:rsidRDefault="00691D6A" w:rsidP="00DD5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" w:type="pct"/>
            <w:vAlign w:val="bottom"/>
          </w:tcPr>
          <w:p w14:paraId="3F9849B4" w14:textId="77777777" w:rsidR="00691D6A" w:rsidRPr="002625C8" w:rsidRDefault="00691D6A" w:rsidP="00DD5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  <w:vAlign w:val="bottom"/>
          </w:tcPr>
          <w:p w14:paraId="50505109" w14:textId="77777777" w:rsidR="00691D6A" w:rsidRPr="002625C8" w:rsidRDefault="00691D6A" w:rsidP="0097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" w:type="pct"/>
            <w:vAlign w:val="bottom"/>
          </w:tcPr>
          <w:p w14:paraId="3441AD86" w14:textId="77777777" w:rsidR="00691D6A" w:rsidRPr="002625C8" w:rsidRDefault="00691D6A" w:rsidP="00DD5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vAlign w:val="bottom"/>
          </w:tcPr>
          <w:p w14:paraId="56AAACB1" w14:textId="77777777" w:rsidR="00691D6A" w:rsidRPr="002625C8" w:rsidRDefault="00691D6A" w:rsidP="00DD5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" w:type="pct"/>
            <w:vAlign w:val="bottom"/>
          </w:tcPr>
          <w:p w14:paraId="6CAFF949" w14:textId="77777777" w:rsidR="00691D6A" w:rsidRPr="002625C8" w:rsidRDefault="00691D6A" w:rsidP="00DD5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  <w:vAlign w:val="bottom"/>
          </w:tcPr>
          <w:p w14:paraId="35FB5071" w14:textId="77777777" w:rsidR="00691D6A" w:rsidRPr="002625C8" w:rsidRDefault="00691D6A" w:rsidP="0097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B47D3" w:rsidRPr="00DD54EA" w14:paraId="69206D99" w14:textId="77777777" w:rsidTr="00FA5670">
        <w:trPr>
          <w:trHeight w:val="420"/>
        </w:trPr>
        <w:tc>
          <w:tcPr>
            <w:tcW w:w="2140" w:type="pct"/>
            <w:vAlign w:val="bottom"/>
          </w:tcPr>
          <w:p w14:paraId="7E3D670C" w14:textId="77777777" w:rsidR="009059C4" w:rsidRPr="00DD54EA" w:rsidRDefault="009059C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D54EA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DD54E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D54EA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630" w:type="pct"/>
            <w:vAlign w:val="bottom"/>
          </w:tcPr>
          <w:p w14:paraId="14A73085" w14:textId="77777777" w:rsidR="009059C4" w:rsidRPr="00DD54EA" w:rsidRDefault="009059C4" w:rsidP="00DE1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,067,</w:t>
            </w:r>
            <w:r w:rsidR="00DE1ECC">
              <w:rPr>
                <w:rFonts w:ascii="Angsana New" w:hAnsi="Angsana New"/>
                <w:sz w:val="30"/>
                <w:szCs w:val="30"/>
              </w:rPr>
              <w:t>848</w:t>
            </w:r>
          </w:p>
        </w:tc>
        <w:tc>
          <w:tcPr>
            <w:tcW w:w="145" w:type="pct"/>
            <w:vAlign w:val="bottom"/>
          </w:tcPr>
          <w:p w14:paraId="6CFD2D37" w14:textId="77777777" w:rsidR="009059C4" w:rsidRPr="00DD54EA" w:rsidRDefault="009059C4" w:rsidP="00DD5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47BC7B16" w14:textId="77777777" w:rsidR="009059C4" w:rsidRPr="00DD54EA" w:rsidRDefault="009059C4" w:rsidP="00556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,067,640</w:t>
            </w:r>
          </w:p>
        </w:tc>
        <w:tc>
          <w:tcPr>
            <w:tcW w:w="145" w:type="pct"/>
            <w:vAlign w:val="bottom"/>
          </w:tcPr>
          <w:p w14:paraId="24CAC83F" w14:textId="77777777" w:rsidR="009059C4" w:rsidRPr="00DD54EA" w:rsidRDefault="009059C4" w:rsidP="00DD5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1270D6C8" w14:textId="77777777" w:rsidR="009059C4" w:rsidRPr="00DD54EA" w:rsidRDefault="009059C4" w:rsidP="00DE1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,067,</w:t>
            </w:r>
            <w:r w:rsidR="00DE1ECC">
              <w:rPr>
                <w:rFonts w:ascii="Angsana New" w:hAnsi="Angsana New"/>
                <w:sz w:val="30"/>
                <w:szCs w:val="30"/>
              </w:rPr>
              <w:t>848</w:t>
            </w:r>
          </w:p>
        </w:tc>
        <w:tc>
          <w:tcPr>
            <w:tcW w:w="145" w:type="pct"/>
            <w:vAlign w:val="bottom"/>
          </w:tcPr>
          <w:p w14:paraId="0DEC6B7C" w14:textId="77777777" w:rsidR="009059C4" w:rsidRPr="00DD54EA" w:rsidRDefault="009059C4" w:rsidP="00DD5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1E429B2" w14:textId="77777777" w:rsidR="009059C4" w:rsidRPr="00DD54EA" w:rsidRDefault="009059C4" w:rsidP="00A35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,067,640</w:t>
            </w:r>
          </w:p>
        </w:tc>
      </w:tr>
      <w:tr w:rsidR="008B47D3" w:rsidRPr="00DD54EA" w14:paraId="0ECC80F2" w14:textId="77777777" w:rsidTr="00FA5670">
        <w:trPr>
          <w:trHeight w:val="420"/>
        </w:trPr>
        <w:tc>
          <w:tcPr>
            <w:tcW w:w="2140" w:type="pct"/>
            <w:vAlign w:val="bottom"/>
          </w:tcPr>
          <w:p w14:paraId="1C1981EB" w14:textId="77777777" w:rsidR="008B47D3" w:rsidRDefault="009059C4" w:rsidP="00FF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EF60F5">
              <w:rPr>
                <w:rFonts w:ascii="Angsana New" w:hAnsi="Angsana New"/>
                <w:spacing w:val="-12"/>
                <w:sz w:val="30"/>
                <w:szCs w:val="30"/>
                <w:cs/>
              </w:rPr>
              <w:t>ผลกระทบจากหุ้นที่ออกให้ตามสิทธิ</w:t>
            </w:r>
          </w:p>
          <w:p w14:paraId="1999C71A" w14:textId="77777777" w:rsidR="009059C4" w:rsidRPr="00EF60F5" w:rsidRDefault="008B47D3" w:rsidP="00FF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12"/>
                <w:sz w:val="30"/>
                <w:szCs w:val="30"/>
              </w:rPr>
              <w:t xml:space="preserve">   </w:t>
            </w:r>
            <w:r w:rsidR="009059C4" w:rsidRPr="00EF60F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วันที่</w:t>
            </w:r>
            <w:r w:rsidR="009059C4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 </w:t>
            </w:r>
            <w:r w:rsidR="009059C4" w:rsidRPr="00EF60F5">
              <w:rPr>
                <w:rFonts w:ascii="Angsana New" w:hAnsi="Angsana New"/>
                <w:spacing w:val="-12"/>
                <w:sz w:val="30"/>
                <w:szCs w:val="30"/>
                <w:cs/>
              </w:rPr>
              <w:t>2</w:t>
            </w:r>
            <w:r w:rsidR="009059C4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3</w:t>
            </w:r>
            <w:r w:rsidR="009059C4" w:rsidRPr="00EF60F5">
              <w:rPr>
                <w:rFonts w:ascii="Angsana New" w:hAnsi="Angsana New"/>
                <w:spacing w:val="-12"/>
                <w:sz w:val="30"/>
                <w:szCs w:val="30"/>
                <w:cs/>
              </w:rPr>
              <w:t xml:space="preserve"> พฤษภาคม</w:t>
            </w:r>
          </w:p>
        </w:tc>
        <w:tc>
          <w:tcPr>
            <w:tcW w:w="630" w:type="pct"/>
            <w:vAlign w:val="bottom"/>
          </w:tcPr>
          <w:p w14:paraId="3B77E2CC" w14:textId="77777777" w:rsidR="009059C4" w:rsidRPr="00DD54EA" w:rsidRDefault="009059C4" w:rsidP="009059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0144885A" w14:textId="77777777" w:rsidR="009059C4" w:rsidRPr="00DD54EA" w:rsidRDefault="009059C4" w:rsidP="00DD5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3D2F88D0" w14:textId="77777777" w:rsidR="009059C4" w:rsidRPr="00DD54EA" w:rsidRDefault="009059C4" w:rsidP="0097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5" w:type="pct"/>
            <w:vAlign w:val="bottom"/>
          </w:tcPr>
          <w:p w14:paraId="63A05C2B" w14:textId="77777777" w:rsidR="009059C4" w:rsidRPr="00DD54EA" w:rsidRDefault="009059C4" w:rsidP="00DD5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19FCC34D" w14:textId="77777777" w:rsidR="009059C4" w:rsidRPr="00DD54EA" w:rsidRDefault="009059C4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10DD271C" w14:textId="77777777" w:rsidR="009059C4" w:rsidRPr="00DD54EA" w:rsidRDefault="009059C4" w:rsidP="00DD5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0F321140" w14:textId="77777777" w:rsidR="009059C4" w:rsidRPr="00DD54EA" w:rsidRDefault="009059C4" w:rsidP="0097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B47D3" w:rsidRPr="00DD54EA" w14:paraId="6770C92C" w14:textId="77777777" w:rsidTr="00FA5670">
        <w:trPr>
          <w:trHeight w:val="420"/>
        </w:trPr>
        <w:tc>
          <w:tcPr>
            <w:tcW w:w="2140" w:type="pct"/>
            <w:vAlign w:val="bottom"/>
          </w:tcPr>
          <w:p w14:paraId="567B7C56" w14:textId="77777777" w:rsidR="009059C4" w:rsidRPr="00DD54EA" w:rsidRDefault="009059C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54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14:paraId="5A5DC077" w14:textId="77777777" w:rsidR="009059C4" w:rsidRPr="00DD54EA" w:rsidRDefault="009059C4" w:rsidP="00233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59AD6B2C" w14:textId="77777777" w:rsidR="009059C4" w:rsidRPr="00DD54EA" w:rsidRDefault="009059C4" w:rsidP="00DD5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6CF55DEF" w14:textId="77777777" w:rsidR="009059C4" w:rsidRPr="00DD54EA" w:rsidRDefault="009059C4" w:rsidP="0097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1C2189B2" w14:textId="77777777" w:rsidR="009059C4" w:rsidRPr="00DD54EA" w:rsidRDefault="009059C4" w:rsidP="00DD5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vAlign w:val="bottom"/>
          </w:tcPr>
          <w:p w14:paraId="4DAC2C7B" w14:textId="77777777" w:rsidR="009059C4" w:rsidRPr="00DD54EA" w:rsidRDefault="009059C4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61335B13" w14:textId="77777777" w:rsidR="009059C4" w:rsidRPr="00DD54EA" w:rsidRDefault="009059C4" w:rsidP="00DD5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14:paraId="0A39D36E" w14:textId="77777777" w:rsidR="009059C4" w:rsidRPr="00DD54EA" w:rsidRDefault="009059C4" w:rsidP="0097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B47D3" w:rsidRPr="00DD54EA" w14:paraId="5F614038" w14:textId="77777777" w:rsidTr="00FA5670">
        <w:trPr>
          <w:trHeight w:val="420"/>
        </w:trPr>
        <w:tc>
          <w:tcPr>
            <w:tcW w:w="2140" w:type="pct"/>
            <w:vAlign w:val="bottom"/>
          </w:tcPr>
          <w:p w14:paraId="6CE28F3F" w14:textId="77777777" w:rsidR="009059C4" w:rsidRPr="00DD54EA" w:rsidRDefault="009059C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</w:t>
            </w:r>
            <w:r w:rsidRPr="00DD54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(ขั้นพื้นฐาน)</w:t>
            </w:r>
          </w:p>
        </w:tc>
        <w:tc>
          <w:tcPr>
            <w:tcW w:w="630" w:type="pct"/>
            <w:tcBorders>
              <w:bottom w:val="double" w:sz="4" w:space="0" w:color="auto"/>
            </w:tcBorders>
            <w:vAlign w:val="bottom"/>
          </w:tcPr>
          <w:p w14:paraId="4A9E642A" w14:textId="77777777" w:rsidR="009059C4" w:rsidRPr="00DD54EA" w:rsidRDefault="009059C4" w:rsidP="00DE1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4,067,</w:t>
            </w:r>
            <w:r w:rsidR="00DE1ECC">
              <w:rPr>
                <w:rFonts w:ascii="Angsana New" w:hAnsi="Angsana New"/>
                <w:b/>
                <w:bCs/>
                <w:sz w:val="30"/>
                <w:szCs w:val="30"/>
              </w:rPr>
              <w:t>848</w:t>
            </w:r>
          </w:p>
        </w:tc>
        <w:tc>
          <w:tcPr>
            <w:tcW w:w="145" w:type="pct"/>
            <w:vAlign w:val="bottom"/>
          </w:tcPr>
          <w:p w14:paraId="397577E6" w14:textId="77777777" w:rsidR="009059C4" w:rsidRPr="00DD54EA" w:rsidRDefault="009059C4" w:rsidP="00DD5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vAlign w:val="bottom"/>
          </w:tcPr>
          <w:p w14:paraId="6A8587D2" w14:textId="77777777" w:rsidR="009059C4" w:rsidRPr="00DD54EA" w:rsidRDefault="009059C4" w:rsidP="0097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4,067,767</w:t>
            </w:r>
          </w:p>
        </w:tc>
        <w:tc>
          <w:tcPr>
            <w:tcW w:w="145" w:type="pct"/>
            <w:vAlign w:val="bottom"/>
          </w:tcPr>
          <w:p w14:paraId="1FB87841" w14:textId="77777777" w:rsidR="009059C4" w:rsidRPr="00DD54EA" w:rsidRDefault="009059C4" w:rsidP="00DD5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vAlign w:val="bottom"/>
          </w:tcPr>
          <w:p w14:paraId="02EA1DD9" w14:textId="77777777" w:rsidR="009059C4" w:rsidRPr="00DD54EA" w:rsidRDefault="009059C4" w:rsidP="00DE1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4,067,</w:t>
            </w:r>
            <w:r w:rsidR="00DE1ECC">
              <w:rPr>
                <w:rFonts w:ascii="Angsana New" w:hAnsi="Angsana New"/>
                <w:b/>
                <w:bCs/>
                <w:sz w:val="30"/>
                <w:szCs w:val="30"/>
              </w:rPr>
              <w:t>848</w:t>
            </w:r>
          </w:p>
        </w:tc>
        <w:tc>
          <w:tcPr>
            <w:tcW w:w="145" w:type="pct"/>
            <w:vAlign w:val="bottom"/>
          </w:tcPr>
          <w:p w14:paraId="6A87C534" w14:textId="77777777" w:rsidR="009059C4" w:rsidRPr="00DD54EA" w:rsidRDefault="009059C4" w:rsidP="00DD5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  <w:vAlign w:val="bottom"/>
          </w:tcPr>
          <w:p w14:paraId="75A53EA5" w14:textId="77777777" w:rsidR="009059C4" w:rsidRPr="00DD54EA" w:rsidRDefault="009059C4" w:rsidP="00A35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4,067,767</w:t>
            </w:r>
          </w:p>
        </w:tc>
      </w:tr>
      <w:tr w:rsidR="008B47D3" w:rsidRPr="00DD54EA" w14:paraId="3CE36B38" w14:textId="77777777" w:rsidTr="00FA5670">
        <w:trPr>
          <w:trHeight w:hRule="exact" w:val="397"/>
        </w:trPr>
        <w:tc>
          <w:tcPr>
            <w:tcW w:w="2140" w:type="pct"/>
            <w:vAlign w:val="bottom"/>
          </w:tcPr>
          <w:p w14:paraId="30E97CFC" w14:textId="77777777" w:rsidR="00691D6A" w:rsidRPr="00DD54EA" w:rsidRDefault="00691D6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  <w:vAlign w:val="bottom"/>
          </w:tcPr>
          <w:p w14:paraId="086CA4D2" w14:textId="77777777" w:rsidR="00691D6A" w:rsidRPr="00DD54EA" w:rsidRDefault="00691D6A" w:rsidP="00DD5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4AFBB486" w14:textId="77777777" w:rsidR="00691D6A" w:rsidRPr="00DD54EA" w:rsidRDefault="00691D6A" w:rsidP="00DD5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  <w:vAlign w:val="bottom"/>
          </w:tcPr>
          <w:p w14:paraId="35496746" w14:textId="77777777" w:rsidR="00691D6A" w:rsidRPr="00DD54EA" w:rsidRDefault="00691D6A" w:rsidP="0097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5C0BC62A" w14:textId="77777777" w:rsidR="00691D6A" w:rsidRPr="00DD54EA" w:rsidRDefault="00691D6A" w:rsidP="00DD5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vAlign w:val="bottom"/>
          </w:tcPr>
          <w:p w14:paraId="4ABE1C03" w14:textId="77777777" w:rsidR="00691D6A" w:rsidRPr="00DD54EA" w:rsidRDefault="00691D6A" w:rsidP="00DD5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7A45885C" w14:textId="77777777" w:rsidR="00691D6A" w:rsidRPr="00DD54EA" w:rsidRDefault="00691D6A" w:rsidP="00DD5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  <w:vAlign w:val="bottom"/>
          </w:tcPr>
          <w:p w14:paraId="588D397E" w14:textId="77777777" w:rsidR="00691D6A" w:rsidRPr="00DD54EA" w:rsidRDefault="00691D6A" w:rsidP="0097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B47D3" w:rsidRPr="00DD54EA" w14:paraId="1ACEA722" w14:textId="77777777" w:rsidTr="00FA5670">
        <w:trPr>
          <w:trHeight w:val="420"/>
        </w:trPr>
        <w:tc>
          <w:tcPr>
            <w:tcW w:w="2140" w:type="pct"/>
            <w:vAlign w:val="bottom"/>
          </w:tcPr>
          <w:p w14:paraId="7B951204" w14:textId="77777777" w:rsidR="00691D6A" w:rsidRPr="00DD54EA" w:rsidRDefault="009059C4" w:rsidP="00905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691D6A" w:rsidRPr="00DD54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 w:rsidR="00691D6A" w:rsidRPr="00DD54E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="00691D6A" w:rsidRPr="00DD54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="00691D6A" w:rsidRPr="00DD54E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="00691D6A" w:rsidRPr="00DD54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691D6A" w:rsidRPr="00DD54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30" w:type="pct"/>
            <w:tcBorders>
              <w:bottom w:val="double" w:sz="4" w:space="0" w:color="auto"/>
            </w:tcBorders>
            <w:vAlign w:val="bottom"/>
          </w:tcPr>
          <w:p w14:paraId="20E11905" w14:textId="441D3CDC" w:rsidR="00691D6A" w:rsidRPr="00DD54EA" w:rsidRDefault="00580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</w:t>
            </w:r>
            <w:r w:rsidR="00A40BC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010E5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5" w:type="pct"/>
            <w:vAlign w:val="bottom"/>
          </w:tcPr>
          <w:p w14:paraId="76898824" w14:textId="77777777" w:rsidR="00691D6A" w:rsidRPr="00DD54EA" w:rsidRDefault="00691D6A" w:rsidP="00DD5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vAlign w:val="bottom"/>
          </w:tcPr>
          <w:p w14:paraId="1538B72E" w14:textId="4545129B" w:rsidR="00691D6A" w:rsidRPr="00DD54EA" w:rsidRDefault="008E40A9" w:rsidP="00197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(0.29</w:t>
            </w:r>
            <w:r w:rsidR="00691D6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5" w:type="pct"/>
            <w:vAlign w:val="bottom"/>
          </w:tcPr>
          <w:p w14:paraId="3BD81AFB" w14:textId="77777777" w:rsidR="00691D6A" w:rsidRPr="00DD54EA" w:rsidRDefault="00691D6A" w:rsidP="00DD5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vAlign w:val="bottom"/>
          </w:tcPr>
          <w:p w14:paraId="6C8FDCA8" w14:textId="26C1F7CE" w:rsidR="00691D6A" w:rsidRPr="00DD54EA" w:rsidRDefault="008E40A9" w:rsidP="00197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(0.79</w:t>
            </w:r>
            <w:r w:rsidR="00580AB1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5" w:type="pct"/>
            <w:vAlign w:val="bottom"/>
          </w:tcPr>
          <w:p w14:paraId="66111230" w14:textId="77777777" w:rsidR="00691D6A" w:rsidRPr="00DD54EA" w:rsidRDefault="00691D6A" w:rsidP="00DD5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  <w:vAlign w:val="bottom"/>
          </w:tcPr>
          <w:p w14:paraId="37F3B0B3" w14:textId="34236DD1" w:rsidR="00691D6A" w:rsidRPr="00DD54EA" w:rsidRDefault="008E40A9" w:rsidP="00197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(0.03</w:t>
            </w:r>
            <w:r w:rsidR="00691D6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04EE909B" w14:textId="77777777" w:rsidR="003E1C62" w:rsidRDefault="00E12DFF" w:rsidP="000921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DD54EA">
        <w:rPr>
          <w:rFonts w:ascii="Angsana New" w:hAnsi="Angsana New"/>
          <w:b/>
          <w:bCs/>
          <w:sz w:val="30"/>
          <w:szCs w:val="30"/>
        </w:rPr>
        <w:tab/>
      </w:r>
    </w:p>
    <w:p w14:paraId="4F2E4833" w14:textId="77777777" w:rsidR="00192611" w:rsidRPr="00CD5290" w:rsidRDefault="00A354E6" w:rsidP="003E1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ขาดทุน</w:t>
      </w:r>
      <w:r w:rsidR="00192611" w:rsidRPr="00CD5290">
        <w:rPr>
          <w:rFonts w:ascii="Angsana New" w:hAnsi="Angsana New"/>
          <w:b/>
          <w:bCs/>
          <w:i/>
          <w:iCs/>
          <w:sz w:val="30"/>
          <w:szCs w:val="30"/>
          <w:cs/>
        </w:rPr>
        <w:t>ต่อหุ้นปรับลด</w:t>
      </w:r>
    </w:p>
    <w:p w14:paraId="3D94A7B7" w14:textId="77777777" w:rsidR="002C53C6" w:rsidRPr="00405C19" w:rsidRDefault="002C53C6" w:rsidP="00707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0AF2F37F" w14:textId="77777777" w:rsidR="001324E1" w:rsidRDefault="00A5077F" w:rsidP="003B3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0D37E6">
        <w:rPr>
          <w:rFonts w:ascii="Angsana New" w:hAnsi="Angsana New" w:hint="cs"/>
          <w:sz w:val="30"/>
          <w:szCs w:val="30"/>
          <w:cs/>
        </w:rPr>
        <w:tab/>
      </w:r>
      <w:r w:rsidR="001324E1" w:rsidRPr="00E650FF">
        <w:rPr>
          <w:rFonts w:ascii="Angsana New" w:hAnsi="Angsana New"/>
          <w:sz w:val="30"/>
          <w:szCs w:val="30"/>
          <w:cs/>
        </w:rPr>
        <w:t>กลุ่มบริษัทและบริษัทไม่นำผลของใบสำคัญแสดงสิทธิที่จะซื้อหุ้นสามัญของบริษัท (</w:t>
      </w:r>
      <w:r w:rsidR="001324E1" w:rsidRPr="00E650FF">
        <w:rPr>
          <w:rFonts w:ascii="Angsana New" w:hAnsi="Angsana New"/>
          <w:sz w:val="30"/>
          <w:szCs w:val="30"/>
        </w:rPr>
        <w:t xml:space="preserve">NMG-W3) </w:t>
      </w:r>
      <w:r w:rsidR="001324E1" w:rsidRPr="00E650FF">
        <w:rPr>
          <w:rFonts w:ascii="Angsana New" w:hAnsi="Angsana New"/>
          <w:sz w:val="30"/>
          <w:szCs w:val="30"/>
          <w:cs/>
        </w:rPr>
        <w:t>และใบสำคัญแสดงสิทธิที่จะซื้อหุ้นสามัญของบริษัทที่ออกให้แก่กรรมการ ผู้บริหาร และ/หรือ พนักงานของบริษัทและ/หรือบริษัทย่อย (</w:t>
      </w:r>
      <w:r w:rsidR="001324E1" w:rsidRPr="00E650FF">
        <w:rPr>
          <w:rFonts w:ascii="Angsana New" w:hAnsi="Angsana New"/>
          <w:sz w:val="30"/>
          <w:szCs w:val="30"/>
        </w:rPr>
        <w:t xml:space="preserve">NMG-WB) </w:t>
      </w:r>
      <w:r w:rsidR="001324E1" w:rsidRPr="00E650FF">
        <w:rPr>
          <w:rFonts w:ascii="Angsana New" w:hAnsi="Angsana New"/>
          <w:sz w:val="30"/>
          <w:szCs w:val="30"/>
          <w:cs/>
        </w:rPr>
        <w:t>มารวมคำนวณเพื่อหาขาดทุนต่อหุ้นปรับลด เนื่องจากราคาใช้สิทธิ (รวมมูลค่ายุติธรรมของบริการที่จะได้รับจากพนักงานต่อใบสำคัญแสดงสิทธิ) สูงกว่าราคาตลาดของหุ้นสามัญถัวเฉลี่ยถ่วงน้ำหนักในงบการเงินรวมและงบการเงินเฉพาะกิจการสำหรับ</w:t>
      </w:r>
      <w:r w:rsidR="001324E1">
        <w:rPr>
          <w:rFonts w:ascii="Angsana New" w:hAnsi="Angsana New" w:hint="cs"/>
          <w:sz w:val="30"/>
          <w:szCs w:val="30"/>
          <w:cs/>
        </w:rPr>
        <w:t>ปี</w:t>
      </w:r>
      <w:r w:rsidR="001324E1" w:rsidRPr="00E650F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324E1">
        <w:rPr>
          <w:rFonts w:ascii="Angsana New" w:hAnsi="Angsana New" w:hint="cs"/>
          <w:sz w:val="30"/>
          <w:szCs w:val="30"/>
          <w:cs/>
        </w:rPr>
        <w:t>31 ธันวาคม</w:t>
      </w:r>
      <w:r w:rsidR="001324E1" w:rsidRPr="00E650FF">
        <w:rPr>
          <w:rFonts w:ascii="Angsana New" w:hAnsi="Angsana New"/>
          <w:sz w:val="30"/>
          <w:szCs w:val="30"/>
          <w:cs/>
        </w:rPr>
        <w:t xml:space="preserve"> 2560</w:t>
      </w:r>
    </w:p>
    <w:p w14:paraId="257404B6" w14:textId="77777777" w:rsidR="00732DD8" w:rsidRPr="00E650FF" w:rsidRDefault="00732DD8" w:rsidP="003B3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6EE58F15" w14:textId="77777777" w:rsidR="001324E1" w:rsidRPr="00E650FF" w:rsidRDefault="001324E1" w:rsidP="00732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E650FF">
        <w:rPr>
          <w:rFonts w:ascii="Angsana New" w:hAnsi="Angsana New"/>
          <w:sz w:val="30"/>
          <w:szCs w:val="30"/>
          <w:cs/>
        </w:rPr>
        <w:t>กลุ่มบริษัท</w:t>
      </w:r>
      <w:r w:rsidR="00A81F71">
        <w:rPr>
          <w:rFonts w:ascii="Angsana New" w:hAnsi="Angsana New" w:hint="cs"/>
          <w:sz w:val="30"/>
          <w:szCs w:val="30"/>
          <w:cs/>
        </w:rPr>
        <w:t>และบริษัท</w:t>
      </w:r>
      <w:r w:rsidRPr="00E650FF">
        <w:rPr>
          <w:rFonts w:ascii="Angsana New" w:hAnsi="Angsana New"/>
          <w:sz w:val="30"/>
          <w:szCs w:val="30"/>
          <w:cs/>
        </w:rPr>
        <w:t>ไม่นำผลของใบสำคัญแสดงสิทธิที่จะซื้อหุ้นสามัญของบริษัท (</w:t>
      </w:r>
      <w:r w:rsidRPr="00E650FF">
        <w:rPr>
          <w:rFonts w:ascii="Angsana New" w:hAnsi="Angsana New"/>
          <w:sz w:val="30"/>
          <w:szCs w:val="30"/>
        </w:rPr>
        <w:t xml:space="preserve">NMG-W3) </w:t>
      </w:r>
      <w:r w:rsidRPr="00E650FF">
        <w:rPr>
          <w:rFonts w:ascii="Angsana New" w:hAnsi="Angsana New"/>
          <w:sz w:val="30"/>
          <w:szCs w:val="30"/>
          <w:cs/>
        </w:rPr>
        <w:t>มารวมคำนวณเพื่อหาขาดทุนต่อหุ้นปรับลด เนื่องจากใบสำคัญแสดงสิทธิดังกล่าวทำให้ขาดทุนต่อหุ้นปรับเพิ่ม และไม่นำผลของใบสำคัญแสดงสิทธิที่จะซื้อหุ้นสามัญของบริษัทที่ออกให้แก่กรรมการ ผู้บริหาร และ/หรือ พนักงานของบริษัทและ/หรือบริษัทย่อย (</w:t>
      </w:r>
      <w:r w:rsidRPr="00E650FF">
        <w:rPr>
          <w:rFonts w:ascii="Angsana New" w:hAnsi="Angsana New"/>
          <w:sz w:val="30"/>
          <w:szCs w:val="30"/>
        </w:rPr>
        <w:t xml:space="preserve">NMG-WB) </w:t>
      </w:r>
      <w:r w:rsidRPr="00E650FF">
        <w:rPr>
          <w:rFonts w:ascii="Angsana New" w:hAnsi="Angsana New"/>
          <w:sz w:val="30"/>
          <w:szCs w:val="30"/>
          <w:cs/>
        </w:rPr>
        <w:t>มารวมคำนวณเพื่อหาขาดทุนต่อหุ้นปรับลด เนื่องจากราคาใช้สิทธิ (รวมมูลค่ายุติธรรมของบริการที่จะได้รับจากพนักงานต่อใบสำคัญแสดงสิทธิ) สูงกว่าราคาตลาดของหุ้นสามัญถัวเฉลี่ยถ่วงน้ำหนักในงบการ</w:t>
      </w:r>
      <w:r>
        <w:rPr>
          <w:rFonts w:ascii="Angsana New" w:hAnsi="Angsana New"/>
          <w:sz w:val="30"/>
          <w:szCs w:val="30"/>
          <w:cs/>
        </w:rPr>
        <w:t>เงินรวม</w:t>
      </w:r>
      <w:r w:rsidR="0077651C" w:rsidRPr="00E650FF">
        <w:rPr>
          <w:rFonts w:ascii="Angsana New" w:hAnsi="Angsana New"/>
          <w:sz w:val="30"/>
          <w:szCs w:val="30"/>
          <w:cs/>
        </w:rPr>
        <w:t>และงบการเงินเฉพาะกิจการสำหรับ</w:t>
      </w:r>
      <w:r w:rsidR="0077651C">
        <w:rPr>
          <w:rFonts w:ascii="Angsana New" w:hAnsi="Angsana New" w:hint="cs"/>
          <w:sz w:val="30"/>
          <w:szCs w:val="30"/>
          <w:cs/>
        </w:rPr>
        <w:t>ปี</w:t>
      </w:r>
      <w:r w:rsidRPr="00E650F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="007B7768">
        <w:rPr>
          <w:rFonts w:ascii="Angsana New" w:hAnsi="Angsana New"/>
          <w:sz w:val="30"/>
          <w:szCs w:val="30"/>
          <w:cs/>
        </w:rPr>
        <w:t xml:space="preserve"> 25</w:t>
      </w:r>
      <w:r w:rsidR="007B7768">
        <w:rPr>
          <w:rFonts w:ascii="Angsana New" w:hAnsi="Angsana New"/>
          <w:sz w:val="30"/>
          <w:szCs w:val="30"/>
        </w:rPr>
        <w:t>59</w:t>
      </w:r>
    </w:p>
    <w:p w14:paraId="77AF1814" w14:textId="77777777" w:rsidR="00245499" w:rsidRPr="00C84F30" w:rsidRDefault="00633F68" w:rsidP="00776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131E72" w:rsidRPr="00C84F30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4D1D1D">
        <w:rPr>
          <w:rFonts w:ascii="Angsana New" w:hAnsi="Angsana New"/>
          <w:b/>
          <w:bCs/>
          <w:sz w:val="30"/>
          <w:szCs w:val="30"/>
        </w:rPr>
        <w:t>3</w:t>
      </w:r>
      <w:r w:rsidR="008D4275" w:rsidRPr="00C84F30">
        <w:rPr>
          <w:rFonts w:ascii="Angsana New" w:hAnsi="Angsana New"/>
          <w:b/>
          <w:bCs/>
          <w:sz w:val="30"/>
          <w:szCs w:val="30"/>
        </w:rPr>
        <w:tab/>
      </w:r>
      <w:r w:rsidR="00245499" w:rsidRPr="00C84F30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133BB66C" w14:textId="77777777" w:rsidR="006B6495" w:rsidRDefault="006B6495" w:rsidP="006B64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14:paraId="74D20A26" w14:textId="77777777" w:rsidR="006B6495" w:rsidRDefault="006B6495" w:rsidP="006B64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  <w:cs/>
        </w:rPr>
      </w:pPr>
      <w:r w:rsidRPr="003E004A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 xml:space="preserve">การประชุมสามัญประจำปีของผู้ถือหุ้นของบริษัทเมื่อวันที่ 27 เมษายน </w:t>
      </w:r>
      <w:r w:rsidR="008645A4">
        <w:rPr>
          <w:rFonts w:ascii="Angsana New" w:hAnsi="Angsana New" w:hint="cs"/>
          <w:sz w:val="30"/>
          <w:szCs w:val="30"/>
          <w:cs/>
        </w:rPr>
        <w:t>25</w:t>
      </w:r>
      <w:r w:rsidR="001324E1">
        <w:rPr>
          <w:rFonts w:ascii="Angsana New" w:hAnsi="Angsana New" w:hint="cs"/>
          <w:sz w:val="30"/>
          <w:szCs w:val="30"/>
          <w:cs/>
        </w:rPr>
        <w:t>59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ผู้ถือหุ้นมีมติอนุมัติการจัดสรรกำไร</w:t>
      </w:r>
      <w:r w:rsidRPr="00653A07">
        <w:rPr>
          <w:rFonts w:ascii="Angsana New" w:hAnsi="Angsana New" w:hint="cs"/>
          <w:spacing w:val="-8"/>
          <w:sz w:val="30"/>
          <w:szCs w:val="30"/>
          <w:cs/>
        </w:rPr>
        <w:t xml:space="preserve">สำหรับผลการดำเนินงานประจำปี </w:t>
      </w:r>
      <w:r w:rsidRPr="00653A07">
        <w:rPr>
          <w:rFonts w:ascii="Angsana New" w:hAnsi="Angsana New"/>
          <w:spacing w:val="-8"/>
          <w:sz w:val="30"/>
          <w:szCs w:val="30"/>
        </w:rPr>
        <w:t>255</w:t>
      </w:r>
      <w:r>
        <w:rPr>
          <w:rFonts w:ascii="Angsana New" w:hAnsi="Angsana New"/>
          <w:spacing w:val="-8"/>
          <w:sz w:val="30"/>
          <w:szCs w:val="30"/>
        </w:rPr>
        <w:t>8</w:t>
      </w:r>
      <w:r w:rsidRPr="00653A07">
        <w:rPr>
          <w:rFonts w:ascii="Angsana New" w:hAnsi="Angsana New" w:hint="cs"/>
          <w:spacing w:val="-8"/>
          <w:sz w:val="30"/>
          <w:szCs w:val="30"/>
          <w:cs/>
        </w:rPr>
        <w:t xml:space="preserve"> เป็นเงินปันผลในอัตราหุ้นละ </w:t>
      </w:r>
      <w:r w:rsidRPr="00653A07">
        <w:rPr>
          <w:rFonts w:ascii="Angsana New" w:hAnsi="Angsana New"/>
          <w:spacing w:val="-8"/>
          <w:sz w:val="30"/>
          <w:szCs w:val="30"/>
        </w:rPr>
        <w:t>0.0</w:t>
      </w:r>
      <w:r>
        <w:rPr>
          <w:rFonts w:ascii="Angsana New" w:hAnsi="Angsana New"/>
          <w:spacing w:val="-8"/>
          <w:sz w:val="30"/>
          <w:szCs w:val="30"/>
        </w:rPr>
        <w:t>3</w:t>
      </w:r>
      <w:r w:rsidRPr="00653A07">
        <w:rPr>
          <w:rFonts w:ascii="Angsana New" w:hAnsi="Angsana New"/>
          <w:spacing w:val="-8"/>
          <w:sz w:val="30"/>
          <w:szCs w:val="30"/>
        </w:rPr>
        <w:t xml:space="preserve"> </w:t>
      </w:r>
      <w:r w:rsidRPr="00653A07">
        <w:rPr>
          <w:rFonts w:ascii="Angsana New" w:hAnsi="Angsana New" w:hint="cs"/>
          <w:spacing w:val="-8"/>
          <w:sz w:val="30"/>
          <w:szCs w:val="30"/>
          <w:cs/>
        </w:rPr>
        <w:t xml:space="preserve">บาท เป็นจำนวนเงินทั้งสิ้น </w:t>
      </w:r>
      <w:r>
        <w:rPr>
          <w:rFonts w:ascii="Angsana New" w:hAnsi="Angsana New"/>
          <w:spacing w:val="-8"/>
          <w:sz w:val="30"/>
          <w:szCs w:val="30"/>
        </w:rPr>
        <w:t xml:space="preserve">122.03 </w:t>
      </w:r>
      <w:r w:rsidRPr="00653A07">
        <w:rPr>
          <w:rFonts w:ascii="Angsana New" w:hAnsi="Angsana New" w:hint="cs"/>
          <w:spacing w:val="-8"/>
          <w:sz w:val="30"/>
          <w:szCs w:val="30"/>
          <w:cs/>
        </w:rPr>
        <w:t xml:space="preserve">ล้านบาท </w:t>
      </w:r>
      <w:r>
        <w:rPr>
          <w:rFonts w:ascii="Angsana New" w:hAnsi="Angsana New"/>
          <w:spacing w:val="-8"/>
          <w:sz w:val="30"/>
          <w:szCs w:val="30"/>
        </w:rPr>
        <w:t xml:space="preserve">    </w:t>
      </w:r>
      <w:r w:rsidRPr="00653A07">
        <w:rPr>
          <w:rFonts w:ascii="Angsana New" w:hAnsi="Angsana New" w:hint="cs"/>
          <w:spacing w:val="-8"/>
          <w:sz w:val="30"/>
          <w:szCs w:val="30"/>
          <w:cs/>
        </w:rPr>
        <w:t>เ</w:t>
      </w:r>
      <w:r>
        <w:rPr>
          <w:rFonts w:ascii="Angsana New" w:hAnsi="Angsana New" w:hint="cs"/>
          <w:sz w:val="30"/>
          <w:szCs w:val="30"/>
          <w:cs/>
        </w:rPr>
        <w:t xml:space="preserve">งินปันผลดังกล่าวได้จ่ายให้แก่ผู้ถือหุ้นในเดือนพฤษภาคม </w:t>
      </w:r>
      <w:r w:rsidR="008645A4">
        <w:rPr>
          <w:rFonts w:ascii="Angsana New" w:hAnsi="Angsana New" w:hint="cs"/>
          <w:sz w:val="30"/>
          <w:szCs w:val="30"/>
          <w:cs/>
        </w:rPr>
        <w:t>25</w:t>
      </w:r>
      <w:r w:rsidR="001324E1">
        <w:rPr>
          <w:rFonts w:ascii="Angsana New" w:hAnsi="Angsana New" w:hint="cs"/>
          <w:sz w:val="30"/>
          <w:szCs w:val="30"/>
          <w:cs/>
        </w:rPr>
        <w:t>59</w:t>
      </w:r>
    </w:p>
    <w:p w14:paraId="38DC477F" w14:textId="77777777" w:rsidR="003E004A" w:rsidRPr="003E004A" w:rsidRDefault="003E004A" w:rsidP="000C7A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14:paraId="75AF97FE" w14:textId="77777777" w:rsidR="0073416E" w:rsidRPr="00C218AD" w:rsidRDefault="00131E72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4</w:t>
      </w:r>
      <w:r w:rsidR="004D1D1D">
        <w:rPr>
          <w:rFonts w:ascii="Angsana New" w:hAnsi="Angsana New"/>
          <w:b/>
          <w:bCs/>
          <w:sz w:val="30"/>
          <w:szCs w:val="30"/>
        </w:rPr>
        <w:t>4</w:t>
      </w:r>
      <w:r w:rsidR="0073416E">
        <w:rPr>
          <w:rFonts w:ascii="Angsana New" w:hAnsi="Angsana New"/>
          <w:b/>
          <w:bCs/>
          <w:sz w:val="30"/>
          <w:szCs w:val="30"/>
        </w:rPr>
        <w:tab/>
      </w:r>
      <w:r w:rsidR="0073416E" w:rsidRPr="00C218AD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6C66E8B3" w14:textId="77777777" w:rsidR="0073416E" w:rsidRPr="00306E30" w:rsidRDefault="0073416E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sz w:val="24"/>
          <w:szCs w:val="24"/>
        </w:rPr>
      </w:pPr>
    </w:p>
    <w:p w14:paraId="42FA1DED" w14:textId="77777777" w:rsidR="0073416E" w:rsidRPr="00C218AD" w:rsidRDefault="0073416E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218AD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105AF387" w14:textId="77777777" w:rsidR="0073416E" w:rsidRPr="00306E30" w:rsidRDefault="0073416E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0C3D4123" w14:textId="77777777" w:rsidR="0073416E" w:rsidRDefault="0073416E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C218AD">
        <w:rPr>
          <w:rFonts w:ascii="Angsana New" w:hAnsi="Angsana New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</w:t>
      </w:r>
      <w:r w:rsidRPr="00C218AD">
        <w:rPr>
          <w:rFonts w:ascii="Angsana New" w:hAnsi="Angsana New" w:hint="cs"/>
          <w:sz w:val="30"/>
          <w:szCs w:val="30"/>
          <w:cs/>
        </w:rPr>
        <w:t>ถือหรืออ</w:t>
      </w:r>
      <w:r w:rsidRPr="00C218AD">
        <w:rPr>
          <w:rFonts w:ascii="Angsana New" w:hAnsi="Angsana New"/>
          <w:sz w:val="30"/>
          <w:szCs w:val="30"/>
          <w:cs/>
        </w:rPr>
        <w:t>อกเครื่องมือทางการ</w:t>
      </w:r>
      <w:r>
        <w:rPr>
          <w:rFonts w:ascii="Angsana New" w:hAnsi="Angsana New" w:hint="cs"/>
          <w:sz w:val="30"/>
          <w:szCs w:val="30"/>
          <w:cs/>
        </w:rPr>
        <w:t>เงิน</w:t>
      </w:r>
      <w:r w:rsidRPr="00C218AD">
        <w:rPr>
          <w:rFonts w:ascii="Angsana New" w:hAnsi="Angsana New"/>
          <w:sz w:val="30"/>
          <w:szCs w:val="30"/>
          <w:cs/>
        </w:rPr>
        <w:t xml:space="preserve">ที่เป็นตราสารอนุพันธ์ เพื่อการเก็งกำไรหรือการค้า </w:t>
      </w:r>
    </w:p>
    <w:p w14:paraId="24F88CF2" w14:textId="77777777" w:rsidR="0073416E" w:rsidRDefault="0073416E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  <w:cs/>
        </w:rPr>
      </w:pPr>
    </w:p>
    <w:p w14:paraId="6E43E05A" w14:textId="77777777" w:rsidR="0073416E" w:rsidRDefault="0073416E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5779D2">
        <w:rPr>
          <w:rFonts w:ascii="Angsana New" w:hAnsi="Angsana New"/>
          <w:sz w:val="30"/>
          <w:szCs w:val="30"/>
          <w:cs/>
        </w:rPr>
        <w:t>การ</w:t>
      </w:r>
      <w:r w:rsidRPr="005779D2">
        <w:rPr>
          <w:rFonts w:ascii="Angsana New" w:hAnsi="Angsana New" w:hint="cs"/>
          <w:sz w:val="30"/>
          <w:szCs w:val="30"/>
          <w:cs/>
        </w:rPr>
        <w:t>จัดการ</w:t>
      </w:r>
      <w:r w:rsidRPr="005779D2">
        <w:rPr>
          <w:rFonts w:ascii="Angsana New" w:hAnsi="Angsana New"/>
          <w:sz w:val="30"/>
          <w:szCs w:val="30"/>
          <w:cs/>
        </w:rPr>
        <w:t>ความเสี่ยง</w:t>
      </w:r>
      <w:r w:rsidR="00962E39">
        <w:rPr>
          <w:rFonts w:ascii="Angsana New" w:hAnsi="Angsana New" w:hint="cs"/>
          <w:sz w:val="30"/>
          <w:szCs w:val="30"/>
          <w:cs/>
        </w:rPr>
        <w:t>ให้เป็น</w:t>
      </w:r>
      <w:r w:rsidRPr="005779D2">
        <w:rPr>
          <w:rFonts w:ascii="Angsana New" w:hAnsi="Angsana New"/>
          <w:sz w:val="30"/>
          <w:szCs w:val="30"/>
          <w:cs/>
        </w:rPr>
        <w:t>ส่วน</w:t>
      </w:r>
      <w:r w:rsidRPr="005779D2">
        <w:rPr>
          <w:rFonts w:ascii="Angsana New" w:hAnsi="Angsana New" w:hint="cs"/>
          <w:sz w:val="30"/>
          <w:szCs w:val="30"/>
          <w:cs/>
        </w:rPr>
        <w:t>ที่สำคัญ</w:t>
      </w:r>
      <w:r w:rsidRPr="005779D2">
        <w:rPr>
          <w:rFonts w:ascii="Angsana New" w:hAnsi="Angsana New"/>
          <w:sz w:val="30"/>
          <w:szCs w:val="30"/>
          <w:cs/>
        </w:rPr>
        <w:t>ของธุรกิจของกลุ่มบริษัท</w:t>
      </w:r>
      <w:r w:rsidRPr="005779D2">
        <w:rPr>
          <w:rFonts w:ascii="Angsana New" w:hAnsi="Angsana New" w:hint="cs"/>
          <w:sz w:val="30"/>
          <w:szCs w:val="30"/>
          <w:cs/>
        </w:rPr>
        <w:t xml:space="preserve"> </w:t>
      </w:r>
      <w:r w:rsidRPr="005779D2">
        <w:rPr>
          <w:rFonts w:ascii="Angsana New" w:hAnsi="Angsana New"/>
          <w:sz w:val="30"/>
          <w:szCs w:val="30"/>
          <w:cs/>
        </w:rPr>
        <w:t>กลุ่มบริษัทมีระบบในการควบคุมให้</w:t>
      </w:r>
      <w:r w:rsidRPr="005779D2">
        <w:rPr>
          <w:rFonts w:ascii="Angsana New" w:hAnsi="Angsana New" w:hint="cs"/>
          <w:sz w:val="30"/>
          <w:szCs w:val="30"/>
          <w:cs/>
        </w:rPr>
        <w:t>มี</w:t>
      </w:r>
      <w:r w:rsidRPr="005779D2">
        <w:rPr>
          <w:rFonts w:ascii="Angsana New" w:hAnsi="Angsana New"/>
          <w:sz w:val="30"/>
          <w:szCs w:val="30"/>
          <w:cs/>
        </w:rPr>
        <w:t>ความสมดุลของ</w:t>
      </w:r>
      <w:r w:rsidRPr="005779D2">
        <w:rPr>
          <w:rFonts w:ascii="Angsana New" w:hAnsi="Angsana New" w:hint="cs"/>
          <w:sz w:val="30"/>
          <w:szCs w:val="30"/>
          <w:cs/>
        </w:rPr>
        <w:t>ระดับ</w:t>
      </w:r>
      <w:r w:rsidRPr="005779D2">
        <w:rPr>
          <w:rFonts w:ascii="Angsana New" w:hAnsi="Angsana New"/>
          <w:sz w:val="30"/>
          <w:szCs w:val="30"/>
          <w:cs/>
        </w:rPr>
        <w:t>ความเสี่ยง</w:t>
      </w:r>
      <w:r w:rsidR="00FB35DD">
        <w:rPr>
          <w:rFonts w:ascii="Angsana New" w:hAnsi="Angsana New" w:hint="cs"/>
          <w:sz w:val="30"/>
          <w:szCs w:val="30"/>
          <w:cs/>
        </w:rPr>
        <w:t>ให้เป็น</w:t>
      </w:r>
      <w:r w:rsidRPr="005779D2">
        <w:rPr>
          <w:rFonts w:ascii="Angsana New" w:hAnsi="Angsana New"/>
          <w:sz w:val="30"/>
          <w:szCs w:val="30"/>
          <w:cs/>
        </w:rPr>
        <w:t>ที่ยอมรับได้</w:t>
      </w:r>
      <w:r w:rsidRPr="005779D2">
        <w:rPr>
          <w:rFonts w:ascii="Angsana New" w:hAnsi="Angsana New" w:hint="cs"/>
          <w:sz w:val="30"/>
          <w:szCs w:val="30"/>
          <w:cs/>
        </w:rPr>
        <w:t xml:space="preserve"> </w:t>
      </w:r>
      <w:r w:rsidRPr="005779D2">
        <w:rPr>
          <w:rFonts w:ascii="Angsana New" w:hAnsi="Angsana New"/>
          <w:sz w:val="30"/>
          <w:szCs w:val="30"/>
          <w:cs/>
        </w:rPr>
        <w:t xml:space="preserve">โดยพิจารณาระหว่างต้นทุนที่เกิดจากความเสี่ยงและต้นทุนของการจัดการความเสี่ยง </w:t>
      </w:r>
      <w:r w:rsidRPr="005779D2">
        <w:rPr>
          <w:rFonts w:ascii="Angsana New" w:hAnsi="Angsana New" w:hint="cs"/>
          <w:sz w:val="30"/>
          <w:szCs w:val="30"/>
          <w:cs/>
        </w:rPr>
        <w:t xml:space="preserve"> </w:t>
      </w:r>
      <w:r w:rsidRPr="005779D2">
        <w:rPr>
          <w:rFonts w:ascii="Angsana New" w:hAnsi="Angsana New"/>
          <w:sz w:val="30"/>
          <w:szCs w:val="30"/>
          <w:cs/>
        </w:rPr>
        <w:t>ฝ่ายบริหารได้มี</w:t>
      </w:r>
      <w:r w:rsidRPr="005779D2">
        <w:rPr>
          <w:rFonts w:ascii="Angsana New" w:hAnsi="Angsana New" w:hint="cs"/>
          <w:sz w:val="30"/>
          <w:szCs w:val="30"/>
          <w:cs/>
        </w:rPr>
        <w:t>การ</w:t>
      </w:r>
      <w:r w:rsidRPr="005779D2">
        <w:rPr>
          <w:rFonts w:ascii="Angsana New" w:hAnsi="Angsana New"/>
          <w:sz w:val="30"/>
          <w:szCs w:val="30"/>
          <w:cs/>
        </w:rPr>
        <w:t>ควบคุมกระบวนการการจัดการความเสี่ยงของกลุ่มบริษัทอย่างต่อเนื่องเพื่อให้มั่นใจว่า</w:t>
      </w:r>
      <w:r w:rsidRPr="005779D2">
        <w:rPr>
          <w:rFonts w:ascii="Angsana New" w:hAnsi="Angsana New" w:hint="cs"/>
          <w:sz w:val="30"/>
          <w:szCs w:val="30"/>
          <w:cs/>
        </w:rPr>
        <w:t>มีความสมดุล</w:t>
      </w:r>
      <w:r w:rsidRPr="005779D2">
        <w:rPr>
          <w:rFonts w:ascii="Angsana New" w:hAnsi="Angsana New"/>
          <w:sz w:val="30"/>
          <w:szCs w:val="30"/>
          <w:cs/>
        </w:rPr>
        <w:t>ระหว่างความเสี่ยงและ</w:t>
      </w:r>
      <w:r w:rsidRPr="005779D2">
        <w:rPr>
          <w:rFonts w:ascii="Angsana New" w:hAnsi="Angsana New" w:hint="cs"/>
          <w:sz w:val="30"/>
          <w:szCs w:val="30"/>
          <w:cs/>
        </w:rPr>
        <w:t>การควบคุมความเสี่ยง</w:t>
      </w:r>
    </w:p>
    <w:p w14:paraId="3D02BEA1" w14:textId="77777777" w:rsidR="0073416E" w:rsidRPr="00224136" w:rsidRDefault="0073416E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D57E98D" w14:textId="77777777" w:rsidR="0073416E" w:rsidRPr="00E41D62" w:rsidRDefault="0073416E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41D6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การบริหารจัดการทุน</w:t>
      </w:r>
    </w:p>
    <w:p w14:paraId="20A78F81" w14:textId="77777777" w:rsidR="0073416E" w:rsidRDefault="0073416E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7391410" w14:textId="77777777" w:rsidR="0073416E" w:rsidRPr="00C218AD" w:rsidRDefault="0073416E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นโยบายของคณะกรรมการบริษัท คือ</w:t>
      </w:r>
      <w:r w:rsidR="00F1678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การรักษาระดับเงินทุนให้มั่นคงเพื่อรักษา</w:t>
      </w:r>
      <w:r w:rsidR="003668D3">
        <w:rPr>
          <w:rFonts w:ascii="Angsana New" w:hAnsi="Angsana New" w:hint="cs"/>
          <w:sz w:val="30"/>
          <w:szCs w:val="30"/>
          <w:cs/>
        </w:rPr>
        <w:t>ความเชื่อมั่นของ</w:t>
      </w:r>
      <w:r>
        <w:rPr>
          <w:rFonts w:ascii="Angsana New" w:hAnsi="Angsana New" w:hint="cs"/>
          <w:sz w:val="30"/>
          <w:szCs w:val="30"/>
          <w:cs/>
        </w:rPr>
        <w:t>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</w:t>
      </w:r>
      <w:r w:rsidR="00A139FD">
        <w:rPr>
          <w:rFonts w:ascii="Angsana New" w:hAnsi="Angsana New"/>
          <w:sz w:val="30"/>
          <w:szCs w:val="30"/>
        </w:rPr>
        <w:t xml:space="preserve">                  </w:t>
      </w:r>
      <w:r>
        <w:rPr>
          <w:rFonts w:ascii="Angsana New" w:hAnsi="Angsana New" w:hint="cs"/>
          <w:sz w:val="30"/>
          <w:szCs w:val="30"/>
          <w:cs/>
        </w:rPr>
        <w:t>การลงทุน อีกทั้งยังกำกับดูแลระดับการจ่ายเงินปันผลให้แก่ผู้ถือหุ้นสามัญ</w:t>
      </w:r>
    </w:p>
    <w:p w14:paraId="43C39F9A" w14:textId="77777777" w:rsidR="00286E27" w:rsidRDefault="00286E27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2CE9F1A" w14:textId="77777777" w:rsidR="0073416E" w:rsidRPr="002C6DE0" w:rsidRDefault="0073416E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C6DE0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0BBA7F37" w14:textId="77777777" w:rsidR="0073416E" w:rsidRPr="00224136" w:rsidRDefault="0073416E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CAF217F" w14:textId="77777777" w:rsidR="00286E27" w:rsidRDefault="0073416E" w:rsidP="00F93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C6DE0">
        <w:rPr>
          <w:rFonts w:ascii="Angsana New" w:hAnsi="Angsana New"/>
          <w:sz w:val="30"/>
          <w:szCs w:val="30"/>
          <w:cs/>
        </w:rPr>
        <w:t>ความเสี่ยงด้านอัตราดอกเบี้ย หมายถึง ความเสี่ยงที่เกิดจากการเปลี่ยนแปลงที่จะเกิด</w:t>
      </w:r>
      <w:r>
        <w:rPr>
          <w:rFonts w:ascii="Angsana New" w:hAnsi="Angsana New" w:hint="cs"/>
          <w:sz w:val="30"/>
          <w:szCs w:val="30"/>
          <w:cs/>
        </w:rPr>
        <w:t>ในอนาคตของอัตราดอกเบี้ย</w:t>
      </w:r>
      <w:r>
        <w:rPr>
          <w:rFonts w:ascii="Angsana New" w:hAnsi="Angsana New"/>
          <w:sz w:val="30"/>
          <w:szCs w:val="30"/>
        </w:rPr>
        <w:t xml:space="preserve">          </w:t>
      </w:r>
      <w:r w:rsidRPr="0039472F">
        <w:rPr>
          <w:rFonts w:ascii="Angsana New" w:hAnsi="Angsana New" w:hint="cs"/>
          <w:spacing w:val="-8"/>
          <w:position w:val="1"/>
          <w:sz w:val="30"/>
          <w:szCs w:val="30"/>
          <w:cs/>
        </w:rPr>
        <w:t xml:space="preserve">ในตลาด ซึ่งส่งผลกระทบต่อการดำเนินงานและกระแสเงินสดของกลุ่มบริษัท </w:t>
      </w:r>
      <w:r w:rsidR="00F93DA7">
        <w:rPr>
          <w:rFonts w:ascii="Angsana New" w:hAnsi="Angsana New" w:hint="cs"/>
          <w:spacing w:val="-8"/>
          <w:position w:val="1"/>
          <w:sz w:val="30"/>
          <w:szCs w:val="30"/>
          <w:cs/>
        </w:rPr>
        <w:t xml:space="preserve">เนื่องจากดอกเบี้ยของหลักทรัพย์ที่เป็น      ตราสารหนี้และเงินกู้ยืมส่วนใหญ่มีอัตราคงที่ </w:t>
      </w:r>
      <w:r w:rsidRPr="0039472F">
        <w:rPr>
          <w:rFonts w:ascii="Angsana New" w:hAnsi="Angsana New" w:hint="cs"/>
          <w:spacing w:val="-8"/>
          <w:position w:val="1"/>
          <w:sz w:val="30"/>
          <w:szCs w:val="30"/>
          <w:cs/>
        </w:rPr>
        <w:t>กลุ่มบริษัทมีความเสี่ยงด้านอัตราดอกเบี้ย</w:t>
      </w:r>
      <w:r>
        <w:rPr>
          <w:rFonts w:ascii="Angsana New" w:hAnsi="Angsana New" w:hint="cs"/>
          <w:sz w:val="30"/>
          <w:szCs w:val="30"/>
          <w:cs/>
        </w:rPr>
        <w:t>ที่เกิดจากเงินกู้ยืม</w:t>
      </w:r>
      <w:r w:rsidR="00F16787">
        <w:rPr>
          <w:rFonts w:ascii="Angsana New" w:hAnsi="Angsana New" w:hint="cs"/>
          <w:sz w:val="30"/>
          <w:szCs w:val="30"/>
          <w:cs/>
        </w:rPr>
        <w:t>และค่าใบอนุญาต</w:t>
      </w:r>
      <w:r w:rsidR="00C35015">
        <w:rPr>
          <w:rFonts w:ascii="Angsana New" w:hAnsi="Angsana New" w:hint="cs"/>
          <w:sz w:val="30"/>
          <w:szCs w:val="30"/>
          <w:cs/>
        </w:rPr>
        <w:t>ให้ใช้คลื่นความถี่และประกอบกิจการโทรทัศน์ค้างจ่าย</w:t>
      </w:r>
      <w:r>
        <w:rPr>
          <w:rFonts w:ascii="Angsana New" w:hAnsi="Angsana New" w:hint="cs"/>
          <w:sz w:val="30"/>
          <w:szCs w:val="30"/>
          <w:cs/>
        </w:rPr>
        <w:t xml:space="preserve"> (ดูหมายเหตุข้อ </w:t>
      </w:r>
      <w:r w:rsidR="00C61E30">
        <w:rPr>
          <w:rFonts w:ascii="Angsana New" w:hAnsi="Angsana New"/>
          <w:sz w:val="30"/>
          <w:szCs w:val="30"/>
        </w:rPr>
        <w:t>2</w:t>
      </w:r>
      <w:r w:rsidR="004D1D1D">
        <w:rPr>
          <w:rFonts w:ascii="Angsana New" w:hAnsi="Angsana New"/>
          <w:sz w:val="30"/>
          <w:szCs w:val="30"/>
        </w:rPr>
        <w:t>4</w:t>
      </w:r>
      <w:r w:rsidR="00224136">
        <w:rPr>
          <w:rFonts w:ascii="Angsana New" w:hAnsi="Angsana New" w:hint="cs"/>
          <w:sz w:val="30"/>
          <w:szCs w:val="30"/>
          <w:cs/>
        </w:rPr>
        <w:t xml:space="preserve"> </w:t>
      </w:r>
      <w:r w:rsidR="00C61E30"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</w:t>
      </w:r>
      <w:r w:rsidR="004D1D1D">
        <w:rPr>
          <w:rFonts w:ascii="Angsana New" w:hAnsi="Angsana New"/>
          <w:sz w:val="30"/>
          <w:szCs w:val="30"/>
        </w:rPr>
        <w:t>8</w:t>
      </w:r>
      <w:r w:rsidR="00F93DA7">
        <w:rPr>
          <w:rFonts w:ascii="Angsana New" w:hAnsi="Angsana New" w:hint="cs"/>
          <w:sz w:val="30"/>
          <w:szCs w:val="30"/>
          <w:cs/>
        </w:rPr>
        <w:t>)</w:t>
      </w:r>
    </w:p>
    <w:p w14:paraId="35A4C7AD" w14:textId="77777777" w:rsidR="00CE4D3B" w:rsidRDefault="00CE4D3B" w:rsidP="00F93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0D8CF6B7" w14:textId="77777777" w:rsidR="00300347" w:rsidRDefault="0073416E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2C6DE0">
        <w:rPr>
          <w:rFonts w:ascii="Angsana New" w:hAnsi="Angsana New"/>
          <w:sz w:val="30"/>
          <w:szCs w:val="30"/>
          <w:cs/>
        </w:rPr>
        <w:lastRenderedPageBreak/>
        <w:t>อัตราดอกเบี้ยที่แท้จริงของหนี้สิน</w:t>
      </w:r>
      <w:r w:rsidR="00FB35DD">
        <w:rPr>
          <w:rFonts w:ascii="Angsana New" w:hAnsi="Angsana New" w:hint="cs"/>
          <w:sz w:val="30"/>
          <w:szCs w:val="30"/>
          <w:cs/>
        </w:rPr>
        <w:t>ทางการเงิน</w:t>
      </w:r>
      <w:r w:rsidRPr="002C6DE0">
        <w:rPr>
          <w:rFonts w:ascii="Angsana New" w:hAnsi="Angsana New"/>
          <w:sz w:val="30"/>
          <w:szCs w:val="30"/>
          <w:cs/>
        </w:rPr>
        <w:t xml:space="preserve">ที่มีภาระดอกเบี้ย  ณ วันที่ </w:t>
      </w:r>
      <w:r w:rsidRPr="002C6DE0">
        <w:rPr>
          <w:rFonts w:ascii="Angsana New" w:hAnsi="Angsana New"/>
          <w:sz w:val="30"/>
          <w:szCs w:val="30"/>
        </w:rPr>
        <w:t xml:space="preserve">31 </w:t>
      </w:r>
      <w:r w:rsidRPr="002C6DE0">
        <w:rPr>
          <w:rFonts w:ascii="Angsana New" w:hAnsi="Angsana New"/>
          <w:sz w:val="30"/>
          <w:szCs w:val="30"/>
          <w:cs/>
        </w:rPr>
        <w:t>ธันวาคม และระยะที่ครบกำหนดชำระหรือกำหนดอัตราใหม่มีดังนี้</w:t>
      </w:r>
    </w:p>
    <w:p w14:paraId="73E18D2A" w14:textId="77777777" w:rsidR="00DE49E4" w:rsidRDefault="00DE49E4"/>
    <w:tbl>
      <w:tblPr>
        <w:tblW w:w="9072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5"/>
        <w:gridCol w:w="1701"/>
        <w:gridCol w:w="1134"/>
        <w:gridCol w:w="227"/>
        <w:gridCol w:w="1134"/>
        <w:gridCol w:w="227"/>
        <w:gridCol w:w="1134"/>
      </w:tblGrid>
      <w:tr w:rsidR="00C35015" w:rsidRPr="00F54FA9" w14:paraId="560AE884" w14:textId="77777777" w:rsidTr="00A6598B">
        <w:trPr>
          <w:cantSplit/>
          <w:tblHeader/>
        </w:trPr>
        <w:tc>
          <w:tcPr>
            <w:tcW w:w="3515" w:type="dxa"/>
            <w:shd w:val="clear" w:color="auto" w:fill="auto"/>
          </w:tcPr>
          <w:p w14:paraId="2EF1776D" w14:textId="77777777" w:rsidR="00C35015" w:rsidRPr="00F54FA9" w:rsidRDefault="00300347" w:rsidP="00B463AD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7F4B1F" w14:textId="77777777" w:rsidR="00C35015" w:rsidRPr="00F54FA9" w:rsidRDefault="00C35015" w:rsidP="00C73F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856" w:type="dxa"/>
            <w:gridSpan w:val="5"/>
            <w:shd w:val="clear" w:color="auto" w:fill="auto"/>
            <w:vAlign w:val="bottom"/>
          </w:tcPr>
          <w:p w14:paraId="2E71926B" w14:textId="77777777" w:rsidR="00C35015" w:rsidRPr="00C35015" w:rsidRDefault="00C35015" w:rsidP="00C73F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3501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73F10" w:rsidRPr="00F54FA9" w14:paraId="70F5EC02" w14:textId="77777777" w:rsidTr="00A6598B">
        <w:trPr>
          <w:cantSplit/>
          <w:tblHeader/>
        </w:trPr>
        <w:tc>
          <w:tcPr>
            <w:tcW w:w="3515" w:type="dxa"/>
            <w:shd w:val="clear" w:color="auto" w:fill="auto"/>
          </w:tcPr>
          <w:p w14:paraId="7B86E688" w14:textId="77777777" w:rsidR="00C73F10" w:rsidRPr="00F54FA9" w:rsidRDefault="00C73F10" w:rsidP="00B463AD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146D803" w14:textId="77777777" w:rsidR="00C73F10" w:rsidRPr="00F54FA9" w:rsidRDefault="00C73F10" w:rsidP="00C73F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54FA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D98E16" w14:textId="77777777" w:rsidR="00C73F10" w:rsidRPr="00F54FA9" w:rsidRDefault="00C73F10" w:rsidP="00C73F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88" w:type="dxa"/>
            <w:gridSpan w:val="3"/>
            <w:shd w:val="clear" w:color="auto" w:fill="auto"/>
            <w:vAlign w:val="bottom"/>
          </w:tcPr>
          <w:p w14:paraId="562C8ECD" w14:textId="77777777" w:rsidR="00C73F10" w:rsidRPr="00F54FA9" w:rsidRDefault="00C73F10" w:rsidP="00C73F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FA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หลังจาก</w:t>
            </w:r>
            <w:r w:rsidRPr="00F54FA9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1 </w:t>
            </w:r>
            <w:r w:rsidRPr="00F54FA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ปีแต่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6F2548" w14:textId="77777777" w:rsidR="00C73F10" w:rsidRPr="00F54FA9" w:rsidRDefault="00C73F10" w:rsidP="00C73F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73F10" w:rsidRPr="00F54FA9" w14:paraId="53FEAB8F" w14:textId="77777777" w:rsidTr="00A6598B">
        <w:trPr>
          <w:cantSplit/>
          <w:tblHeader/>
        </w:trPr>
        <w:tc>
          <w:tcPr>
            <w:tcW w:w="3515" w:type="dxa"/>
            <w:shd w:val="clear" w:color="auto" w:fill="auto"/>
          </w:tcPr>
          <w:p w14:paraId="256BF30D" w14:textId="77777777" w:rsidR="00C73F10" w:rsidRPr="00F54FA9" w:rsidRDefault="00C73F10" w:rsidP="00B463AD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95809F9" w14:textId="77777777" w:rsidR="00C73F10" w:rsidRPr="00F54FA9" w:rsidRDefault="00C73F10" w:rsidP="00C73F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54FA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835D8B" w14:textId="77777777" w:rsidR="00C73F10" w:rsidRPr="00F54FA9" w:rsidRDefault="00C73F10" w:rsidP="00C73F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4FA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F54F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 </w:t>
            </w:r>
            <w:r w:rsidRPr="00F54FA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227" w:type="dxa"/>
            <w:shd w:val="clear" w:color="auto" w:fill="auto"/>
            <w:vAlign w:val="bottom"/>
          </w:tcPr>
          <w:p w14:paraId="27A846EF" w14:textId="77777777" w:rsidR="00C73F10" w:rsidRPr="00F54FA9" w:rsidRDefault="00C73F10" w:rsidP="00C73F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B60375" w14:textId="77777777" w:rsidR="00C73F10" w:rsidRPr="00F54FA9" w:rsidRDefault="00C73F10" w:rsidP="00C73F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F54FA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F54F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F54FA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27" w:type="dxa"/>
            <w:shd w:val="clear" w:color="auto" w:fill="auto"/>
            <w:vAlign w:val="bottom"/>
          </w:tcPr>
          <w:p w14:paraId="4AAF9388" w14:textId="77777777" w:rsidR="00C73F10" w:rsidRPr="00F54FA9" w:rsidRDefault="00C73F10" w:rsidP="00C73F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CBB998E" w14:textId="77777777" w:rsidR="00C73F10" w:rsidRPr="00F54FA9" w:rsidRDefault="00C73F10" w:rsidP="00C73F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54FA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73F10" w:rsidRPr="00F54FA9" w14:paraId="29B31C2F" w14:textId="77777777" w:rsidTr="00A6598B">
        <w:trPr>
          <w:cantSplit/>
          <w:tblHeader/>
        </w:trPr>
        <w:tc>
          <w:tcPr>
            <w:tcW w:w="3515" w:type="dxa"/>
            <w:shd w:val="clear" w:color="auto" w:fill="auto"/>
          </w:tcPr>
          <w:p w14:paraId="6C087805" w14:textId="77777777" w:rsidR="00C73F10" w:rsidRPr="00F54FA9" w:rsidRDefault="00C73F10" w:rsidP="00B463AD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BF14750" w14:textId="77777777" w:rsidR="00C73F10" w:rsidRPr="00F54FA9" w:rsidRDefault="00C73F10" w:rsidP="00C7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4FA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856" w:type="dxa"/>
            <w:gridSpan w:val="5"/>
            <w:shd w:val="clear" w:color="auto" w:fill="auto"/>
            <w:vAlign w:val="bottom"/>
          </w:tcPr>
          <w:p w14:paraId="12498655" w14:textId="77777777" w:rsidR="00C73F10" w:rsidRPr="00F54FA9" w:rsidRDefault="00C73F10" w:rsidP="00C73F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FA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13E1C" w:rsidRPr="00F54FA9" w14:paraId="0E49A5D1" w14:textId="77777777" w:rsidTr="00F046D9">
        <w:trPr>
          <w:cantSplit/>
        </w:trPr>
        <w:tc>
          <w:tcPr>
            <w:tcW w:w="3515" w:type="dxa"/>
            <w:shd w:val="clear" w:color="auto" w:fill="auto"/>
          </w:tcPr>
          <w:p w14:paraId="574CFE7B" w14:textId="77777777" w:rsidR="00213E1C" w:rsidRPr="00F54FA9" w:rsidRDefault="00213E1C" w:rsidP="00B46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54F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8645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2560</w:t>
            </w:r>
          </w:p>
        </w:tc>
        <w:tc>
          <w:tcPr>
            <w:tcW w:w="1701" w:type="dxa"/>
            <w:shd w:val="clear" w:color="auto" w:fill="auto"/>
          </w:tcPr>
          <w:p w14:paraId="3FCB927F" w14:textId="77777777" w:rsidR="00213E1C" w:rsidRPr="00F54FA9" w:rsidRDefault="00213E1C" w:rsidP="00F046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FBFD57E" w14:textId="77777777" w:rsidR="00213E1C" w:rsidRPr="00F54FA9" w:rsidRDefault="00213E1C" w:rsidP="00F046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7D6E4E49" w14:textId="77777777" w:rsidR="00213E1C" w:rsidRPr="00F54FA9" w:rsidRDefault="00213E1C" w:rsidP="00F046D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BBE4F1E" w14:textId="77777777" w:rsidR="00213E1C" w:rsidRPr="00F54FA9" w:rsidRDefault="00213E1C" w:rsidP="00F046D9">
            <w:pPr>
              <w:pStyle w:val="acctfourfigures"/>
              <w:tabs>
                <w:tab w:val="clear" w:pos="765"/>
                <w:tab w:val="decimal" w:pos="724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1EEDEA79" w14:textId="77777777" w:rsidR="00213E1C" w:rsidRPr="00F54FA9" w:rsidRDefault="00213E1C" w:rsidP="00F046D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848DCC1" w14:textId="77777777" w:rsidR="00213E1C" w:rsidRPr="00F54FA9" w:rsidRDefault="00213E1C" w:rsidP="00F046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13E1C" w:rsidRPr="00F54FA9" w14:paraId="179423C8" w14:textId="77777777" w:rsidTr="00F046D9">
        <w:trPr>
          <w:cantSplit/>
        </w:trPr>
        <w:tc>
          <w:tcPr>
            <w:tcW w:w="3515" w:type="dxa"/>
            <w:shd w:val="clear" w:color="auto" w:fill="auto"/>
          </w:tcPr>
          <w:p w14:paraId="3A6B0444" w14:textId="77777777" w:rsidR="00213E1C" w:rsidRPr="00F54FA9" w:rsidRDefault="00213E1C" w:rsidP="00B46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4F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  <w:r w:rsidRPr="00F54FA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368F672A" w14:textId="77777777" w:rsidR="00213E1C" w:rsidRPr="00F54FA9" w:rsidRDefault="00213E1C" w:rsidP="00F046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6759485" w14:textId="77777777" w:rsidR="00213E1C" w:rsidRPr="00F54FA9" w:rsidRDefault="00213E1C" w:rsidP="00F046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57CF791F" w14:textId="77777777" w:rsidR="00213E1C" w:rsidRPr="00F54FA9" w:rsidRDefault="00213E1C" w:rsidP="00F046D9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D668D0D" w14:textId="77777777" w:rsidR="00213E1C" w:rsidRPr="00F54FA9" w:rsidRDefault="00213E1C" w:rsidP="00F046D9">
            <w:pPr>
              <w:pStyle w:val="acctfourfigures"/>
              <w:tabs>
                <w:tab w:val="clear" w:pos="765"/>
                <w:tab w:val="decimal" w:pos="724"/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723E100D" w14:textId="77777777" w:rsidR="00213E1C" w:rsidRPr="00F54FA9" w:rsidRDefault="00213E1C" w:rsidP="00F046D9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1FAA4E1" w14:textId="77777777" w:rsidR="00213E1C" w:rsidRPr="00F54FA9" w:rsidRDefault="00213E1C" w:rsidP="00F046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69A6" w:rsidRPr="00213E1C" w14:paraId="75A9BB5A" w14:textId="77777777" w:rsidTr="002669A6">
        <w:trPr>
          <w:cantSplit/>
        </w:trPr>
        <w:tc>
          <w:tcPr>
            <w:tcW w:w="3515" w:type="dxa"/>
            <w:shd w:val="clear" w:color="auto" w:fill="auto"/>
          </w:tcPr>
          <w:p w14:paraId="292D738B" w14:textId="77777777" w:rsidR="002669A6" w:rsidRPr="001C4989" w:rsidRDefault="002669A6" w:rsidP="00A5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  <w:r w:rsidRPr="001C4989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701" w:type="dxa"/>
            <w:shd w:val="clear" w:color="auto" w:fill="auto"/>
          </w:tcPr>
          <w:p w14:paraId="4FB664B3" w14:textId="77777777" w:rsidR="002669A6" w:rsidRPr="001C4989" w:rsidRDefault="002669A6" w:rsidP="00F04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4989">
              <w:rPr>
                <w:rFonts w:ascii="Angsana New" w:hAnsi="Angsana New"/>
                <w:sz w:val="30"/>
                <w:szCs w:val="30"/>
                <w:cs/>
              </w:rPr>
              <w:t>เอ็ม โอ อาร์</w:t>
            </w:r>
          </w:p>
        </w:tc>
        <w:tc>
          <w:tcPr>
            <w:tcW w:w="1134" w:type="dxa"/>
            <w:shd w:val="clear" w:color="auto" w:fill="auto"/>
          </w:tcPr>
          <w:p w14:paraId="234212A0" w14:textId="77777777" w:rsidR="002669A6" w:rsidRPr="00DD6B26" w:rsidRDefault="002669A6" w:rsidP="00F046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95,712</w:t>
            </w:r>
          </w:p>
        </w:tc>
        <w:tc>
          <w:tcPr>
            <w:tcW w:w="227" w:type="dxa"/>
            <w:shd w:val="clear" w:color="auto" w:fill="auto"/>
          </w:tcPr>
          <w:p w14:paraId="38D157AC" w14:textId="77777777" w:rsidR="002669A6" w:rsidRPr="00DD6B26" w:rsidRDefault="002669A6" w:rsidP="00F04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1D2944" w14:textId="77777777" w:rsidR="002669A6" w:rsidRPr="00DD6B26" w:rsidRDefault="002669A6" w:rsidP="0026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43C4EFFE" w14:textId="77777777" w:rsidR="002669A6" w:rsidRPr="00DD6B26" w:rsidRDefault="002669A6" w:rsidP="00F04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537B864" w14:textId="77777777" w:rsidR="002669A6" w:rsidRPr="00DD6B26" w:rsidRDefault="002669A6" w:rsidP="00C650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95,712</w:t>
            </w:r>
          </w:p>
        </w:tc>
      </w:tr>
      <w:tr w:rsidR="00DE49E4" w:rsidRPr="00DE49E4" w14:paraId="63F74F2A" w14:textId="77777777" w:rsidTr="002669A6">
        <w:trPr>
          <w:cantSplit/>
        </w:trPr>
        <w:tc>
          <w:tcPr>
            <w:tcW w:w="3515" w:type="dxa"/>
            <w:shd w:val="clear" w:color="auto" w:fill="auto"/>
          </w:tcPr>
          <w:p w14:paraId="0B85629C" w14:textId="77777777" w:rsidR="00DE49E4" w:rsidRDefault="00C75132" w:rsidP="00A5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เงินกู้ยืมระยะสั้นจากบุคคล</w:t>
            </w:r>
            <w:r w:rsidR="00DE49E4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1724B857" w14:textId="77777777" w:rsidR="00DE49E4" w:rsidRPr="001C4989" w:rsidRDefault="00DE49E4" w:rsidP="00F04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14:paraId="76C0A7E3" w14:textId="77777777" w:rsidR="00DE49E4" w:rsidRDefault="00DE49E4" w:rsidP="00F046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68,695</w:t>
            </w:r>
          </w:p>
        </w:tc>
        <w:tc>
          <w:tcPr>
            <w:tcW w:w="227" w:type="dxa"/>
            <w:shd w:val="clear" w:color="auto" w:fill="auto"/>
          </w:tcPr>
          <w:p w14:paraId="57F597D7" w14:textId="77777777" w:rsidR="00DE49E4" w:rsidRPr="00DD6B26" w:rsidRDefault="00DE49E4" w:rsidP="00F04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CEEDFF" w14:textId="77777777" w:rsidR="00DE49E4" w:rsidRDefault="00DE49E4" w:rsidP="0026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348D0FC7" w14:textId="77777777" w:rsidR="00DE49E4" w:rsidRPr="00DD6B26" w:rsidRDefault="00DE49E4" w:rsidP="00F04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2A30B5A" w14:textId="77777777" w:rsidR="00DE49E4" w:rsidRDefault="00DE49E4" w:rsidP="00C650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68,695</w:t>
            </w:r>
          </w:p>
        </w:tc>
      </w:tr>
      <w:tr w:rsidR="002669A6" w:rsidRPr="00213E1C" w14:paraId="398BDAC5" w14:textId="77777777" w:rsidTr="002669A6">
        <w:trPr>
          <w:cantSplit/>
        </w:trPr>
        <w:tc>
          <w:tcPr>
            <w:tcW w:w="3515" w:type="dxa"/>
            <w:shd w:val="clear" w:color="auto" w:fill="auto"/>
          </w:tcPr>
          <w:p w14:paraId="21A4E570" w14:textId="77777777" w:rsidR="002669A6" w:rsidRPr="00544B5A" w:rsidRDefault="002669A6" w:rsidP="00A5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  <w:r w:rsidRPr="00544B5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01" w:type="dxa"/>
            <w:shd w:val="clear" w:color="auto" w:fill="auto"/>
          </w:tcPr>
          <w:p w14:paraId="4E02B1BC" w14:textId="77777777" w:rsidR="002669A6" w:rsidRPr="001C4989" w:rsidRDefault="00300347" w:rsidP="00300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2669A6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90</w:t>
            </w:r>
            <w:r w:rsidR="002669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E1EC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AC4CF1">
              <w:rPr>
                <w:rFonts w:ascii="Angsana New" w:hAnsi="Angsana New"/>
                <w:sz w:val="30"/>
                <w:szCs w:val="30"/>
              </w:rPr>
              <w:t xml:space="preserve"> 11</w:t>
            </w:r>
            <w:r w:rsidR="002669A6">
              <w:rPr>
                <w:rFonts w:ascii="Angsana New" w:hAnsi="Angsana New"/>
                <w:sz w:val="30"/>
                <w:szCs w:val="30"/>
              </w:rPr>
              <w:t>.00</w:t>
            </w:r>
          </w:p>
        </w:tc>
        <w:tc>
          <w:tcPr>
            <w:tcW w:w="1134" w:type="dxa"/>
            <w:shd w:val="clear" w:color="auto" w:fill="auto"/>
          </w:tcPr>
          <w:p w14:paraId="58694E0A" w14:textId="77777777" w:rsidR="002669A6" w:rsidRPr="00DD6B26" w:rsidRDefault="00AC4CF1" w:rsidP="00890F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768,96</w:t>
            </w:r>
            <w:r w:rsidR="00C7513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27" w:type="dxa"/>
            <w:shd w:val="clear" w:color="auto" w:fill="auto"/>
          </w:tcPr>
          <w:p w14:paraId="5AE3C02E" w14:textId="77777777" w:rsidR="002669A6" w:rsidRPr="00DD6B26" w:rsidRDefault="002669A6" w:rsidP="00F04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5089C9" w14:textId="77777777" w:rsidR="002669A6" w:rsidRPr="00DD6B26" w:rsidRDefault="002669A6" w:rsidP="0026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22C2E57F" w14:textId="77777777" w:rsidR="002669A6" w:rsidRPr="00DD6B26" w:rsidRDefault="002669A6" w:rsidP="00F04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9EB0E2F" w14:textId="77777777" w:rsidR="002669A6" w:rsidRPr="00DD6B26" w:rsidRDefault="00AC4CF1" w:rsidP="00C650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768,96</w:t>
            </w:r>
            <w:r w:rsidR="00C7513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</w:t>
            </w:r>
          </w:p>
        </w:tc>
      </w:tr>
      <w:tr w:rsidR="00BC39CC" w:rsidRPr="00213E1C" w14:paraId="7875EA51" w14:textId="77777777" w:rsidTr="008B650B">
        <w:trPr>
          <w:cantSplit/>
        </w:trPr>
        <w:tc>
          <w:tcPr>
            <w:tcW w:w="3515" w:type="dxa"/>
            <w:shd w:val="clear" w:color="auto" w:fill="auto"/>
          </w:tcPr>
          <w:p w14:paraId="45548C29" w14:textId="77777777" w:rsidR="00BC39CC" w:rsidRPr="00544B5A" w:rsidRDefault="00BC39CC" w:rsidP="00A5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544B5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544B5A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</w:t>
            </w:r>
          </w:p>
        </w:tc>
        <w:tc>
          <w:tcPr>
            <w:tcW w:w="1701" w:type="dxa"/>
            <w:shd w:val="clear" w:color="auto" w:fill="auto"/>
          </w:tcPr>
          <w:p w14:paraId="5791DD81" w14:textId="77777777" w:rsidR="00BC39CC" w:rsidRPr="001C4989" w:rsidRDefault="00BC39CC" w:rsidP="002167F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C498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เอ็มแอลอาร์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        </w:t>
            </w:r>
          </w:p>
        </w:tc>
        <w:tc>
          <w:tcPr>
            <w:tcW w:w="1134" w:type="dxa"/>
            <w:shd w:val="clear" w:color="auto" w:fill="auto"/>
          </w:tcPr>
          <w:p w14:paraId="11EB8B30" w14:textId="77777777" w:rsidR="00BC39CC" w:rsidRDefault="00BC39CC" w:rsidP="002669A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14476471" w14:textId="77777777" w:rsidR="00BC39CC" w:rsidRPr="00DD6B26" w:rsidRDefault="00BC39CC" w:rsidP="00F046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1E4F8C7" w14:textId="77777777" w:rsidR="00BC39CC" w:rsidRDefault="00BC39CC" w:rsidP="008B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1828A6D6" w14:textId="77777777" w:rsidR="00BC39CC" w:rsidRPr="00DD6B26" w:rsidRDefault="00BC39CC" w:rsidP="00F046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A953096" w14:textId="77777777" w:rsidR="00BC39CC" w:rsidRDefault="00BC39CC" w:rsidP="00C650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69A6" w:rsidRPr="00213E1C" w14:paraId="555FD189" w14:textId="77777777" w:rsidTr="008B650B">
        <w:trPr>
          <w:cantSplit/>
        </w:trPr>
        <w:tc>
          <w:tcPr>
            <w:tcW w:w="3515" w:type="dxa"/>
            <w:shd w:val="clear" w:color="auto" w:fill="auto"/>
          </w:tcPr>
          <w:p w14:paraId="5EAB20FB" w14:textId="77777777" w:rsidR="002669A6" w:rsidRPr="00544B5A" w:rsidRDefault="00BC39CC" w:rsidP="00A5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2669A6" w:rsidRPr="00544B5A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01" w:type="dxa"/>
            <w:shd w:val="clear" w:color="auto" w:fill="auto"/>
          </w:tcPr>
          <w:p w14:paraId="661D2B40" w14:textId="77777777" w:rsidR="002669A6" w:rsidRPr="001C4989" w:rsidRDefault="002669A6" w:rsidP="002167F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498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ลบร้อยละ </w:t>
            </w:r>
            <w:r w:rsidRPr="001C4989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08112FF0" w14:textId="77777777" w:rsidR="002669A6" w:rsidRPr="00DD6B26" w:rsidRDefault="002669A6" w:rsidP="002669A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156,000</w:t>
            </w:r>
          </w:p>
        </w:tc>
        <w:tc>
          <w:tcPr>
            <w:tcW w:w="227" w:type="dxa"/>
            <w:shd w:val="clear" w:color="auto" w:fill="auto"/>
          </w:tcPr>
          <w:p w14:paraId="1668BD11" w14:textId="77777777" w:rsidR="002669A6" w:rsidRPr="00DD6B26" w:rsidRDefault="002669A6" w:rsidP="00F046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B29F577" w14:textId="77777777" w:rsidR="002669A6" w:rsidRPr="00DD6B26" w:rsidRDefault="002669A6" w:rsidP="008B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23BAAA3A" w14:textId="77777777" w:rsidR="002669A6" w:rsidRPr="00DD6B26" w:rsidRDefault="002669A6" w:rsidP="00F046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B213E4C" w14:textId="77777777" w:rsidR="002669A6" w:rsidRPr="00DD6B26" w:rsidRDefault="002669A6" w:rsidP="00C650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156,000</w:t>
            </w:r>
          </w:p>
        </w:tc>
      </w:tr>
      <w:tr w:rsidR="00BC39CC" w:rsidRPr="00213E1C" w14:paraId="3064599D" w14:textId="77777777" w:rsidTr="008B650B">
        <w:trPr>
          <w:cantSplit/>
        </w:trPr>
        <w:tc>
          <w:tcPr>
            <w:tcW w:w="3515" w:type="dxa"/>
            <w:shd w:val="clear" w:color="auto" w:fill="auto"/>
          </w:tcPr>
          <w:p w14:paraId="57F64C23" w14:textId="77777777" w:rsidR="00BC39CC" w:rsidRDefault="00BC39CC" w:rsidP="00BC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544B5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บุคคลและบริษัท</w:t>
            </w:r>
          </w:p>
        </w:tc>
        <w:tc>
          <w:tcPr>
            <w:tcW w:w="1701" w:type="dxa"/>
            <w:shd w:val="clear" w:color="auto" w:fill="auto"/>
          </w:tcPr>
          <w:p w14:paraId="1ED3AC9D" w14:textId="77777777" w:rsidR="00BC39CC" w:rsidRPr="001C4989" w:rsidRDefault="00BC39CC" w:rsidP="002167F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3991CAF8" w14:textId="77777777" w:rsidR="00BC39CC" w:rsidRDefault="00BC39CC" w:rsidP="002669A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29244DF5" w14:textId="77777777" w:rsidR="00BC39CC" w:rsidRPr="00DD6B26" w:rsidRDefault="00BC39CC" w:rsidP="00F046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0CF7CE1" w14:textId="77777777" w:rsidR="00BC39CC" w:rsidRDefault="00BC39CC" w:rsidP="008B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62F6AB83" w14:textId="77777777" w:rsidR="00BC39CC" w:rsidRPr="00DD6B26" w:rsidRDefault="00BC39CC" w:rsidP="00F046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C1EB076" w14:textId="77777777" w:rsidR="00BC39CC" w:rsidRDefault="00BC39CC" w:rsidP="00C650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69A6" w:rsidRPr="00213E1C" w14:paraId="0667E03C" w14:textId="77777777" w:rsidTr="002669A6">
        <w:trPr>
          <w:cantSplit/>
        </w:trPr>
        <w:tc>
          <w:tcPr>
            <w:tcW w:w="3515" w:type="dxa"/>
            <w:shd w:val="clear" w:color="auto" w:fill="auto"/>
          </w:tcPr>
          <w:p w14:paraId="14CE9F19" w14:textId="77777777" w:rsidR="002669A6" w:rsidRPr="00544B5A" w:rsidRDefault="00056FB9" w:rsidP="00A5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C23841">
              <w:rPr>
                <w:rFonts w:ascii="Angsana New" w:hAnsi="Angsana New" w:hint="cs"/>
                <w:sz w:val="30"/>
                <w:szCs w:val="30"/>
                <w:cs/>
              </w:rPr>
              <w:t>หลักทรัพย์จัดการกองทุน</w:t>
            </w:r>
          </w:p>
        </w:tc>
        <w:tc>
          <w:tcPr>
            <w:tcW w:w="1701" w:type="dxa"/>
            <w:shd w:val="clear" w:color="auto" w:fill="auto"/>
          </w:tcPr>
          <w:p w14:paraId="55BA4B5C" w14:textId="77777777" w:rsidR="002669A6" w:rsidRPr="001C4989" w:rsidRDefault="00300347" w:rsidP="00266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2669A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75132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2669A6">
              <w:rPr>
                <w:rFonts w:ascii="Angsana New" w:hAnsi="Angsana New" w:hint="cs"/>
                <w:sz w:val="30"/>
                <w:szCs w:val="30"/>
                <w:cs/>
              </w:rPr>
              <w:t xml:space="preserve"> 1</w:t>
            </w:r>
            <w:r w:rsidR="00AC4CF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66E9FAFC" w14:textId="77777777" w:rsidR="002669A6" w:rsidRPr="00DD6B26" w:rsidRDefault="00AC4CF1" w:rsidP="00580FC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484,80</w:t>
            </w:r>
            <w:r w:rsidR="00C7513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227" w:type="dxa"/>
            <w:shd w:val="clear" w:color="auto" w:fill="auto"/>
          </w:tcPr>
          <w:p w14:paraId="394E8B56" w14:textId="77777777" w:rsidR="002669A6" w:rsidRPr="00DD6B26" w:rsidRDefault="002669A6" w:rsidP="00580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442A67" w14:textId="77777777" w:rsidR="002669A6" w:rsidRPr="00DD6B26" w:rsidRDefault="002669A6" w:rsidP="0026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731B61D2" w14:textId="77777777" w:rsidR="002669A6" w:rsidRPr="00DD6B26" w:rsidRDefault="002669A6" w:rsidP="00580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C849C2A" w14:textId="77777777" w:rsidR="002669A6" w:rsidRPr="00DE49E4" w:rsidRDefault="00AC4CF1" w:rsidP="00DE49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484,80</w:t>
            </w:r>
            <w:r w:rsidR="00C7513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</w:t>
            </w:r>
          </w:p>
        </w:tc>
      </w:tr>
      <w:tr w:rsidR="002669A6" w:rsidRPr="00213E1C" w14:paraId="4AD05D3B" w14:textId="77777777" w:rsidTr="00F046D9">
        <w:trPr>
          <w:cantSplit/>
        </w:trPr>
        <w:tc>
          <w:tcPr>
            <w:tcW w:w="3515" w:type="dxa"/>
            <w:shd w:val="clear" w:color="auto" w:fill="auto"/>
          </w:tcPr>
          <w:p w14:paraId="5A1223B4" w14:textId="77777777" w:rsidR="002669A6" w:rsidRPr="001C4989" w:rsidRDefault="002669A6" w:rsidP="00B46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49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701" w:type="dxa"/>
            <w:shd w:val="clear" w:color="auto" w:fill="auto"/>
          </w:tcPr>
          <w:p w14:paraId="04F09C4B" w14:textId="77777777" w:rsidR="002669A6" w:rsidRPr="001C4989" w:rsidRDefault="002669A6" w:rsidP="00F046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DA88BF1" w14:textId="77777777" w:rsidR="002669A6" w:rsidRPr="00DD6B26" w:rsidRDefault="002669A6" w:rsidP="00F046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660D53D9" w14:textId="77777777" w:rsidR="002669A6" w:rsidRPr="00DD6B26" w:rsidRDefault="002669A6" w:rsidP="00F046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856879F" w14:textId="77777777" w:rsidR="002669A6" w:rsidRPr="00DD6B26" w:rsidRDefault="002669A6" w:rsidP="00F046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1A9DA5CC" w14:textId="77777777" w:rsidR="002669A6" w:rsidRPr="00DD6B26" w:rsidRDefault="002669A6" w:rsidP="00F046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CEE3E14" w14:textId="77777777" w:rsidR="002669A6" w:rsidRPr="00DD6B26" w:rsidRDefault="002669A6" w:rsidP="00C6509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C39CC" w:rsidRPr="00213E1C" w14:paraId="463E8BDD" w14:textId="77777777" w:rsidTr="002669A6">
        <w:trPr>
          <w:cantSplit/>
        </w:trPr>
        <w:tc>
          <w:tcPr>
            <w:tcW w:w="3515" w:type="dxa"/>
            <w:shd w:val="clear" w:color="auto" w:fill="auto"/>
          </w:tcPr>
          <w:p w14:paraId="369583B7" w14:textId="77777777" w:rsidR="00BC39CC" w:rsidRPr="001C4989" w:rsidRDefault="00BC39CC" w:rsidP="00A5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1C498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shd w:val="clear" w:color="auto" w:fill="auto"/>
          </w:tcPr>
          <w:p w14:paraId="20EAD0CF" w14:textId="77777777" w:rsidR="00BC39CC" w:rsidRPr="001C4989" w:rsidRDefault="00BC39CC" w:rsidP="00F046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C498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เอ็มแอลอาร์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        </w:t>
            </w:r>
          </w:p>
        </w:tc>
        <w:tc>
          <w:tcPr>
            <w:tcW w:w="1134" w:type="dxa"/>
            <w:shd w:val="clear" w:color="auto" w:fill="auto"/>
          </w:tcPr>
          <w:p w14:paraId="6B595A0E" w14:textId="77777777" w:rsidR="00BC39CC" w:rsidRDefault="00BC39CC" w:rsidP="0026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5DE0C884" w14:textId="77777777" w:rsidR="00BC39CC" w:rsidRPr="00DD6B26" w:rsidRDefault="00BC39CC" w:rsidP="00F046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3794C7E" w14:textId="77777777" w:rsidR="00BC39CC" w:rsidRDefault="00BC39CC" w:rsidP="00F046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2F783DC3" w14:textId="77777777" w:rsidR="00BC39CC" w:rsidRPr="00DD6B26" w:rsidRDefault="00BC39CC" w:rsidP="00F046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2E64053" w14:textId="77777777" w:rsidR="00BC39CC" w:rsidRDefault="00BC39CC" w:rsidP="002669A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57AFF" w:rsidRPr="00213E1C" w14:paraId="7C2E4E2F" w14:textId="77777777" w:rsidTr="002669A6">
        <w:trPr>
          <w:cantSplit/>
        </w:trPr>
        <w:tc>
          <w:tcPr>
            <w:tcW w:w="3515" w:type="dxa"/>
            <w:shd w:val="clear" w:color="auto" w:fill="auto"/>
          </w:tcPr>
          <w:p w14:paraId="688883B6" w14:textId="77777777" w:rsidR="00A57AFF" w:rsidRPr="001C4989" w:rsidRDefault="00A57AFF" w:rsidP="00A5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5831C292" w14:textId="77777777" w:rsidR="00A57AFF" w:rsidRPr="001C4989" w:rsidRDefault="00A57AFF" w:rsidP="00F046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498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ลบร้อยละ </w:t>
            </w:r>
            <w:r w:rsidRPr="001C4989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080232A2" w14:textId="77777777" w:rsidR="00A57AFF" w:rsidRPr="00DD6B26" w:rsidRDefault="002669A6" w:rsidP="0026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575D314A" w14:textId="77777777" w:rsidR="00A57AFF" w:rsidRPr="00DD6B26" w:rsidRDefault="00A57AFF" w:rsidP="00F046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D38C5D1" w14:textId="77777777" w:rsidR="00A57AFF" w:rsidRPr="00DD6B26" w:rsidRDefault="002669A6" w:rsidP="00F046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47,000</w:t>
            </w:r>
          </w:p>
        </w:tc>
        <w:tc>
          <w:tcPr>
            <w:tcW w:w="227" w:type="dxa"/>
            <w:shd w:val="clear" w:color="auto" w:fill="auto"/>
          </w:tcPr>
          <w:p w14:paraId="7609A5E9" w14:textId="77777777" w:rsidR="00A57AFF" w:rsidRPr="00DD6B26" w:rsidRDefault="00A57AFF" w:rsidP="00F046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B2EC451" w14:textId="77777777" w:rsidR="00A57AFF" w:rsidRPr="00DD6B26" w:rsidRDefault="002669A6" w:rsidP="002669A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47,000</w:t>
            </w:r>
          </w:p>
        </w:tc>
      </w:tr>
      <w:tr w:rsidR="00A57AFF" w:rsidRPr="00F54FA9" w14:paraId="5F840B3B" w14:textId="77777777" w:rsidTr="00F046D9">
        <w:trPr>
          <w:cantSplit/>
        </w:trPr>
        <w:tc>
          <w:tcPr>
            <w:tcW w:w="3515" w:type="dxa"/>
            <w:shd w:val="clear" w:color="auto" w:fill="auto"/>
          </w:tcPr>
          <w:p w14:paraId="177A5D88" w14:textId="77777777" w:rsidR="00A57AFF" w:rsidRPr="001C4989" w:rsidRDefault="00A57AFF" w:rsidP="00B46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49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4C62F901" w14:textId="77777777" w:rsidR="00A57AFF" w:rsidRPr="001C4989" w:rsidRDefault="00A57AFF" w:rsidP="00F046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F789F6" w14:textId="77777777" w:rsidR="00A57AFF" w:rsidRPr="00DD6B26" w:rsidRDefault="002669A6" w:rsidP="00F046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1,574,174</w:t>
            </w:r>
          </w:p>
        </w:tc>
        <w:tc>
          <w:tcPr>
            <w:tcW w:w="227" w:type="dxa"/>
            <w:shd w:val="clear" w:color="auto" w:fill="auto"/>
          </w:tcPr>
          <w:p w14:paraId="327459BE" w14:textId="77777777" w:rsidR="00A57AFF" w:rsidRPr="00DD6B26" w:rsidRDefault="00A57AFF" w:rsidP="00F046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A38A6B" w14:textId="77777777" w:rsidR="00A57AFF" w:rsidRPr="00DD6B26" w:rsidRDefault="002669A6" w:rsidP="00F046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47,000</w:t>
            </w:r>
          </w:p>
        </w:tc>
        <w:tc>
          <w:tcPr>
            <w:tcW w:w="227" w:type="dxa"/>
            <w:shd w:val="clear" w:color="auto" w:fill="auto"/>
          </w:tcPr>
          <w:p w14:paraId="0101EDC9" w14:textId="77777777" w:rsidR="00A57AFF" w:rsidRPr="00DD6B26" w:rsidRDefault="00A57AFF" w:rsidP="00F046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0BF35D" w14:textId="77777777" w:rsidR="00A57AFF" w:rsidRPr="00DD6B26" w:rsidRDefault="002669A6" w:rsidP="00F046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1,621,174</w:t>
            </w:r>
          </w:p>
        </w:tc>
      </w:tr>
      <w:tr w:rsidR="00A57AFF" w:rsidRPr="00F54FA9" w14:paraId="17FDF0D8" w14:textId="77777777" w:rsidTr="00F046D9">
        <w:trPr>
          <w:cantSplit/>
        </w:trPr>
        <w:tc>
          <w:tcPr>
            <w:tcW w:w="3515" w:type="dxa"/>
            <w:shd w:val="clear" w:color="auto" w:fill="auto"/>
          </w:tcPr>
          <w:p w14:paraId="67AFB092" w14:textId="77777777" w:rsidR="00A57AFF" w:rsidRPr="00F54FA9" w:rsidRDefault="00A57AFF" w:rsidP="00B46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8" w:hanging="2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5A15BE95" w14:textId="77777777" w:rsidR="00A57AFF" w:rsidRPr="00F54FA9" w:rsidRDefault="00A57AFF" w:rsidP="00F04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F3D4967" w14:textId="77777777" w:rsidR="00A57AFF" w:rsidRDefault="00A57AFF" w:rsidP="00F046D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7" w:type="dxa"/>
            <w:shd w:val="clear" w:color="auto" w:fill="auto"/>
          </w:tcPr>
          <w:p w14:paraId="3D359DC7" w14:textId="77777777" w:rsidR="00A57AFF" w:rsidRPr="00F54FA9" w:rsidRDefault="00A57AFF" w:rsidP="00F04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CF2BF52" w14:textId="77777777" w:rsidR="00A57AFF" w:rsidRDefault="00A57AFF" w:rsidP="00F04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17A29970" w14:textId="77777777" w:rsidR="00A57AFF" w:rsidRPr="00F54FA9" w:rsidRDefault="00A57AFF" w:rsidP="00F04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3E51FB3" w14:textId="77777777" w:rsidR="00A57AFF" w:rsidRDefault="00A57AFF" w:rsidP="00F046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91D6A" w:rsidRPr="00F54FA9" w14:paraId="384E044E" w14:textId="77777777" w:rsidTr="009741BB">
        <w:trPr>
          <w:cantSplit/>
        </w:trPr>
        <w:tc>
          <w:tcPr>
            <w:tcW w:w="3515" w:type="dxa"/>
            <w:shd w:val="clear" w:color="auto" w:fill="auto"/>
          </w:tcPr>
          <w:p w14:paraId="040D47A5" w14:textId="77777777" w:rsidR="00691D6A" w:rsidRPr="00F54FA9" w:rsidRDefault="00691D6A" w:rsidP="00DE49E4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54F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ปี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59</w:t>
            </w:r>
          </w:p>
        </w:tc>
        <w:tc>
          <w:tcPr>
            <w:tcW w:w="1701" w:type="dxa"/>
            <w:shd w:val="clear" w:color="auto" w:fill="auto"/>
          </w:tcPr>
          <w:p w14:paraId="0C8228C3" w14:textId="77777777" w:rsidR="00691D6A" w:rsidRPr="00F54FA9" w:rsidRDefault="00691D6A" w:rsidP="009741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8626D92" w14:textId="77777777" w:rsidR="00691D6A" w:rsidRPr="00F54FA9" w:rsidRDefault="00691D6A" w:rsidP="009741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731264BC" w14:textId="77777777" w:rsidR="00691D6A" w:rsidRPr="00F54FA9" w:rsidRDefault="00691D6A" w:rsidP="009741B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3AF7350" w14:textId="77777777" w:rsidR="00691D6A" w:rsidRPr="00F54FA9" w:rsidRDefault="00691D6A" w:rsidP="009741BB">
            <w:pPr>
              <w:pStyle w:val="acctfourfigures"/>
              <w:tabs>
                <w:tab w:val="clear" w:pos="765"/>
                <w:tab w:val="decimal" w:pos="724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1CE79703" w14:textId="77777777" w:rsidR="00691D6A" w:rsidRPr="00F54FA9" w:rsidRDefault="00691D6A" w:rsidP="009741B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B99047C" w14:textId="77777777" w:rsidR="00691D6A" w:rsidRPr="00F54FA9" w:rsidRDefault="00691D6A" w:rsidP="009741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91D6A" w:rsidRPr="00F54FA9" w14:paraId="29490404" w14:textId="77777777" w:rsidTr="009741BB">
        <w:trPr>
          <w:cantSplit/>
        </w:trPr>
        <w:tc>
          <w:tcPr>
            <w:tcW w:w="3515" w:type="dxa"/>
            <w:shd w:val="clear" w:color="auto" w:fill="auto"/>
          </w:tcPr>
          <w:p w14:paraId="2407F689" w14:textId="77777777" w:rsidR="00691D6A" w:rsidRPr="00F54FA9" w:rsidRDefault="00691D6A" w:rsidP="0097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4F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  <w:r w:rsidRPr="00F54FA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6089A336" w14:textId="77777777" w:rsidR="00691D6A" w:rsidRPr="00F54FA9" w:rsidRDefault="00691D6A" w:rsidP="009741B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B47265C" w14:textId="77777777" w:rsidR="00691D6A" w:rsidRPr="00F54FA9" w:rsidRDefault="00691D6A" w:rsidP="009741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139765CD" w14:textId="77777777" w:rsidR="00691D6A" w:rsidRPr="00F54FA9" w:rsidRDefault="00691D6A" w:rsidP="009741B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2291CCD" w14:textId="77777777" w:rsidR="00691D6A" w:rsidRPr="00F54FA9" w:rsidRDefault="00691D6A" w:rsidP="009741BB">
            <w:pPr>
              <w:pStyle w:val="acctfourfigures"/>
              <w:tabs>
                <w:tab w:val="clear" w:pos="765"/>
                <w:tab w:val="decimal" w:pos="724"/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6E42A835" w14:textId="77777777" w:rsidR="00691D6A" w:rsidRPr="00F54FA9" w:rsidRDefault="00691D6A" w:rsidP="009741B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E3BDAE4" w14:textId="77777777" w:rsidR="00691D6A" w:rsidRPr="00F54FA9" w:rsidRDefault="00691D6A" w:rsidP="009741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91D6A" w:rsidRPr="00213E1C" w14:paraId="43074B6F" w14:textId="77777777" w:rsidTr="009741BB">
        <w:trPr>
          <w:cantSplit/>
        </w:trPr>
        <w:tc>
          <w:tcPr>
            <w:tcW w:w="3515" w:type="dxa"/>
            <w:shd w:val="clear" w:color="auto" w:fill="auto"/>
          </w:tcPr>
          <w:p w14:paraId="712BE737" w14:textId="77777777" w:rsidR="00691D6A" w:rsidRPr="00A508B5" w:rsidRDefault="00691D6A" w:rsidP="00A5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  <w:r w:rsidRPr="00A508B5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701" w:type="dxa"/>
            <w:shd w:val="clear" w:color="auto" w:fill="auto"/>
          </w:tcPr>
          <w:p w14:paraId="3C521A0C" w14:textId="77777777" w:rsidR="00691D6A" w:rsidRPr="001C4989" w:rsidRDefault="00691D6A" w:rsidP="0097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4989">
              <w:rPr>
                <w:rFonts w:ascii="Angsana New" w:hAnsi="Angsana New"/>
                <w:sz w:val="30"/>
                <w:szCs w:val="30"/>
                <w:cs/>
              </w:rPr>
              <w:t>เอ็ม โอ อาร์</w:t>
            </w:r>
          </w:p>
        </w:tc>
        <w:tc>
          <w:tcPr>
            <w:tcW w:w="1134" w:type="dxa"/>
            <w:shd w:val="clear" w:color="auto" w:fill="auto"/>
          </w:tcPr>
          <w:p w14:paraId="34BE1BF2" w14:textId="77777777" w:rsidR="00691D6A" w:rsidRPr="00DD6B26" w:rsidRDefault="00691D6A" w:rsidP="009741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D6B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47,539</w:t>
            </w:r>
          </w:p>
        </w:tc>
        <w:tc>
          <w:tcPr>
            <w:tcW w:w="227" w:type="dxa"/>
            <w:shd w:val="clear" w:color="auto" w:fill="auto"/>
          </w:tcPr>
          <w:p w14:paraId="7C42E7BB" w14:textId="77777777" w:rsidR="00691D6A" w:rsidRPr="00DD6B26" w:rsidRDefault="00691D6A" w:rsidP="0097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DC0E274" w14:textId="77777777" w:rsidR="00691D6A" w:rsidRPr="00DD6B26" w:rsidRDefault="00691D6A" w:rsidP="0097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D6B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5BBC36CF" w14:textId="77777777" w:rsidR="00691D6A" w:rsidRPr="00DD6B26" w:rsidRDefault="00691D6A" w:rsidP="0097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E8F85A7" w14:textId="77777777" w:rsidR="00691D6A" w:rsidRPr="00DD6B26" w:rsidRDefault="00691D6A" w:rsidP="009741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D6B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47,539</w:t>
            </w:r>
          </w:p>
        </w:tc>
      </w:tr>
      <w:tr w:rsidR="00691D6A" w:rsidRPr="00213E1C" w14:paraId="09172D3C" w14:textId="77777777" w:rsidTr="009741BB">
        <w:trPr>
          <w:cantSplit/>
        </w:trPr>
        <w:tc>
          <w:tcPr>
            <w:tcW w:w="3515" w:type="dxa"/>
            <w:shd w:val="clear" w:color="auto" w:fill="auto"/>
          </w:tcPr>
          <w:p w14:paraId="09E5AD28" w14:textId="77777777" w:rsidR="00691D6A" w:rsidRPr="00544B5A" w:rsidRDefault="00691D6A" w:rsidP="00A5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  <w:r w:rsidRPr="00544B5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01" w:type="dxa"/>
            <w:shd w:val="clear" w:color="auto" w:fill="auto"/>
          </w:tcPr>
          <w:p w14:paraId="4B30841D" w14:textId="77777777" w:rsidR="00691D6A" w:rsidRPr="001C4989" w:rsidRDefault="00AC4CF1" w:rsidP="0097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2.80</w:t>
            </w:r>
            <w:r w:rsidR="00691D6A">
              <w:rPr>
                <w:rFonts w:ascii="Angsana New" w:hAnsi="Angsana New"/>
                <w:sz w:val="30"/>
                <w:szCs w:val="30"/>
              </w:rPr>
              <w:t xml:space="preserve"> - 7.</w:t>
            </w: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14:paraId="1F49294C" w14:textId="77777777" w:rsidR="00691D6A" w:rsidRPr="00DD6B26" w:rsidRDefault="00AC4CF1" w:rsidP="009741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50</w:t>
            </w:r>
            <w:r w:rsidR="00691D6A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691D6A" w:rsidRPr="00DD6B26">
              <w:rPr>
                <w:rFonts w:ascii="Angsana New" w:hAnsi="Angsana New" w:cs="Angsana New"/>
                <w:sz w:val="30"/>
                <w:szCs w:val="30"/>
                <w:lang w:bidi="th-TH"/>
              </w:rPr>
              <w:t>,892</w:t>
            </w:r>
          </w:p>
        </w:tc>
        <w:tc>
          <w:tcPr>
            <w:tcW w:w="227" w:type="dxa"/>
            <w:shd w:val="clear" w:color="auto" w:fill="auto"/>
          </w:tcPr>
          <w:p w14:paraId="54C21D81" w14:textId="77777777" w:rsidR="00691D6A" w:rsidRPr="00DD6B26" w:rsidRDefault="00691D6A" w:rsidP="0097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5F2AFFC" w14:textId="77777777" w:rsidR="00691D6A" w:rsidRPr="00DD6B26" w:rsidRDefault="00691D6A" w:rsidP="0097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D6B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3A563362" w14:textId="77777777" w:rsidR="00691D6A" w:rsidRPr="00DD6B26" w:rsidRDefault="00691D6A" w:rsidP="0097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7FE1277" w14:textId="77777777" w:rsidR="00691D6A" w:rsidRPr="0033636E" w:rsidRDefault="00AC4CF1" w:rsidP="009741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501</w:t>
            </w:r>
            <w:r w:rsidR="00691D6A" w:rsidRPr="00DD6B2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91D6A">
              <w:rPr>
                <w:rFonts w:ascii="Angsana New" w:hAnsi="Angsana New" w:cs="Angsana New"/>
                <w:sz w:val="30"/>
                <w:szCs w:val="30"/>
              </w:rPr>
              <w:t>892</w:t>
            </w:r>
          </w:p>
        </w:tc>
      </w:tr>
      <w:tr w:rsidR="00691D6A" w:rsidRPr="00213E1C" w14:paraId="39418AA6" w14:textId="77777777" w:rsidTr="009741BB">
        <w:trPr>
          <w:cantSplit/>
        </w:trPr>
        <w:tc>
          <w:tcPr>
            <w:tcW w:w="3515" w:type="dxa"/>
            <w:shd w:val="clear" w:color="auto" w:fill="auto"/>
          </w:tcPr>
          <w:p w14:paraId="592F0DA5" w14:textId="77777777" w:rsidR="00282A44" w:rsidRDefault="00691D6A" w:rsidP="00A5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  <w:r w:rsidRPr="00544B5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="00282A44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</w:t>
            </w:r>
          </w:p>
          <w:p w14:paraId="7D2B4B47" w14:textId="77777777" w:rsidR="00691D6A" w:rsidRPr="00544B5A" w:rsidRDefault="00282A44" w:rsidP="00A5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691D6A" w:rsidRPr="00544B5A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01" w:type="dxa"/>
            <w:shd w:val="clear" w:color="auto" w:fill="auto"/>
          </w:tcPr>
          <w:p w14:paraId="00F3E8EB" w14:textId="77777777" w:rsidR="00691D6A" w:rsidRPr="001C4989" w:rsidRDefault="00691D6A" w:rsidP="009741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498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เอ็มแอลอาร์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        </w:t>
            </w:r>
            <w:r w:rsidRPr="001C498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ลบร้อยละ </w:t>
            </w:r>
            <w:r w:rsidRPr="001C4989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283B383E" w14:textId="77777777" w:rsidR="00282A44" w:rsidRDefault="00282A44" w:rsidP="009741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2E97733" w14:textId="77777777" w:rsidR="00691D6A" w:rsidRPr="00DD6B26" w:rsidRDefault="00691D6A" w:rsidP="009741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6B26">
              <w:rPr>
                <w:rFonts w:ascii="Angsana New" w:hAnsi="Angsana New" w:cs="Angsana New"/>
                <w:sz w:val="30"/>
                <w:szCs w:val="30"/>
              </w:rPr>
              <w:t>120,000</w:t>
            </w:r>
          </w:p>
        </w:tc>
        <w:tc>
          <w:tcPr>
            <w:tcW w:w="227" w:type="dxa"/>
            <w:shd w:val="clear" w:color="auto" w:fill="auto"/>
          </w:tcPr>
          <w:p w14:paraId="518E81E2" w14:textId="77777777" w:rsidR="00691D6A" w:rsidRPr="00DD6B26" w:rsidRDefault="00691D6A" w:rsidP="009741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3198C96" w14:textId="77777777" w:rsidR="00FD774E" w:rsidRDefault="00FD774E" w:rsidP="0097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6633489B" w14:textId="77777777" w:rsidR="00691D6A" w:rsidRPr="00DD6B26" w:rsidRDefault="00691D6A" w:rsidP="0097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D6B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587554A6" w14:textId="77777777" w:rsidR="00691D6A" w:rsidRPr="00DD6B26" w:rsidRDefault="00691D6A" w:rsidP="009741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83D4530" w14:textId="77777777" w:rsidR="00282A44" w:rsidRDefault="00282A44" w:rsidP="009741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19416F5" w14:textId="77777777" w:rsidR="00691D6A" w:rsidRPr="00DD6B26" w:rsidRDefault="00691D6A" w:rsidP="009741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0</w:t>
            </w:r>
            <w:r w:rsidRPr="00DD6B26">
              <w:rPr>
                <w:rFonts w:ascii="Angsana New" w:hAnsi="Angsana New" w:cs="Angsana New"/>
                <w:sz w:val="30"/>
                <w:szCs w:val="30"/>
              </w:rPr>
              <w:t>,000</w:t>
            </w:r>
          </w:p>
        </w:tc>
      </w:tr>
      <w:tr w:rsidR="00691D6A" w:rsidRPr="00213E1C" w14:paraId="5CE3A351" w14:textId="77777777" w:rsidTr="009741BB">
        <w:trPr>
          <w:cantSplit/>
        </w:trPr>
        <w:tc>
          <w:tcPr>
            <w:tcW w:w="3515" w:type="dxa"/>
            <w:shd w:val="clear" w:color="auto" w:fill="auto"/>
          </w:tcPr>
          <w:p w14:paraId="2270CD63" w14:textId="77777777" w:rsidR="00282A44" w:rsidRDefault="00C23841" w:rsidP="00A5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  <w:r w:rsidRPr="00544B5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บุคคลและบริษัท</w:t>
            </w:r>
          </w:p>
          <w:p w14:paraId="5C840297" w14:textId="77777777" w:rsidR="00691D6A" w:rsidRPr="00544B5A" w:rsidRDefault="00282A44" w:rsidP="00A5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C23841">
              <w:rPr>
                <w:rFonts w:ascii="Angsana New" w:hAnsi="Angsana New" w:hint="cs"/>
                <w:sz w:val="30"/>
                <w:szCs w:val="30"/>
                <w:cs/>
              </w:rPr>
              <w:t>หลักทรัพย์จัดการกองทุน</w:t>
            </w:r>
          </w:p>
        </w:tc>
        <w:tc>
          <w:tcPr>
            <w:tcW w:w="1701" w:type="dxa"/>
            <w:shd w:val="clear" w:color="auto" w:fill="auto"/>
          </w:tcPr>
          <w:p w14:paraId="4F643A77" w14:textId="77777777" w:rsidR="00282A44" w:rsidRDefault="00282A44" w:rsidP="0097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323B861" w14:textId="77777777" w:rsidR="00691D6A" w:rsidRPr="001C4989" w:rsidRDefault="00AC4CF1" w:rsidP="0097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2.65</w:t>
            </w:r>
            <w:r w:rsidR="00691D6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75132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691D6A">
              <w:rPr>
                <w:rFonts w:ascii="Angsana New" w:hAnsi="Angsana New" w:hint="cs"/>
                <w:sz w:val="30"/>
                <w:szCs w:val="30"/>
                <w:cs/>
              </w:rPr>
              <w:t xml:space="preserve"> 15</w:t>
            </w:r>
            <w:r>
              <w:rPr>
                <w:rFonts w:ascii="Angsana New" w:hAnsi="Angsana New"/>
                <w:sz w:val="30"/>
                <w:szCs w:val="30"/>
              </w:rPr>
              <w:t>.00</w:t>
            </w:r>
          </w:p>
        </w:tc>
        <w:tc>
          <w:tcPr>
            <w:tcW w:w="1134" w:type="dxa"/>
            <w:shd w:val="clear" w:color="auto" w:fill="auto"/>
          </w:tcPr>
          <w:p w14:paraId="1C653037" w14:textId="77777777" w:rsidR="00282A44" w:rsidRDefault="00282A44" w:rsidP="009741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0F772B0" w14:textId="77777777" w:rsidR="00691D6A" w:rsidRPr="00DD6B26" w:rsidRDefault="00AC4CF1" w:rsidP="009741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</w:t>
            </w:r>
            <w:r w:rsidR="00691D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691D6A" w:rsidRPr="00DD6B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691D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27" w:type="dxa"/>
            <w:shd w:val="clear" w:color="auto" w:fill="auto"/>
          </w:tcPr>
          <w:p w14:paraId="5FF7B96E" w14:textId="77777777" w:rsidR="00691D6A" w:rsidRPr="00DD6B26" w:rsidRDefault="00691D6A" w:rsidP="0097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D919597" w14:textId="77777777" w:rsidR="00FD774E" w:rsidRDefault="00FD774E" w:rsidP="0097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15249986" w14:textId="77777777" w:rsidR="00691D6A" w:rsidRPr="00DD6B26" w:rsidRDefault="00691D6A" w:rsidP="0097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D6B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38227116" w14:textId="77777777" w:rsidR="00691D6A" w:rsidRPr="00DD6B26" w:rsidRDefault="00691D6A" w:rsidP="0097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C5936CE" w14:textId="77777777" w:rsidR="00282A44" w:rsidRDefault="00282A44" w:rsidP="009741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5984033" w14:textId="77777777" w:rsidR="00691D6A" w:rsidRPr="00DD6B26" w:rsidRDefault="00AC4CF1" w:rsidP="009741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</w:t>
            </w:r>
            <w:r w:rsidR="00691D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0,000</w:t>
            </w:r>
          </w:p>
        </w:tc>
      </w:tr>
      <w:tr w:rsidR="00691D6A" w:rsidRPr="00213E1C" w14:paraId="3792C087" w14:textId="77777777" w:rsidTr="009741BB">
        <w:trPr>
          <w:cantSplit/>
        </w:trPr>
        <w:tc>
          <w:tcPr>
            <w:tcW w:w="3515" w:type="dxa"/>
            <w:shd w:val="clear" w:color="auto" w:fill="auto"/>
          </w:tcPr>
          <w:p w14:paraId="23FD3C82" w14:textId="77777777" w:rsidR="00691D6A" w:rsidRPr="001C4989" w:rsidRDefault="00691D6A" w:rsidP="0097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49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701" w:type="dxa"/>
            <w:shd w:val="clear" w:color="auto" w:fill="auto"/>
          </w:tcPr>
          <w:p w14:paraId="45071826" w14:textId="77777777" w:rsidR="00691D6A" w:rsidRPr="001C4989" w:rsidRDefault="00691D6A" w:rsidP="009741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C364A3D" w14:textId="77777777" w:rsidR="00691D6A" w:rsidRPr="00DD6B26" w:rsidRDefault="00691D6A" w:rsidP="009741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09CAD73C" w14:textId="77777777" w:rsidR="00691D6A" w:rsidRPr="00DD6B26" w:rsidRDefault="00691D6A" w:rsidP="009741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5AFE0CE" w14:textId="77777777" w:rsidR="00691D6A" w:rsidRPr="00DD6B26" w:rsidRDefault="00691D6A" w:rsidP="009741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075007AC" w14:textId="77777777" w:rsidR="00691D6A" w:rsidRPr="00DD6B26" w:rsidRDefault="00691D6A" w:rsidP="009741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442F3E1" w14:textId="77777777" w:rsidR="00691D6A" w:rsidRPr="00DD6B26" w:rsidRDefault="00691D6A" w:rsidP="009741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A2C91" w:rsidRPr="00213E1C" w14:paraId="7B6B90F3" w14:textId="77777777" w:rsidTr="009741BB">
        <w:trPr>
          <w:cantSplit/>
        </w:trPr>
        <w:tc>
          <w:tcPr>
            <w:tcW w:w="3515" w:type="dxa"/>
            <w:shd w:val="clear" w:color="auto" w:fill="auto"/>
          </w:tcPr>
          <w:p w14:paraId="13F0C0F4" w14:textId="77777777" w:rsidR="007A2C91" w:rsidRPr="001C4989" w:rsidRDefault="007A2C91" w:rsidP="00A5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1C498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shd w:val="clear" w:color="auto" w:fill="auto"/>
          </w:tcPr>
          <w:p w14:paraId="1627162D" w14:textId="77777777" w:rsidR="007A2C91" w:rsidRPr="007A2C91" w:rsidRDefault="007A2C91" w:rsidP="009741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C498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เอ็มแอลอาร์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        </w:t>
            </w:r>
          </w:p>
        </w:tc>
        <w:tc>
          <w:tcPr>
            <w:tcW w:w="1134" w:type="dxa"/>
            <w:shd w:val="clear" w:color="auto" w:fill="auto"/>
          </w:tcPr>
          <w:p w14:paraId="748A8566" w14:textId="77777777" w:rsidR="007A2C91" w:rsidRPr="00DD6B26" w:rsidRDefault="007A2C91" w:rsidP="0097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012C9E15" w14:textId="77777777" w:rsidR="007A2C91" w:rsidRPr="00DD6B26" w:rsidRDefault="007A2C91" w:rsidP="009741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7B94134" w14:textId="77777777" w:rsidR="007A2C91" w:rsidRPr="00DD6B26" w:rsidRDefault="007A2C91" w:rsidP="009741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09073CDD" w14:textId="77777777" w:rsidR="007A2C91" w:rsidRPr="00DD6B26" w:rsidRDefault="007A2C91" w:rsidP="009741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5B6A883" w14:textId="77777777" w:rsidR="007A2C91" w:rsidRPr="00DD6B26" w:rsidRDefault="007A2C91" w:rsidP="009741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91D6A" w:rsidRPr="00213E1C" w14:paraId="3174ADA9" w14:textId="77777777" w:rsidTr="009741BB">
        <w:trPr>
          <w:cantSplit/>
        </w:trPr>
        <w:tc>
          <w:tcPr>
            <w:tcW w:w="3515" w:type="dxa"/>
            <w:shd w:val="clear" w:color="auto" w:fill="auto"/>
          </w:tcPr>
          <w:p w14:paraId="68A4BD53" w14:textId="77777777" w:rsidR="00691D6A" w:rsidRPr="001C4989" w:rsidRDefault="00691D6A" w:rsidP="00A5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13000D85" w14:textId="77777777" w:rsidR="00691D6A" w:rsidRPr="001C4989" w:rsidRDefault="00691D6A" w:rsidP="009741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498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ลบร้อยละ </w:t>
            </w:r>
            <w:r w:rsidRPr="001C4989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04135E2B" w14:textId="77777777" w:rsidR="00691D6A" w:rsidRPr="00DD6B26" w:rsidRDefault="00691D6A" w:rsidP="0097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D6B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76104998" w14:textId="77777777" w:rsidR="00691D6A" w:rsidRPr="00DD6B26" w:rsidRDefault="00691D6A" w:rsidP="009741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9E45257" w14:textId="77777777" w:rsidR="00691D6A" w:rsidRPr="00DD6B26" w:rsidRDefault="00691D6A" w:rsidP="009741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6B26">
              <w:rPr>
                <w:rFonts w:ascii="Angsana New" w:hAnsi="Angsana New" w:cs="Angsana New"/>
                <w:sz w:val="30"/>
                <w:szCs w:val="30"/>
              </w:rPr>
              <w:t>158,833</w:t>
            </w:r>
          </w:p>
        </w:tc>
        <w:tc>
          <w:tcPr>
            <w:tcW w:w="227" w:type="dxa"/>
            <w:shd w:val="clear" w:color="auto" w:fill="auto"/>
          </w:tcPr>
          <w:p w14:paraId="7737B2D6" w14:textId="77777777" w:rsidR="00691D6A" w:rsidRPr="00DD6B26" w:rsidRDefault="00691D6A" w:rsidP="009741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ED4B6C7" w14:textId="77777777" w:rsidR="00691D6A" w:rsidRPr="00DD6B26" w:rsidRDefault="00691D6A" w:rsidP="009741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6B26">
              <w:rPr>
                <w:rFonts w:ascii="Angsana New" w:hAnsi="Angsana New" w:cs="Angsana New"/>
                <w:sz w:val="30"/>
                <w:szCs w:val="30"/>
              </w:rPr>
              <w:t>158,833</w:t>
            </w:r>
          </w:p>
        </w:tc>
      </w:tr>
      <w:tr w:rsidR="00691D6A" w:rsidRPr="00F54FA9" w14:paraId="4CFA5881" w14:textId="77777777" w:rsidTr="009741BB">
        <w:trPr>
          <w:cantSplit/>
        </w:trPr>
        <w:tc>
          <w:tcPr>
            <w:tcW w:w="3515" w:type="dxa"/>
            <w:shd w:val="clear" w:color="auto" w:fill="auto"/>
          </w:tcPr>
          <w:p w14:paraId="6436FD2A" w14:textId="77777777" w:rsidR="00691D6A" w:rsidRPr="001C4989" w:rsidRDefault="00691D6A" w:rsidP="0097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49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2C9B2D1E" w14:textId="77777777" w:rsidR="00691D6A" w:rsidRPr="001C4989" w:rsidRDefault="00691D6A" w:rsidP="009741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1EB136" w14:textId="77777777" w:rsidR="00691D6A" w:rsidRPr="00DD6B26" w:rsidRDefault="00691D6A" w:rsidP="009741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D6B2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1,219,431</w:t>
            </w:r>
          </w:p>
        </w:tc>
        <w:tc>
          <w:tcPr>
            <w:tcW w:w="227" w:type="dxa"/>
            <w:shd w:val="clear" w:color="auto" w:fill="auto"/>
          </w:tcPr>
          <w:p w14:paraId="2C81523D" w14:textId="77777777" w:rsidR="00691D6A" w:rsidRPr="00DD6B26" w:rsidRDefault="00691D6A" w:rsidP="009741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3CBE08" w14:textId="77777777" w:rsidR="00691D6A" w:rsidRPr="00DD6B26" w:rsidRDefault="00691D6A" w:rsidP="009741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6B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158,833</w:t>
            </w:r>
          </w:p>
        </w:tc>
        <w:tc>
          <w:tcPr>
            <w:tcW w:w="227" w:type="dxa"/>
            <w:shd w:val="clear" w:color="auto" w:fill="auto"/>
          </w:tcPr>
          <w:p w14:paraId="4D532ADF" w14:textId="77777777" w:rsidR="00691D6A" w:rsidRPr="00DD6B26" w:rsidRDefault="00691D6A" w:rsidP="009741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A0917E" w14:textId="77777777" w:rsidR="00691D6A" w:rsidRPr="00DD6B26" w:rsidRDefault="00691D6A" w:rsidP="009741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D6B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1,378,264</w:t>
            </w:r>
          </w:p>
        </w:tc>
      </w:tr>
      <w:tr w:rsidR="00691D6A" w:rsidRPr="00F54FA9" w14:paraId="0B5B08A2" w14:textId="77777777" w:rsidTr="009741BB">
        <w:trPr>
          <w:cantSplit/>
        </w:trPr>
        <w:tc>
          <w:tcPr>
            <w:tcW w:w="3515" w:type="dxa"/>
            <w:shd w:val="clear" w:color="auto" w:fill="auto"/>
          </w:tcPr>
          <w:p w14:paraId="3B221C83" w14:textId="77777777" w:rsidR="00691D6A" w:rsidRPr="00F54FA9" w:rsidRDefault="00691D6A" w:rsidP="0097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8" w:hanging="2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26ACAAA7" w14:textId="77777777" w:rsidR="00691D6A" w:rsidRPr="00F54FA9" w:rsidRDefault="00691D6A" w:rsidP="0097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91B9312" w14:textId="77777777" w:rsidR="00691D6A" w:rsidRDefault="00691D6A" w:rsidP="009741B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7" w:type="dxa"/>
            <w:shd w:val="clear" w:color="auto" w:fill="auto"/>
          </w:tcPr>
          <w:p w14:paraId="41E6018A" w14:textId="77777777" w:rsidR="00691D6A" w:rsidRPr="00F54FA9" w:rsidRDefault="00691D6A" w:rsidP="0097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FD5E978" w14:textId="77777777" w:rsidR="00691D6A" w:rsidRDefault="00691D6A" w:rsidP="0097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3C6A6E5F" w14:textId="77777777" w:rsidR="00691D6A" w:rsidRPr="00F54FA9" w:rsidRDefault="00691D6A" w:rsidP="0097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A18FAD1" w14:textId="77777777" w:rsidR="00691D6A" w:rsidRDefault="00691D6A" w:rsidP="009741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</w:tbl>
    <w:p w14:paraId="3E66E720" w14:textId="77777777" w:rsidR="00A6598B" w:rsidRDefault="00A6598B" w:rsidP="00AB4CD1"/>
    <w:tbl>
      <w:tblPr>
        <w:tblW w:w="9072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5"/>
        <w:gridCol w:w="1701"/>
        <w:gridCol w:w="1134"/>
        <w:gridCol w:w="227"/>
        <w:gridCol w:w="1134"/>
        <w:gridCol w:w="227"/>
        <w:gridCol w:w="1134"/>
      </w:tblGrid>
      <w:tr w:rsidR="004461C7" w:rsidRPr="00F54FA9" w14:paraId="7418B8E4" w14:textId="77777777" w:rsidTr="006037F3">
        <w:trPr>
          <w:cantSplit/>
        </w:trPr>
        <w:tc>
          <w:tcPr>
            <w:tcW w:w="3515" w:type="dxa"/>
            <w:shd w:val="clear" w:color="auto" w:fill="auto"/>
          </w:tcPr>
          <w:p w14:paraId="0CBD79EA" w14:textId="77777777" w:rsidR="004461C7" w:rsidRPr="00F54FA9" w:rsidRDefault="00A6598B" w:rsidP="00C319A0">
            <w:pPr>
              <w:pageBreakBefore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lastRenderedPageBreak/>
              <w:br w:type="page"/>
            </w:r>
            <w:r w:rsidR="00AB4CD1">
              <w:rPr>
                <w:cs/>
              </w:rPr>
              <w:tab/>
            </w:r>
            <w:r w:rsidR="00AB4CD1">
              <w:rPr>
                <w:cs/>
              </w:rPr>
              <w:tab/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FABDD4" w14:textId="77777777" w:rsidR="004461C7" w:rsidRPr="00F54FA9" w:rsidRDefault="004461C7" w:rsidP="00893D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856" w:type="dxa"/>
            <w:gridSpan w:val="5"/>
            <w:shd w:val="clear" w:color="auto" w:fill="auto"/>
            <w:vAlign w:val="bottom"/>
          </w:tcPr>
          <w:p w14:paraId="3D515438" w14:textId="77777777" w:rsidR="004461C7" w:rsidRPr="004461C7" w:rsidRDefault="004461C7" w:rsidP="00893D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46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73F10" w:rsidRPr="00F54FA9" w14:paraId="68F01A9F" w14:textId="77777777" w:rsidTr="006E2D6D">
        <w:trPr>
          <w:cantSplit/>
        </w:trPr>
        <w:tc>
          <w:tcPr>
            <w:tcW w:w="3515" w:type="dxa"/>
            <w:shd w:val="clear" w:color="auto" w:fill="auto"/>
          </w:tcPr>
          <w:p w14:paraId="7379E6C8" w14:textId="77777777" w:rsidR="00C73F10" w:rsidRPr="00F54FA9" w:rsidRDefault="00C73F10" w:rsidP="00893D3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6976C7C" w14:textId="77777777" w:rsidR="00C73F10" w:rsidRPr="00F54FA9" w:rsidRDefault="00C73F10" w:rsidP="00893D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54FA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29A532" w14:textId="77777777" w:rsidR="00C73F10" w:rsidRPr="00F54FA9" w:rsidRDefault="00C73F10" w:rsidP="00893D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88" w:type="dxa"/>
            <w:gridSpan w:val="3"/>
            <w:shd w:val="clear" w:color="auto" w:fill="auto"/>
            <w:vAlign w:val="bottom"/>
          </w:tcPr>
          <w:p w14:paraId="4AB321F7" w14:textId="77777777" w:rsidR="00C73F10" w:rsidRPr="00F54FA9" w:rsidRDefault="00C73F10" w:rsidP="00893D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FA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หลังจาก</w:t>
            </w:r>
            <w:r w:rsidRPr="00F54FA9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1 </w:t>
            </w:r>
            <w:r w:rsidRPr="00F54FA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ปีแต่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2AE06A" w14:textId="77777777" w:rsidR="00C73F10" w:rsidRPr="00F54FA9" w:rsidRDefault="00C73F10" w:rsidP="00893D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73F10" w:rsidRPr="00F54FA9" w14:paraId="7D30E26A" w14:textId="77777777" w:rsidTr="006E2D6D">
        <w:trPr>
          <w:cantSplit/>
        </w:trPr>
        <w:tc>
          <w:tcPr>
            <w:tcW w:w="3515" w:type="dxa"/>
            <w:shd w:val="clear" w:color="auto" w:fill="auto"/>
          </w:tcPr>
          <w:p w14:paraId="5E3A36FA" w14:textId="77777777" w:rsidR="00C73F10" w:rsidRPr="00F54FA9" w:rsidRDefault="00C73F10" w:rsidP="00893D3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A5C0044" w14:textId="77777777" w:rsidR="00C73F10" w:rsidRPr="00F54FA9" w:rsidRDefault="00C73F10" w:rsidP="00893D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54FA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831CAD" w14:textId="77777777" w:rsidR="00C73F10" w:rsidRPr="00F54FA9" w:rsidRDefault="00C73F10" w:rsidP="00893D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4FA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F54F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 </w:t>
            </w:r>
            <w:r w:rsidRPr="00F54FA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227" w:type="dxa"/>
            <w:shd w:val="clear" w:color="auto" w:fill="auto"/>
            <w:vAlign w:val="bottom"/>
          </w:tcPr>
          <w:p w14:paraId="5EEFE8F2" w14:textId="77777777" w:rsidR="00C73F10" w:rsidRPr="00F54FA9" w:rsidRDefault="00C73F10" w:rsidP="00893D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C86C6C" w14:textId="77777777" w:rsidR="00C73F10" w:rsidRPr="00F54FA9" w:rsidRDefault="00C73F10" w:rsidP="00893D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F54FA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F54F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F54FA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27" w:type="dxa"/>
            <w:shd w:val="clear" w:color="auto" w:fill="auto"/>
            <w:vAlign w:val="bottom"/>
          </w:tcPr>
          <w:p w14:paraId="07F44347" w14:textId="77777777" w:rsidR="00C73F10" w:rsidRPr="00F54FA9" w:rsidRDefault="00C73F10" w:rsidP="00893D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C5BEAE" w14:textId="77777777" w:rsidR="00C73F10" w:rsidRPr="00F54FA9" w:rsidRDefault="00C73F10" w:rsidP="00893D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54FA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73F10" w:rsidRPr="00F54FA9" w14:paraId="67BA3364" w14:textId="77777777" w:rsidTr="006E2D6D">
        <w:trPr>
          <w:cantSplit/>
        </w:trPr>
        <w:tc>
          <w:tcPr>
            <w:tcW w:w="3515" w:type="dxa"/>
            <w:shd w:val="clear" w:color="auto" w:fill="auto"/>
          </w:tcPr>
          <w:p w14:paraId="576AE81B" w14:textId="77777777" w:rsidR="00C73F10" w:rsidRPr="00F54FA9" w:rsidRDefault="00C73F10" w:rsidP="00893D3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B57275B" w14:textId="77777777" w:rsidR="00C73F10" w:rsidRPr="00F54FA9" w:rsidRDefault="00C73F10" w:rsidP="00893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4FA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856" w:type="dxa"/>
            <w:gridSpan w:val="5"/>
            <w:shd w:val="clear" w:color="auto" w:fill="auto"/>
            <w:vAlign w:val="bottom"/>
          </w:tcPr>
          <w:p w14:paraId="198D95D8" w14:textId="77777777" w:rsidR="00C73F10" w:rsidRPr="00F54FA9" w:rsidRDefault="00C73F10" w:rsidP="00893D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FA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13E1C" w:rsidRPr="00F54FA9" w14:paraId="23D6A451" w14:textId="77777777" w:rsidTr="00F046D9">
        <w:trPr>
          <w:cantSplit/>
        </w:trPr>
        <w:tc>
          <w:tcPr>
            <w:tcW w:w="3515" w:type="dxa"/>
            <w:shd w:val="clear" w:color="auto" w:fill="auto"/>
          </w:tcPr>
          <w:p w14:paraId="6D527ECF" w14:textId="77777777" w:rsidR="00213E1C" w:rsidRPr="00F54FA9" w:rsidRDefault="00213E1C" w:rsidP="00F04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54F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8645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2560</w:t>
            </w:r>
          </w:p>
        </w:tc>
        <w:tc>
          <w:tcPr>
            <w:tcW w:w="1701" w:type="dxa"/>
            <w:shd w:val="clear" w:color="auto" w:fill="auto"/>
          </w:tcPr>
          <w:p w14:paraId="10D7B23B" w14:textId="77777777" w:rsidR="00213E1C" w:rsidRPr="00F54FA9" w:rsidRDefault="00213E1C" w:rsidP="00F046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DDD2B9E" w14:textId="77777777" w:rsidR="00213E1C" w:rsidRPr="00F54FA9" w:rsidRDefault="00213E1C" w:rsidP="00F046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68DF305A" w14:textId="77777777" w:rsidR="00213E1C" w:rsidRPr="00F54FA9" w:rsidRDefault="00213E1C" w:rsidP="00F046D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54ED25F" w14:textId="77777777" w:rsidR="00213E1C" w:rsidRPr="00F54FA9" w:rsidRDefault="00213E1C" w:rsidP="00F046D9">
            <w:pPr>
              <w:pStyle w:val="acctfourfigures"/>
              <w:tabs>
                <w:tab w:val="clear" w:pos="765"/>
                <w:tab w:val="decimal" w:pos="724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4BE97302" w14:textId="77777777" w:rsidR="00213E1C" w:rsidRPr="00F54FA9" w:rsidRDefault="00213E1C" w:rsidP="00F046D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5EDEE2A" w14:textId="77777777" w:rsidR="00213E1C" w:rsidRPr="00F54FA9" w:rsidRDefault="00213E1C" w:rsidP="00F046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13E1C" w:rsidRPr="00F54FA9" w14:paraId="3232D048" w14:textId="77777777" w:rsidTr="00F046D9">
        <w:trPr>
          <w:cantSplit/>
        </w:trPr>
        <w:tc>
          <w:tcPr>
            <w:tcW w:w="3515" w:type="dxa"/>
            <w:shd w:val="clear" w:color="auto" w:fill="auto"/>
          </w:tcPr>
          <w:p w14:paraId="7C6A6FD8" w14:textId="77777777" w:rsidR="00213E1C" w:rsidRPr="00F54FA9" w:rsidRDefault="00213E1C" w:rsidP="00F04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4F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  <w:r w:rsidRPr="00F54FA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1A51A90F" w14:textId="77777777" w:rsidR="00213E1C" w:rsidRPr="00F54FA9" w:rsidRDefault="00213E1C" w:rsidP="00F046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9CF5407" w14:textId="77777777" w:rsidR="00213E1C" w:rsidRPr="00F54FA9" w:rsidRDefault="00213E1C" w:rsidP="00F046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31D7777F" w14:textId="77777777" w:rsidR="00213E1C" w:rsidRPr="00F54FA9" w:rsidRDefault="00213E1C" w:rsidP="00F046D9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2100CA4" w14:textId="77777777" w:rsidR="00213E1C" w:rsidRPr="00F54FA9" w:rsidRDefault="00213E1C" w:rsidP="00F046D9">
            <w:pPr>
              <w:pStyle w:val="acctfourfigures"/>
              <w:tabs>
                <w:tab w:val="clear" w:pos="765"/>
                <w:tab w:val="decimal" w:pos="724"/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2CC1D0B0" w14:textId="77777777" w:rsidR="00213E1C" w:rsidRPr="00F54FA9" w:rsidRDefault="00213E1C" w:rsidP="00F046D9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26FB300" w14:textId="77777777" w:rsidR="00213E1C" w:rsidRPr="00F54FA9" w:rsidRDefault="00213E1C" w:rsidP="00F046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650B" w:rsidRPr="00F54FA9" w14:paraId="194C3252" w14:textId="77777777" w:rsidTr="008B650B">
        <w:trPr>
          <w:cantSplit/>
        </w:trPr>
        <w:tc>
          <w:tcPr>
            <w:tcW w:w="3515" w:type="dxa"/>
            <w:shd w:val="clear" w:color="auto" w:fill="auto"/>
          </w:tcPr>
          <w:p w14:paraId="626D265B" w14:textId="77777777" w:rsidR="008B650B" w:rsidRPr="00F54FA9" w:rsidRDefault="008B650B" w:rsidP="00A5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  <w:r w:rsidRPr="00F54FA9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701" w:type="dxa"/>
            <w:shd w:val="clear" w:color="auto" w:fill="auto"/>
          </w:tcPr>
          <w:p w14:paraId="106566D9" w14:textId="77777777" w:rsidR="008B650B" w:rsidRPr="00F54FA9" w:rsidRDefault="008B650B" w:rsidP="00F04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4FA9">
              <w:rPr>
                <w:rFonts w:ascii="Angsana New" w:hAnsi="Angsana New"/>
                <w:sz w:val="30"/>
                <w:szCs w:val="30"/>
                <w:cs/>
              </w:rPr>
              <w:t>เอ็ม โอ อาร์</w:t>
            </w:r>
          </w:p>
        </w:tc>
        <w:tc>
          <w:tcPr>
            <w:tcW w:w="1134" w:type="dxa"/>
            <w:shd w:val="clear" w:color="auto" w:fill="auto"/>
          </w:tcPr>
          <w:p w14:paraId="1D275AFE" w14:textId="77777777" w:rsidR="008B650B" w:rsidRPr="00F54FA9" w:rsidRDefault="008B650B" w:rsidP="00F046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82,579</w:t>
            </w:r>
          </w:p>
        </w:tc>
        <w:tc>
          <w:tcPr>
            <w:tcW w:w="227" w:type="dxa"/>
            <w:shd w:val="clear" w:color="auto" w:fill="auto"/>
          </w:tcPr>
          <w:p w14:paraId="09DA72AE" w14:textId="77777777" w:rsidR="008B650B" w:rsidRPr="00F54FA9" w:rsidRDefault="008B650B" w:rsidP="00F04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6E3DBA" w14:textId="77777777" w:rsidR="008B650B" w:rsidRPr="00F54FA9" w:rsidRDefault="008B650B" w:rsidP="008B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4C42CB1B" w14:textId="77777777" w:rsidR="008B650B" w:rsidRPr="00F54FA9" w:rsidRDefault="008B650B" w:rsidP="00F04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976B00A" w14:textId="77777777" w:rsidR="008B650B" w:rsidRPr="00F54FA9" w:rsidRDefault="008B650B" w:rsidP="00C650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82,579</w:t>
            </w:r>
          </w:p>
        </w:tc>
      </w:tr>
      <w:tr w:rsidR="00DE49E4" w14:paraId="7EF2B1FD" w14:textId="77777777" w:rsidTr="00DE49E4">
        <w:trPr>
          <w:cantSplit/>
        </w:trPr>
        <w:tc>
          <w:tcPr>
            <w:tcW w:w="3515" w:type="dxa"/>
            <w:shd w:val="clear" w:color="auto" w:fill="auto"/>
          </w:tcPr>
          <w:p w14:paraId="1B334098" w14:textId="77777777" w:rsidR="00DE49E4" w:rsidRDefault="00C75132" w:rsidP="00A5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C75132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เงินกู้ยืมระยะสั้นจากบุคคล</w:t>
            </w:r>
            <w:r w:rsidR="00DE49E4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1841C1AA" w14:textId="77777777" w:rsidR="00DE49E4" w:rsidRPr="001C4989" w:rsidRDefault="00DE49E4" w:rsidP="00DE4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14:paraId="2DAF644F" w14:textId="77777777" w:rsidR="00DE49E4" w:rsidRDefault="00DE49E4" w:rsidP="001064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68,695</w:t>
            </w:r>
          </w:p>
        </w:tc>
        <w:tc>
          <w:tcPr>
            <w:tcW w:w="227" w:type="dxa"/>
            <w:shd w:val="clear" w:color="auto" w:fill="auto"/>
          </w:tcPr>
          <w:p w14:paraId="3CA80477" w14:textId="77777777" w:rsidR="00DE49E4" w:rsidRPr="00DD6B26" w:rsidRDefault="00DE49E4" w:rsidP="00106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C013F0" w14:textId="77777777" w:rsidR="00DE49E4" w:rsidRDefault="00DE49E4" w:rsidP="00106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27C99556" w14:textId="77777777" w:rsidR="00DE49E4" w:rsidRPr="00DD6B26" w:rsidRDefault="00DE49E4" w:rsidP="00106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B72D217" w14:textId="77777777" w:rsidR="00DE49E4" w:rsidRDefault="00DE49E4" w:rsidP="001064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68,695</w:t>
            </w:r>
          </w:p>
        </w:tc>
      </w:tr>
      <w:tr w:rsidR="008B650B" w:rsidRPr="00F54FA9" w14:paraId="025B0D63" w14:textId="77777777" w:rsidTr="008B650B">
        <w:trPr>
          <w:cantSplit/>
        </w:trPr>
        <w:tc>
          <w:tcPr>
            <w:tcW w:w="3515" w:type="dxa"/>
            <w:shd w:val="clear" w:color="auto" w:fill="auto"/>
          </w:tcPr>
          <w:p w14:paraId="3FA33E02" w14:textId="77777777" w:rsidR="008B650B" w:rsidRPr="00F54FA9" w:rsidRDefault="008B650B" w:rsidP="00A5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  <w:r w:rsidRPr="0010751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01" w:type="dxa"/>
            <w:shd w:val="clear" w:color="auto" w:fill="auto"/>
          </w:tcPr>
          <w:p w14:paraId="748E9962" w14:textId="77777777" w:rsidR="008B650B" w:rsidRPr="00F54FA9" w:rsidRDefault="00300347" w:rsidP="00300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8B650B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90</w:t>
            </w:r>
            <w:r w:rsidR="008B650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E1EC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C23841">
              <w:rPr>
                <w:rFonts w:ascii="Angsana New" w:hAnsi="Angsana New"/>
                <w:sz w:val="30"/>
                <w:szCs w:val="30"/>
              </w:rPr>
              <w:t xml:space="preserve"> 11</w:t>
            </w:r>
            <w:r w:rsidR="008B650B">
              <w:rPr>
                <w:rFonts w:ascii="Angsana New" w:hAnsi="Angsana New"/>
                <w:sz w:val="30"/>
                <w:szCs w:val="30"/>
              </w:rPr>
              <w:t>.00</w:t>
            </w:r>
          </w:p>
        </w:tc>
        <w:tc>
          <w:tcPr>
            <w:tcW w:w="1134" w:type="dxa"/>
            <w:shd w:val="clear" w:color="auto" w:fill="auto"/>
          </w:tcPr>
          <w:p w14:paraId="1D9F2975" w14:textId="77777777" w:rsidR="008B650B" w:rsidRPr="00F54FA9" w:rsidRDefault="00AC4CF1" w:rsidP="00F046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718,606</w:t>
            </w:r>
          </w:p>
        </w:tc>
        <w:tc>
          <w:tcPr>
            <w:tcW w:w="227" w:type="dxa"/>
            <w:shd w:val="clear" w:color="auto" w:fill="auto"/>
          </w:tcPr>
          <w:p w14:paraId="7E0633DC" w14:textId="77777777" w:rsidR="008B650B" w:rsidRPr="00F54FA9" w:rsidRDefault="008B650B" w:rsidP="00F04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006E44" w14:textId="77777777" w:rsidR="008B650B" w:rsidRPr="00F54FA9" w:rsidRDefault="008B650B" w:rsidP="008B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5E92FD8B" w14:textId="77777777" w:rsidR="008B650B" w:rsidRPr="00F54FA9" w:rsidRDefault="008B650B" w:rsidP="00F04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815AB57" w14:textId="77777777" w:rsidR="008B650B" w:rsidRPr="00F54FA9" w:rsidRDefault="00C23841" w:rsidP="00C650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718,606</w:t>
            </w:r>
          </w:p>
        </w:tc>
      </w:tr>
      <w:tr w:rsidR="008B650B" w:rsidRPr="00F54FA9" w14:paraId="2A871572" w14:textId="77777777" w:rsidTr="008B650B">
        <w:trPr>
          <w:cantSplit/>
        </w:trPr>
        <w:tc>
          <w:tcPr>
            <w:tcW w:w="3515" w:type="dxa"/>
            <w:shd w:val="clear" w:color="auto" w:fill="auto"/>
          </w:tcPr>
          <w:p w14:paraId="7A1D4E33" w14:textId="77777777" w:rsidR="00FA14D6" w:rsidRDefault="008B650B" w:rsidP="00A5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  <w:r w:rsidRPr="00F54FA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  <w:p w14:paraId="514E066C" w14:textId="77777777" w:rsidR="008B650B" w:rsidRPr="00F54FA9" w:rsidRDefault="00FA14D6" w:rsidP="00A5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B650B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01" w:type="dxa"/>
            <w:shd w:val="clear" w:color="auto" w:fill="auto"/>
          </w:tcPr>
          <w:p w14:paraId="39592C6F" w14:textId="77777777" w:rsidR="008B650B" w:rsidRDefault="008B650B" w:rsidP="00F046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เอ็มแอลอาร์</w:t>
            </w:r>
          </w:p>
          <w:p w14:paraId="2D0A77F1" w14:textId="77777777" w:rsidR="008B650B" w:rsidRPr="00F54FA9" w:rsidRDefault="008B650B" w:rsidP="00FB35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ลบร้อยละ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05A81552" w14:textId="77777777" w:rsidR="00FA14D6" w:rsidRDefault="00FA14D6" w:rsidP="00F046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C46AA2E" w14:textId="77777777" w:rsidR="008B650B" w:rsidRPr="00F54FA9" w:rsidRDefault="008B650B" w:rsidP="00F046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156,000</w:t>
            </w:r>
          </w:p>
        </w:tc>
        <w:tc>
          <w:tcPr>
            <w:tcW w:w="227" w:type="dxa"/>
            <w:shd w:val="clear" w:color="auto" w:fill="auto"/>
          </w:tcPr>
          <w:p w14:paraId="5DFB73D0" w14:textId="77777777" w:rsidR="008B650B" w:rsidRPr="00F54FA9" w:rsidRDefault="008B650B" w:rsidP="00F046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EEF7BAA" w14:textId="77777777" w:rsidR="005455DA" w:rsidRDefault="005455DA" w:rsidP="008B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1296C8E2" w14:textId="77777777" w:rsidR="008B650B" w:rsidRPr="00F54FA9" w:rsidRDefault="008B650B" w:rsidP="008B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3DA5432B" w14:textId="77777777" w:rsidR="008B650B" w:rsidRPr="00F54FA9" w:rsidRDefault="008B650B" w:rsidP="00F046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80EA3E3" w14:textId="77777777" w:rsidR="00FA14D6" w:rsidRDefault="00FA14D6" w:rsidP="00C650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34B1F815" w14:textId="77777777" w:rsidR="008B650B" w:rsidRPr="00F54FA9" w:rsidRDefault="008B650B" w:rsidP="00C650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156,000</w:t>
            </w:r>
          </w:p>
        </w:tc>
      </w:tr>
      <w:tr w:rsidR="008B650B" w:rsidRPr="00F54FA9" w14:paraId="5520CF9A" w14:textId="77777777" w:rsidTr="008B650B">
        <w:trPr>
          <w:cantSplit/>
        </w:trPr>
        <w:tc>
          <w:tcPr>
            <w:tcW w:w="3515" w:type="dxa"/>
            <w:shd w:val="clear" w:color="auto" w:fill="auto"/>
          </w:tcPr>
          <w:p w14:paraId="1B4E8BC3" w14:textId="77777777" w:rsidR="00F51656" w:rsidRDefault="00C23841" w:rsidP="00A5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  <w:r w:rsidRPr="00544B5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บุคคลและบริษัท</w:t>
            </w:r>
          </w:p>
          <w:p w14:paraId="2F54670C" w14:textId="77777777" w:rsidR="008B650B" w:rsidRPr="00F54FA9" w:rsidRDefault="00F51656" w:rsidP="00A5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C23841">
              <w:rPr>
                <w:rFonts w:ascii="Angsana New" w:hAnsi="Angsana New" w:hint="cs"/>
                <w:sz w:val="30"/>
                <w:szCs w:val="30"/>
                <w:cs/>
              </w:rPr>
              <w:t>หลักทรัพย์จัดการกองทุน</w:t>
            </w:r>
          </w:p>
        </w:tc>
        <w:tc>
          <w:tcPr>
            <w:tcW w:w="1701" w:type="dxa"/>
            <w:shd w:val="clear" w:color="auto" w:fill="auto"/>
          </w:tcPr>
          <w:p w14:paraId="5401FB78" w14:textId="77777777" w:rsidR="00FA14D6" w:rsidRDefault="00FA14D6" w:rsidP="00DE1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B1908B4" w14:textId="77777777" w:rsidR="008B650B" w:rsidRPr="00F54FA9" w:rsidRDefault="00DE1ECC" w:rsidP="00DE1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8B650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8B650B">
              <w:rPr>
                <w:rFonts w:ascii="Angsana New" w:hAnsi="Angsana New" w:hint="cs"/>
                <w:sz w:val="30"/>
                <w:szCs w:val="30"/>
                <w:cs/>
              </w:rPr>
              <w:t xml:space="preserve"> 1</w:t>
            </w:r>
            <w:r w:rsidR="00AC4CF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3A6FC0A0" w14:textId="77777777" w:rsidR="00F51656" w:rsidRDefault="00F51656" w:rsidP="00580FC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C3D8EDE" w14:textId="77777777" w:rsidR="008B650B" w:rsidRPr="00DD6B26" w:rsidRDefault="00C23841" w:rsidP="00580FC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484,80</w:t>
            </w:r>
            <w:r w:rsidR="00E37AC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227" w:type="dxa"/>
            <w:shd w:val="clear" w:color="auto" w:fill="auto"/>
          </w:tcPr>
          <w:p w14:paraId="109EC533" w14:textId="77777777" w:rsidR="008B650B" w:rsidRPr="00DD6B26" w:rsidRDefault="008B650B" w:rsidP="00580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FFF465" w14:textId="77777777" w:rsidR="008B650B" w:rsidRPr="00F54FA9" w:rsidRDefault="008B650B" w:rsidP="008B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374F8961" w14:textId="77777777" w:rsidR="008B650B" w:rsidRPr="00DD6B26" w:rsidRDefault="008B650B" w:rsidP="00580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1561B0B" w14:textId="77777777" w:rsidR="00F51656" w:rsidRDefault="00F51656" w:rsidP="00C650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F582F70" w14:textId="77777777" w:rsidR="008B650B" w:rsidRPr="00DD6B26" w:rsidRDefault="00F51656" w:rsidP="00E37AC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484</w:t>
            </w:r>
            <w:r w:rsidR="00DE49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</w:t>
            </w:r>
            <w:r w:rsidR="00E37AC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</w:t>
            </w:r>
          </w:p>
        </w:tc>
      </w:tr>
      <w:tr w:rsidR="008B650B" w:rsidRPr="00F54FA9" w14:paraId="005C9136" w14:textId="77777777" w:rsidTr="007A2C91">
        <w:trPr>
          <w:cantSplit/>
        </w:trPr>
        <w:tc>
          <w:tcPr>
            <w:tcW w:w="3515" w:type="dxa"/>
            <w:shd w:val="clear" w:color="auto" w:fill="auto"/>
          </w:tcPr>
          <w:p w14:paraId="66C92C2C" w14:textId="77777777" w:rsidR="008B650B" w:rsidRPr="00F54FA9" w:rsidRDefault="008B650B" w:rsidP="00F04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4F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701" w:type="dxa"/>
            <w:shd w:val="clear" w:color="auto" w:fill="auto"/>
          </w:tcPr>
          <w:p w14:paraId="4EB07D09" w14:textId="77777777" w:rsidR="008B650B" w:rsidRPr="00F54FA9" w:rsidRDefault="008B650B" w:rsidP="00F046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3B98F12" w14:textId="77777777" w:rsidR="008B650B" w:rsidRPr="00F54FA9" w:rsidRDefault="008B650B" w:rsidP="00F046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60B28658" w14:textId="77777777" w:rsidR="008B650B" w:rsidRPr="00F54FA9" w:rsidRDefault="008B650B" w:rsidP="00F046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BD8D1E2" w14:textId="77777777" w:rsidR="008B650B" w:rsidRPr="00F54FA9" w:rsidRDefault="008B650B" w:rsidP="00F046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07F8A4DF" w14:textId="77777777" w:rsidR="008B650B" w:rsidRPr="00F54FA9" w:rsidRDefault="008B650B" w:rsidP="00F046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8D9A35A" w14:textId="77777777" w:rsidR="008B650B" w:rsidRPr="00F54FA9" w:rsidRDefault="008B650B" w:rsidP="00C6509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A2C91" w:rsidRPr="00F54FA9" w14:paraId="01C689B8" w14:textId="77777777" w:rsidTr="007A2C91">
        <w:trPr>
          <w:cantSplit/>
        </w:trPr>
        <w:tc>
          <w:tcPr>
            <w:tcW w:w="3515" w:type="dxa"/>
            <w:shd w:val="clear" w:color="auto" w:fill="auto"/>
          </w:tcPr>
          <w:p w14:paraId="7A3B6C1A" w14:textId="77777777" w:rsidR="007A2C91" w:rsidRPr="00F54FA9" w:rsidRDefault="007A2C91" w:rsidP="00A5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F54FA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shd w:val="clear" w:color="auto" w:fill="auto"/>
          </w:tcPr>
          <w:p w14:paraId="54AF1715" w14:textId="77777777" w:rsidR="007A2C91" w:rsidRDefault="007A2C91" w:rsidP="007A2C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เอ็มแอลอาร์</w:t>
            </w:r>
          </w:p>
        </w:tc>
        <w:tc>
          <w:tcPr>
            <w:tcW w:w="1134" w:type="dxa"/>
            <w:shd w:val="clear" w:color="auto" w:fill="auto"/>
          </w:tcPr>
          <w:p w14:paraId="5C156F99" w14:textId="77777777" w:rsidR="007A2C91" w:rsidRDefault="007A2C91" w:rsidP="00F04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3D671ACC" w14:textId="77777777" w:rsidR="007A2C91" w:rsidRPr="00F54FA9" w:rsidRDefault="007A2C91" w:rsidP="00F046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77BD243" w14:textId="77777777" w:rsidR="007A2C91" w:rsidRDefault="007A2C91" w:rsidP="00F046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243E1920" w14:textId="77777777" w:rsidR="007A2C91" w:rsidRPr="00F54FA9" w:rsidRDefault="007A2C91" w:rsidP="00F046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D56B0B8" w14:textId="77777777" w:rsidR="007A2C91" w:rsidRDefault="007A2C91" w:rsidP="008B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650B" w:rsidRPr="00F54FA9" w14:paraId="588F6F41" w14:textId="77777777" w:rsidTr="007A2C91">
        <w:trPr>
          <w:cantSplit/>
        </w:trPr>
        <w:tc>
          <w:tcPr>
            <w:tcW w:w="3515" w:type="dxa"/>
            <w:shd w:val="clear" w:color="auto" w:fill="auto"/>
          </w:tcPr>
          <w:p w14:paraId="389E0986" w14:textId="77777777" w:rsidR="008B650B" w:rsidRPr="00F54FA9" w:rsidRDefault="008B650B" w:rsidP="00A5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21E01D92" w14:textId="77777777" w:rsidR="008B650B" w:rsidRPr="00F54FA9" w:rsidRDefault="008B650B" w:rsidP="00F046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ลบร้อยละ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DDB23E3" w14:textId="77777777" w:rsidR="008B650B" w:rsidRPr="00F54FA9" w:rsidRDefault="008B650B" w:rsidP="00F04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4AFC77A2" w14:textId="77777777" w:rsidR="008B650B" w:rsidRPr="00F54FA9" w:rsidRDefault="008B650B" w:rsidP="00F046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2865638" w14:textId="77777777" w:rsidR="008B650B" w:rsidRPr="00F54FA9" w:rsidRDefault="008B650B" w:rsidP="00F046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47,000</w:t>
            </w:r>
          </w:p>
        </w:tc>
        <w:tc>
          <w:tcPr>
            <w:tcW w:w="227" w:type="dxa"/>
            <w:shd w:val="clear" w:color="auto" w:fill="auto"/>
          </w:tcPr>
          <w:p w14:paraId="06A6906B" w14:textId="77777777" w:rsidR="008B650B" w:rsidRPr="00F54FA9" w:rsidRDefault="008B650B" w:rsidP="00F046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EFF05D4" w14:textId="77777777" w:rsidR="008B650B" w:rsidRPr="00F54FA9" w:rsidRDefault="008B650B" w:rsidP="008B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47,000</w:t>
            </w:r>
          </w:p>
        </w:tc>
      </w:tr>
      <w:tr w:rsidR="008B650B" w:rsidRPr="00F54FA9" w14:paraId="4F2906F9" w14:textId="77777777" w:rsidTr="00F046D9">
        <w:trPr>
          <w:cantSplit/>
        </w:trPr>
        <w:tc>
          <w:tcPr>
            <w:tcW w:w="3515" w:type="dxa"/>
            <w:shd w:val="clear" w:color="auto" w:fill="auto"/>
          </w:tcPr>
          <w:p w14:paraId="11ABF745" w14:textId="77777777" w:rsidR="008B650B" w:rsidRPr="00F54FA9" w:rsidRDefault="008B650B" w:rsidP="00F046D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4F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0D39BFB3" w14:textId="77777777" w:rsidR="008B650B" w:rsidRPr="00F54FA9" w:rsidRDefault="008B650B" w:rsidP="00F046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7C0141" w14:textId="77777777" w:rsidR="008B650B" w:rsidRPr="00F54FA9" w:rsidRDefault="008B650B" w:rsidP="00F046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1,510,68</w:t>
            </w:r>
            <w:r w:rsidR="00E37AC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227" w:type="dxa"/>
            <w:shd w:val="clear" w:color="auto" w:fill="auto"/>
          </w:tcPr>
          <w:p w14:paraId="5F49028A" w14:textId="77777777" w:rsidR="008B650B" w:rsidRPr="00F54FA9" w:rsidRDefault="008B650B" w:rsidP="00F046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F33F94" w14:textId="77777777" w:rsidR="008B650B" w:rsidRPr="00F54FA9" w:rsidRDefault="008B650B" w:rsidP="00F046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47,000</w:t>
            </w:r>
          </w:p>
        </w:tc>
        <w:tc>
          <w:tcPr>
            <w:tcW w:w="227" w:type="dxa"/>
            <w:shd w:val="clear" w:color="auto" w:fill="auto"/>
          </w:tcPr>
          <w:p w14:paraId="24DAC345" w14:textId="77777777" w:rsidR="008B650B" w:rsidRPr="00F54FA9" w:rsidRDefault="008B650B" w:rsidP="00F046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81F1E0" w14:textId="77777777" w:rsidR="008B650B" w:rsidRPr="00F54FA9" w:rsidRDefault="009A1386" w:rsidP="00C650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1,557</w:t>
            </w:r>
            <w:r w:rsidR="00A501E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,68</w:t>
            </w:r>
            <w:r w:rsidR="00E37AC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5</w:t>
            </w:r>
          </w:p>
        </w:tc>
      </w:tr>
      <w:tr w:rsidR="0010751B" w:rsidRPr="00F54FA9" w14:paraId="0CA5A301" w14:textId="77777777" w:rsidTr="00F046D9">
        <w:trPr>
          <w:cantSplit/>
        </w:trPr>
        <w:tc>
          <w:tcPr>
            <w:tcW w:w="3515" w:type="dxa"/>
            <w:shd w:val="clear" w:color="auto" w:fill="auto"/>
          </w:tcPr>
          <w:p w14:paraId="73FD6E2C" w14:textId="77777777" w:rsidR="0010751B" w:rsidRPr="00F54FA9" w:rsidRDefault="0010751B" w:rsidP="00F046D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5C788784" w14:textId="77777777" w:rsidR="0010751B" w:rsidRPr="00F54FA9" w:rsidRDefault="0010751B" w:rsidP="00F046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16F3C4C6" w14:textId="77777777" w:rsidR="0010751B" w:rsidRDefault="0010751B" w:rsidP="00F046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7" w:type="dxa"/>
            <w:shd w:val="clear" w:color="auto" w:fill="auto"/>
          </w:tcPr>
          <w:p w14:paraId="20D09009" w14:textId="77777777" w:rsidR="0010751B" w:rsidRPr="00F54FA9" w:rsidRDefault="0010751B" w:rsidP="00F046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7C327445" w14:textId="77777777" w:rsidR="0010751B" w:rsidRDefault="0010751B" w:rsidP="00F046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36A37473" w14:textId="77777777" w:rsidR="0010751B" w:rsidRPr="00F54FA9" w:rsidRDefault="0010751B" w:rsidP="00F046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37B74382" w14:textId="77777777" w:rsidR="0010751B" w:rsidRDefault="0010751B" w:rsidP="00F046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91D6A" w:rsidRPr="00F54FA9" w14:paraId="086AB595" w14:textId="77777777" w:rsidTr="009741BB">
        <w:trPr>
          <w:cantSplit/>
        </w:trPr>
        <w:tc>
          <w:tcPr>
            <w:tcW w:w="3515" w:type="dxa"/>
            <w:shd w:val="clear" w:color="auto" w:fill="auto"/>
          </w:tcPr>
          <w:p w14:paraId="496B097F" w14:textId="77777777" w:rsidR="00691D6A" w:rsidRPr="00F54FA9" w:rsidRDefault="00691D6A" w:rsidP="0097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54F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59</w:t>
            </w:r>
          </w:p>
        </w:tc>
        <w:tc>
          <w:tcPr>
            <w:tcW w:w="1701" w:type="dxa"/>
            <w:shd w:val="clear" w:color="auto" w:fill="auto"/>
          </w:tcPr>
          <w:p w14:paraId="2A582674" w14:textId="77777777" w:rsidR="00691D6A" w:rsidRPr="00F54FA9" w:rsidRDefault="00691D6A" w:rsidP="009741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2C7F767" w14:textId="77777777" w:rsidR="00691D6A" w:rsidRPr="00F54FA9" w:rsidRDefault="00691D6A" w:rsidP="009741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1C6AD3EE" w14:textId="77777777" w:rsidR="00691D6A" w:rsidRPr="00F54FA9" w:rsidRDefault="00691D6A" w:rsidP="009741B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9511D10" w14:textId="77777777" w:rsidR="00691D6A" w:rsidRPr="00F54FA9" w:rsidRDefault="00691D6A" w:rsidP="009741BB">
            <w:pPr>
              <w:pStyle w:val="acctfourfigures"/>
              <w:tabs>
                <w:tab w:val="clear" w:pos="765"/>
                <w:tab w:val="decimal" w:pos="724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47D4D337" w14:textId="77777777" w:rsidR="00691D6A" w:rsidRPr="00F54FA9" w:rsidRDefault="00691D6A" w:rsidP="009741B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AB7CE1B" w14:textId="77777777" w:rsidR="00691D6A" w:rsidRPr="00F54FA9" w:rsidRDefault="00691D6A" w:rsidP="009741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91D6A" w:rsidRPr="00F54FA9" w14:paraId="209B1D3E" w14:textId="77777777" w:rsidTr="009741BB">
        <w:trPr>
          <w:cantSplit/>
        </w:trPr>
        <w:tc>
          <w:tcPr>
            <w:tcW w:w="3515" w:type="dxa"/>
            <w:shd w:val="clear" w:color="auto" w:fill="auto"/>
          </w:tcPr>
          <w:p w14:paraId="00C4CB75" w14:textId="77777777" w:rsidR="00691D6A" w:rsidRPr="00F54FA9" w:rsidRDefault="00691D6A" w:rsidP="0097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4F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  <w:r w:rsidRPr="00F54FA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18BDEF12" w14:textId="77777777" w:rsidR="00691D6A" w:rsidRPr="00F54FA9" w:rsidRDefault="00691D6A" w:rsidP="009741B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989356B" w14:textId="77777777" w:rsidR="00691D6A" w:rsidRPr="00F54FA9" w:rsidRDefault="00691D6A" w:rsidP="009741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2FD331D6" w14:textId="77777777" w:rsidR="00691D6A" w:rsidRPr="00F54FA9" w:rsidRDefault="00691D6A" w:rsidP="009741B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42BA65F" w14:textId="77777777" w:rsidR="00691D6A" w:rsidRPr="00F54FA9" w:rsidRDefault="00691D6A" w:rsidP="009741BB">
            <w:pPr>
              <w:pStyle w:val="acctfourfigures"/>
              <w:tabs>
                <w:tab w:val="clear" w:pos="765"/>
                <w:tab w:val="decimal" w:pos="724"/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299A7D3B" w14:textId="77777777" w:rsidR="00691D6A" w:rsidRPr="00F54FA9" w:rsidRDefault="00691D6A" w:rsidP="009741B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6C2F76F" w14:textId="77777777" w:rsidR="00691D6A" w:rsidRPr="00F54FA9" w:rsidRDefault="00691D6A" w:rsidP="009741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91D6A" w:rsidRPr="00F54FA9" w14:paraId="0B466A12" w14:textId="77777777" w:rsidTr="009741BB">
        <w:trPr>
          <w:cantSplit/>
        </w:trPr>
        <w:tc>
          <w:tcPr>
            <w:tcW w:w="3515" w:type="dxa"/>
            <w:shd w:val="clear" w:color="auto" w:fill="auto"/>
          </w:tcPr>
          <w:p w14:paraId="79BD84AC" w14:textId="77777777" w:rsidR="00691D6A" w:rsidRPr="00F54FA9" w:rsidRDefault="00691D6A" w:rsidP="00A5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  <w:r w:rsidRPr="00F54FA9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701" w:type="dxa"/>
            <w:shd w:val="clear" w:color="auto" w:fill="auto"/>
          </w:tcPr>
          <w:p w14:paraId="7697C0AE" w14:textId="77777777" w:rsidR="00691D6A" w:rsidRPr="00F54FA9" w:rsidRDefault="00691D6A" w:rsidP="0097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4FA9">
              <w:rPr>
                <w:rFonts w:ascii="Angsana New" w:hAnsi="Angsana New"/>
                <w:sz w:val="30"/>
                <w:szCs w:val="30"/>
                <w:cs/>
              </w:rPr>
              <w:t>เอ็ม โอ อาร์</w:t>
            </w:r>
          </w:p>
        </w:tc>
        <w:tc>
          <w:tcPr>
            <w:tcW w:w="1134" w:type="dxa"/>
            <w:shd w:val="clear" w:color="auto" w:fill="auto"/>
          </w:tcPr>
          <w:p w14:paraId="36C7B957" w14:textId="77777777" w:rsidR="00691D6A" w:rsidRPr="00F54FA9" w:rsidRDefault="00691D6A" w:rsidP="009741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42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,057</w:t>
            </w:r>
          </w:p>
        </w:tc>
        <w:tc>
          <w:tcPr>
            <w:tcW w:w="227" w:type="dxa"/>
            <w:shd w:val="clear" w:color="auto" w:fill="auto"/>
          </w:tcPr>
          <w:p w14:paraId="271E0843" w14:textId="77777777" w:rsidR="00691D6A" w:rsidRPr="00F54FA9" w:rsidRDefault="00691D6A" w:rsidP="0097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62FBB05" w14:textId="77777777" w:rsidR="00691D6A" w:rsidRPr="00F54FA9" w:rsidRDefault="00691D6A" w:rsidP="009741BB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30269000" w14:textId="77777777" w:rsidR="00691D6A" w:rsidRPr="00F54FA9" w:rsidRDefault="00691D6A" w:rsidP="0097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26F1A07" w14:textId="77777777" w:rsidR="00691D6A" w:rsidRPr="00F54FA9" w:rsidRDefault="00691D6A" w:rsidP="009741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42,057</w:t>
            </w:r>
          </w:p>
        </w:tc>
      </w:tr>
      <w:tr w:rsidR="00691D6A" w:rsidRPr="00F54FA9" w14:paraId="70DD328B" w14:textId="77777777" w:rsidTr="009741BB">
        <w:trPr>
          <w:cantSplit/>
        </w:trPr>
        <w:tc>
          <w:tcPr>
            <w:tcW w:w="3515" w:type="dxa"/>
            <w:shd w:val="clear" w:color="auto" w:fill="auto"/>
          </w:tcPr>
          <w:p w14:paraId="275FDAC1" w14:textId="77777777" w:rsidR="00691D6A" w:rsidRPr="00F54FA9" w:rsidRDefault="00691D6A" w:rsidP="00A5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  <w:r w:rsidRPr="0010751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01" w:type="dxa"/>
            <w:shd w:val="clear" w:color="auto" w:fill="auto"/>
          </w:tcPr>
          <w:p w14:paraId="2357EA05" w14:textId="77777777" w:rsidR="00691D6A" w:rsidRPr="00F54FA9" w:rsidRDefault="002131B6" w:rsidP="0021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80</w:t>
            </w:r>
            <w:r w:rsidR="00691D6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37AC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691D6A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7.15</w:t>
            </w:r>
          </w:p>
        </w:tc>
        <w:tc>
          <w:tcPr>
            <w:tcW w:w="1134" w:type="dxa"/>
            <w:shd w:val="clear" w:color="auto" w:fill="auto"/>
          </w:tcPr>
          <w:p w14:paraId="7EB9755D" w14:textId="77777777" w:rsidR="00691D6A" w:rsidRPr="00F54FA9" w:rsidRDefault="00C23841" w:rsidP="009741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450</w:t>
            </w:r>
            <w:r w:rsidR="00691D6A">
              <w:rPr>
                <w:rFonts w:ascii="Angsana New" w:hAnsi="Angsana New" w:cs="Angsana New"/>
                <w:sz w:val="30"/>
                <w:szCs w:val="30"/>
              </w:rPr>
              <w:t>,923</w:t>
            </w:r>
          </w:p>
        </w:tc>
        <w:tc>
          <w:tcPr>
            <w:tcW w:w="227" w:type="dxa"/>
            <w:shd w:val="clear" w:color="auto" w:fill="auto"/>
          </w:tcPr>
          <w:p w14:paraId="2BD86FCA" w14:textId="77777777" w:rsidR="00691D6A" w:rsidRPr="00F54FA9" w:rsidRDefault="00691D6A" w:rsidP="0097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9456DBA" w14:textId="77777777" w:rsidR="00691D6A" w:rsidRPr="00F54FA9" w:rsidRDefault="00691D6A" w:rsidP="009741BB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678F4E23" w14:textId="77777777" w:rsidR="00691D6A" w:rsidRPr="00F54FA9" w:rsidRDefault="00691D6A" w:rsidP="0097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FB57F2F" w14:textId="77777777" w:rsidR="00691D6A" w:rsidRPr="00F54FA9" w:rsidRDefault="00C23841" w:rsidP="009741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450,923</w:t>
            </w:r>
          </w:p>
        </w:tc>
      </w:tr>
      <w:tr w:rsidR="00691D6A" w:rsidRPr="00F54FA9" w14:paraId="53C2D55B" w14:textId="77777777" w:rsidTr="009741BB">
        <w:trPr>
          <w:cantSplit/>
        </w:trPr>
        <w:tc>
          <w:tcPr>
            <w:tcW w:w="3515" w:type="dxa"/>
            <w:shd w:val="clear" w:color="auto" w:fill="auto"/>
          </w:tcPr>
          <w:p w14:paraId="70E90417" w14:textId="77777777" w:rsidR="00F51656" w:rsidRDefault="00691D6A" w:rsidP="00A5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  <w:r w:rsidRPr="00F54FA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  <w:p w14:paraId="364EE177" w14:textId="77777777" w:rsidR="00691D6A" w:rsidRPr="00F54FA9" w:rsidRDefault="00F51656" w:rsidP="00A5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691D6A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01" w:type="dxa"/>
            <w:shd w:val="clear" w:color="auto" w:fill="auto"/>
          </w:tcPr>
          <w:p w14:paraId="0B2C567E" w14:textId="77777777" w:rsidR="00691D6A" w:rsidRDefault="00691D6A" w:rsidP="009741B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เอ็มแอลอาร์</w:t>
            </w:r>
          </w:p>
          <w:p w14:paraId="3EFEE575" w14:textId="77777777" w:rsidR="00691D6A" w:rsidRPr="00F54FA9" w:rsidRDefault="00691D6A" w:rsidP="009741B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ลบร้อยละ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53B5907F" w14:textId="77777777" w:rsidR="00F51656" w:rsidRDefault="00F51656" w:rsidP="009741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7752D8D" w14:textId="77777777" w:rsidR="00691D6A" w:rsidRPr="00F54FA9" w:rsidRDefault="00691D6A" w:rsidP="009741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120,000</w:t>
            </w:r>
          </w:p>
        </w:tc>
        <w:tc>
          <w:tcPr>
            <w:tcW w:w="227" w:type="dxa"/>
            <w:shd w:val="clear" w:color="auto" w:fill="auto"/>
          </w:tcPr>
          <w:p w14:paraId="65617D1F" w14:textId="77777777" w:rsidR="00691D6A" w:rsidRPr="00F54FA9" w:rsidRDefault="00691D6A" w:rsidP="009741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809F4B0" w14:textId="77777777" w:rsidR="00F51656" w:rsidRDefault="00F51656" w:rsidP="009741BB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60FCE964" w14:textId="77777777" w:rsidR="00691D6A" w:rsidRPr="00F54FA9" w:rsidRDefault="00691D6A" w:rsidP="009741BB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619278EB" w14:textId="77777777" w:rsidR="00691D6A" w:rsidRPr="00F54FA9" w:rsidRDefault="00691D6A" w:rsidP="009741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B35B62C" w14:textId="77777777" w:rsidR="00F51656" w:rsidRDefault="00F51656" w:rsidP="009741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69A97EA" w14:textId="77777777" w:rsidR="00691D6A" w:rsidRPr="00F54FA9" w:rsidRDefault="00691D6A" w:rsidP="009741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120,000</w:t>
            </w:r>
          </w:p>
        </w:tc>
      </w:tr>
      <w:tr w:rsidR="00691D6A" w:rsidRPr="00F54FA9" w14:paraId="43B5341E" w14:textId="77777777" w:rsidTr="009741BB">
        <w:trPr>
          <w:cantSplit/>
        </w:trPr>
        <w:tc>
          <w:tcPr>
            <w:tcW w:w="3515" w:type="dxa"/>
            <w:shd w:val="clear" w:color="auto" w:fill="auto"/>
          </w:tcPr>
          <w:p w14:paraId="747FECBB" w14:textId="77777777" w:rsidR="00F51656" w:rsidRDefault="00C23841" w:rsidP="00A5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  <w:r w:rsidRPr="00544B5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บุคคลและบริษัท</w:t>
            </w:r>
          </w:p>
          <w:p w14:paraId="6AA9B89E" w14:textId="77777777" w:rsidR="00691D6A" w:rsidRPr="00F54FA9" w:rsidRDefault="00F51656" w:rsidP="00A5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C23841">
              <w:rPr>
                <w:rFonts w:ascii="Angsana New" w:hAnsi="Angsana New" w:hint="cs"/>
                <w:sz w:val="30"/>
                <w:szCs w:val="30"/>
                <w:cs/>
              </w:rPr>
              <w:t>หลักทรัพย์จัดการกองทุน</w:t>
            </w:r>
          </w:p>
        </w:tc>
        <w:tc>
          <w:tcPr>
            <w:tcW w:w="1701" w:type="dxa"/>
            <w:shd w:val="clear" w:color="auto" w:fill="auto"/>
          </w:tcPr>
          <w:p w14:paraId="0C1C7AD1" w14:textId="77777777" w:rsidR="00F51656" w:rsidRDefault="00F51656" w:rsidP="0097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BA0493E" w14:textId="77777777" w:rsidR="00691D6A" w:rsidRPr="00F54FA9" w:rsidRDefault="002131B6" w:rsidP="0097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2.65</w:t>
            </w:r>
            <w:r w:rsidR="00691D6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37AC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691D6A">
              <w:rPr>
                <w:rFonts w:ascii="Angsana New" w:hAnsi="Angsana New" w:hint="cs"/>
                <w:sz w:val="30"/>
                <w:szCs w:val="30"/>
                <w:cs/>
              </w:rPr>
              <w:t xml:space="preserve"> 15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.00</w:t>
            </w:r>
          </w:p>
        </w:tc>
        <w:tc>
          <w:tcPr>
            <w:tcW w:w="1134" w:type="dxa"/>
            <w:shd w:val="clear" w:color="auto" w:fill="auto"/>
          </w:tcPr>
          <w:p w14:paraId="0F269489" w14:textId="77777777" w:rsidR="00F51656" w:rsidRDefault="00F51656" w:rsidP="009741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61D0A69" w14:textId="77777777" w:rsidR="00691D6A" w:rsidRPr="00DD6B26" w:rsidRDefault="00C23841" w:rsidP="009741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550,</w:t>
            </w:r>
            <w:r w:rsidR="00691D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27" w:type="dxa"/>
            <w:shd w:val="clear" w:color="auto" w:fill="auto"/>
          </w:tcPr>
          <w:p w14:paraId="3325324A" w14:textId="77777777" w:rsidR="00691D6A" w:rsidRPr="00DD6B26" w:rsidRDefault="00691D6A" w:rsidP="0097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5071A0C" w14:textId="77777777" w:rsidR="00F51656" w:rsidRDefault="00F51656" w:rsidP="0097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6C7F1E0A" w14:textId="77777777" w:rsidR="00691D6A" w:rsidRPr="00DD6B26" w:rsidRDefault="00691D6A" w:rsidP="0097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D6B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63B0641C" w14:textId="77777777" w:rsidR="00691D6A" w:rsidRPr="00DD6B26" w:rsidRDefault="00691D6A" w:rsidP="0097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0FD7765" w14:textId="77777777" w:rsidR="00F51656" w:rsidRDefault="00F51656" w:rsidP="009741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6D9FC6A" w14:textId="77777777" w:rsidR="00691D6A" w:rsidRPr="00DD6B26" w:rsidRDefault="00C23841" w:rsidP="009741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550,000</w:t>
            </w:r>
          </w:p>
        </w:tc>
      </w:tr>
      <w:tr w:rsidR="00691D6A" w:rsidRPr="00F54FA9" w14:paraId="26B1387F" w14:textId="77777777" w:rsidTr="009741BB">
        <w:trPr>
          <w:cantSplit/>
        </w:trPr>
        <w:tc>
          <w:tcPr>
            <w:tcW w:w="3515" w:type="dxa"/>
            <w:shd w:val="clear" w:color="auto" w:fill="auto"/>
          </w:tcPr>
          <w:p w14:paraId="199D3E6D" w14:textId="77777777" w:rsidR="00691D6A" w:rsidRPr="00F54FA9" w:rsidRDefault="00691D6A" w:rsidP="0097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4F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701" w:type="dxa"/>
            <w:shd w:val="clear" w:color="auto" w:fill="auto"/>
          </w:tcPr>
          <w:p w14:paraId="40709D63" w14:textId="77777777" w:rsidR="00691D6A" w:rsidRPr="00F54FA9" w:rsidRDefault="00691D6A" w:rsidP="009741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B52A4E0" w14:textId="77777777" w:rsidR="00691D6A" w:rsidRPr="00F54FA9" w:rsidRDefault="00691D6A" w:rsidP="009741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6C8BEAE8" w14:textId="77777777" w:rsidR="00691D6A" w:rsidRPr="00F54FA9" w:rsidRDefault="00691D6A" w:rsidP="009741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EBFB5B3" w14:textId="77777777" w:rsidR="00691D6A" w:rsidRPr="00F54FA9" w:rsidRDefault="00691D6A" w:rsidP="009741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2BAA71C4" w14:textId="77777777" w:rsidR="00691D6A" w:rsidRPr="00F54FA9" w:rsidRDefault="00691D6A" w:rsidP="009741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4DB2898" w14:textId="77777777" w:rsidR="00691D6A" w:rsidRPr="00F54FA9" w:rsidRDefault="00691D6A" w:rsidP="009741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57F86" w:rsidRPr="00F54FA9" w14:paraId="38786C1E" w14:textId="77777777" w:rsidTr="009741BB">
        <w:trPr>
          <w:cantSplit/>
        </w:trPr>
        <w:tc>
          <w:tcPr>
            <w:tcW w:w="3515" w:type="dxa"/>
            <w:shd w:val="clear" w:color="auto" w:fill="auto"/>
          </w:tcPr>
          <w:p w14:paraId="77D11B7A" w14:textId="77777777" w:rsidR="00157F86" w:rsidRPr="00F54FA9" w:rsidRDefault="00157F86" w:rsidP="0097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4FA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shd w:val="clear" w:color="auto" w:fill="auto"/>
          </w:tcPr>
          <w:p w14:paraId="2C181221" w14:textId="77777777" w:rsidR="00157F86" w:rsidRPr="00F54FA9" w:rsidRDefault="00157F86" w:rsidP="00157F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เอ็มแอลอาร์</w:t>
            </w:r>
          </w:p>
        </w:tc>
        <w:tc>
          <w:tcPr>
            <w:tcW w:w="1134" w:type="dxa"/>
            <w:shd w:val="clear" w:color="auto" w:fill="auto"/>
          </w:tcPr>
          <w:p w14:paraId="327C4ABD" w14:textId="77777777" w:rsidR="00157F86" w:rsidRPr="00F54FA9" w:rsidRDefault="00157F86" w:rsidP="009741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654C0AD3" w14:textId="77777777" w:rsidR="00157F86" w:rsidRPr="00F54FA9" w:rsidRDefault="00157F86" w:rsidP="009741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1483C83" w14:textId="77777777" w:rsidR="00157F86" w:rsidRPr="00F54FA9" w:rsidRDefault="00157F86" w:rsidP="009741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3B462ABB" w14:textId="77777777" w:rsidR="00157F86" w:rsidRPr="00F54FA9" w:rsidRDefault="00157F86" w:rsidP="009741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DE22A2B" w14:textId="77777777" w:rsidR="00157F86" w:rsidRPr="00F54FA9" w:rsidRDefault="00157F86" w:rsidP="009741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91D6A" w:rsidRPr="00F54FA9" w14:paraId="47C1D79A" w14:textId="77777777" w:rsidTr="009741BB">
        <w:trPr>
          <w:cantSplit/>
        </w:trPr>
        <w:tc>
          <w:tcPr>
            <w:tcW w:w="3515" w:type="dxa"/>
            <w:shd w:val="clear" w:color="auto" w:fill="auto"/>
          </w:tcPr>
          <w:p w14:paraId="7ED89316" w14:textId="77777777" w:rsidR="00691D6A" w:rsidRPr="00F54FA9" w:rsidRDefault="00691D6A" w:rsidP="00A5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558FAB2D" w14:textId="77777777" w:rsidR="00691D6A" w:rsidRPr="00F54FA9" w:rsidRDefault="00691D6A" w:rsidP="009741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ลบร้อยละ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3A6C4AE" w14:textId="77777777" w:rsidR="00691D6A" w:rsidRPr="00F54FA9" w:rsidRDefault="00691D6A" w:rsidP="0097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2FD3E6D5" w14:textId="77777777" w:rsidR="00691D6A" w:rsidRPr="00F54FA9" w:rsidRDefault="00691D6A" w:rsidP="009741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F4B45E1" w14:textId="77777777" w:rsidR="00691D6A" w:rsidRPr="00F54FA9" w:rsidRDefault="00691D6A" w:rsidP="009741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158,833</w:t>
            </w:r>
          </w:p>
        </w:tc>
        <w:tc>
          <w:tcPr>
            <w:tcW w:w="227" w:type="dxa"/>
            <w:shd w:val="clear" w:color="auto" w:fill="auto"/>
          </w:tcPr>
          <w:p w14:paraId="35C4B409" w14:textId="77777777" w:rsidR="00691D6A" w:rsidRPr="00F54FA9" w:rsidRDefault="00691D6A" w:rsidP="009741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63B9B4E" w14:textId="77777777" w:rsidR="00691D6A" w:rsidRPr="00F54FA9" w:rsidRDefault="00691D6A" w:rsidP="009741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158,833</w:t>
            </w:r>
          </w:p>
        </w:tc>
      </w:tr>
      <w:tr w:rsidR="00691D6A" w:rsidRPr="00F54FA9" w14:paraId="123877F9" w14:textId="77777777" w:rsidTr="009741BB">
        <w:trPr>
          <w:cantSplit/>
        </w:trPr>
        <w:tc>
          <w:tcPr>
            <w:tcW w:w="3515" w:type="dxa"/>
            <w:shd w:val="clear" w:color="auto" w:fill="auto"/>
          </w:tcPr>
          <w:p w14:paraId="727907BC" w14:textId="77777777" w:rsidR="00691D6A" w:rsidRPr="00F54FA9" w:rsidRDefault="00691D6A" w:rsidP="009741B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4F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282A9A81" w14:textId="77777777" w:rsidR="00691D6A" w:rsidRPr="00F54FA9" w:rsidRDefault="00691D6A" w:rsidP="009741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760D3A" w14:textId="77777777" w:rsidR="00691D6A" w:rsidRPr="00F54FA9" w:rsidRDefault="00691D6A" w:rsidP="009741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1,162,980</w:t>
            </w:r>
          </w:p>
        </w:tc>
        <w:tc>
          <w:tcPr>
            <w:tcW w:w="227" w:type="dxa"/>
            <w:shd w:val="clear" w:color="auto" w:fill="auto"/>
          </w:tcPr>
          <w:p w14:paraId="1CE60CB1" w14:textId="77777777" w:rsidR="00691D6A" w:rsidRPr="00F54FA9" w:rsidRDefault="00691D6A" w:rsidP="009741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8192A1" w14:textId="77777777" w:rsidR="00691D6A" w:rsidRPr="00F54FA9" w:rsidRDefault="00691D6A" w:rsidP="009741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158,833</w:t>
            </w:r>
          </w:p>
        </w:tc>
        <w:tc>
          <w:tcPr>
            <w:tcW w:w="227" w:type="dxa"/>
            <w:shd w:val="clear" w:color="auto" w:fill="auto"/>
          </w:tcPr>
          <w:p w14:paraId="45E30A65" w14:textId="77777777" w:rsidR="00691D6A" w:rsidRPr="00F54FA9" w:rsidRDefault="00691D6A" w:rsidP="009741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12B1B7" w14:textId="77777777" w:rsidR="00691D6A" w:rsidRPr="00F54FA9" w:rsidRDefault="00691D6A" w:rsidP="009741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1,321,813</w:t>
            </w:r>
          </w:p>
        </w:tc>
      </w:tr>
    </w:tbl>
    <w:p w14:paraId="1B5F51AB" w14:textId="77777777" w:rsidR="00210348" w:rsidRDefault="00691D6A" w:rsidP="00210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210348" w:rsidRPr="00541BE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ความเสี่ยงจากเงินตราต่างประเทศ</w:t>
      </w:r>
    </w:p>
    <w:p w14:paraId="32CCC82A" w14:textId="77777777" w:rsidR="00210348" w:rsidRPr="00E93FD2" w:rsidRDefault="00210348" w:rsidP="00210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7527D230" w14:textId="77777777" w:rsidR="00221278" w:rsidRDefault="00221278" w:rsidP="00210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21278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ซึ่งเกิดจากการซื้อสินค้าที่เป็นเงินตราต่างประเทศ กลุ่มบริษัทจะทำสัญญาการซื้อขายเงินตราต่างประเทศล่วงหน้า ซึ่งรายการดังกล่าวจะมีอายุไม่เกินหนึ่งปี เพื่อป้องกันความเสี่ยงของสินทรัพย์และหนี้สินทางการเงินที่เป็นเงินตราต่างประเทศ</w:t>
      </w:r>
      <w:r w:rsidRPr="00221278">
        <w:rPr>
          <w:rFonts w:ascii="Angsana New" w:hAnsi="Angsana New"/>
          <w:sz w:val="30"/>
          <w:szCs w:val="30"/>
        </w:rPr>
        <w:t>  </w:t>
      </w:r>
      <w:r w:rsidRPr="00221278">
        <w:rPr>
          <w:rFonts w:ascii="Angsana New" w:hAnsi="Angsana New"/>
          <w:sz w:val="30"/>
          <w:szCs w:val="30"/>
          <w:cs/>
        </w:rPr>
        <w:t>สัญญาซื้อขายเงินตราต่างประเทศล่วงหน้า ณ วันที่รายงานเป็นรายการที่เกี่ยวข้องกับรายการซื้อที่เป็นเงินตราต่างประเทศในปีถัดไป</w:t>
      </w:r>
    </w:p>
    <w:p w14:paraId="13B780F6" w14:textId="77777777" w:rsidR="00691D6A" w:rsidRPr="00E93FD2" w:rsidRDefault="00691D6A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14:paraId="01DB2B39" w14:textId="77777777" w:rsidR="00F8592A" w:rsidRPr="00DA7BD5" w:rsidRDefault="00F8592A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ณ วันที่ 31 ธันวาคม กลุ่มบริษัท</w:t>
      </w:r>
      <w:r w:rsidR="004461C7">
        <w:rPr>
          <w:rFonts w:ascii="Angsana New" w:hAnsi="Angsana New" w:hint="cs"/>
          <w:sz w:val="30"/>
          <w:szCs w:val="30"/>
          <w:cs/>
        </w:rPr>
        <w:t>และบริษัท</w:t>
      </w:r>
      <w:r>
        <w:rPr>
          <w:rFonts w:ascii="Angsana New" w:hAnsi="Angsana New" w:hint="cs"/>
          <w:sz w:val="30"/>
          <w:szCs w:val="30"/>
          <w:cs/>
        </w:rPr>
        <w:t>มีความเสี่ยงจากอัตราแลกเปลี่ยนเงินตราต่างประเทศอันเป็นผลมาจากการ</w:t>
      </w:r>
      <w:r w:rsidR="00142C1E">
        <w:rPr>
          <w:rFonts w:ascii="Angsana New" w:hAnsi="Angsana New" w:hint="cs"/>
          <w:sz w:val="30"/>
          <w:szCs w:val="30"/>
          <w:cs/>
        </w:rPr>
        <w:t>มีหนี้สิน</w:t>
      </w:r>
      <w:r>
        <w:rPr>
          <w:rFonts w:ascii="Angsana New" w:hAnsi="Angsana New" w:hint="cs"/>
          <w:sz w:val="30"/>
          <w:szCs w:val="30"/>
          <w:cs/>
        </w:rPr>
        <w:t>ที่เป็นเงินตราต่างประเทศดังนี้</w:t>
      </w:r>
    </w:p>
    <w:p w14:paraId="5015D29E" w14:textId="77777777" w:rsidR="0073416E" w:rsidRPr="00E93FD2" w:rsidRDefault="0073416E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02"/>
        <w:gridCol w:w="844"/>
        <w:gridCol w:w="1082"/>
        <w:gridCol w:w="270"/>
        <w:gridCol w:w="992"/>
        <w:gridCol w:w="270"/>
        <w:gridCol w:w="992"/>
        <w:gridCol w:w="270"/>
        <w:gridCol w:w="1076"/>
      </w:tblGrid>
      <w:tr w:rsidR="00F8592A" w:rsidRPr="00E41D62" w14:paraId="4AD7928B" w14:textId="77777777" w:rsidTr="00464CCD">
        <w:tc>
          <w:tcPr>
            <w:tcW w:w="1849" w:type="pct"/>
          </w:tcPr>
          <w:p w14:paraId="703DD7FB" w14:textId="77777777" w:rsidR="00F8592A" w:rsidRPr="009447FE" w:rsidRDefault="00F8592A" w:rsidP="00FA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9" w:type="pct"/>
          </w:tcPr>
          <w:p w14:paraId="0F93AE33" w14:textId="77777777" w:rsidR="00F8592A" w:rsidRPr="00803769" w:rsidRDefault="00F8592A" w:rsidP="00CD7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4" w:type="pct"/>
            <w:gridSpan w:val="3"/>
          </w:tcPr>
          <w:p w14:paraId="2F8E914D" w14:textId="77777777" w:rsidR="00F8592A" w:rsidRPr="00C218AD" w:rsidRDefault="00F8592A" w:rsidP="00CD7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8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B690859" w14:textId="77777777" w:rsidR="00F8592A" w:rsidRPr="00C218AD" w:rsidRDefault="00F8592A" w:rsidP="00CD7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pct"/>
            <w:gridSpan w:val="3"/>
          </w:tcPr>
          <w:p w14:paraId="5771FBD9" w14:textId="77777777" w:rsidR="00F8592A" w:rsidRPr="00C218AD" w:rsidRDefault="00F8592A" w:rsidP="00CD7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8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A81861" w:rsidRPr="00E41D62" w14:paraId="30B043C9" w14:textId="77777777" w:rsidTr="00464CCD">
        <w:tc>
          <w:tcPr>
            <w:tcW w:w="1849" w:type="pct"/>
          </w:tcPr>
          <w:p w14:paraId="4B1DA8C0" w14:textId="77777777" w:rsidR="00F8592A" w:rsidRPr="009447FE" w:rsidRDefault="00F8592A" w:rsidP="00CD7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9" w:type="pct"/>
          </w:tcPr>
          <w:p w14:paraId="4BDFA7D0" w14:textId="77777777" w:rsidR="00F8592A" w:rsidRPr="00803769" w:rsidRDefault="00A81861" w:rsidP="00CD7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8" w:type="pct"/>
          </w:tcPr>
          <w:p w14:paraId="5E35BD23" w14:textId="77777777" w:rsidR="00F8592A" w:rsidRPr="008C1C0E" w:rsidRDefault="008645A4" w:rsidP="00CD7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14:paraId="4EA5DB1B" w14:textId="77777777" w:rsidR="00F8592A" w:rsidRPr="008C1C0E" w:rsidRDefault="00F8592A" w:rsidP="00CD7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4BD36A28" w14:textId="77777777" w:rsidR="00F8592A" w:rsidRPr="008C1C0E" w:rsidRDefault="00213E1C" w:rsidP="00CD7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255</w:t>
            </w:r>
            <w:r w:rsidR="00691D6A"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089C6816" w14:textId="77777777" w:rsidR="00F8592A" w:rsidRPr="008C1C0E" w:rsidRDefault="00F8592A" w:rsidP="00CD7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7351C884" w14:textId="77777777" w:rsidR="00F8592A" w:rsidRPr="008C1C0E" w:rsidRDefault="008645A4" w:rsidP="00CD7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14:paraId="23865675" w14:textId="77777777" w:rsidR="00F8592A" w:rsidRPr="008C1C0E" w:rsidRDefault="00F8592A" w:rsidP="00CD7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73AF8C8F" w14:textId="77777777" w:rsidR="00F8592A" w:rsidRPr="008C1C0E" w:rsidRDefault="00213E1C" w:rsidP="00CD7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255</w:t>
            </w:r>
            <w:r w:rsidR="00691D6A"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</w:tr>
      <w:tr w:rsidR="00F8592A" w:rsidRPr="00E41D62" w14:paraId="21AD6752" w14:textId="77777777" w:rsidTr="00464CCD">
        <w:tc>
          <w:tcPr>
            <w:tcW w:w="1849" w:type="pct"/>
          </w:tcPr>
          <w:p w14:paraId="752536FB" w14:textId="77777777" w:rsidR="00F8592A" w:rsidRPr="009447FE" w:rsidRDefault="00F8592A" w:rsidP="00CD7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9" w:type="pct"/>
          </w:tcPr>
          <w:p w14:paraId="2FBB2788" w14:textId="77777777" w:rsidR="00F8592A" w:rsidRPr="00803769" w:rsidRDefault="00F8592A" w:rsidP="00CD7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92" w:type="pct"/>
            <w:gridSpan w:val="7"/>
            <w:vAlign w:val="bottom"/>
          </w:tcPr>
          <w:p w14:paraId="39E8590F" w14:textId="77777777" w:rsidR="00F8592A" w:rsidRPr="009447FE" w:rsidRDefault="00F8592A" w:rsidP="00CD7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1D6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1861" w:rsidRPr="00E41D62" w14:paraId="6BD32FEB" w14:textId="77777777" w:rsidTr="00E93FD2">
        <w:tc>
          <w:tcPr>
            <w:tcW w:w="1849" w:type="pct"/>
          </w:tcPr>
          <w:p w14:paraId="14618A96" w14:textId="77777777" w:rsidR="00F8592A" w:rsidRPr="00F8592A" w:rsidRDefault="00F8592A" w:rsidP="00CD7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59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เงินเหรี</w:t>
            </w:r>
            <w:r w:rsidR="006E2D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</w:t>
            </w:r>
            <w:r w:rsidRPr="00F859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ญสหรัฐอเมริกา</w:t>
            </w:r>
          </w:p>
        </w:tc>
        <w:tc>
          <w:tcPr>
            <w:tcW w:w="459" w:type="pct"/>
          </w:tcPr>
          <w:p w14:paraId="7D0E4F24" w14:textId="77777777" w:rsidR="00F8592A" w:rsidRPr="00803769" w:rsidRDefault="00F8592A" w:rsidP="00CD7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</w:tcPr>
          <w:p w14:paraId="28FF1031" w14:textId="77777777" w:rsidR="00F8592A" w:rsidRPr="009447FE" w:rsidRDefault="00F8592A" w:rsidP="00CD7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C1CE1DE" w14:textId="77777777" w:rsidR="00F8592A" w:rsidRPr="009447FE" w:rsidRDefault="00F8592A" w:rsidP="00CD7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5B11F915" w14:textId="77777777" w:rsidR="00F8592A" w:rsidRPr="009447FE" w:rsidRDefault="00F8592A" w:rsidP="00CD7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B8D88FF" w14:textId="77777777" w:rsidR="00F8592A" w:rsidRPr="009447FE" w:rsidRDefault="00F8592A" w:rsidP="00CD7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5FCD8DD4" w14:textId="77777777" w:rsidR="00F8592A" w:rsidRPr="009447FE" w:rsidRDefault="00F8592A" w:rsidP="00CD7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BC6ED22" w14:textId="77777777" w:rsidR="00F8592A" w:rsidRPr="009447FE" w:rsidRDefault="00F8592A" w:rsidP="00CD7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9841980" w14:textId="77777777" w:rsidR="00F8592A" w:rsidRPr="009447FE" w:rsidRDefault="00F8592A" w:rsidP="00CD7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5B2F" w:rsidRPr="00E41D62" w14:paraId="426D51DB" w14:textId="77777777" w:rsidTr="00E93FD2">
        <w:tc>
          <w:tcPr>
            <w:tcW w:w="1849" w:type="pct"/>
          </w:tcPr>
          <w:p w14:paraId="42A94F8D" w14:textId="135E39C5" w:rsidR="00AC5B2F" w:rsidRPr="00A81861" w:rsidRDefault="00AC5B2F" w:rsidP="00AC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1861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459" w:type="pct"/>
          </w:tcPr>
          <w:p w14:paraId="745DB21B" w14:textId="20DAEBDF" w:rsidR="00AC5B2F" w:rsidRDefault="00AC5B2F" w:rsidP="00AC5B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25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4986A680" w14:textId="49713227" w:rsidR="00AC5B2F" w:rsidRPr="000F0944" w:rsidRDefault="00AC5B2F" w:rsidP="00E93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8,431</w:t>
            </w:r>
          </w:p>
        </w:tc>
        <w:tc>
          <w:tcPr>
            <w:tcW w:w="147" w:type="pct"/>
          </w:tcPr>
          <w:p w14:paraId="4DAE5D88" w14:textId="77777777" w:rsidR="00AC5B2F" w:rsidRPr="000F0944" w:rsidRDefault="00AC5B2F" w:rsidP="00AC5B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35470CDD" w14:textId="169DEEE4" w:rsidR="00AC5B2F" w:rsidRPr="000F0944" w:rsidRDefault="00AC5B2F" w:rsidP="00AC5B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2,481</w:t>
            </w:r>
          </w:p>
        </w:tc>
        <w:tc>
          <w:tcPr>
            <w:tcW w:w="147" w:type="pct"/>
          </w:tcPr>
          <w:p w14:paraId="01C547B1" w14:textId="77777777" w:rsidR="00AC5B2F" w:rsidRPr="000F0944" w:rsidRDefault="00AC5B2F" w:rsidP="00AC5B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085BF6C5" w14:textId="43E269CF" w:rsidR="00AC5B2F" w:rsidRPr="000F0944" w:rsidRDefault="00AC5B2F" w:rsidP="00AC5B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B169027" w14:textId="77777777" w:rsidR="00AC5B2F" w:rsidRPr="000F0944" w:rsidRDefault="00AC5B2F" w:rsidP="00AC5B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BA4F58F" w14:textId="600200E4" w:rsidR="00AC5B2F" w:rsidRPr="000F0944" w:rsidRDefault="00AC5B2F" w:rsidP="00AC5B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1,680</w:t>
            </w:r>
          </w:p>
        </w:tc>
      </w:tr>
      <w:tr w:rsidR="00AC5B2F" w:rsidRPr="00AC5B2F" w14:paraId="45803DD7" w14:textId="77777777" w:rsidTr="00E93FD2">
        <w:tc>
          <w:tcPr>
            <w:tcW w:w="1849" w:type="pct"/>
          </w:tcPr>
          <w:p w14:paraId="1FE24435" w14:textId="30B4ACE6" w:rsidR="00AC5B2F" w:rsidRPr="00E93FD2" w:rsidRDefault="00AC5B2F" w:rsidP="00AC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3F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ยอดรวมความเสี่ยงทั้งสิ้น</w:t>
            </w:r>
          </w:p>
        </w:tc>
        <w:tc>
          <w:tcPr>
            <w:tcW w:w="459" w:type="pct"/>
          </w:tcPr>
          <w:p w14:paraId="465F6637" w14:textId="1E59B964" w:rsidR="00AC5B2F" w:rsidRPr="00E93FD2" w:rsidRDefault="00AC5B2F" w:rsidP="00AC5B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54E13853" w14:textId="7329EFE4" w:rsidR="00AC5B2F" w:rsidRPr="00AC5B2F" w:rsidRDefault="00AC5B2F" w:rsidP="00E93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3FD2">
              <w:rPr>
                <w:rFonts w:ascii="Angsana New" w:hAnsi="Angsana New"/>
                <w:b/>
                <w:bCs/>
                <w:sz w:val="30"/>
                <w:szCs w:val="30"/>
              </w:rPr>
              <w:t>8,431</w:t>
            </w:r>
          </w:p>
        </w:tc>
        <w:tc>
          <w:tcPr>
            <w:tcW w:w="147" w:type="pct"/>
          </w:tcPr>
          <w:p w14:paraId="5F3ABB04" w14:textId="77777777" w:rsidR="00AC5B2F" w:rsidRPr="00AC5B2F" w:rsidRDefault="00AC5B2F" w:rsidP="00AC5B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6B2573C0" w14:textId="2AE4F15F" w:rsidR="00AC5B2F" w:rsidRPr="00AC5B2F" w:rsidRDefault="00AC5B2F" w:rsidP="00AC5B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3FD2">
              <w:rPr>
                <w:rFonts w:ascii="Angsana New" w:hAnsi="Angsana New"/>
                <w:b/>
                <w:bCs/>
                <w:sz w:val="30"/>
                <w:szCs w:val="30"/>
              </w:rPr>
              <w:t>2,481</w:t>
            </w:r>
          </w:p>
        </w:tc>
        <w:tc>
          <w:tcPr>
            <w:tcW w:w="147" w:type="pct"/>
          </w:tcPr>
          <w:p w14:paraId="16D66ACA" w14:textId="77777777" w:rsidR="00AC5B2F" w:rsidRPr="00AC5B2F" w:rsidRDefault="00AC5B2F" w:rsidP="00AC5B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3ACB795C" w14:textId="2C0C8096" w:rsidR="00AC5B2F" w:rsidRPr="00AC5B2F" w:rsidRDefault="00AC5B2F" w:rsidP="00AC5B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3FD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AFB9E2F" w14:textId="77777777" w:rsidR="00AC5B2F" w:rsidRPr="00AC5B2F" w:rsidRDefault="00AC5B2F" w:rsidP="00AC5B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11F029CC" w14:textId="76ADC15F" w:rsidR="00AC5B2F" w:rsidRPr="00AC5B2F" w:rsidRDefault="00AC5B2F" w:rsidP="00AC5B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3FD2">
              <w:rPr>
                <w:rFonts w:ascii="Angsana New" w:hAnsi="Angsana New"/>
                <w:b/>
                <w:bCs/>
                <w:sz w:val="30"/>
                <w:szCs w:val="30"/>
              </w:rPr>
              <w:t>1,680</w:t>
            </w:r>
          </w:p>
        </w:tc>
      </w:tr>
      <w:tr w:rsidR="00AC5B2F" w:rsidRPr="009117E9" w14:paraId="24E8A4C1" w14:textId="77777777" w:rsidTr="00E93FD2">
        <w:tc>
          <w:tcPr>
            <w:tcW w:w="1849" w:type="pct"/>
          </w:tcPr>
          <w:p w14:paraId="788465C7" w14:textId="77777777" w:rsidR="00AC5B2F" w:rsidRPr="009117E9" w:rsidRDefault="00AC5B2F" w:rsidP="00AC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9" w:type="pct"/>
          </w:tcPr>
          <w:p w14:paraId="0A417EDA" w14:textId="77777777" w:rsidR="00AC5B2F" w:rsidRPr="009117E9" w:rsidRDefault="00AC5B2F" w:rsidP="00AC5B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588" w:type="pct"/>
          </w:tcPr>
          <w:p w14:paraId="0DAC38E8" w14:textId="77777777" w:rsidR="00AC5B2F" w:rsidRPr="009117E9" w:rsidRDefault="00AC5B2F" w:rsidP="00E93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7" w:type="pct"/>
          </w:tcPr>
          <w:p w14:paraId="230FC93E" w14:textId="77777777" w:rsidR="00AC5B2F" w:rsidRPr="009117E9" w:rsidRDefault="00AC5B2F" w:rsidP="00AC5B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39" w:type="pct"/>
          </w:tcPr>
          <w:p w14:paraId="2FA80267" w14:textId="77777777" w:rsidR="00AC5B2F" w:rsidRPr="009117E9" w:rsidRDefault="00AC5B2F" w:rsidP="00AC5B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7" w:type="pct"/>
          </w:tcPr>
          <w:p w14:paraId="5B70E9B5" w14:textId="77777777" w:rsidR="00AC5B2F" w:rsidRPr="009117E9" w:rsidRDefault="00AC5B2F" w:rsidP="00AC5B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39" w:type="pct"/>
          </w:tcPr>
          <w:p w14:paraId="15C298C0" w14:textId="77777777" w:rsidR="00AC5B2F" w:rsidRPr="009117E9" w:rsidRDefault="00AC5B2F" w:rsidP="00AC5B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7" w:type="pct"/>
          </w:tcPr>
          <w:p w14:paraId="656AC8FA" w14:textId="77777777" w:rsidR="00AC5B2F" w:rsidRPr="009117E9" w:rsidRDefault="00AC5B2F" w:rsidP="00AC5B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5" w:type="pct"/>
          </w:tcPr>
          <w:p w14:paraId="4CAD06BF" w14:textId="77777777" w:rsidR="00AC5B2F" w:rsidRPr="009117E9" w:rsidRDefault="00AC5B2F" w:rsidP="00AC5B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AC5B2F" w:rsidRPr="00E41D62" w14:paraId="216CA5F1" w14:textId="77777777" w:rsidTr="00E93FD2">
        <w:tc>
          <w:tcPr>
            <w:tcW w:w="1849" w:type="pct"/>
          </w:tcPr>
          <w:p w14:paraId="30EDBC05" w14:textId="62CA7EB2" w:rsidR="00AC5B2F" w:rsidRPr="00A81861" w:rsidRDefault="00AC5B2F" w:rsidP="00AC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64CCD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459" w:type="pct"/>
          </w:tcPr>
          <w:p w14:paraId="2B52D5C6" w14:textId="77777777" w:rsidR="00AC5B2F" w:rsidRDefault="00AC5B2F" w:rsidP="00AC5B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23DFCB1F" w14:textId="02435BE5" w:rsidR="00AC5B2F" w:rsidRPr="009F5E04" w:rsidRDefault="00AC5B2F" w:rsidP="00E93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9F5E0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B8034F5" w14:textId="77777777" w:rsidR="00AC5B2F" w:rsidRPr="00C319A0" w:rsidRDefault="00AC5B2F" w:rsidP="00AC5B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607C8CE5" w14:textId="75846A23" w:rsidR="00AC5B2F" w:rsidRPr="009F5E04" w:rsidRDefault="00AC5B2F" w:rsidP="00AC5B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(523)</w:t>
            </w:r>
          </w:p>
        </w:tc>
        <w:tc>
          <w:tcPr>
            <w:tcW w:w="147" w:type="pct"/>
          </w:tcPr>
          <w:p w14:paraId="25360AA1" w14:textId="77777777" w:rsidR="00AC5B2F" w:rsidRPr="00C319A0" w:rsidRDefault="00AC5B2F" w:rsidP="00AC5B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2542895F" w14:textId="130962D5" w:rsidR="00AC5B2F" w:rsidRPr="00C319A0" w:rsidRDefault="00AC5B2F" w:rsidP="00AC5B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5E0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49CD4E9" w14:textId="77777777" w:rsidR="00AC5B2F" w:rsidRPr="00C319A0" w:rsidRDefault="00AC5B2F" w:rsidP="00AC5B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0FA0A87E" w14:textId="3DE5F4D2" w:rsidR="00AC5B2F" w:rsidRPr="00C319A0" w:rsidRDefault="00AC5B2F" w:rsidP="00AC5B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(523)</w:t>
            </w:r>
          </w:p>
        </w:tc>
      </w:tr>
      <w:tr w:rsidR="00AC5B2F" w:rsidRPr="00E41D62" w14:paraId="22083BE0" w14:textId="77777777" w:rsidTr="00E93FD2">
        <w:tc>
          <w:tcPr>
            <w:tcW w:w="1849" w:type="pct"/>
          </w:tcPr>
          <w:p w14:paraId="30DEC837" w14:textId="6026E2EB" w:rsidR="00AC5B2F" w:rsidRPr="00464CCD" w:rsidRDefault="00AC5B2F" w:rsidP="00AC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64C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459" w:type="pct"/>
          </w:tcPr>
          <w:p w14:paraId="6DB3A4FE" w14:textId="77777777" w:rsidR="00AC5B2F" w:rsidRDefault="00AC5B2F" w:rsidP="00AC5B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FCD9B43" w14:textId="02E05346" w:rsidR="00AC5B2F" w:rsidRPr="005A42F4" w:rsidRDefault="00AC5B2F" w:rsidP="00E93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8,431</w:t>
            </w:r>
          </w:p>
        </w:tc>
        <w:tc>
          <w:tcPr>
            <w:tcW w:w="147" w:type="pct"/>
          </w:tcPr>
          <w:p w14:paraId="2DCA1DE7" w14:textId="77777777" w:rsidR="00AC5B2F" w:rsidRPr="00C319A0" w:rsidRDefault="00AC5B2F" w:rsidP="00AC5B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3DE9E21D" w14:textId="72E75E59" w:rsidR="00AC5B2F" w:rsidRPr="00C319A0" w:rsidRDefault="00AC5B2F" w:rsidP="00AC5B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1,958</w:t>
            </w:r>
          </w:p>
        </w:tc>
        <w:tc>
          <w:tcPr>
            <w:tcW w:w="147" w:type="pct"/>
          </w:tcPr>
          <w:p w14:paraId="5094390B" w14:textId="77777777" w:rsidR="00AC5B2F" w:rsidRPr="00C319A0" w:rsidRDefault="00AC5B2F" w:rsidP="00AC5B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615D31E9" w14:textId="0D50DACA" w:rsidR="00AC5B2F" w:rsidRPr="005A42F4" w:rsidRDefault="00AC5B2F" w:rsidP="00AC5B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42F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F50AC75" w14:textId="77777777" w:rsidR="00AC5B2F" w:rsidRPr="00C319A0" w:rsidRDefault="00AC5B2F" w:rsidP="00AC5B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4F4E529" w14:textId="311B65D6" w:rsidR="00AC5B2F" w:rsidRPr="00C319A0" w:rsidRDefault="00AC5B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1,157</w:t>
            </w:r>
          </w:p>
        </w:tc>
      </w:tr>
    </w:tbl>
    <w:p w14:paraId="63D14CED" w14:textId="77777777" w:rsidR="00F8592A" w:rsidRPr="00E93FD2" w:rsidRDefault="00F8592A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14:paraId="6F81088C" w14:textId="77777777" w:rsidR="0073416E" w:rsidRPr="00306E30" w:rsidRDefault="0073416E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06E30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14:paraId="4431C4A4" w14:textId="77777777" w:rsidR="0073416E" w:rsidRPr="00E93FD2" w:rsidRDefault="0073416E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14:paraId="4451A311" w14:textId="77777777" w:rsidR="0073416E" w:rsidRPr="00306E30" w:rsidRDefault="00DE1ECC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ความเสี่ยงทางด้านสินเชื่อ</w:t>
      </w:r>
      <w:r w:rsidR="00450BE0">
        <w:rPr>
          <w:rFonts w:ascii="Angsana New" w:hAnsi="Angsana New" w:hint="cs"/>
          <w:sz w:val="30"/>
          <w:szCs w:val="30"/>
          <w:cs/>
        </w:rPr>
        <w:t xml:space="preserve"> </w:t>
      </w:r>
      <w:r w:rsidR="00450BE0">
        <w:rPr>
          <w:rFonts w:ascii="Angsana New" w:hAnsi="Angsana New"/>
          <w:sz w:val="30"/>
          <w:szCs w:val="30"/>
          <w:cs/>
        </w:rPr>
        <w:t>คือ</w:t>
      </w:r>
      <w:r w:rsidR="0073416E" w:rsidRPr="00306E30">
        <w:rPr>
          <w:rFonts w:ascii="Angsana New" w:hAnsi="Angsana New"/>
          <w:sz w:val="30"/>
          <w:szCs w:val="30"/>
          <w:cs/>
        </w:rPr>
        <w:t>ความเสี่ยงที่ลูกค้าหรือคู่สัญญาไม่สามารถชำระหนี้แก่กลุ่มบริษัท</w:t>
      </w:r>
      <w:r w:rsidR="0073416E">
        <w:rPr>
          <w:rFonts w:ascii="Angsana New" w:hAnsi="Angsana New" w:hint="cs"/>
          <w:sz w:val="30"/>
          <w:szCs w:val="30"/>
          <w:cs/>
        </w:rPr>
        <w:t xml:space="preserve"> </w:t>
      </w:r>
      <w:r w:rsidR="0073416E" w:rsidRPr="00306E30">
        <w:rPr>
          <w:rFonts w:ascii="Angsana New" w:hAnsi="Angsana New"/>
          <w:sz w:val="30"/>
          <w:szCs w:val="30"/>
          <w:cs/>
        </w:rPr>
        <w:t>ตามเงื่อนไขที่</w:t>
      </w:r>
      <w:r w:rsidR="00A139FD">
        <w:rPr>
          <w:rFonts w:ascii="Angsana New" w:hAnsi="Angsana New"/>
          <w:sz w:val="30"/>
          <w:szCs w:val="30"/>
        </w:rPr>
        <w:t xml:space="preserve">             </w:t>
      </w:r>
      <w:r w:rsidR="0073416E" w:rsidRPr="00306E30">
        <w:rPr>
          <w:rFonts w:ascii="Angsana New" w:hAnsi="Angsana New" w:hint="cs"/>
          <w:sz w:val="30"/>
          <w:szCs w:val="30"/>
          <w:cs/>
        </w:rPr>
        <w:t>ตกล</w:t>
      </w:r>
      <w:r w:rsidR="0073416E" w:rsidRPr="00306E30">
        <w:rPr>
          <w:rFonts w:ascii="Angsana New" w:hAnsi="Angsana New"/>
          <w:sz w:val="30"/>
          <w:szCs w:val="30"/>
          <w:cs/>
        </w:rPr>
        <w:t>งไว้เมื่อครบกำหนด</w:t>
      </w:r>
    </w:p>
    <w:p w14:paraId="0AE994B4" w14:textId="77777777" w:rsidR="0073416E" w:rsidRPr="00E93FD2" w:rsidRDefault="0073416E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14:paraId="3DFA627B" w14:textId="77777777" w:rsidR="0073416E" w:rsidRPr="00306E30" w:rsidRDefault="0073416E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06E30">
        <w:rPr>
          <w:rFonts w:ascii="Angsana New" w:hAnsi="Angsana New"/>
          <w:sz w:val="30"/>
          <w:szCs w:val="30"/>
          <w:cs/>
        </w:rPr>
        <w:t xml:space="preserve">ฝ่ายบริหารได้กำหนดนโยบายทางด้านสินเชื่อเพื่อควบคุมความเสี่ยงทางด้านสินเชื่อดังกล่าวโดยสม่ำเสมอ </w:t>
      </w:r>
      <w:r w:rsidR="001324E1">
        <w:rPr>
          <w:rFonts w:ascii="Angsana New" w:hAnsi="Angsana New" w:hint="cs"/>
          <w:sz w:val="30"/>
          <w:szCs w:val="30"/>
          <w:cs/>
        </w:rPr>
        <w:t xml:space="preserve">         </w:t>
      </w:r>
      <w:r w:rsidRPr="00306E30">
        <w:rPr>
          <w:rFonts w:ascii="Angsana New" w:hAnsi="Angsana New"/>
          <w:sz w:val="30"/>
          <w:szCs w:val="30"/>
          <w:cs/>
        </w:rPr>
        <w:t>โดยการวิเคราะห์ฐานะทางการเงินของลูกค้า</w:t>
      </w:r>
      <w:r w:rsidRPr="00306E30">
        <w:rPr>
          <w:rFonts w:ascii="Angsana New" w:hAnsi="Angsana New" w:hint="cs"/>
          <w:sz w:val="30"/>
          <w:szCs w:val="30"/>
          <w:cs/>
        </w:rPr>
        <w:t>ทุกรายที่ขอวงเงินสินเชื่อในระดับหนึ่งๆ ณ วันที่รายงาน</w:t>
      </w:r>
      <w:r w:rsidRPr="00306E30">
        <w:rPr>
          <w:rFonts w:ascii="Angsana New" w:hAnsi="Angsana New"/>
          <w:sz w:val="30"/>
          <w:szCs w:val="30"/>
          <w:cs/>
        </w:rPr>
        <w:t>ไม่</w:t>
      </w:r>
      <w:r w:rsidRPr="00306E30">
        <w:rPr>
          <w:rFonts w:ascii="Angsana New" w:hAnsi="Angsana New" w:hint="cs"/>
          <w:sz w:val="30"/>
          <w:szCs w:val="30"/>
          <w:cs/>
        </w:rPr>
        <w:t>พบว่า</w:t>
      </w:r>
      <w:r w:rsidR="001324E1">
        <w:rPr>
          <w:rFonts w:ascii="Angsana New" w:hAnsi="Angsana New" w:hint="cs"/>
          <w:sz w:val="30"/>
          <w:szCs w:val="30"/>
          <w:cs/>
        </w:rPr>
        <w:t xml:space="preserve">        </w:t>
      </w:r>
      <w:r w:rsidRPr="00306E30">
        <w:rPr>
          <w:rFonts w:ascii="Angsana New" w:hAnsi="Angsana New"/>
          <w:sz w:val="30"/>
          <w:szCs w:val="30"/>
          <w:cs/>
        </w:rPr>
        <w:t>มีความเสี่ยงจากสินเชื่อที่เป็นสาระสำคัญ ความเสี่ยง</w:t>
      </w:r>
      <w:r w:rsidRPr="00306E30">
        <w:rPr>
          <w:rFonts w:ascii="Angsana New" w:hAnsi="Angsana New" w:hint="cs"/>
          <w:sz w:val="30"/>
          <w:szCs w:val="30"/>
          <w:cs/>
        </w:rPr>
        <w:t>สูงสุด</w:t>
      </w:r>
      <w:r w:rsidRPr="00306E30">
        <w:rPr>
          <w:rFonts w:ascii="Angsana New" w:hAnsi="Angsana New"/>
          <w:sz w:val="30"/>
          <w:szCs w:val="30"/>
          <w:cs/>
        </w:rPr>
        <w:t>ทางด้านสินเชื่อแสดงไว้ในราคาตามบัญชีของสินทรัพย์ทางการเงินแต่ละรายการ</w:t>
      </w:r>
      <w:r w:rsidRPr="00306E30">
        <w:rPr>
          <w:rFonts w:ascii="Angsana New" w:hAnsi="Angsana New" w:hint="cs"/>
          <w:sz w:val="30"/>
          <w:szCs w:val="30"/>
          <w:cs/>
        </w:rPr>
        <w:t>ในงบ</w:t>
      </w:r>
      <w:r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306E30">
        <w:rPr>
          <w:rFonts w:ascii="Angsana New" w:hAnsi="Angsana New"/>
          <w:sz w:val="30"/>
          <w:szCs w:val="30"/>
          <w:cs/>
        </w:rPr>
        <w:t xml:space="preserve"> อย่างไรก็ตาม</w:t>
      </w:r>
      <w:r w:rsidR="00B463AD">
        <w:rPr>
          <w:rFonts w:ascii="Angsana New" w:hAnsi="Angsana New"/>
          <w:sz w:val="30"/>
          <w:szCs w:val="30"/>
        </w:rPr>
        <w:t xml:space="preserve"> </w:t>
      </w:r>
      <w:r w:rsidRPr="00306E30">
        <w:rPr>
          <w:rFonts w:ascii="Angsana New" w:hAnsi="Angsana New"/>
          <w:sz w:val="30"/>
          <w:szCs w:val="30"/>
          <w:cs/>
        </w:rPr>
        <w:t>เนื่องจากกลุ่มบริษัทมี</w:t>
      </w:r>
      <w:r w:rsidRPr="00306E30">
        <w:rPr>
          <w:rFonts w:ascii="Angsana New" w:hAnsi="Angsana New" w:hint="cs"/>
          <w:sz w:val="30"/>
          <w:szCs w:val="30"/>
          <w:cs/>
        </w:rPr>
        <w:t>ฐาน</w:t>
      </w:r>
      <w:r w:rsidRPr="00306E30">
        <w:rPr>
          <w:rFonts w:ascii="Angsana New" w:hAnsi="Angsana New"/>
          <w:sz w:val="30"/>
          <w:szCs w:val="30"/>
          <w:cs/>
        </w:rPr>
        <w:t xml:space="preserve">ลูกค้าจำนวนมาก </w:t>
      </w:r>
      <w:r w:rsidR="00B463AD">
        <w:rPr>
          <w:rFonts w:ascii="Angsana New" w:hAnsi="Angsana New"/>
          <w:sz w:val="30"/>
          <w:szCs w:val="30"/>
        </w:rPr>
        <w:t xml:space="preserve">                  </w:t>
      </w:r>
      <w:r w:rsidRPr="00306E30">
        <w:rPr>
          <w:rFonts w:ascii="Angsana New" w:hAnsi="Angsana New"/>
          <w:sz w:val="30"/>
          <w:szCs w:val="30"/>
          <w:cs/>
        </w:rPr>
        <w:t>ฝ่ายบริหารไม่ได้คาดว่าจะเกิดผลเสียหายที่มีสาระสำคัญจากการเก็บหนี้ไม่ได้</w:t>
      </w:r>
    </w:p>
    <w:p w14:paraId="49A0DF27" w14:textId="77777777" w:rsidR="0073416E" w:rsidRPr="00E93FD2" w:rsidRDefault="0073416E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16"/>
          <w:szCs w:val="16"/>
          <w:cs/>
        </w:rPr>
      </w:pPr>
    </w:p>
    <w:p w14:paraId="3B9DA62C" w14:textId="77777777" w:rsidR="0073416E" w:rsidRPr="00306E30" w:rsidRDefault="0073416E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06E30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</w:t>
      </w:r>
      <w:r w:rsidRPr="00306E3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</w:t>
      </w:r>
      <w:r w:rsidRPr="00306E30">
        <w:rPr>
          <w:rFonts w:ascii="Angsana New" w:hAnsi="Angsana New"/>
          <w:b/>
          <w:bCs/>
          <w:i/>
          <w:iCs/>
          <w:sz w:val="30"/>
          <w:szCs w:val="30"/>
          <w:cs/>
        </w:rPr>
        <w:t>สภาพคล่อง</w:t>
      </w:r>
    </w:p>
    <w:p w14:paraId="29FCB902" w14:textId="77777777" w:rsidR="00594097" w:rsidRPr="009117E9" w:rsidRDefault="00594097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F523F17" w14:textId="77777777" w:rsidR="00D43EA0" w:rsidRDefault="0073416E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306E30">
        <w:rPr>
          <w:rFonts w:ascii="Angsana New" w:hAnsi="Angsana New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</w:t>
      </w:r>
      <w:r w:rsidRPr="00306E30">
        <w:rPr>
          <w:rFonts w:ascii="Angsana New" w:hAnsi="Angsana New"/>
          <w:sz w:val="30"/>
          <w:szCs w:val="30"/>
        </w:rPr>
        <w:t xml:space="preserve">    </w:t>
      </w:r>
      <w:r w:rsidRPr="00306E30">
        <w:rPr>
          <w:rFonts w:ascii="Angsana New" w:hAnsi="Angsana New"/>
          <w:sz w:val="30"/>
          <w:szCs w:val="30"/>
          <w:cs/>
        </w:rPr>
        <w:t>เงินสดให้เพียงพอต่อการดำเนินงานของก</w:t>
      </w:r>
      <w:r w:rsidRPr="00306E30">
        <w:rPr>
          <w:rFonts w:ascii="Angsana New" w:hAnsi="Angsana New" w:hint="cs"/>
          <w:sz w:val="30"/>
          <w:szCs w:val="30"/>
          <w:cs/>
        </w:rPr>
        <w:t>ลุ่มบริษัท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06E30">
        <w:rPr>
          <w:rFonts w:ascii="Angsana New" w:hAnsi="Angsana New"/>
          <w:sz w:val="30"/>
          <w:szCs w:val="30"/>
          <w:cs/>
        </w:rPr>
        <w:t>และเพื่อทำให้ผลกระทบจากความผันผวนของกระแสเงินสดลดลง</w:t>
      </w:r>
    </w:p>
    <w:p w14:paraId="714B4C7D" w14:textId="77777777" w:rsidR="00CE4D23" w:rsidRPr="001B2FFA" w:rsidRDefault="00D43EA0" w:rsidP="00D43E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CE4D23" w:rsidRPr="001B2FFA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มูลค่าตามบัญชีและมูลค่ายุติธรรม</w:t>
      </w:r>
    </w:p>
    <w:p w14:paraId="70C25044" w14:textId="77777777" w:rsidR="00CE4D23" w:rsidRPr="008A1678" w:rsidRDefault="00CE4D23" w:rsidP="00CE4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98E4074" w14:textId="77777777" w:rsidR="00CE4D23" w:rsidRPr="00635145" w:rsidRDefault="00CE4D23" w:rsidP="00CE4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635145">
        <w:rPr>
          <w:rFonts w:ascii="Angsana New" w:hAnsi="Angsana New"/>
          <w:spacing w:val="-4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</w:t>
      </w:r>
      <w:r w:rsidR="00B463AD">
        <w:rPr>
          <w:rFonts w:ascii="Angsana New" w:hAnsi="Angsana New"/>
          <w:spacing w:val="-4"/>
          <w:sz w:val="30"/>
          <w:szCs w:val="30"/>
          <w:cs/>
        </w:rPr>
        <w:t>์ทางการเงินและหนี้สินทางการเงิน</w:t>
      </w:r>
      <w:r w:rsidRPr="00635145">
        <w:rPr>
          <w:rFonts w:ascii="Angsana New" w:hAnsi="Angsana New"/>
          <w:spacing w:val="-4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635145">
        <w:rPr>
          <w:rFonts w:ascii="Angsana New" w:hAnsi="Angsana New" w:hint="cs"/>
          <w:spacing w:val="-4"/>
          <w:sz w:val="30"/>
          <w:szCs w:val="30"/>
          <w:cs/>
        </w:rPr>
        <w:t>มูล</w:t>
      </w:r>
      <w:r w:rsidRPr="00635145">
        <w:rPr>
          <w:rFonts w:ascii="Angsana New" w:hAnsi="Angsana New"/>
          <w:spacing w:val="-4"/>
          <w:sz w:val="30"/>
          <w:szCs w:val="30"/>
          <w:cs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114B96CF" w14:textId="77777777" w:rsidR="00CE4D23" w:rsidRPr="008A1678" w:rsidRDefault="00CE4D23" w:rsidP="00CE4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1262"/>
        <w:gridCol w:w="182"/>
        <w:gridCol w:w="986"/>
        <w:gridCol w:w="180"/>
        <w:gridCol w:w="900"/>
        <w:gridCol w:w="180"/>
        <w:gridCol w:w="990"/>
        <w:gridCol w:w="180"/>
        <w:gridCol w:w="990"/>
      </w:tblGrid>
      <w:tr w:rsidR="00CE4D23" w:rsidRPr="00635145" w14:paraId="361BE818" w14:textId="77777777" w:rsidTr="00294F8B">
        <w:trPr>
          <w:cantSplit/>
          <w:trHeight w:val="452"/>
          <w:tblHeader/>
        </w:trPr>
        <w:tc>
          <w:tcPr>
            <w:tcW w:w="3330" w:type="dxa"/>
            <w:vAlign w:val="bottom"/>
            <w:hideMark/>
          </w:tcPr>
          <w:p w14:paraId="1BE52F8F" w14:textId="77777777" w:rsidR="00CE4D23" w:rsidRPr="00635145" w:rsidRDefault="00CE4D23" w:rsidP="00294F8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0" w:type="dxa"/>
            <w:gridSpan w:val="9"/>
            <w:vAlign w:val="bottom"/>
            <w:hideMark/>
          </w:tcPr>
          <w:p w14:paraId="425E48CE" w14:textId="77777777" w:rsidR="00CE4D23" w:rsidRPr="00635145" w:rsidRDefault="00CE4D23" w:rsidP="00294F8B">
            <w:pPr>
              <w:pStyle w:val="acctfourfigures"/>
              <w:tabs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3514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63514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E4D23" w:rsidRPr="00635145" w14:paraId="104BE0E8" w14:textId="77777777" w:rsidTr="00294F8B">
        <w:trPr>
          <w:cantSplit/>
          <w:trHeight w:val="453"/>
          <w:tblHeader/>
        </w:trPr>
        <w:tc>
          <w:tcPr>
            <w:tcW w:w="3330" w:type="dxa"/>
            <w:vAlign w:val="bottom"/>
            <w:hideMark/>
          </w:tcPr>
          <w:p w14:paraId="67A3B1B7" w14:textId="77777777" w:rsidR="00CE4D23" w:rsidRPr="00635145" w:rsidRDefault="00CE4D23" w:rsidP="00294F8B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2" w:type="dxa"/>
            <w:vAlign w:val="bottom"/>
            <w:hideMark/>
          </w:tcPr>
          <w:p w14:paraId="0DE5A0E3" w14:textId="77777777" w:rsidR="00CE4D23" w:rsidRPr="00635145" w:rsidRDefault="00CE4D23" w:rsidP="00DE49E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14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</w:t>
            </w:r>
          </w:p>
        </w:tc>
        <w:tc>
          <w:tcPr>
            <w:tcW w:w="182" w:type="dxa"/>
            <w:vAlign w:val="bottom"/>
          </w:tcPr>
          <w:p w14:paraId="3D59CB0E" w14:textId="77777777" w:rsidR="00CE4D23" w:rsidRPr="00635145" w:rsidRDefault="00CE4D23" w:rsidP="00294F8B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0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CFA078" w14:textId="77777777" w:rsidR="00CE4D23" w:rsidRPr="00635145" w:rsidRDefault="00CE4D23" w:rsidP="00294F8B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14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E4D23" w:rsidRPr="00635145" w14:paraId="4B922A76" w14:textId="77777777" w:rsidTr="00294F8B">
        <w:trPr>
          <w:cantSplit/>
          <w:tblHeader/>
        </w:trPr>
        <w:tc>
          <w:tcPr>
            <w:tcW w:w="3330" w:type="dxa"/>
            <w:vAlign w:val="bottom"/>
            <w:hideMark/>
          </w:tcPr>
          <w:p w14:paraId="49FFD86E" w14:textId="77777777" w:rsidR="00CE4D23" w:rsidRPr="00635145" w:rsidRDefault="00CE4D23" w:rsidP="00294F8B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771EDDFB" w14:textId="77777777" w:rsidR="00CE4D23" w:rsidRPr="00635145" w:rsidRDefault="00DE49E4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14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182" w:type="dxa"/>
            <w:vAlign w:val="bottom"/>
          </w:tcPr>
          <w:p w14:paraId="7636E735" w14:textId="77777777" w:rsidR="00CE4D23" w:rsidRPr="00635145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350D45D" w14:textId="77777777" w:rsidR="00CE4D23" w:rsidRPr="00635145" w:rsidRDefault="00CE4D23" w:rsidP="00294F8B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14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635145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EFD438" w14:textId="77777777" w:rsidR="00CE4D23" w:rsidRPr="00635145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1AD396B" w14:textId="77777777" w:rsidR="00CE4D23" w:rsidRPr="00635145" w:rsidRDefault="00CE4D23" w:rsidP="00294F8B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14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635145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8085E1" w14:textId="77777777" w:rsidR="00CE4D23" w:rsidRPr="00635145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9CD193" w14:textId="77777777" w:rsidR="00CE4D23" w:rsidRPr="00635145" w:rsidRDefault="00CE4D23" w:rsidP="00294F8B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14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635145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2096CB" w14:textId="77777777" w:rsidR="00CE4D23" w:rsidRPr="00635145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245D1E7" w14:textId="77777777" w:rsidR="00CE4D23" w:rsidRPr="00635145" w:rsidRDefault="00CE4D23" w:rsidP="00294F8B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14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E4D23" w:rsidRPr="00635145" w14:paraId="502D7DEF" w14:textId="77777777" w:rsidTr="00294F8B">
        <w:trPr>
          <w:cantSplit/>
          <w:tblHeader/>
        </w:trPr>
        <w:tc>
          <w:tcPr>
            <w:tcW w:w="3330" w:type="dxa"/>
            <w:vAlign w:val="bottom"/>
          </w:tcPr>
          <w:p w14:paraId="4173DCC4" w14:textId="77777777" w:rsidR="00CE4D23" w:rsidRPr="00635145" w:rsidRDefault="00CE4D23" w:rsidP="00294F8B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0" w:type="dxa"/>
            <w:gridSpan w:val="9"/>
            <w:vAlign w:val="bottom"/>
            <w:hideMark/>
          </w:tcPr>
          <w:p w14:paraId="14E92B44" w14:textId="77777777" w:rsidR="00CE4D23" w:rsidRPr="00635145" w:rsidRDefault="00CE4D23" w:rsidP="00294F8B">
            <w:pPr>
              <w:pStyle w:val="acctfourfigures"/>
              <w:tabs>
                <w:tab w:val="clear" w:pos="765"/>
              </w:tabs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145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3514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35145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CE4D23" w:rsidRPr="00635145" w14:paraId="72632B96" w14:textId="77777777" w:rsidTr="00294F8B">
        <w:trPr>
          <w:cantSplit/>
        </w:trPr>
        <w:tc>
          <w:tcPr>
            <w:tcW w:w="3330" w:type="dxa"/>
            <w:vAlign w:val="bottom"/>
            <w:hideMark/>
          </w:tcPr>
          <w:p w14:paraId="7C45166F" w14:textId="77777777" w:rsidR="00CE4D23" w:rsidRPr="00635145" w:rsidRDefault="007175E8" w:rsidP="00294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31 ธันวาคม</w:t>
            </w:r>
            <w:r w:rsidR="00CE4D23" w:rsidRPr="006351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8645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262" w:type="dxa"/>
            <w:vAlign w:val="bottom"/>
          </w:tcPr>
          <w:p w14:paraId="017A8DA6" w14:textId="77777777" w:rsidR="00CE4D23" w:rsidRPr="00635145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5598CD61" w14:textId="77777777" w:rsidR="00CE4D23" w:rsidRPr="00635145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620BE54B" w14:textId="77777777" w:rsidR="00CE4D23" w:rsidRPr="00635145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D68587E" w14:textId="77777777" w:rsidR="00CE4D23" w:rsidRPr="00635145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717C958" w14:textId="77777777" w:rsidR="00CE4D23" w:rsidRPr="00635145" w:rsidRDefault="00CE4D23" w:rsidP="00294F8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693FA47" w14:textId="77777777" w:rsidR="00CE4D23" w:rsidRPr="00635145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5F5504F" w14:textId="77777777" w:rsidR="00CE4D23" w:rsidRPr="00635145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F16AA5C" w14:textId="77777777" w:rsidR="00CE4D23" w:rsidRPr="00635145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3926617" w14:textId="77777777" w:rsidR="00CE4D23" w:rsidRPr="00635145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CE4D23" w:rsidRPr="00635145" w14:paraId="32525F3D" w14:textId="77777777" w:rsidTr="00294F8B">
        <w:trPr>
          <w:cantSplit/>
        </w:trPr>
        <w:tc>
          <w:tcPr>
            <w:tcW w:w="3330" w:type="dxa"/>
            <w:vAlign w:val="bottom"/>
            <w:hideMark/>
          </w:tcPr>
          <w:p w14:paraId="618C1246" w14:textId="77777777" w:rsidR="00CE4D23" w:rsidRPr="00635145" w:rsidRDefault="00CE4D23" w:rsidP="00294F8B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351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55A60023" w14:textId="77777777" w:rsidR="00CE4D23" w:rsidRPr="00635145" w:rsidRDefault="00CE4D23" w:rsidP="00294F8B">
            <w:pPr>
              <w:pStyle w:val="acctfourfigures"/>
              <w:tabs>
                <w:tab w:val="left" w:pos="461"/>
                <w:tab w:val="left" w:pos="566"/>
                <w:tab w:val="decimal" w:pos="731"/>
              </w:tabs>
              <w:spacing w:line="240" w:lineRule="atLeast"/>
              <w:ind w:right="-7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C603074" w14:textId="77777777" w:rsidR="00CE4D23" w:rsidRPr="00635145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712FC800" w14:textId="77777777" w:rsidR="00CE4D23" w:rsidRPr="00635145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1189D7D" w14:textId="77777777" w:rsidR="00CE4D23" w:rsidRPr="00635145" w:rsidRDefault="00CE4D23" w:rsidP="00294F8B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5E970F" w14:textId="77777777" w:rsidR="00CE4D23" w:rsidRPr="00635145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FD5DB57" w14:textId="77777777" w:rsidR="00CE4D23" w:rsidRPr="00635145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4C579E" w14:textId="77777777" w:rsidR="00CE4D23" w:rsidRPr="00635145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CA3F63" w14:textId="77777777" w:rsidR="00CE4D23" w:rsidRPr="00635145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EE7D87" w14:textId="77777777" w:rsidR="00CE4D23" w:rsidRPr="00635145" w:rsidRDefault="00CE4D23" w:rsidP="00294F8B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4D23" w:rsidRPr="00635145" w14:paraId="7553D074" w14:textId="77777777" w:rsidTr="00294F8B">
        <w:trPr>
          <w:cantSplit/>
          <w:trHeight w:val="389"/>
        </w:trPr>
        <w:tc>
          <w:tcPr>
            <w:tcW w:w="3330" w:type="dxa"/>
            <w:vAlign w:val="bottom"/>
          </w:tcPr>
          <w:p w14:paraId="1D1C6DAC" w14:textId="77777777" w:rsidR="00CE4D23" w:rsidRPr="00635145" w:rsidRDefault="00CE4D23" w:rsidP="00294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51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ด้วยมูลค่ายุติธรรม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6A81009" w14:textId="77777777" w:rsidR="00CE4D23" w:rsidRPr="00635145" w:rsidRDefault="00CE4D23" w:rsidP="00294F8B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28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87C1E15" w14:textId="77777777" w:rsidR="00CE4D23" w:rsidRPr="00635145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2C9AEC4A" w14:textId="77777777" w:rsidR="00CE4D23" w:rsidRPr="00635145" w:rsidRDefault="00CE4D23" w:rsidP="00294F8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E67927F" w14:textId="77777777" w:rsidR="00CE4D23" w:rsidRPr="00635145" w:rsidRDefault="00CE4D23" w:rsidP="00294F8B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6BF424" w14:textId="77777777" w:rsidR="00CE4D23" w:rsidRPr="00635145" w:rsidRDefault="00CE4D23" w:rsidP="00294F8B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681F966" w14:textId="77777777" w:rsidR="00CE4D23" w:rsidRPr="00635145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497C51" w14:textId="77777777" w:rsidR="00CE4D23" w:rsidRPr="00635145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5332D75" w14:textId="77777777" w:rsidR="00CE4D23" w:rsidRPr="00635145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63A8E9" w14:textId="77777777" w:rsidR="00CE4D23" w:rsidRPr="00635145" w:rsidRDefault="00CE4D23" w:rsidP="00294F8B">
            <w:pPr>
              <w:pStyle w:val="acctfourfigures"/>
              <w:tabs>
                <w:tab w:val="clear" w:pos="765"/>
                <w:tab w:val="decimal" w:pos="551"/>
                <w:tab w:val="decimal" w:pos="641"/>
                <w:tab w:val="left" w:pos="73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A4100" w:rsidRPr="00635145" w14:paraId="6A908EEE" w14:textId="77777777" w:rsidTr="00294F8B">
        <w:trPr>
          <w:cantSplit/>
          <w:trHeight w:val="389"/>
        </w:trPr>
        <w:tc>
          <w:tcPr>
            <w:tcW w:w="3330" w:type="dxa"/>
            <w:shd w:val="clear" w:color="auto" w:fill="auto"/>
            <w:vAlign w:val="bottom"/>
          </w:tcPr>
          <w:p w14:paraId="2B70DBDE" w14:textId="77777777" w:rsidR="00AA4100" w:rsidRDefault="00AA4100" w:rsidP="00AA4100">
            <w:pPr>
              <w:tabs>
                <w:tab w:val="decimal" w:pos="510"/>
              </w:tabs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ตราสารหนี้ที่เป็นหลักทรัพย์เพื่อค้า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23AF9284" w14:textId="77777777" w:rsidR="00AA4100" w:rsidRDefault="00AA4100" w:rsidP="00AA4100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19494A4" w14:textId="77777777" w:rsidR="00AA4100" w:rsidRPr="00635145" w:rsidRDefault="00AA4100" w:rsidP="00AA410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5C172461" w14:textId="77777777" w:rsidR="00AA4100" w:rsidRDefault="00AA4100" w:rsidP="00AA410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5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DB7E0B" w14:textId="77777777" w:rsidR="00AA4100" w:rsidRPr="00635145" w:rsidRDefault="00AA4100" w:rsidP="00AA4100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7F5FE9" w14:textId="77777777" w:rsidR="00AA4100" w:rsidRDefault="00AA4100" w:rsidP="00AA41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8F477C" w14:textId="77777777" w:rsidR="00AA4100" w:rsidRPr="00635145" w:rsidRDefault="00AA4100" w:rsidP="00AA410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B631B9" w14:textId="77777777" w:rsidR="00AA4100" w:rsidRDefault="00AA4100" w:rsidP="00AA410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5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9E393C" w14:textId="77777777" w:rsidR="00AA4100" w:rsidRPr="00635145" w:rsidRDefault="00AA4100" w:rsidP="00AA410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068105" w14:textId="77777777" w:rsidR="00AA4100" w:rsidRDefault="00AA4100" w:rsidP="00AA4100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A4100" w:rsidRPr="00635145" w14:paraId="10FBDC6E" w14:textId="77777777" w:rsidTr="00294F8B">
        <w:trPr>
          <w:cantSplit/>
          <w:trHeight w:val="389"/>
        </w:trPr>
        <w:tc>
          <w:tcPr>
            <w:tcW w:w="3330" w:type="dxa"/>
            <w:shd w:val="clear" w:color="auto" w:fill="auto"/>
            <w:vAlign w:val="bottom"/>
          </w:tcPr>
          <w:p w14:paraId="46C832CD" w14:textId="77777777" w:rsidR="00AA4100" w:rsidRPr="00635145" w:rsidRDefault="00AA4100" w:rsidP="00AA4100">
            <w:pPr>
              <w:tabs>
                <w:tab w:val="decimal" w:pos="510"/>
              </w:tabs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(กองทุนส่วนบุคคล) 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0951C35C" w14:textId="77777777" w:rsidR="00AA4100" w:rsidRDefault="00AA4100" w:rsidP="00AA4100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121,951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0C04E94" w14:textId="77777777" w:rsidR="00AA4100" w:rsidRPr="00635145" w:rsidRDefault="00AA4100" w:rsidP="00AA410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0C93596A" w14:textId="77777777" w:rsidR="00AA4100" w:rsidRDefault="00AA4100" w:rsidP="00AA410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5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D9DC3A" w14:textId="77777777" w:rsidR="00AA4100" w:rsidRPr="00635145" w:rsidRDefault="00AA4100" w:rsidP="00AA4100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E250B2" w14:textId="77777777" w:rsidR="00AA4100" w:rsidRPr="00635145" w:rsidRDefault="00AA4100" w:rsidP="00AA41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121,951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3E9C45" w14:textId="77777777" w:rsidR="00AA4100" w:rsidRPr="00635145" w:rsidRDefault="00AA4100" w:rsidP="00AA410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FDFA94" w14:textId="77777777" w:rsidR="00AA4100" w:rsidRDefault="00AA4100" w:rsidP="00AA410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5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82CEBD" w14:textId="77777777" w:rsidR="00AA4100" w:rsidRPr="00635145" w:rsidRDefault="00AA4100" w:rsidP="00AA410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4213BB" w14:textId="77777777" w:rsidR="00AA4100" w:rsidRPr="00635145" w:rsidRDefault="00AA4100" w:rsidP="00AA4100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121,951</w:t>
            </w:r>
          </w:p>
        </w:tc>
      </w:tr>
      <w:tr w:rsidR="00AA4100" w:rsidRPr="00635145" w14:paraId="56FFECA8" w14:textId="77777777" w:rsidTr="00294F8B">
        <w:trPr>
          <w:cantSplit/>
          <w:trHeight w:val="389"/>
        </w:trPr>
        <w:tc>
          <w:tcPr>
            <w:tcW w:w="3330" w:type="dxa"/>
            <w:shd w:val="clear" w:color="auto" w:fill="auto"/>
            <w:vAlign w:val="bottom"/>
            <w:hideMark/>
          </w:tcPr>
          <w:p w14:paraId="2944263A" w14:textId="77777777" w:rsidR="00AA4100" w:rsidRPr="00635145" w:rsidRDefault="00AA4100" w:rsidP="00AA4100">
            <w:pPr>
              <w:tabs>
                <w:tab w:val="decimal" w:pos="510"/>
              </w:tabs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635145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367B56BD" w14:textId="77777777" w:rsidR="00AA4100" w:rsidRPr="00635145" w:rsidRDefault="00AA4100" w:rsidP="00AA4100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4BB5811" w14:textId="77777777" w:rsidR="00AA4100" w:rsidRPr="00635145" w:rsidRDefault="00AA4100" w:rsidP="00AA410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122E61FD" w14:textId="77777777" w:rsidR="00AA4100" w:rsidRPr="00635145" w:rsidRDefault="00AA4100" w:rsidP="00AA4100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71EA46" w14:textId="77777777" w:rsidR="00AA4100" w:rsidRPr="00635145" w:rsidRDefault="00AA4100" w:rsidP="00AA4100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5353E38" w14:textId="77777777" w:rsidR="00AA4100" w:rsidRDefault="00AA4100" w:rsidP="00AA410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5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A0CC6D" w14:textId="77777777" w:rsidR="00AA4100" w:rsidRPr="00635145" w:rsidRDefault="00AA4100" w:rsidP="00AA410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CF4286" w14:textId="77777777" w:rsidR="00AA4100" w:rsidRDefault="00AA4100" w:rsidP="00AA410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5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37C8C0" w14:textId="77777777" w:rsidR="00AA4100" w:rsidRPr="00635145" w:rsidRDefault="00AA4100" w:rsidP="00AA410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1D3ED3" w14:textId="77777777" w:rsidR="00AA4100" w:rsidRPr="00635145" w:rsidRDefault="00AA4100" w:rsidP="00AA4100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AA4100" w:rsidRPr="00635145" w14:paraId="7A3455E5" w14:textId="77777777" w:rsidTr="00294F8B">
        <w:trPr>
          <w:cantSplit/>
          <w:trHeight w:val="389"/>
        </w:trPr>
        <w:tc>
          <w:tcPr>
            <w:tcW w:w="3330" w:type="dxa"/>
            <w:vAlign w:val="bottom"/>
          </w:tcPr>
          <w:p w14:paraId="3326D83A" w14:textId="77777777" w:rsidR="00AA4100" w:rsidRPr="00635145" w:rsidRDefault="00AA4100" w:rsidP="00AA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7441F1D3" w14:textId="77777777" w:rsidR="00AA4100" w:rsidRPr="00635145" w:rsidRDefault="00AA4100" w:rsidP="00AA410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0E713CE" w14:textId="77777777" w:rsidR="00AA4100" w:rsidRPr="00635145" w:rsidRDefault="00AA4100" w:rsidP="00AA410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5BEF8BE4" w14:textId="77777777" w:rsidR="00AA4100" w:rsidRPr="00635145" w:rsidRDefault="00AA4100" w:rsidP="00AA410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D6A3AA" w14:textId="77777777" w:rsidR="00AA4100" w:rsidRPr="00635145" w:rsidRDefault="00AA4100" w:rsidP="00AA410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517192" w14:textId="77777777" w:rsidR="00AA4100" w:rsidRPr="00635145" w:rsidRDefault="00AA4100" w:rsidP="00AA410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7ECC73" w14:textId="77777777" w:rsidR="00AA4100" w:rsidRPr="00635145" w:rsidRDefault="00AA4100" w:rsidP="00AA410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762C85" w14:textId="77777777" w:rsidR="00AA4100" w:rsidRPr="00635145" w:rsidRDefault="00AA4100" w:rsidP="00AA410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96D4DD" w14:textId="77777777" w:rsidR="00AA4100" w:rsidRPr="00635145" w:rsidRDefault="00AA4100" w:rsidP="00AA410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71075D" w14:textId="77777777" w:rsidR="00AA4100" w:rsidRPr="00635145" w:rsidRDefault="00AA4100" w:rsidP="00AA410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AA4100" w:rsidRPr="00635145" w14:paraId="5499779A" w14:textId="77777777" w:rsidTr="00294F8B">
        <w:trPr>
          <w:cantSplit/>
          <w:trHeight w:val="389"/>
        </w:trPr>
        <w:tc>
          <w:tcPr>
            <w:tcW w:w="3330" w:type="dxa"/>
            <w:vAlign w:val="bottom"/>
          </w:tcPr>
          <w:p w14:paraId="44D02D99" w14:textId="77777777" w:rsidR="00AA4100" w:rsidRPr="00635145" w:rsidRDefault="00AA4100" w:rsidP="00AA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514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351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35145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017226B8" w14:textId="77777777" w:rsidR="00AA4100" w:rsidRPr="00635145" w:rsidRDefault="00AA4100" w:rsidP="00AA410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344160C" w14:textId="77777777" w:rsidR="00AA4100" w:rsidRPr="00635145" w:rsidRDefault="00AA4100" w:rsidP="00AA410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60E7C7D" w14:textId="77777777" w:rsidR="00AA4100" w:rsidRPr="00635145" w:rsidRDefault="00AA4100" w:rsidP="00AA410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4CA9A3E" w14:textId="77777777" w:rsidR="00AA4100" w:rsidRPr="00635145" w:rsidRDefault="00AA4100" w:rsidP="00AA410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B8C21FA" w14:textId="77777777" w:rsidR="00AA4100" w:rsidRPr="00635145" w:rsidRDefault="00AA4100" w:rsidP="00AA410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A004B69" w14:textId="77777777" w:rsidR="00AA4100" w:rsidRPr="00635145" w:rsidRDefault="00AA4100" w:rsidP="00AA410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59E1F2" w14:textId="77777777" w:rsidR="00AA4100" w:rsidRPr="00635145" w:rsidRDefault="00AA4100" w:rsidP="00AA410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B3DE2D9" w14:textId="77777777" w:rsidR="00AA4100" w:rsidRPr="00635145" w:rsidRDefault="00AA4100" w:rsidP="00AA410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3461D1" w14:textId="77777777" w:rsidR="00AA4100" w:rsidRPr="00635145" w:rsidRDefault="00AA4100" w:rsidP="00AA410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AA4100" w:rsidRPr="00635145" w14:paraId="449C68A7" w14:textId="77777777" w:rsidTr="00294F8B">
        <w:trPr>
          <w:cantSplit/>
          <w:trHeight w:val="389"/>
        </w:trPr>
        <w:tc>
          <w:tcPr>
            <w:tcW w:w="3330" w:type="dxa"/>
            <w:vAlign w:val="bottom"/>
          </w:tcPr>
          <w:p w14:paraId="1E8E1F45" w14:textId="77777777" w:rsidR="00AA4100" w:rsidRPr="00635145" w:rsidRDefault="00AA4100" w:rsidP="00AA4100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351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4D52691E" w14:textId="77777777" w:rsidR="00AA4100" w:rsidRPr="00635145" w:rsidRDefault="00AA4100" w:rsidP="00AA4100">
            <w:pPr>
              <w:pStyle w:val="acctfourfigures"/>
              <w:tabs>
                <w:tab w:val="left" w:pos="461"/>
                <w:tab w:val="left" w:pos="566"/>
                <w:tab w:val="decimal" w:pos="731"/>
              </w:tabs>
              <w:spacing w:line="240" w:lineRule="atLeast"/>
              <w:ind w:right="-7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D976F93" w14:textId="77777777" w:rsidR="00AA4100" w:rsidRPr="00635145" w:rsidRDefault="00AA4100" w:rsidP="00AA410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65A045C6" w14:textId="77777777" w:rsidR="00AA4100" w:rsidRPr="00635145" w:rsidRDefault="00AA4100" w:rsidP="00AA410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A1A202" w14:textId="77777777" w:rsidR="00AA4100" w:rsidRPr="00635145" w:rsidRDefault="00AA4100" w:rsidP="00AA4100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D101D6" w14:textId="77777777" w:rsidR="00AA4100" w:rsidRPr="00635145" w:rsidRDefault="00AA4100" w:rsidP="00AA410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4406A26" w14:textId="77777777" w:rsidR="00AA4100" w:rsidRPr="00635145" w:rsidRDefault="00AA4100" w:rsidP="00AA410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3513DE" w14:textId="77777777" w:rsidR="00AA4100" w:rsidRPr="00635145" w:rsidRDefault="00AA4100" w:rsidP="00AA410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47D9E2" w14:textId="77777777" w:rsidR="00AA4100" w:rsidRPr="00635145" w:rsidRDefault="00AA4100" w:rsidP="00AA410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7E695A" w14:textId="77777777" w:rsidR="00AA4100" w:rsidRPr="00635145" w:rsidRDefault="00AA4100" w:rsidP="00AA4100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A4100" w:rsidRPr="00635145" w14:paraId="4BC6FD5B" w14:textId="77777777" w:rsidTr="00294F8B">
        <w:trPr>
          <w:cantSplit/>
          <w:trHeight w:val="389"/>
        </w:trPr>
        <w:tc>
          <w:tcPr>
            <w:tcW w:w="3330" w:type="dxa"/>
            <w:vAlign w:val="bottom"/>
          </w:tcPr>
          <w:p w14:paraId="3F67A908" w14:textId="77777777" w:rsidR="00AA4100" w:rsidRPr="00635145" w:rsidRDefault="00AA4100" w:rsidP="00AA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51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ด้วยมูลค่ายุติธรรม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06CC73FF" w14:textId="77777777" w:rsidR="00AA4100" w:rsidRPr="00635145" w:rsidRDefault="00AA4100" w:rsidP="00AA4100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28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C8ABA2D" w14:textId="77777777" w:rsidR="00AA4100" w:rsidRPr="00635145" w:rsidRDefault="00AA4100" w:rsidP="00AA410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21154790" w14:textId="77777777" w:rsidR="00AA4100" w:rsidRPr="00635145" w:rsidRDefault="00AA4100" w:rsidP="00AA410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67127D" w14:textId="77777777" w:rsidR="00AA4100" w:rsidRPr="00635145" w:rsidRDefault="00AA4100" w:rsidP="00AA4100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3D2193" w14:textId="77777777" w:rsidR="00AA4100" w:rsidRPr="00635145" w:rsidRDefault="00AA4100" w:rsidP="00AA4100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3DC7EB" w14:textId="77777777" w:rsidR="00AA4100" w:rsidRPr="00635145" w:rsidRDefault="00AA4100" w:rsidP="00AA410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2B28BC" w14:textId="77777777" w:rsidR="00AA4100" w:rsidRPr="00635145" w:rsidRDefault="00AA4100" w:rsidP="00AA4100">
            <w:pPr>
              <w:pStyle w:val="acctfourfigures"/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C68E23" w14:textId="77777777" w:rsidR="00AA4100" w:rsidRPr="00635145" w:rsidRDefault="00AA4100" w:rsidP="00AA410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47A664" w14:textId="77777777" w:rsidR="00AA4100" w:rsidRPr="00635145" w:rsidRDefault="00AA4100" w:rsidP="00AA4100">
            <w:pPr>
              <w:pStyle w:val="acctfourfigures"/>
              <w:tabs>
                <w:tab w:val="clear" w:pos="765"/>
                <w:tab w:val="decimal" w:pos="551"/>
                <w:tab w:val="decimal" w:pos="641"/>
                <w:tab w:val="left" w:pos="73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A4100" w:rsidRPr="00635145" w14:paraId="28418439" w14:textId="77777777" w:rsidTr="00294F8B">
        <w:trPr>
          <w:cantSplit/>
          <w:trHeight w:val="389"/>
        </w:trPr>
        <w:tc>
          <w:tcPr>
            <w:tcW w:w="3330" w:type="dxa"/>
            <w:vAlign w:val="bottom"/>
          </w:tcPr>
          <w:p w14:paraId="2BF25A49" w14:textId="77777777" w:rsidR="00AA4100" w:rsidRPr="00635145" w:rsidRDefault="00AA4100" w:rsidP="00AA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635145">
              <w:rPr>
                <w:rFonts w:ascii="Angsana New" w:hAnsi="Angsana New" w:hint="cs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0B7E6E47" w14:textId="77777777" w:rsidR="00AA4100" w:rsidRDefault="00AA4100" w:rsidP="00AA4100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223,598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C593F69" w14:textId="77777777" w:rsidR="00AA4100" w:rsidRPr="00635145" w:rsidRDefault="00AA4100" w:rsidP="00AA410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56E259AA" w14:textId="77777777" w:rsidR="00AA4100" w:rsidRDefault="00AA4100" w:rsidP="00AA410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5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96A347" w14:textId="77777777" w:rsidR="00AA4100" w:rsidRPr="00635145" w:rsidRDefault="00AA4100" w:rsidP="00AA4100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02B06F" w14:textId="77777777" w:rsidR="00AA4100" w:rsidRPr="00635145" w:rsidRDefault="00AA4100" w:rsidP="00AA41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223,598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3783C5" w14:textId="77777777" w:rsidR="00AA4100" w:rsidRPr="00635145" w:rsidRDefault="00AA4100" w:rsidP="00AA410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C6D032" w14:textId="77777777" w:rsidR="00AA4100" w:rsidRDefault="00AA4100" w:rsidP="00AA410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5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2DC769" w14:textId="77777777" w:rsidR="00AA4100" w:rsidRPr="00635145" w:rsidRDefault="00AA4100" w:rsidP="00AA410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47D84A" w14:textId="77777777" w:rsidR="00AA4100" w:rsidRDefault="00AA4100" w:rsidP="00AA4100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223,598</w:t>
            </w:r>
          </w:p>
        </w:tc>
      </w:tr>
      <w:tr w:rsidR="00AA4100" w:rsidRPr="00635145" w14:paraId="3397F4D6" w14:textId="77777777" w:rsidTr="00294F8B">
        <w:trPr>
          <w:cantSplit/>
          <w:trHeight w:val="389"/>
        </w:trPr>
        <w:tc>
          <w:tcPr>
            <w:tcW w:w="3330" w:type="dxa"/>
            <w:vAlign w:val="bottom"/>
          </w:tcPr>
          <w:p w14:paraId="747A436A" w14:textId="77777777" w:rsidR="00AA4100" w:rsidRPr="00635145" w:rsidRDefault="00AA4100" w:rsidP="00AA4100">
            <w:pPr>
              <w:tabs>
                <w:tab w:val="decimal" w:pos="510"/>
              </w:tabs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635145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11792901" w14:textId="77777777" w:rsidR="00AA4100" w:rsidRPr="00635145" w:rsidRDefault="00AA4100" w:rsidP="00AA4100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2,80</w:t>
            </w:r>
            <w:r w:rsidRPr="0063514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026C9A0" w14:textId="77777777" w:rsidR="00AA4100" w:rsidRPr="00635145" w:rsidRDefault="00AA4100" w:rsidP="00AA410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1B11FD28" w14:textId="77777777" w:rsidR="00AA4100" w:rsidRPr="00635145" w:rsidRDefault="00AA4100" w:rsidP="00AA4100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2,80</w:t>
            </w:r>
            <w:r w:rsidRPr="0063514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29AF17" w14:textId="77777777" w:rsidR="00AA4100" w:rsidRPr="00635145" w:rsidRDefault="00AA4100" w:rsidP="00AA4100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62ECABE" w14:textId="77777777" w:rsidR="00AA4100" w:rsidRPr="00635145" w:rsidRDefault="00AA4100" w:rsidP="00AA410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63514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249624" w14:textId="77777777" w:rsidR="00AA4100" w:rsidRPr="00635145" w:rsidRDefault="00AA4100" w:rsidP="00AA410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A0C8FB" w14:textId="77777777" w:rsidR="00AA4100" w:rsidRDefault="00AA4100" w:rsidP="00AA410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5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4B2038" w14:textId="77777777" w:rsidR="00AA4100" w:rsidRPr="00635145" w:rsidRDefault="00AA4100" w:rsidP="00AA410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1FF8C9" w14:textId="77777777" w:rsidR="00AA4100" w:rsidRPr="00635145" w:rsidRDefault="00AA4100" w:rsidP="00AA4100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2,80</w:t>
            </w:r>
            <w:r w:rsidRPr="0063514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</w:t>
            </w:r>
          </w:p>
        </w:tc>
      </w:tr>
      <w:tr w:rsidR="00AA4100" w:rsidRPr="00635145" w14:paraId="71ED8A7D" w14:textId="77777777" w:rsidTr="009741BB">
        <w:trPr>
          <w:cantSplit/>
          <w:trHeight w:val="389"/>
        </w:trPr>
        <w:tc>
          <w:tcPr>
            <w:tcW w:w="3330" w:type="dxa"/>
            <w:vAlign w:val="bottom"/>
          </w:tcPr>
          <w:p w14:paraId="679889F6" w14:textId="77777777" w:rsidR="00AA4100" w:rsidRPr="000671A1" w:rsidRDefault="00AA4100" w:rsidP="00AA4100">
            <w:pPr>
              <w:tabs>
                <w:tab w:val="decimal" w:pos="510"/>
              </w:tabs>
              <w:ind w:left="191" w:hanging="191"/>
              <w:rPr>
                <w:rFonts w:ascii="Angsana New" w:hAnsi="Angsana New"/>
                <w:b/>
                <w:bCs/>
                <w:i/>
                <w:iCs/>
                <w:spacing w:val="-8"/>
                <w:sz w:val="24"/>
                <w:szCs w:val="24"/>
                <w:cs/>
              </w:rPr>
            </w:pPr>
            <w:r w:rsidRPr="003C62B7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1F18280" w14:textId="77777777" w:rsidR="00AA4100" w:rsidRDefault="00AA4100" w:rsidP="00AA410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5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9284411" w14:textId="77777777" w:rsidR="00AA4100" w:rsidRPr="00635145" w:rsidRDefault="00AA4100" w:rsidP="00AA4100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68C7F24D" w14:textId="77777777" w:rsidR="00AA4100" w:rsidRDefault="00AA4100" w:rsidP="00AA410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5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A761AB" w14:textId="77777777" w:rsidR="00AA4100" w:rsidRPr="00635145" w:rsidRDefault="00AA4100" w:rsidP="00AA4100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55AB3F8" w14:textId="77777777" w:rsidR="00AA4100" w:rsidRPr="00AA4100" w:rsidRDefault="00AA4100" w:rsidP="00AA41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B6D237" w14:textId="77777777" w:rsidR="00AA4100" w:rsidRPr="003C62B7" w:rsidRDefault="00AA4100" w:rsidP="00AA4100">
            <w:pPr>
              <w:pStyle w:val="acctfourfigures"/>
              <w:spacing w:line="240" w:lineRule="atLeast"/>
              <w:ind w:right="10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AB4666" w14:textId="77777777" w:rsidR="00AA4100" w:rsidRDefault="00AA4100" w:rsidP="00AA410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5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B8764C" w14:textId="77777777" w:rsidR="00AA4100" w:rsidRPr="00635145" w:rsidRDefault="00AA4100" w:rsidP="00AA4100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9F00C6" w14:textId="77777777" w:rsidR="00AA4100" w:rsidRPr="003C62B7" w:rsidRDefault="00AA4100" w:rsidP="00AA4100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40E6C017" w14:textId="77777777" w:rsidR="00CE4D23" w:rsidRDefault="00CE4D23" w:rsidP="00CE4D23">
      <w:pPr>
        <w:rPr>
          <w:sz w:val="22"/>
          <w:szCs w:val="22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09"/>
        <w:gridCol w:w="1262"/>
        <w:gridCol w:w="182"/>
        <w:gridCol w:w="986"/>
        <w:gridCol w:w="180"/>
        <w:gridCol w:w="900"/>
        <w:gridCol w:w="180"/>
        <w:gridCol w:w="990"/>
        <w:gridCol w:w="180"/>
        <w:gridCol w:w="990"/>
      </w:tblGrid>
      <w:tr w:rsidR="00CE4D23" w:rsidRPr="00635145" w14:paraId="570C31AB" w14:textId="77777777" w:rsidTr="00FA5670">
        <w:trPr>
          <w:cantSplit/>
          <w:trHeight w:val="452"/>
          <w:tblHeader/>
        </w:trPr>
        <w:tc>
          <w:tcPr>
            <w:tcW w:w="3409" w:type="dxa"/>
            <w:vAlign w:val="bottom"/>
            <w:hideMark/>
          </w:tcPr>
          <w:p w14:paraId="6F6414BC" w14:textId="77777777" w:rsidR="00CE4D23" w:rsidRPr="00635145" w:rsidRDefault="008C3F44" w:rsidP="008C3F44">
            <w:pPr>
              <w:pStyle w:val="acctfourfigures"/>
              <w:pageBreakBefore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szCs w:val="22"/>
              </w:rPr>
              <w:lastRenderedPageBreak/>
              <w:br w:type="page"/>
            </w:r>
            <w:r w:rsidR="000D37E6">
              <w:rPr>
                <w:szCs w:val="22"/>
              </w:rPr>
              <w:br w:type="page"/>
            </w:r>
          </w:p>
        </w:tc>
        <w:tc>
          <w:tcPr>
            <w:tcW w:w="5850" w:type="dxa"/>
            <w:gridSpan w:val="9"/>
            <w:vAlign w:val="bottom"/>
            <w:hideMark/>
          </w:tcPr>
          <w:p w14:paraId="6D7C5D17" w14:textId="77777777" w:rsidR="00CE4D23" w:rsidRPr="00635145" w:rsidRDefault="00CE4D23" w:rsidP="00294F8B">
            <w:pPr>
              <w:pStyle w:val="acctfourfigures"/>
              <w:tabs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3514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63514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CE4D23" w:rsidRPr="00635145" w14:paraId="6B84741C" w14:textId="77777777" w:rsidTr="00FA5670">
        <w:trPr>
          <w:cantSplit/>
          <w:trHeight w:val="453"/>
          <w:tblHeader/>
        </w:trPr>
        <w:tc>
          <w:tcPr>
            <w:tcW w:w="3409" w:type="dxa"/>
            <w:vAlign w:val="bottom"/>
            <w:hideMark/>
          </w:tcPr>
          <w:p w14:paraId="09DA3FC5" w14:textId="77777777" w:rsidR="00CE4D23" w:rsidRPr="00635145" w:rsidRDefault="00CE4D23" w:rsidP="00294F8B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2" w:type="dxa"/>
            <w:vAlign w:val="bottom"/>
            <w:hideMark/>
          </w:tcPr>
          <w:p w14:paraId="14CD2975" w14:textId="77777777" w:rsidR="00CE4D23" w:rsidRPr="00635145" w:rsidRDefault="00CE4D23" w:rsidP="00DE49E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14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</w:t>
            </w:r>
          </w:p>
        </w:tc>
        <w:tc>
          <w:tcPr>
            <w:tcW w:w="182" w:type="dxa"/>
            <w:vAlign w:val="bottom"/>
          </w:tcPr>
          <w:p w14:paraId="1DBC2C85" w14:textId="77777777" w:rsidR="00CE4D23" w:rsidRPr="00635145" w:rsidRDefault="00CE4D23" w:rsidP="00294F8B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0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04BAF0" w14:textId="77777777" w:rsidR="00CE4D23" w:rsidRPr="00635145" w:rsidRDefault="00CE4D23" w:rsidP="00294F8B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14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E4D23" w:rsidRPr="00635145" w14:paraId="3F49DE0E" w14:textId="77777777" w:rsidTr="00FA5670">
        <w:trPr>
          <w:cantSplit/>
          <w:tblHeader/>
        </w:trPr>
        <w:tc>
          <w:tcPr>
            <w:tcW w:w="3409" w:type="dxa"/>
            <w:vAlign w:val="bottom"/>
            <w:hideMark/>
          </w:tcPr>
          <w:p w14:paraId="536737BA" w14:textId="77777777" w:rsidR="00CE4D23" w:rsidRPr="00635145" w:rsidRDefault="00CE4D23" w:rsidP="00294F8B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39D1C797" w14:textId="77777777" w:rsidR="00CE4D23" w:rsidRPr="00635145" w:rsidRDefault="00DE49E4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14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182" w:type="dxa"/>
            <w:vAlign w:val="bottom"/>
          </w:tcPr>
          <w:p w14:paraId="3FE2D0B6" w14:textId="77777777" w:rsidR="00CE4D23" w:rsidRPr="00635145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6D9C52" w14:textId="77777777" w:rsidR="00CE4D23" w:rsidRPr="00635145" w:rsidRDefault="00CE4D23" w:rsidP="00294F8B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14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635145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12FD8F" w14:textId="77777777" w:rsidR="00CE4D23" w:rsidRPr="00635145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9635E1" w14:textId="77777777" w:rsidR="00CE4D23" w:rsidRPr="00635145" w:rsidRDefault="00CE4D23" w:rsidP="00294F8B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14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635145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9DFE43" w14:textId="77777777" w:rsidR="00CE4D23" w:rsidRPr="00635145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F301E31" w14:textId="77777777" w:rsidR="00CE4D23" w:rsidRPr="00635145" w:rsidRDefault="00CE4D23" w:rsidP="00294F8B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14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635145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030D13" w14:textId="77777777" w:rsidR="00CE4D23" w:rsidRPr="00635145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419727C" w14:textId="77777777" w:rsidR="00CE4D23" w:rsidRPr="00635145" w:rsidRDefault="00CE4D23" w:rsidP="00294F8B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14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E4D23" w:rsidRPr="00635145" w14:paraId="0EBA6E07" w14:textId="77777777" w:rsidTr="00FA5670">
        <w:trPr>
          <w:cantSplit/>
          <w:tblHeader/>
        </w:trPr>
        <w:tc>
          <w:tcPr>
            <w:tcW w:w="3409" w:type="dxa"/>
            <w:vAlign w:val="bottom"/>
          </w:tcPr>
          <w:p w14:paraId="0FD8A537" w14:textId="77777777" w:rsidR="00CE4D23" w:rsidRPr="00635145" w:rsidRDefault="00CE4D23" w:rsidP="00294F8B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0" w:type="dxa"/>
            <w:gridSpan w:val="9"/>
            <w:vAlign w:val="bottom"/>
            <w:hideMark/>
          </w:tcPr>
          <w:p w14:paraId="0546F890" w14:textId="77777777" w:rsidR="00CE4D23" w:rsidRPr="00635145" w:rsidRDefault="00CE4D23" w:rsidP="00294F8B">
            <w:pPr>
              <w:pStyle w:val="acctfourfigures"/>
              <w:tabs>
                <w:tab w:val="clear" w:pos="765"/>
              </w:tabs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145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3514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35145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CE4D23" w:rsidRPr="00635145" w14:paraId="5910BB32" w14:textId="77777777" w:rsidTr="00FA5670">
        <w:trPr>
          <w:cantSplit/>
        </w:trPr>
        <w:tc>
          <w:tcPr>
            <w:tcW w:w="3409" w:type="dxa"/>
            <w:vAlign w:val="bottom"/>
            <w:hideMark/>
          </w:tcPr>
          <w:p w14:paraId="211BC17C" w14:textId="77777777" w:rsidR="00CE4D23" w:rsidRPr="00635145" w:rsidRDefault="007175E8" w:rsidP="00294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="00CE4D23" w:rsidRPr="006351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8645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262" w:type="dxa"/>
            <w:vAlign w:val="bottom"/>
          </w:tcPr>
          <w:p w14:paraId="40DA7BB4" w14:textId="77777777" w:rsidR="00CE4D23" w:rsidRPr="00635145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18C87113" w14:textId="77777777" w:rsidR="00CE4D23" w:rsidRPr="00635145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5CA6A0B8" w14:textId="77777777" w:rsidR="00CE4D23" w:rsidRPr="00635145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F70A33C" w14:textId="77777777" w:rsidR="00CE4D23" w:rsidRPr="00635145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F332052" w14:textId="77777777" w:rsidR="00CE4D23" w:rsidRPr="00635145" w:rsidRDefault="00CE4D23" w:rsidP="00294F8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76BB672" w14:textId="77777777" w:rsidR="00CE4D23" w:rsidRPr="00635145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A42DFEC" w14:textId="77777777" w:rsidR="00CE4D23" w:rsidRPr="00635145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2953688" w14:textId="77777777" w:rsidR="00CE4D23" w:rsidRPr="00635145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159B20F" w14:textId="77777777" w:rsidR="00CE4D23" w:rsidRPr="00635145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CE4D23" w:rsidRPr="00635145" w14:paraId="21E8D9FA" w14:textId="77777777" w:rsidTr="00FA5670">
        <w:trPr>
          <w:cantSplit/>
        </w:trPr>
        <w:tc>
          <w:tcPr>
            <w:tcW w:w="3409" w:type="dxa"/>
            <w:vAlign w:val="bottom"/>
          </w:tcPr>
          <w:p w14:paraId="71EA6486" w14:textId="77777777" w:rsidR="00CE4D23" w:rsidRPr="00635145" w:rsidRDefault="00CE4D23" w:rsidP="00294F8B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3514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481F5015" w14:textId="77777777" w:rsidR="00CE4D23" w:rsidRPr="00635145" w:rsidRDefault="00CE4D23" w:rsidP="00294F8B">
            <w:pPr>
              <w:pStyle w:val="acctfourfigures"/>
              <w:tabs>
                <w:tab w:val="left" w:pos="461"/>
                <w:tab w:val="left" w:pos="566"/>
                <w:tab w:val="decimal" w:pos="731"/>
              </w:tabs>
              <w:spacing w:line="240" w:lineRule="atLeast"/>
              <w:ind w:right="-7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4500294" w14:textId="77777777" w:rsidR="00CE4D23" w:rsidRPr="00635145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C7FD683" w14:textId="77777777" w:rsidR="00CE4D23" w:rsidRPr="00635145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55250D" w14:textId="77777777" w:rsidR="00CE4D23" w:rsidRPr="00635145" w:rsidRDefault="00CE4D23" w:rsidP="00294F8B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07B25CF" w14:textId="77777777" w:rsidR="00CE4D23" w:rsidRPr="00635145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F6657FC" w14:textId="77777777" w:rsidR="00CE4D23" w:rsidRPr="00635145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4A1399" w14:textId="77777777" w:rsidR="00CE4D23" w:rsidRPr="00635145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8DE9F23" w14:textId="77777777" w:rsidR="00CE4D23" w:rsidRPr="00635145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8BD14A" w14:textId="77777777" w:rsidR="00CE4D23" w:rsidRPr="00635145" w:rsidRDefault="00CE4D23" w:rsidP="00294F8B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4D23" w:rsidRPr="00635145" w14:paraId="76748E05" w14:textId="77777777" w:rsidTr="00FA5670">
        <w:trPr>
          <w:cantSplit/>
        </w:trPr>
        <w:tc>
          <w:tcPr>
            <w:tcW w:w="3409" w:type="dxa"/>
            <w:vAlign w:val="bottom"/>
            <w:hideMark/>
          </w:tcPr>
          <w:p w14:paraId="7CFF1A57" w14:textId="77777777" w:rsidR="00CE4D23" w:rsidRPr="00635145" w:rsidRDefault="00CE4D23" w:rsidP="00294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514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ด้วยมูลค่ายุติธรรม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1A28998" w14:textId="77777777" w:rsidR="00CE4D23" w:rsidRPr="00635145" w:rsidRDefault="00CE4D23" w:rsidP="00294F8B">
            <w:pPr>
              <w:pStyle w:val="acctfourfigures"/>
              <w:tabs>
                <w:tab w:val="left" w:pos="461"/>
                <w:tab w:val="left" w:pos="566"/>
                <w:tab w:val="decimal" w:pos="731"/>
              </w:tabs>
              <w:spacing w:line="240" w:lineRule="atLeast"/>
              <w:ind w:right="-7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3856E27" w14:textId="77777777" w:rsidR="00CE4D23" w:rsidRPr="00635145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20DF9128" w14:textId="77777777" w:rsidR="00CE4D23" w:rsidRPr="00635145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BD06DD8" w14:textId="77777777" w:rsidR="00CE4D23" w:rsidRPr="00635145" w:rsidRDefault="00CE4D23" w:rsidP="00294F8B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12C7CB" w14:textId="77777777" w:rsidR="00CE4D23" w:rsidRPr="00635145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8785CB" w14:textId="77777777" w:rsidR="00CE4D23" w:rsidRPr="00635145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24AECA" w14:textId="77777777" w:rsidR="00CE4D23" w:rsidRPr="00635145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524063" w14:textId="77777777" w:rsidR="00CE4D23" w:rsidRPr="00635145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7D2155" w14:textId="77777777" w:rsidR="00CE4D23" w:rsidRPr="00635145" w:rsidRDefault="00CE4D23" w:rsidP="00294F8B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D37E6" w:rsidRPr="00635145" w14:paraId="1B621C3F" w14:textId="77777777" w:rsidTr="00FA5670">
        <w:trPr>
          <w:cantSplit/>
          <w:trHeight w:val="389"/>
        </w:trPr>
        <w:tc>
          <w:tcPr>
            <w:tcW w:w="3409" w:type="dxa"/>
            <w:shd w:val="clear" w:color="auto" w:fill="auto"/>
            <w:vAlign w:val="bottom"/>
            <w:hideMark/>
          </w:tcPr>
          <w:p w14:paraId="70795557" w14:textId="77777777" w:rsidR="000D37E6" w:rsidRPr="00635145" w:rsidRDefault="000D37E6" w:rsidP="00CC2476">
            <w:pPr>
              <w:tabs>
                <w:tab w:val="decimal" w:pos="510"/>
              </w:tabs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635145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79CBF0CD" w14:textId="77777777" w:rsidR="000D37E6" w:rsidRPr="00635145" w:rsidRDefault="000D37E6" w:rsidP="00CC2476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FE1CE9A" w14:textId="77777777" w:rsidR="000D37E6" w:rsidRPr="00635145" w:rsidRDefault="000D37E6" w:rsidP="00CC247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4BFB39A" w14:textId="77777777" w:rsidR="000D37E6" w:rsidRPr="00635145" w:rsidRDefault="000D37E6" w:rsidP="00CC2476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59E3A0" w14:textId="77777777" w:rsidR="000D37E6" w:rsidRPr="00635145" w:rsidRDefault="000D37E6" w:rsidP="00CC2476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87E524F" w14:textId="77777777" w:rsidR="000D37E6" w:rsidRDefault="000D37E6" w:rsidP="008B7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5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286ABB" w14:textId="77777777" w:rsidR="000D37E6" w:rsidRPr="00635145" w:rsidRDefault="000D37E6" w:rsidP="00CC247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934D17" w14:textId="77777777" w:rsidR="000D37E6" w:rsidRDefault="000D37E6" w:rsidP="00CC247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5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015E4D" w14:textId="77777777" w:rsidR="000D37E6" w:rsidRPr="00635145" w:rsidRDefault="000D37E6" w:rsidP="00CC247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8B55AA" w14:textId="77777777" w:rsidR="000D37E6" w:rsidRPr="00635145" w:rsidRDefault="000D37E6" w:rsidP="00CC2476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091C47" w:rsidRPr="00635145" w14:paraId="348F1C88" w14:textId="77777777" w:rsidTr="00FA5670">
        <w:trPr>
          <w:cantSplit/>
          <w:trHeight w:val="164"/>
        </w:trPr>
        <w:tc>
          <w:tcPr>
            <w:tcW w:w="3409" w:type="dxa"/>
            <w:vAlign w:val="bottom"/>
          </w:tcPr>
          <w:p w14:paraId="1DE26D4A" w14:textId="77777777" w:rsidR="00091C47" w:rsidRPr="00D471A1" w:rsidRDefault="00091C47" w:rsidP="00091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12875F8A" w14:textId="77777777" w:rsidR="00091C47" w:rsidRPr="00D471A1" w:rsidRDefault="00091C47" w:rsidP="00091C47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8"/>
                <w:szCs w:val="8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E68F8B0" w14:textId="77777777" w:rsidR="00091C47" w:rsidRPr="00D471A1" w:rsidRDefault="00091C47" w:rsidP="00091C4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86" w:type="dxa"/>
            <w:shd w:val="clear" w:color="auto" w:fill="auto"/>
          </w:tcPr>
          <w:p w14:paraId="4C1963AF" w14:textId="77777777" w:rsidR="00091C47" w:rsidRPr="00D471A1" w:rsidRDefault="00091C47" w:rsidP="00091C47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121236" w14:textId="77777777" w:rsidR="00091C47" w:rsidRPr="00D471A1" w:rsidRDefault="00091C47" w:rsidP="00091C47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00" w:type="dxa"/>
            <w:shd w:val="clear" w:color="auto" w:fill="auto"/>
          </w:tcPr>
          <w:p w14:paraId="215148BB" w14:textId="77777777" w:rsidR="00091C47" w:rsidRPr="00D471A1" w:rsidRDefault="00091C47" w:rsidP="00091C4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66000BB" w14:textId="77777777" w:rsidR="00091C47" w:rsidRPr="00D471A1" w:rsidRDefault="00091C47" w:rsidP="00091C4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90" w:type="dxa"/>
            <w:shd w:val="clear" w:color="auto" w:fill="auto"/>
          </w:tcPr>
          <w:p w14:paraId="6C08D4C1" w14:textId="77777777" w:rsidR="00091C47" w:rsidRPr="00D471A1" w:rsidRDefault="00091C47" w:rsidP="00091C47">
            <w:pPr>
              <w:pStyle w:val="acctfourfigures"/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D6F39D" w14:textId="77777777" w:rsidR="00091C47" w:rsidRPr="00D471A1" w:rsidRDefault="00091C47" w:rsidP="00091C4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4C9F7C" w14:textId="77777777" w:rsidR="00091C47" w:rsidRPr="00D471A1" w:rsidRDefault="00091C47" w:rsidP="00091C47">
            <w:pPr>
              <w:pStyle w:val="acctfourfigures"/>
              <w:tabs>
                <w:tab w:val="clear" w:pos="765"/>
                <w:tab w:val="left" w:pos="401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8"/>
                <w:szCs w:val="8"/>
                <w:lang w:val="en-US" w:bidi="th-TH"/>
              </w:rPr>
            </w:pPr>
          </w:p>
        </w:tc>
      </w:tr>
      <w:tr w:rsidR="00091C47" w:rsidRPr="00635145" w14:paraId="083A3AF2" w14:textId="77777777" w:rsidTr="00FA5670">
        <w:trPr>
          <w:cantSplit/>
          <w:trHeight w:val="389"/>
        </w:trPr>
        <w:tc>
          <w:tcPr>
            <w:tcW w:w="3409" w:type="dxa"/>
            <w:vAlign w:val="bottom"/>
          </w:tcPr>
          <w:p w14:paraId="714667FE" w14:textId="77777777" w:rsidR="00091C47" w:rsidRPr="00635145" w:rsidRDefault="00091C47" w:rsidP="00091C47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514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351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85E2B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35106C44" w14:textId="77777777" w:rsidR="00091C47" w:rsidRPr="00635145" w:rsidRDefault="00091C47" w:rsidP="00091C47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28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216433F" w14:textId="77777777" w:rsidR="00091C47" w:rsidRPr="00635145" w:rsidRDefault="00091C47" w:rsidP="00091C4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B1E99DC" w14:textId="77777777" w:rsidR="00091C47" w:rsidRPr="00635145" w:rsidRDefault="00091C47" w:rsidP="00091C47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0015BD3" w14:textId="77777777" w:rsidR="00091C47" w:rsidRPr="00635145" w:rsidRDefault="00091C47" w:rsidP="00091C47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F2C6B64" w14:textId="77777777" w:rsidR="00091C47" w:rsidRPr="00635145" w:rsidRDefault="00091C47" w:rsidP="00091C4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20CEF2" w14:textId="77777777" w:rsidR="00091C47" w:rsidRPr="00635145" w:rsidRDefault="00091C47" w:rsidP="00091C4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AFD7E2" w14:textId="77777777" w:rsidR="00091C47" w:rsidRPr="00635145" w:rsidRDefault="00091C47" w:rsidP="00091C47">
            <w:pPr>
              <w:pStyle w:val="acctfourfigures"/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BF9B4E6" w14:textId="77777777" w:rsidR="00091C47" w:rsidRPr="00635145" w:rsidRDefault="00091C47" w:rsidP="00091C4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9D8D16" w14:textId="77777777" w:rsidR="00091C47" w:rsidRPr="00635145" w:rsidRDefault="00091C47" w:rsidP="00091C47">
            <w:pPr>
              <w:pStyle w:val="acctfourfigures"/>
              <w:tabs>
                <w:tab w:val="clear" w:pos="765"/>
                <w:tab w:val="decimal" w:pos="551"/>
                <w:tab w:val="decimal" w:pos="641"/>
                <w:tab w:val="left" w:pos="73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1C47" w:rsidRPr="00635145" w14:paraId="3C3EA475" w14:textId="77777777" w:rsidTr="00FA5670">
        <w:trPr>
          <w:cantSplit/>
          <w:trHeight w:val="389"/>
        </w:trPr>
        <w:tc>
          <w:tcPr>
            <w:tcW w:w="3409" w:type="dxa"/>
            <w:vAlign w:val="bottom"/>
          </w:tcPr>
          <w:p w14:paraId="3CF40100" w14:textId="77777777" w:rsidR="00091C47" w:rsidRPr="00635145" w:rsidRDefault="00091C47" w:rsidP="00091C47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3514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77D7217B" w14:textId="77777777" w:rsidR="00091C47" w:rsidRPr="00635145" w:rsidRDefault="00091C47" w:rsidP="00091C47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28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32C6CA3" w14:textId="77777777" w:rsidR="00091C47" w:rsidRPr="00635145" w:rsidRDefault="00091C47" w:rsidP="00091C4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2A5073EC" w14:textId="77777777" w:rsidR="00091C47" w:rsidRPr="00635145" w:rsidRDefault="00091C47" w:rsidP="00091C47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B7BDBE1" w14:textId="77777777" w:rsidR="00091C47" w:rsidRPr="00635145" w:rsidRDefault="00091C47" w:rsidP="00091C47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9AF3AF5" w14:textId="77777777" w:rsidR="00091C47" w:rsidRPr="00635145" w:rsidRDefault="00091C47" w:rsidP="00091C4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7571FE" w14:textId="77777777" w:rsidR="00091C47" w:rsidRPr="00635145" w:rsidRDefault="00091C47" w:rsidP="00091C4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A2DE77" w14:textId="77777777" w:rsidR="00091C47" w:rsidRPr="00635145" w:rsidRDefault="00091C47" w:rsidP="00091C47">
            <w:pPr>
              <w:pStyle w:val="acctfourfigures"/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3D2FC2" w14:textId="77777777" w:rsidR="00091C47" w:rsidRPr="00635145" w:rsidRDefault="00091C47" w:rsidP="00091C4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5DE59D" w14:textId="77777777" w:rsidR="00091C47" w:rsidRPr="00635145" w:rsidRDefault="00091C47" w:rsidP="00091C47">
            <w:pPr>
              <w:pStyle w:val="acctfourfigures"/>
              <w:tabs>
                <w:tab w:val="clear" w:pos="765"/>
                <w:tab w:val="decimal" w:pos="551"/>
                <w:tab w:val="decimal" w:pos="641"/>
                <w:tab w:val="left" w:pos="73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1C47" w:rsidRPr="00635145" w14:paraId="14A04F69" w14:textId="77777777" w:rsidTr="00FA5670">
        <w:trPr>
          <w:cantSplit/>
          <w:trHeight w:val="389"/>
        </w:trPr>
        <w:tc>
          <w:tcPr>
            <w:tcW w:w="3409" w:type="dxa"/>
            <w:vAlign w:val="bottom"/>
          </w:tcPr>
          <w:p w14:paraId="4A37EFF9" w14:textId="77777777" w:rsidR="00091C47" w:rsidRPr="00635145" w:rsidRDefault="00091C47" w:rsidP="00091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514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ด้วยมูลค่ายุติธรรม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5EFE0AA2" w14:textId="77777777" w:rsidR="00091C47" w:rsidRPr="00635145" w:rsidRDefault="00091C47" w:rsidP="00091C47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28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2EAC743" w14:textId="77777777" w:rsidR="00091C47" w:rsidRPr="00635145" w:rsidRDefault="00091C47" w:rsidP="00091C4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13EB2A16" w14:textId="77777777" w:rsidR="00091C47" w:rsidRPr="00635145" w:rsidRDefault="00091C47" w:rsidP="00091C47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BA522D" w14:textId="77777777" w:rsidR="00091C47" w:rsidRPr="00635145" w:rsidRDefault="00091C47" w:rsidP="00091C47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9EF6D6C" w14:textId="77777777" w:rsidR="00091C47" w:rsidRPr="00635145" w:rsidRDefault="00091C47" w:rsidP="00091C4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45C9B6" w14:textId="77777777" w:rsidR="00091C47" w:rsidRPr="00635145" w:rsidRDefault="00091C47" w:rsidP="00091C4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58202A" w14:textId="77777777" w:rsidR="00091C47" w:rsidRPr="00635145" w:rsidRDefault="00091C47" w:rsidP="00091C47">
            <w:pPr>
              <w:pStyle w:val="acctfourfigures"/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D6A4F5" w14:textId="77777777" w:rsidR="00091C47" w:rsidRPr="00635145" w:rsidRDefault="00091C47" w:rsidP="00091C4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82F93C" w14:textId="77777777" w:rsidR="00091C47" w:rsidRPr="00635145" w:rsidRDefault="00091C47" w:rsidP="00091C47">
            <w:pPr>
              <w:pStyle w:val="acctfourfigures"/>
              <w:tabs>
                <w:tab w:val="clear" w:pos="765"/>
                <w:tab w:val="decimal" w:pos="551"/>
                <w:tab w:val="decimal" w:pos="641"/>
                <w:tab w:val="left" w:pos="73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85E2B" w:rsidRPr="00635145" w14:paraId="063420DB" w14:textId="77777777" w:rsidTr="00FA5670">
        <w:trPr>
          <w:cantSplit/>
          <w:trHeight w:val="389"/>
        </w:trPr>
        <w:tc>
          <w:tcPr>
            <w:tcW w:w="3409" w:type="dxa"/>
            <w:vAlign w:val="bottom"/>
          </w:tcPr>
          <w:p w14:paraId="6513361A" w14:textId="77777777" w:rsidR="00D85E2B" w:rsidRPr="00635145" w:rsidRDefault="00D85E2B" w:rsidP="00091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635145">
              <w:rPr>
                <w:rFonts w:ascii="Angsana New" w:hAnsi="Angsana New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2D0F5DCF" w14:textId="77777777" w:rsidR="00D85E2B" w:rsidRDefault="00D85E2B" w:rsidP="009741BB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49,289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18EAA49" w14:textId="77777777" w:rsidR="00D85E2B" w:rsidRPr="00635145" w:rsidRDefault="00D85E2B" w:rsidP="009741B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</w:tcPr>
          <w:p w14:paraId="1927956D" w14:textId="77777777" w:rsidR="00D85E2B" w:rsidRPr="00635145" w:rsidRDefault="00D85E2B" w:rsidP="009741B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63514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9C4773" w14:textId="77777777" w:rsidR="00D85E2B" w:rsidRPr="00635145" w:rsidRDefault="00D85E2B" w:rsidP="009741BB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6DB9E0" w14:textId="77777777" w:rsidR="00D85E2B" w:rsidRPr="00635145" w:rsidRDefault="00D85E2B" w:rsidP="009741B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49,289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80C1EE" w14:textId="77777777" w:rsidR="00D85E2B" w:rsidRPr="00635145" w:rsidRDefault="00D85E2B" w:rsidP="009741B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E9CB589" w14:textId="77777777" w:rsidR="00D85E2B" w:rsidRPr="00635145" w:rsidRDefault="00D85E2B" w:rsidP="009741B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63514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ECF5BA" w14:textId="77777777" w:rsidR="00D85E2B" w:rsidRPr="00635145" w:rsidRDefault="00D85E2B" w:rsidP="009741BB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9BB9D0" w14:textId="77777777" w:rsidR="00D85E2B" w:rsidRDefault="00D85E2B" w:rsidP="009741B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49,289</w:t>
            </w:r>
          </w:p>
        </w:tc>
      </w:tr>
      <w:tr w:rsidR="00D85E2B" w:rsidRPr="00635145" w14:paraId="3F41950C" w14:textId="77777777" w:rsidTr="00FA5670">
        <w:trPr>
          <w:cantSplit/>
          <w:trHeight w:val="389"/>
        </w:trPr>
        <w:tc>
          <w:tcPr>
            <w:tcW w:w="3409" w:type="dxa"/>
            <w:vAlign w:val="bottom"/>
          </w:tcPr>
          <w:p w14:paraId="18DD1F31" w14:textId="77777777" w:rsidR="00D85E2B" w:rsidRPr="00635145" w:rsidRDefault="00D85E2B" w:rsidP="00091C47">
            <w:pPr>
              <w:tabs>
                <w:tab w:val="decimal" w:pos="510"/>
              </w:tabs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635145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76026607" w14:textId="77777777" w:rsidR="00D85E2B" w:rsidRPr="00635145" w:rsidRDefault="00D85E2B" w:rsidP="009741BB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2,80</w:t>
            </w:r>
            <w:r w:rsidRPr="0063514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5110278" w14:textId="77777777" w:rsidR="00D85E2B" w:rsidRPr="00635145" w:rsidRDefault="00D85E2B" w:rsidP="009741B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08988D0A" w14:textId="77777777" w:rsidR="00D85E2B" w:rsidRPr="00635145" w:rsidRDefault="00D85E2B" w:rsidP="009741BB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2,80</w:t>
            </w:r>
            <w:r w:rsidRPr="0063514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676B22" w14:textId="77777777" w:rsidR="00D85E2B" w:rsidRPr="00635145" w:rsidRDefault="00D85E2B" w:rsidP="009741BB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85E187" w14:textId="77777777" w:rsidR="00D85E2B" w:rsidRPr="00635145" w:rsidRDefault="00D85E2B" w:rsidP="009741B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63514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29BA48" w14:textId="77777777" w:rsidR="00D85E2B" w:rsidRPr="00635145" w:rsidRDefault="00D85E2B" w:rsidP="009741B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FDC2583" w14:textId="77777777" w:rsidR="00D85E2B" w:rsidRPr="00635145" w:rsidRDefault="00D85E2B" w:rsidP="009741B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63514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97E5C2" w14:textId="77777777" w:rsidR="00D85E2B" w:rsidRPr="00635145" w:rsidRDefault="00D85E2B" w:rsidP="009741BB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563525" w14:textId="77777777" w:rsidR="00D85E2B" w:rsidRPr="00635145" w:rsidRDefault="00D85E2B" w:rsidP="009741B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2,80</w:t>
            </w:r>
            <w:r w:rsidRPr="0063514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</w:t>
            </w:r>
          </w:p>
        </w:tc>
      </w:tr>
      <w:tr w:rsidR="00D85E2B" w:rsidRPr="00635145" w14:paraId="47EA24C9" w14:textId="77777777" w:rsidTr="00FA5670">
        <w:trPr>
          <w:cantSplit/>
          <w:trHeight w:val="389"/>
        </w:trPr>
        <w:tc>
          <w:tcPr>
            <w:tcW w:w="3409" w:type="dxa"/>
            <w:vAlign w:val="bottom"/>
          </w:tcPr>
          <w:p w14:paraId="51FFC793" w14:textId="77777777" w:rsidR="00D85E2B" w:rsidRPr="00635145" w:rsidRDefault="00D85E2B" w:rsidP="0097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1262" w:type="dxa"/>
            <w:shd w:val="clear" w:color="auto" w:fill="auto"/>
          </w:tcPr>
          <w:p w14:paraId="5C98208D" w14:textId="77777777" w:rsidR="00D85E2B" w:rsidRPr="00635145" w:rsidRDefault="00D85E2B" w:rsidP="009741B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63514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325AC5F" w14:textId="77777777" w:rsidR="00D85E2B" w:rsidRPr="00635145" w:rsidRDefault="00D85E2B" w:rsidP="009741BB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</w:tcPr>
          <w:p w14:paraId="6752889C" w14:textId="77777777" w:rsidR="00D85E2B" w:rsidRPr="00635145" w:rsidRDefault="00D85E2B" w:rsidP="009741B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63514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4FA92D" w14:textId="77777777" w:rsidR="00D85E2B" w:rsidRPr="00635145" w:rsidRDefault="00D85E2B" w:rsidP="009741BB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F1A21C0" w14:textId="77777777" w:rsidR="00D85E2B" w:rsidRPr="00091C47" w:rsidRDefault="00AA4100" w:rsidP="009741B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8DAD01" w14:textId="77777777" w:rsidR="00D85E2B" w:rsidRPr="00635145" w:rsidRDefault="00D85E2B" w:rsidP="009741BB">
            <w:pPr>
              <w:pStyle w:val="acctfourfigures"/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E32A235" w14:textId="77777777" w:rsidR="00D85E2B" w:rsidRPr="00635145" w:rsidRDefault="00D85E2B" w:rsidP="009741B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63514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85907D" w14:textId="77777777" w:rsidR="00D85E2B" w:rsidRPr="00635145" w:rsidRDefault="00D85E2B" w:rsidP="009741BB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04DEF5" w14:textId="77777777" w:rsidR="00D85E2B" w:rsidRPr="00635145" w:rsidRDefault="00AA4100" w:rsidP="009741B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7C920D4E" w14:textId="77777777" w:rsidR="004D53D7" w:rsidRPr="008A1678" w:rsidRDefault="00CE4D23" w:rsidP="000D3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032DD3">
        <w:rPr>
          <w:rFonts w:ascii="Angsana New" w:hAnsi="Angsana New"/>
          <w:sz w:val="22"/>
          <w:szCs w:val="22"/>
          <w:cs/>
        </w:rPr>
        <w:t xml:space="preserve"> </w:t>
      </w:r>
    </w:p>
    <w:p w14:paraId="0A1564D2" w14:textId="77777777" w:rsidR="00213E1C" w:rsidRPr="00A327D7" w:rsidRDefault="00A327D7" w:rsidP="000D37E6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b/>
          <w:bCs/>
          <w:sz w:val="30"/>
          <w:szCs w:val="30"/>
          <w:cs/>
          <w:lang w:bidi="th-TH"/>
        </w:rPr>
      </w:pPr>
      <w:r w:rsidRPr="00A327D7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การวัดมูลค่ายุติธรรม</w:t>
      </w:r>
    </w:p>
    <w:p w14:paraId="71C98CF3" w14:textId="77777777" w:rsidR="00A327D7" w:rsidRPr="008A1678" w:rsidRDefault="00A327D7" w:rsidP="000D37E6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C313D1D" w14:textId="77777777" w:rsidR="00A327D7" w:rsidRPr="00A327D7" w:rsidRDefault="00A327D7" w:rsidP="000D37E6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A327D7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</w:t>
      </w:r>
    </w:p>
    <w:p w14:paraId="68025EAB" w14:textId="77777777" w:rsidR="00A327D7" w:rsidRPr="008A1678" w:rsidRDefault="00A327D7" w:rsidP="000D37E6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DF6BDDB" w14:textId="77777777" w:rsidR="00A327D7" w:rsidRDefault="00A327D7" w:rsidP="000D37E6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ตารางดังต่อไปนี้แสดง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ระดับ 2</w:t>
      </w:r>
      <w:r w:rsidR="00AA410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ของเครื่องมือทางการเงินที่วัดมูลค่าด้วยมูลค่ายุติธรรมในงบแสดงฐานะการเงิน</w:t>
      </w:r>
      <w:r w:rsidR="008C2DE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AA410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ขั้นตอนการประเมินมูลค่าได้เปิดเผยในหมายเหตุข้อ </w:t>
      </w:r>
      <w:r w:rsidR="00AA4100">
        <w:rPr>
          <w:rFonts w:ascii="Angsana New" w:hAnsi="Angsana New" w:cs="Angsana New"/>
          <w:sz w:val="30"/>
          <w:szCs w:val="30"/>
          <w:lang w:val="en-US" w:bidi="th-TH"/>
        </w:rPr>
        <w:t xml:space="preserve">2 </w:t>
      </w:r>
      <w:r w:rsidR="00AA4100">
        <w:rPr>
          <w:rFonts w:ascii="Angsana New" w:hAnsi="Angsana New" w:cs="Angsana New" w:hint="cs"/>
          <w:sz w:val="30"/>
          <w:szCs w:val="30"/>
          <w:cs/>
          <w:lang w:val="en-US" w:bidi="th-TH"/>
        </w:rPr>
        <w:t>(ง)</w:t>
      </w:r>
    </w:p>
    <w:p w14:paraId="3DDE5E70" w14:textId="77777777" w:rsidR="00AA6E2F" w:rsidRPr="008A1678" w:rsidRDefault="00AA6E2F" w:rsidP="000D37E6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tbl>
      <w:tblPr>
        <w:tblW w:w="7668" w:type="dxa"/>
        <w:tblInd w:w="450" w:type="dxa"/>
        <w:tblLook w:val="04A0" w:firstRow="1" w:lastRow="0" w:firstColumn="1" w:lastColumn="0" w:noHBand="0" w:noVBand="1"/>
      </w:tblPr>
      <w:tblGrid>
        <w:gridCol w:w="4236"/>
        <w:gridCol w:w="353"/>
        <w:gridCol w:w="3079"/>
      </w:tblGrid>
      <w:tr w:rsidR="008C2DE7" w:rsidRPr="005B5657" w14:paraId="5EBCFB6A" w14:textId="77777777" w:rsidTr="00FA5670">
        <w:trPr>
          <w:trHeight w:val="299"/>
          <w:tblHeader/>
        </w:trPr>
        <w:tc>
          <w:tcPr>
            <w:tcW w:w="4236" w:type="dxa"/>
            <w:shd w:val="clear" w:color="auto" w:fill="auto"/>
            <w:vAlign w:val="bottom"/>
          </w:tcPr>
          <w:p w14:paraId="16D9CD66" w14:textId="77777777" w:rsidR="008C2DE7" w:rsidRPr="005B5657" w:rsidRDefault="008C2DE7" w:rsidP="00010552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B56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353" w:type="dxa"/>
            <w:shd w:val="clear" w:color="auto" w:fill="auto"/>
            <w:vAlign w:val="bottom"/>
          </w:tcPr>
          <w:p w14:paraId="3CA98C4F" w14:textId="77777777" w:rsidR="008C2DE7" w:rsidRPr="005B5657" w:rsidRDefault="008C2DE7" w:rsidP="00010552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079" w:type="dxa"/>
            <w:shd w:val="clear" w:color="auto" w:fill="auto"/>
            <w:vAlign w:val="bottom"/>
          </w:tcPr>
          <w:p w14:paraId="4F788CC3" w14:textId="77777777" w:rsidR="008C2DE7" w:rsidRPr="005B5657" w:rsidRDefault="008C2DE7" w:rsidP="00010552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B56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8C2DE7" w:rsidRPr="005B5657" w14:paraId="602A317B" w14:textId="77777777" w:rsidTr="00FA5670">
        <w:trPr>
          <w:trHeight w:hRule="exact" w:val="444"/>
        </w:trPr>
        <w:tc>
          <w:tcPr>
            <w:tcW w:w="4236" w:type="dxa"/>
            <w:shd w:val="clear" w:color="auto" w:fill="auto"/>
          </w:tcPr>
          <w:p w14:paraId="130604E7" w14:textId="77777777" w:rsidR="008C2DE7" w:rsidRPr="005B5657" w:rsidRDefault="008C2DE7" w:rsidP="00010552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B56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เงินลงทุนในหน่วยลงทุนในความ</w:t>
            </w:r>
          </w:p>
        </w:tc>
        <w:tc>
          <w:tcPr>
            <w:tcW w:w="353" w:type="dxa"/>
            <w:shd w:val="clear" w:color="auto" w:fill="auto"/>
          </w:tcPr>
          <w:p w14:paraId="68F6BAE7" w14:textId="77777777" w:rsidR="008C2DE7" w:rsidRPr="005B5657" w:rsidRDefault="008C2DE7" w:rsidP="00010552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079" w:type="dxa"/>
            <w:shd w:val="clear" w:color="auto" w:fill="auto"/>
          </w:tcPr>
          <w:p w14:paraId="5C6D1778" w14:textId="77777777" w:rsidR="008C2DE7" w:rsidRPr="005B5657" w:rsidRDefault="008C2DE7" w:rsidP="00010552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B56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มูลค่าสินทรัพย์สุทธิ ณ วันที่รายงาน</w:t>
            </w:r>
          </w:p>
        </w:tc>
      </w:tr>
      <w:tr w:rsidR="008C2DE7" w:rsidRPr="005B5657" w14:paraId="266E497D" w14:textId="77777777" w:rsidTr="00FA5670">
        <w:trPr>
          <w:trHeight w:hRule="exact" w:val="444"/>
        </w:trPr>
        <w:tc>
          <w:tcPr>
            <w:tcW w:w="4236" w:type="dxa"/>
            <w:shd w:val="clear" w:color="auto" w:fill="auto"/>
          </w:tcPr>
          <w:p w14:paraId="4DB9222F" w14:textId="77777777" w:rsidR="008C2DE7" w:rsidRPr="005B5657" w:rsidRDefault="008C2DE7" w:rsidP="00010552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B56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</w:t>
            </w:r>
            <w:r w:rsidRPr="005B56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ต้องการของตลาดที่เป็นเงินลงทุน</w:t>
            </w:r>
          </w:p>
        </w:tc>
        <w:tc>
          <w:tcPr>
            <w:tcW w:w="353" w:type="dxa"/>
            <w:shd w:val="clear" w:color="auto" w:fill="auto"/>
          </w:tcPr>
          <w:p w14:paraId="5261517F" w14:textId="77777777" w:rsidR="008C2DE7" w:rsidRPr="005B5657" w:rsidRDefault="008C2DE7" w:rsidP="00010552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079" w:type="dxa"/>
            <w:shd w:val="clear" w:color="auto" w:fill="auto"/>
          </w:tcPr>
          <w:p w14:paraId="7A80489B" w14:textId="77777777" w:rsidR="008C2DE7" w:rsidRPr="005B5657" w:rsidRDefault="008C2DE7" w:rsidP="00010552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8C2DE7" w:rsidRPr="005B5657" w14:paraId="2168C39C" w14:textId="77777777" w:rsidTr="00FA5670">
        <w:trPr>
          <w:trHeight w:hRule="exact" w:val="444"/>
        </w:trPr>
        <w:tc>
          <w:tcPr>
            <w:tcW w:w="4236" w:type="dxa"/>
            <w:shd w:val="clear" w:color="auto" w:fill="auto"/>
          </w:tcPr>
          <w:p w14:paraId="7005F887" w14:textId="77777777" w:rsidR="008C2DE7" w:rsidRPr="005B5657" w:rsidRDefault="008C2DE7" w:rsidP="00010552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B56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</w:t>
            </w:r>
            <w:r w:rsidRPr="005B56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เพื่อค้าและเงินลงทุนเผื่อขาย</w:t>
            </w:r>
          </w:p>
        </w:tc>
        <w:tc>
          <w:tcPr>
            <w:tcW w:w="353" w:type="dxa"/>
            <w:shd w:val="clear" w:color="auto" w:fill="auto"/>
          </w:tcPr>
          <w:p w14:paraId="301C551F" w14:textId="77777777" w:rsidR="008C2DE7" w:rsidRPr="005B5657" w:rsidRDefault="008C2DE7" w:rsidP="00010552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079" w:type="dxa"/>
            <w:shd w:val="clear" w:color="auto" w:fill="auto"/>
          </w:tcPr>
          <w:p w14:paraId="49FA4653" w14:textId="77777777" w:rsidR="008C2DE7" w:rsidRPr="005B5657" w:rsidRDefault="008C2DE7" w:rsidP="00010552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8C2DE7" w:rsidRPr="005B5657" w14:paraId="5AFC1D42" w14:textId="77777777" w:rsidTr="00FA5670">
        <w:trPr>
          <w:trHeight w:hRule="exact" w:val="444"/>
        </w:trPr>
        <w:tc>
          <w:tcPr>
            <w:tcW w:w="4236" w:type="dxa"/>
            <w:shd w:val="clear" w:color="auto" w:fill="auto"/>
          </w:tcPr>
          <w:p w14:paraId="4B24E8E6" w14:textId="77777777" w:rsidR="008C2DE7" w:rsidRPr="005B5657" w:rsidRDefault="008C2DE7" w:rsidP="00010552">
            <w:pPr>
              <w:pStyle w:val="block"/>
              <w:spacing w:after="0" w:line="240" w:lineRule="atLeast"/>
              <w:ind w:left="0" w:right="-11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B56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สัญญาซื้อขายเงินตรา</w:t>
            </w:r>
          </w:p>
        </w:tc>
        <w:tc>
          <w:tcPr>
            <w:tcW w:w="353" w:type="dxa"/>
            <w:shd w:val="clear" w:color="auto" w:fill="auto"/>
          </w:tcPr>
          <w:p w14:paraId="6207A65B" w14:textId="77777777" w:rsidR="008C2DE7" w:rsidRPr="005B5657" w:rsidRDefault="008C2DE7" w:rsidP="00010552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079" w:type="dxa"/>
            <w:shd w:val="clear" w:color="auto" w:fill="auto"/>
          </w:tcPr>
          <w:p w14:paraId="5A85D2FD" w14:textId="77777777" w:rsidR="008C2DE7" w:rsidRPr="005B5657" w:rsidRDefault="008C2DE7" w:rsidP="00010552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B56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อัตราปิด ณ </w:t>
            </w:r>
            <w:r w:rsidR="001E10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วันสิ้น</w:t>
            </w:r>
            <w:r w:rsidR="001E105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ปี</w:t>
            </w:r>
          </w:p>
        </w:tc>
      </w:tr>
      <w:tr w:rsidR="008C2DE7" w:rsidRPr="005B5657" w14:paraId="45B1EDD4" w14:textId="77777777" w:rsidTr="00FA5670">
        <w:trPr>
          <w:trHeight w:hRule="exact" w:val="444"/>
        </w:trPr>
        <w:tc>
          <w:tcPr>
            <w:tcW w:w="4236" w:type="dxa"/>
            <w:shd w:val="clear" w:color="auto" w:fill="auto"/>
          </w:tcPr>
          <w:p w14:paraId="14FB55A8" w14:textId="77777777" w:rsidR="008C2DE7" w:rsidRPr="005B5657" w:rsidRDefault="008C2DE7" w:rsidP="00010552">
            <w:pPr>
              <w:pStyle w:val="block"/>
              <w:spacing w:after="0" w:line="240" w:lineRule="atLeast"/>
              <w:ind w:left="0" w:right="-11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B56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</w:t>
            </w:r>
            <w:r w:rsidRPr="005B56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ต่างประเทศล่วงหน้า</w:t>
            </w:r>
          </w:p>
        </w:tc>
        <w:tc>
          <w:tcPr>
            <w:tcW w:w="353" w:type="dxa"/>
            <w:shd w:val="clear" w:color="auto" w:fill="auto"/>
          </w:tcPr>
          <w:p w14:paraId="0911B7FF" w14:textId="77777777" w:rsidR="008C2DE7" w:rsidRPr="005B5657" w:rsidRDefault="008C2DE7" w:rsidP="00010552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079" w:type="dxa"/>
            <w:shd w:val="clear" w:color="auto" w:fill="auto"/>
          </w:tcPr>
          <w:p w14:paraId="07CC5A54" w14:textId="77777777" w:rsidR="008C2DE7" w:rsidRPr="005B5657" w:rsidRDefault="008C2DE7" w:rsidP="00010552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</w:tbl>
    <w:p w14:paraId="55FDC963" w14:textId="77777777" w:rsidR="002121EE" w:rsidRDefault="002121EE" w:rsidP="009901DA">
      <w:pPr>
        <w:pStyle w:val="Heading1"/>
        <w:keepLines/>
        <w:numPr>
          <w:ilvl w:val="0"/>
          <w:numId w:val="0"/>
        </w:numPr>
        <w:shd w:val="clear" w:color="auto" w:fill="auto"/>
        <w:ind w:left="567" w:hanging="567"/>
        <w:jc w:val="both"/>
        <w:rPr>
          <w:rFonts w:ascii="Angsana New" w:hAnsi="Angsana New"/>
          <w:sz w:val="30"/>
          <w:szCs w:val="30"/>
          <w:u w:val="none"/>
        </w:rPr>
      </w:pPr>
    </w:p>
    <w:p w14:paraId="0423BFF9" w14:textId="77777777" w:rsidR="00E66B73" w:rsidRPr="00CD5290" w:rsidRDefault="002121EE" w:rsidP="009901DA">
      <w:pPr>
        <w:pStyle w:val="Heading1"/>
        <w:keepLines/>
        <w:numPr>
          <w:ilvl w:val="0"/>
          <w:numId w:val="0"/>
        </w:numPr>
        <w:shd w:val="clear" w:color="auto" w:fill="auto"/>
        <w:ind w:left="567" w:hanging="567"/>
        <w:jc w:val="both"/>
        <w:rPr>
          <w:rFonts w:ascii="Angsana New" w:hAnsi="Angsana New"/>
          <w:b w:val="0"/>
          <w:bCs w:val="0"/>
          <w:sz w:val="30"/>
          <w:szCs w:val="30"/>
        </w:rPr>
      </w:pPr>
      <w:r>
        <w:rPr>
          <w:rFonts w:ascii="Angsana New" w:hAnsi="Angsana New"/>
          <w:sz w:val="30"/>
          <w:szCs w:val="30"/>
          <w:u w:val="none"/>
        </w:rPr>
        <w:br w:type="page"/>
      </w:r>
      <w:r w:rsidR="00131E72">
        <w:rPr>
          <w:rFonts w:ascii="Angsana New" w:hAnsi="Angsana New"/>
          <w:sz w:val="30"/>
          <w:szCs w:val="30"/>
          <w:u w:val="none"/>
        </w:rPr>
        <w:lastRenderedPageBreak/>
        <w:t>4</w:t>
      </w:r>
      <w:r w:rsidR="004D1D1D">
        <w:rPr>
          <w:rFonts w:ascii="Angsana New" w:hAnsi="Angsana New"/>
          <w:sz w:val="30"/>
          <w:szCs w:val="30"/>
          <w:u w:val="none"/>
          <w:lang w:val="en-US"/>
        </w:rPr>
        <w:t>5</w:t>
      </w:r>
      <w:r w:rsidR="008A7415" w:rsidRPr="009901DA">
        <w:rPr>
          <w:rFonts w:ascii="Angsana New" w:hAnsi="Angsana New"/>
          <w:sz w:val="30"/>
          <w:szCs w:val="30"/>
          <w:u w:val="none"/>
        </w:rPr>
        <w:tab/>
      </w:r>
      <w:r w:rsidR="00937942" w:rsidRPr="009901DA">
        <w:rPr>
          <w:rFonts w:ascii="Angsana New" w:hAnsi="Angsana New"/>
          <w:sz w:val="30"/>
          <w:szCs w:val="30"/>
          <w:u w:val="none"/>
          <w:cs/>
        </w:rPr>
        <w:t>ภาระผูกพัน</w:t>
      </w:r>
      <w:r w:rsidR="00D94F3D">
        <w:rPr>
          <w:rFonts w:ascii="Angsana New" w:hAnsi="Angsana New" w:hint="cs"/>
          <w:sz w:val="30"/>
          <w:szCs w:val="30"/>
          <w:u w:val="none"/>
          <w:cs/>
        </w:rPr>
        <w:t>กับ</w:t>
      </w:r>
      <w:r w:rsidR="00AF3211" w:rsidRPr="009901DA">
        <w:rPr>
          <w:rFonts w:ascii="Angsana New" w:hAnsi="Angsana New"/>
          <w:sz w:val="30"/>
          <w:szCs w:val="30"/>
          <w:u w:val="none"/>
          <w:cs/>
        </w:rPr>
        <w:t>กิจการที่ไม่เกี่ยวข้องกัน</w:t>
      </w:r>
    </w:p>
    <w:p w14:paraId="6A88613C" w14:textId="77777777" w:rsidR="00306E30" w:rsidRPr="009D14B7" w:rsidRDefault="00306E30" w:rsidP="00990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2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6"/>
        <w:gridCol w:w="1109"/>
        <w:gridCol w:w="266"/>
        <w:gridCol w:w="1099"/>
        <w:gridCol w:w="28"/>
        <w:gridCol w:w="238"/>
        <w:gridCol w:w="1079"/>
        <w:gridCol w:w="253"/>
        <w:gridCol w:w="1101"/>
      </w:tblGrid>
      <w:tr w:rsidR="00837764" w:rsidRPr="00CD5290" w14:paraId="5050E760" w14:textId="77777777" w:rsidTr="00FA5670">
        <w:trPr>
          <w:cantSplit/>
          <w:trHeight w:val="420"/>
          <w:tblHeader/>
        </w:trPr>
        <w:tc>
          <w:tcPr>
            <w:tcW w:w="2200" w:type="pct"/>
          </w:tcPr>
          <w:p w14:paraId="0D073A54" w14:textId="77777777" w:rsidR="00837764" w:rsidRPr="00CD5290" w:rsidRDefault="0083776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pct"/>
            <w:gridSpan w:val="3"/>
          </w:tcPr>
          <w:p w14:paraId="695561D5" w14:textId="77777777" w:rsidR="00837764" w:rsidRPr="00CD5290" w:rsidRDefault="00837764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52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gridSpan w:val="2"/>
          </w:tcPr>
          <w:p w14:paraId="0B9726DD" w14:textId="77777777" w:rsidR="00837764" w:rsidRPr="00CD5290" w:rsidRDefault="00837764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pct"/>
            <w:gridSpan w:val="3"/>
          </w:tcPr>
          <w:p w14:paraId="40BA90C7" w14:textId="77777777" w:rsidR="00837764" w:rsidRPr="00CD5290" w:rsidRDefault="00837764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52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="00937942" w:rsidRPr="00CD52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591148" w:rsidRPr="00CD5290" w14:paraId="24038FD7" w14:textId="77777777" w:rsidTr="00FA5670">
        <w:trPr>
          <w:cantSplit/>
          <w:trHeight w:val="420"/>
          <w:tblHeader/>
        </w:trPr>
        <w:tc>
          <w:tcPr>
            <w:tcW w:w="2200" w:type="pct"/>
          </w:tcPr>
          <w:p w14:paraId="4AC939D9" w14:textId="77777777" w:rsidR="00591148" w:rsidRPr="00CD5290" w:rsidRDefault="00591148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14:paraId="24BD09DC" w14:textId="77777777" w:rsidR="00591148" w:rsidRPr="00CD5290" w:rsidRDefault="008645A4" w:rsidP="00213E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4" w:type="pct"/>
          </w:tcPr>
          <w:p w14:paraId="032FF01A" w14:textId="77777777" w:rsidR="00591148" w:rsidRPr="00CD5290" w:rsidRDefault="00591148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611ACB3E" w14:textId="77777777" w:rsidR="00591148" w:rsidRPr="00CD5290" w:rsidRDefault="00213E1C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="00D85E2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4" w:type="pct"/>
            <w:gridSpan w:val="2"/>
          </w:tcPr>
          <w:p w14:paraId="5BF3F366" w14:textId="77777777" w:rsidR="00591148" w:rsidRPr="00CD5290" w:rsidRDefault="00591148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8CD73C9" w14:textId="77777777" w:rsidR="00591148" w:rsidRPr="00CD5290" w:rsidRDefault="008645A4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37" w:type="pct"/>
          </w:tcPr>
          <w:p w14:paraId="3CDFB6CB" w14:textId="77777777" w:rsidR="00591148" w:rsidRPr="00CD5290" w:rsidRDefault="00591148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6D745C3D" w14:textId="77777777" w:rsidR="00591148" w:rsidRPr="00CD5290" w:rsidRDefault="00213E1C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="00D85E2B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591148" w:rsidRPr="00CD5290" w14:paraId="14988400" w14:textId="77777777" w:rsidTr="00FA5670">
        <w:trPr>
          <w:trHeight w:val="420"/>
          <w:tblHeader/>
        </w:trPr>
        <w:tc>
          <w:tcPr>
            <w:tcW w:w="2200" w:type="pct"/>
          </w:tcPr>
          <w:p w14:paraId="37B1F25D" w14:textId="77777777" w:rsidR="00591148" w:rsidRPr="00CD5290" w:rsidRDefault="00591148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0" w:type="pct"/>
            <w:gridSpan w:val="8"/>
          </w:tcPr>
          <w:p w14:paraId="40ABA9A9" w14:textId="77777777" w:rsidR="00591148" w:rsidRPr="00CD5290" w:rsidRDefault="00591148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52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1A1A" w:rsidRPr="004B7F96" w14:paraId="07E399A6" w14:textId="77777777" w:rsidTr="00FA5670">
        <w:trPr>
          <w:trHeight w:val="420"/>
        </w:trPr>
        <w:tc>
          <w:tcPr>
            <w:tcW w:w="2200" w:type="pct"/>
          </w:tcPr>
          <w:p w14:paraId="3A0CB20B" w14:textId="77777777" w:rsidR="003B1A1A" w:rsidRPr="004B7F96" w:rsidRDefault="003B1A1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600" w:type="pct"/>
          </w:tcPr>
          <w:p w14:paraId="141712C3" w14:textId="77777777" w:rsidR="003B1A1A" w:rsidRPr="004B7F96" w:rsidRDefault="003B1A1A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437703F" w14:textId="77777777" w:rsidR="003B1A1A" w:rsidRPr="004B7F96" w:rsidRDefault="003B1A1A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6DD9FD92" w14:textId="77777777" w:rsidR="003B1A1A" w:rsidRPr="004B7F96" w:rsidRDefault="003B1A1A" w:rsidP="0097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EE1BE54" w14:textId="77777777" w:rsidR="003B1A1A" w:rsidRPr="004B7F96" w:rsidRDefault="003B1A1A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154F72C3" w14:textId="77777777" w:rsidR="003B1A1A" w:rsidRPr="004B7F96" w:rsidRDefault="003B1A1A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23F258F1" w14:textId="77777777" w:rsidR="003B1A1A" w:rsidRPr="004B7F96" w:rsidRDefault="003B1A1A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234ACE93" w14:textId="77777777" w:rsidR="003B1A1A" w:rsidRPr="004B7F96" w:rsidRDefault="003B1A1A" w:rsidP="0097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B1A1A" w:rsidRPr="004B7F96" w14:paraId="3BCDCAF6" w14:textId="77777777" w:rsidTr="00FA5670">
        <w:trPr>
          <w:trHeight w:val="420"/>
        </w:trPr>
        <w:tc>
          <w:tcPr>
            <w:tcW w:w="2200" w:type="pct"/>
          </w:tcPr>
          <w:p w14:paraId="418A2A47" w14:textId="77777777" w:rsidR="003B1A1A" w:rsidRPr="00BE7FAB" w:rsidRDefault="003B1A1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ภายใต้สัญญาเช่าดำเนินงานที่บอกเลิกไม่ได้</w:t>
            </w:r>
          </w:p>
        </w:tc>
        <w:tc>
          <w:tcPr>
            <w:tcW w:w="600" w:type="pct"/>
          </w:tcPr>
          <w:p w14:paraId="6C84CFBD" w14:textId="77777777" w:rsidR="003B1A1A" w:rsidRPr="004B7F96" w:rsidRDefault="003B1A1A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E227FB8" w14:textId="77777777" w:rsidR="003B1A1A" w:rsidRPr="004B7F96" w:rsidRDefault="003B1A1A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4C8A8BA3" w14:textId="77777777" w:rsidR="003B1A1A" w:rsidRPr="004B7F96" w:rsidRDefault="003B1A1A" w:rsidP="0097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A1BC53A" w14:textId="77777777" w:rsidR="003B1A1A" w:rsidRPr="004B7F96" w:rsidRDefault="003B1A1A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166A3A2F" w14:textId="77777777" w:rsidR="003B1A1A" w:rsidRPr="004B7F96" w:rsidRDefault="003B1A1A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0446D726" w14:textId="77777777" w:rsidR="003B1A1A" w:rsidRPr="004B7F96" w:rsidRDefault="003B1A1A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2CB87784" w14:textId="77777777" w:rsidR="003B1A1A" w:rsidRPr="004B7F96" w:rsidRDefault="003B1A1A" w:rsidP="0097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B1A1A" w:rsidRPr="004B7F96" w14:paraId="1F29188A" w14:textId="77777777" w:rsidTr="00FA5670">
        <w:trPr>
          <w:trHeight w:val="420"/>
        </w:trPr>
        <w:tc>
          <w:tcPr>
            <w:tcW w:w="2200" w:type="pct"/>
          </w:tcPr>
          <w:p w14:paraId="60F00832" w14:textId="77777777" w:rsidR="003B1A1A" w:rsidRPr="004B7F96" w:rsidRDefault="003B1A1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F96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00" w:type="pct"/>
            <w:vAlign w:val="bottom"/>
          </w:tcPr>
          <w:p w14:paraId="73775548" w14:textId="77777777" w:rsidR="003B1A1A" w:rsidRPr="004B7F96" w:rsidRDefault="003B1A1A" w:rsidP="002B0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196,763</w:t>
            </w:r>
          </w:p>
        </w:tc>
        <w:tc>
          <w:tcPr>
            <w:tcW w:w="144" w:type="pct"/>
            <w:vAlign w:val="bottom"/>
          </w:tcPr>
          <w:p w14:paraId="440F934F" w14:textId="77777777" w:rsidR="003B1A1A" w:rsidRPr="004B7F96" w:rsidRDefault="003B1A1A" w:rsidP="002B0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14:paraId="249303C2" w14:textId="77777777" w:rsidR="003B1A1A" w:rsidRPr="004B7F96" w:rsidRDefault="003B1A1A" w:rsidP="0097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212,595</w:t>
            </w:r>
          </w:p>
        </w:tc>
        <w:tc>
          <w:tcPr>
            <w:tcW w:w="144" w:type="pct"/>
            <w:gridSpan w:val="2"/>
            <w:vAlign w:val="bottom"/>
          </w:tcPr>
          <w:p w14:paraId="3703FCF3" w14:textId="77777777" w:rsidR="003B1A1A" w:rsidRPr="004B7F96" w:rsidRDefault="003B1A1A" w:rsidP="002B0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2F0BB717" w14:textId="77777777" w:rsidR="003B1A1A" w:rsidRPr="004B7F96" w:rsidRDefault="003B1A1A" w:rsidP="0047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47</w:t>
            </w:r>
            <w:r>
              <w:rPr>
                <w:rFonts w:ascii="Angsana New" w:hAnsi="Angsana New"/>
                <w:sz w:val="30"/>
                <w:szCs w:val="30"/>
              </w:rPr>
              <w:t>,568</w:t>
            </w:r>
          </w:p>
        </w:tc>
        <w:tc>
          <w:tcPr>
            <w:tcW w:w="137" w:type="pct"/>
            <w:vAlign w:val="bottom"/>
          </w:tcPr>
          <w:p w14:paraId="6F7BCBC3" w14:textId="77777777" w:rsidR="003B1A1A" w:rsidRPr="004B7F96" w:rsidRDefault="003B1A1A" w:rsidP="002B0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14:paraId="7B44F2F2" w14:textId="77777777" w:rsidR="003B1A1A" w:rsidRPr="004B7F96" w:rsidRDefault="003B1A1A" w:rsidP="0097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39,242</w:t>
            </w:r>
          </w:p>
        </w:tc>
      </w:tr>
      <w:tr w:rsidR="003B1A1A" w:rsidRPr="004B7F96" w14:paraId="360959FC" w14:textId="77777777" w:rsidTr="00FA5670">
        <w:trPr>
          <w:trHeight w:val="420"/>
        </w:trPr>
        <w:tc>
          <w:tcPr>
            <w:tcW w:w="2200" w:type="pct"/>
          </w:tcPr>
          <w:p w14:paraId="069F2BE5" w14:textId="77777777" w:rsidR="003B1A1A" w:rsidRPr="004B7F96" w:rsidRDefault="003B1A1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F96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00" w:type="pct"/>
            <w:vAlign w:val="bottom"/>
          </w:tcPr>
          <w:p w14:paraId="2363A7CA" w14:textId="77777777" w:rsidR="003B1A1A" w:rsidRPr="004B7F96" w:rsidRDefault="003B1A1A" w:rsidP="002B0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636,990</w:t>
            </w:r>
          </w:p>
        </w:tc>
        <w:tc>
          <w:tcPr>
            <w:tcW w:w="144" w:type="pct"/>
            <w:vAlign w:val="bottom"/>
          </w:tcPr>
          <w:p w14:paraId="4128C1AE" w14:textId="77777777" w:rsidR="003B1A1A" w:rsidRPr="004B7F96" w:rsidRDefault="003B1A1A" w:rsidP="002B0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14:paraId="539B0D1F" w14:textId="77777777" w:rsidR="003B1A1A" w:rsidRPr="004B7F96" w:rsidRDefault="003B1A1A" w:rsidP="0097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607,963</w:t>
            </w:r>
          </w:p>
        </w:tc>
        <w:tc>
          <w:tcPr>
            <w:tcW w:w="144" w:type="pct"/>
            <w:gridSpan w:val="2"/>
            <w:vAlign w:val="bottom"/>
          </w:tcPr>
          <w:p w14:paraId="7E534117" w14:textId="77777777" w:rsidR="003B1A1A" w:rsidRPr="004B7F96" w:rsidRDefault="003B1A1A" w:rsidP="002B0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5AF4FF99" w14:textId="77777777" w:rsidR="003B1A1A" w:rsidRPr="004B7F96" w:rsidRDefault="003B1A1A" w:rsidP="0047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77,107</w:t>
            </w:r>
          </w:p>
        </w:tc>
        <w:tc>
          <w:tcPr>
            <w:tcW w:w="137" w:type="pct"/>
            <w:vAlign w:val="bottom"/>
          </w:tcPr>
          <w:p w14:paraId="03FE6E52" w14:textId="77777777" w:rsidR="003B1A1A" w:rsidRPr="004B7F96" w:rsidRDefault="003B1A1A" w:rsidP="002B0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14:paraId="52DAFC2E" w14:textId="77777777" w:rsidR="003B1A1A" w:rsidRPr="004B7F96" w:rsidRDefault="003B1A1A" w:rsidP="0097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7,338</w:t>
            </w:r>
          </w:p>
        </w:tc>
      </w:tr>
      <w:tr w:rsidR="003B1A1A" w:rsidRPr="004B7F96" w14:paraId="60DF6759" w14:textId="77777777" w:rsidTr="00FA5670">
        <w:trPr>
          <w:trHeight w:val="420"/>
        </w:trPr>
        <w:tc>
          <w:tcPr>
            <w:tcW w:w="2200" w:type="pct"/>
          </w:tcPr>
          <w:p w14:paraId="1FCDFA41" w14:textId="77777777" w:rsidR="003B1A1A" w:rsidRPr="004B7F96" w:rsidRDefault="003B1A1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F96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3C06640F" w14:textId="77777777" w:rsidR="003B1A1A" w:rsidRPr="004B7F96" w:rsidRDefault="003B1A1A" w:rsidP="002B0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625,357</w:t>
            </w:r>
          </w:p>
        </w:tc>
        <w:tc>
          <w:tcPr>
            <w:tcW w:w="144" w:type="pct"/>
            <w:vAlign w:val="bottom"/>
          </w:tcPr>
          <w:p w14:paraId="5C39621F" w14:textId="77777777" w:rsidR="003B1A1A" w:rsidRPr="004B7F96" w:rsidRDefault="003B1A1A" w:rsidP="002B0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207634D4" w14:textId="77777777" w:rsidR="003B1A1A" w:rsidRPr="004B7F96" w:rsidRDefault="003B1A1A" w:rsidP="0097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772,999</w:t>
            </w:r>
          </w:p>
        </w:tc>
        <w:tc>
          <w:tcPr>
            <w:tcW w:w="144" w:type="pct"/>
            <w:gridSpan w:val="2"/>
            <w:vAlign w:val="bottom"/>
          </w:tcPr>
          <w:p w14:paraId="71D55C44" w14:textId="77777777" w:rsidR="003B1A1A" w:rsidRPr="004B7F96" w:rsidRDefault="003B1A1A" w:rsidP="002B0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1417FD6" w14:textId="77777777" w:rsidR="003B1A1A" w:rsidRPr="00962E39" w:rsidRDefault="003B1A1A" w:rsidP="003A4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after="0"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  <w:vAlign w:val="bottom"/>
          </w:tcPr>
          <w:p w14:paraId="68D1F434" w14:textId="77777777" w:rsidR="003B1A1A" w:rsidRPr="00962E39" w:rsidRDefault="003B1A1A" w:rsidP="002B0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59926952" w14:textId="77777777" w:rsidR="003B1A1A" w:rsidRPr="00962E39" w:rsidRDefault="003B1A1A" w:rsidP="0097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after="0"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2E3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B1A1A" w:rsidRPr="004B7F96" w14:paraId="68099E5C" w14:textId="77777777" w:rsidTr="00FA5670">
        <w:trPr>
          <w:trHeight w:val="420"/>
        </w:trPr>
        <w:tc>
          <w:tcPr>
            <w:tcW w:w="2200" w:type="pct"/>
          </w:tcPr>
          <w:p w14:paraId="758CA522" w14:textId="77777777" w:rsidR="003B1A1A" w:rsidRPr="004B7F96" w:rsidRDefault="003B1A1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7F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A80775" w14:textId="77777777" w:rsidR="003B1A1A" w:rsidRPr="004B7F96" w:rsidRDefault="003B1A1A" w:rsidP="002B0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1,459,110</w:t>
            </w:r>
          </w:p>
        </w:tc>
        <w:tc>
          <w:tcPr>
            <w:tcW w:w="144" w:type="pct"/>
            <w:vAlign w:val="bottom"/>
          </w:tcPr>
          <w:p w14:paraId="5C32E1F4" w14:textId="77777777" w:rsidR="003B1A1A" w:rsidRPr="004B7F96" w:rsidRDefault="003B1A1A" w:rsidP="002B0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132E4D" w14:textId="77777777" w:rsidR="003B1A1A" w:rsidRPr="004B7F96" w:rsidRDefault="003B1A1A" w:rsidP="0097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1,593,557</w:t>
            </w:r>
          </w:p>
        </w:tc>
        <w:tc>
          <w:tcPr>
            <w:tcW w:w="144" w:type="pct"/>
            <w:gridSpan w:val="2"/>
            <w:vAlign w:val="bottom"/>
          </w:tcPr>
          <w:p w14:paraId="25E3FF97" w14:textId="77777777" w:rsidR="003B1A1A" w:rsidRPr="004B7F96" w:rsidRDefault="003B1A1A" w:rsidP="002B0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D0FF80" w14:textId="77777777" w:rsidR="003B1A1A" w:rsidRPr="004B7F96" w:rsidRDefault="003B1A1A" w:rsidP="0047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124,675</w:t>
            </w:r>
          </w:p>
        </w:tc>
        <w:tc>
          <w:tcPr>
            <w:tcW w:w="137" w:type="pct"/>
            <w:vAlign w:val="bottom"/>
          </w:tcPr>
          <w:p w14:paraId="0AE69B75" w14:textId="77777777" w:rsidR="003B1A1A" w:rsidRPr="004B7F96" w:rsidRDefault="003B1A1A" w:rsidP="002B0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E695B2" w14:textId="77777777" w:rsidR="003B1A1A" w:rsidRPr="004B7F96" w:rsidRDefault="003B1A1A" w:rsidP="0097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46,580</w:t>
            </w:r>
          </w:p>
        </w:tc>
      </w:tr>
      <w:tr w:rsidR="003B1A1A" w:rsidRPr="004B7F96" w14:paraId="722F1061" w14:textId="77777777" w:rsidTr="00FA5670">
        <w:trPr>
          <w:trHeight w:val="420"/>
          <w:tblHeader/>
        </w:trPr>
        <w:tc>
          <w:tcPr>
            <w:tcW w:w="2200" w:type="pct"/>
          </w:tcPr>
          <w:p w14:paraId="540D2150" w14:textId="77777777" w:rsidR="003B1A1A" w:rsidRPr="004B7F96" w:rsidRDefault="003B1A1A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00" w:type="pct"/>
            <w:gridSpan w:val="8"/>
          </w:tcPr>
          <w:p w14:paraId="16C3D780" w14:textId="77777777" w:rsidR="003B1A1A" w:rsidRDefault="003B1A1A" w:rsidP="00071B8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7"/>
              </w:tabs>
              <w:spacing w:line="240" w:lineRule="auto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B1A1A" w:rsidRPr="004B7F96" w14:paraId="570180DE" w14:textId="77777777" w:rsidTr="00FA5670">
        <w:trPr>
          <w:trHeight w:val="420"/>
          <w:tblHeader/>
        </w:trPr>
        <w:tc>
          <w:tcPr>
            <w:tcW w:w="2200" w:type="pct"/>
          </w:tcPr>
          <w:p w14:paraId="12945300" w14:textId="77777777" w:rsidR="003B1A1A" w:rsidRPr="004B7F96" w:rsidRDefault="003B1A1A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00" w:type="pct"/>
            <w:gridSpan w:val="8"/>
          </w:tcPr>
          <w:p w14:paraId="5F40E0EB" w14:textId="77777777" w:rsidR="003B1A1A" w:rsidRPr="004B7F96" w:rsidRDefault="003B1A1A" w:rsidP="00071B8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7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(พัน)</w:t>
            </w:r>
          </w:p>
        </w:tc>
      </w:tr>
      <w:tr w:rsidR="003B1A1A" w:rsidRPr="004B7F96" w14:paraId="10C46BEB" w14:textId="77777777" w:rsidTr="00FA5670">
        <w:trPr>
          <w:trHeight w:val="420"/>
        </w:trPr>
        <w:tc>
          <w:tcPr>
            <w:tcW w:w="2200" w:type="pct"/>
          </w:tcPr>
          <w:p w14:paraId="6FB9BB42" w14:textId="77777777" w:rsidR="003B1A1A" w:rsidRPr="004B7F96" w:rsidRDefault="003B1A1A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B7F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00" w:type="pct"/>
          </w:tcPr>
          <w:p w14:paraId="4351C16C" w14:textId="77777777" w:rsidR="003B1A1A" w:rsidRPr="004B7F96" w:rsidRDefault="003B1A1A" w:rsidP="0070708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7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2761C2F" w14:textId="77777777" w:rsidR="003B1A1A" w:rsidRPr="004B7F96" w:rsidRDefault="003B1A1A" w:rsidP="0070708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782409A4" w14:textId="77777777" w:rsidR="003B1A1A" w:rsidRPr="004B7F96" w:rsidRDefault="003B1A1A" w:rsidP="0070708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7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992DF3A" w14:textId="77777777" w:rsidR="003B1A1A" w:rsidRPr="004B7F96" w:rsidRDefault="003B1A1A" w:rsidP="0070708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28A7748" w14:textId="77777777" w:rsidR="003B1A1A" w:rsidRPr="004B7F96" w:rsidRDefault="003B1A1A" w:rsidP="0070708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050EDC60" w14:textId="77777777" w:rsidR="003B1A1A" w:rsidRPr="004B7F96" w:rsidRDefault="003B1A1A" w:rsidP="0070708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262912D6" w14:textId="77777777" w:rsidR="003B1A1A" w:rsidRPr="004B7F96" w:rsidRDefault="003B1A1A" w:rsidP="0070708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7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1678" w:rsidRPr="004B7F96" w14:paraId="4DD3E732" w14:textId="77777777" w:rsidTr="00FA5670">
        <w:trPr>
          <w:trHeight w:val="420"/>
        </w:trPr>
        <w:tc>
          <w:tcPr>
            <w:tcW w:w="2200" w:type="pct"/>
          </w:tcPr>
          <w:p w14:paraId="5A6CD77C" w14:textId="77777777" w:rsidR="008A1678" w:rsidRDefault="008A1678" w:rsidP="008A1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1" w:hanging="15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เลตเตอร์ออฟเครดิตที่ยังไม่ได้ใช้ </w:t>
            </w:r>
          </w:p>
        </w:tc>
        <w:tc>
          <w:tcPr>
            <w:tcW w:w="600" w:type="pct"/>
            <w:vAlign w:val="bottom"/>
          </w:tcPr>
          <w:p w14:paraId="1C9383F8" w14:textId="77777777" w:rsidR="008A1678" w:rsidRDefault="008A1678" w:rsidP="00404A3D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5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  <w:vAlign w:val="bottom"/>
          </w:tcPr>
          <w:p w14:paraId="623A855A" w14:textId="77777777" w:rsidR="008A1678" w:rsidRPr="00635145" w:rsidRDefault="008A1678" w:rsidP="00404A3D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vAlign w:val="bottom"/>
          </w:tcPr>
          <w:p w14:paraId="7A1AB9BD" w14:textId="77777777" w:rsidR="008A1678" w:rsidRDefault="008A1678" w:rsidP="009741B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vAlign w:val="bottom"/>
          </w:tcPr>
          <w:p w14:paraId="6E548503" w14:textId="77777777" w:rsidR="008A1678" w:rsidRPr="00124FD7" w:rsidRDefault="008A1678" w:rsidP="002B0E2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3B7FBFF2" w14:textId="77777777" w:rsidR="008A1678" w:rsidRDefault="008A1678" w:rsidP="00404A3D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5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7" w:type="pct"/>
            <w:vAlign w:val="bottom"/>
          </w:tcPr>
          <w:p w14:paraId="2EF38A7F" w14:textId="77777777" w:rsidR="008A1678" w:rsidRPr="00635145" w:rsidRDefault="008A1678" w:rsidP="00404A3D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14:paraId="5014ECF9" w14:textId="77777777" w:rsidR="008A1678" w:rsidRPr="00124FD7" w:rsidRDefault="008A1678" w:rsidP="009741B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B1A1A" w:rsidRPr="004B7F96" w14:paraId="3E8834BB" w14:textId="77777777" w:rsidTr="00FA5670">
        <w:trPr>
          <w:trHeight w:val="420"/>
        </w:trPr>
        <w:tc>
          <w:tcPr>
            <w:tcW w:w="2200" w:type="pct"/>
          </w:tcPr>
          <w:p w14:paraId="555941BA" w14:textId="77777777" w:rsidR="003B1A1A" w:rsidRPr="004B7F96" w:rsidRDefault="003B1A1A" w:rsidP="00942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1" w:hanging="15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71B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(เหรียญ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สหรัฐอเมริกา</w:t>
            </w:r>
            <w:r w:rsidRPr="00071B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</w:t>
            </w:r>
          </w:p>
        </w:tc>
        <w:tc>
          <w:tcPr>
            <w:tcW w:w="600" w:type="pct"/>
            <w:tcBorders>
              <w:bottom w:val="double" w:sz="4" w:space="0" w:color="auto"/>
            </w:tcBorders>
            <w:vAlign w:val="bottom"/>
          </w:tcPr>
          <w:p w14:paraId="5C3B713B" w14:textId="77777777" w:rsidR="003B1A1A" w:rsidRPr="008A1678" w:rsidRDefault="003B1A1A" w:rsidP="00404A3D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5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A167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6F73DD84" w14:textId="77777777" w:rsidR="003B1A1A" w:rsidRPr="008A1678" w:rsidRDefault="003B1A1A" w:rsidP="00404A3D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tcBorders>
              <w:bottom w:val="double" w:sz="4" w:space="0" w:color="auto"/>
            </w:tcBorders>
            <w:vAlign w:val="bottom"/>
          </w:tcPr>
          <w:p w14:paraId="4B05FF2C" w14:textId="77777777" w:rsidR="003B1A1A" w:rsidRPr="008A1678" w:rsidRDefault="003B1A1A" w:rsidP="009741B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16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523</w:t>
            </w:r>
          </w:p>
        </w:tc>
        <w:tc>
          <w:tcPr>
            <w:tcW w:w="128" w:type="pct"/>
            <w:vAlign w:val="bottom"/>
          </w:tcPr>
          <w:p w14:paraId="401B1C51" w14:textId="77777777" w:rsidR="003B1A1A" w:rsidRPr="008A1678" w:rsidRDefault="003B1A1A" w:rsidP="002B0E2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ind w:left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vAlign w:val="bottom"/>
          </w:tcPr>
          <w:p w14:paraId="6B1A2764" w14:textId="77777777" w:rsidR="003B1A1A" w:rsidRPr="008A1678" w:rsidRDefault="003B1A1A" w:rsidP="00404A3D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5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A167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37" w:type="pct"/>
            <w:vAlign w:val="bottom"/>
          </w:tcPr>
          <w:p w14:paraId="65660A9B" w14:textId="77777777" w:rsidR="003B1A1A" w:rsidRPr="008A1678" w:rsidRDefault="003B1A1A" w:rsidP="00404A3D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  <w:vAlign w:val="bottom"/>
          </w:tcPr>
          <w:p w14:paraId="16B1D013" w14:textId="77777777" w:rsidR="003B1A1A" w:rsidRPr="008A1678" w:rsidRDefault="003B1A1A" w:rsidP="009741B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16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523</w:t>
            </w:r>
          </w:p>
        </w:tc>
      </w:tr>
      <w:tr w:rsidR="003B1A1A" w:rsidRPr="004B7F96" w14:paraId="6FC9A174" w14:textId="77777777" w:rsidTr="00FA5670">
        <w:trPr>
          <w:trHeight w:val="420"/>
        </w:trPr>
        <w:tc>
          <w:tcPr>
            <w:tcW w:w="2200" w:type="pct"/>
          </w:tcPr>
          <w:p w14:paraId="0A5BBCE2" w14:textId="77777777" w:rsidR="003B1A1A" w:rsidRPr="004B7F96" w:rsidRDefault="003B1A1A" w:rsidP="00BE7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  <w:vAlign w:val="bottom"/>
          </w:tcPr>
          <w:p w14:paraId="7C69E07F" w14:textId="77777777" w:rsidR="003B1A1A" w:rsidRPr="004B7F96" w:rsidRDefault="003B1A1A" w:rsidP="00BE7FA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04D66366" w14:textId="77777777" w:rsidR="003B1A1A" w:rsidRPr="004B7F96" w:rsidRDefault="003B1A1A" w:rsidP="00BE7FA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tcBorders>
              <w:top w:val="double" w:sz="4" w:space="0" w:color="auto"/>
            </w:tcBorders>
            <w:vAlign w:val="bottom"/>
          </w:tcPr>
          <w:p w14:paraId="2FAFEBE4" w14:textId="77777777" w:rsidR="003B1A1A" w:rsidRDefault="003B1A1A" w:rsidP="009741B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0AF94746" w14:textId="77777777" w:rsidR="003B1A1A" w:rsidRPr="004B7F96" w:rsidRDefault="003B1A1A" w:rsidP="00BE7FA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vAlign w:val="bottom"/>
          </w:tcPr>
          <w:p w14:paraId="182FF9CF" w14:textId="77777777" w:rsidR="003B1A1A" w:rsidRPr="004B7F96" w:rsidRDefault="003B1A1A" w:rsidP="00BE7FA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vAlign w:val="bottom"/>
          </w:tcPr>
          <w:p w14:paraId="038F4894" w14:textId="77777777" w:rsidR="003B1A1A" w:rsidRPr="004B7F96" w:rsidRDefault="003B1A1A" w:rsidP="00BE7FA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  <w:vAlign w:val="bottom"/>
          </w:tcPr>
          <w:p w14:paraId="2AE00918" w14:textId="77777777" w:rsidR="003B1A1A" w:rsidRDefault="003B1A1A" w:rsidP="009741B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1A1A" w:rsidRPr="004B7F96" w14:paraId="66CBA9EB" w14:textId="77777777" w:rsidTr="00FA5670">
        <w:trPr>
          <w:trHeight w:val="420"/>
        </w:trPr>
        <w:tc>
          <w:tcPr>
            <w:tcW w:w="2200" w:type="pct"/>
          </w:tcPr>
          <w:p w14:paraId="2543C0C6" w14:textId="77777777" w:rsidR="003B1A1A" w:rsidRPr="004B7F96" w:rsidRDefault="003B1A1A" w:rsidP="00BE7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B7F96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เลตเตอร์ออฟเครดิตที่ยังไม่ได้ใช้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5187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00" w:type="pct"/>
            <w:vAlign w:val="bottom"/>
          </w:tcPr>
          <w:p w14:paraId="3347397B" w14:textId="77777777" w:rsidR="003B1A1A" w:rsidRPr="004B7F96" w:rsidRDefault="00A8672E" w:rsidP="00BE7FA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1,251</w:t>
            </w:r>
          </w:p>
        </w:tc>
        <w:tc>
          <w:tcPr>
            <w:tcW w:w="144" w:type="pct"/>
            <w:vAlign w:val="bottom"/>
          </w:tcPr>
          <w:p w14:paraId="4E74FD72" w14:textId="77777777" w:rsidR="003B1A1A" w:rsidRPr="004B7F96" w:rsidRDefault="003B1A1A" w:rsidP="00BE7FA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vAlign w:val="bottom"/>
          </w:tcPr>
          <w:p w14:paraId="792BEF7A" w14:textId="77777777" w:rsidR="003B1A1A" w:rsidRPr="004B7F96" w:rsidRDefault="003B1A1A" w:rsidP="009741B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21,243</w:t>
            </w:r>
          </w:p>
        </w:tc>
        <w:tc>
          <w:tcPr>
            <w:tcW w:w="128" w:type="pct"/>
            <w:vAlign w:val="bottom"/>
          </w:tcPr>
          <w:p w14:paraId="258F1F32" w14:textId="77777777" w:rsidR="003B1A1A" w:rsidRPr="004B7F96" w:rsidRDefault="003B1A1A" w:rsidP="00BE7FA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7EAC8F03" w14:textId="77777777" w:rsidR="003B1A1A" w:rsidRPr="004B7F96" w:rsidRDefault="003B1A1A" w:rsidP="00BE7FA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1,251</w:t>
            </w:r>
          </w:p>
        </w:tc>
        <w:tc>
          <w:tcPr>
            <w:tcW w:w="137" w:type="pct"/>
            <w:vAlign w:val="bottom"/>
          </w:tcPr>
          <w:p w14:paraId="3CF75BBA" w14:textId="77777777" w:rsidR="003B1A1A" w:rsidRPr="004B7F96" w:rsidRDefault="003B1A1A" w:rsidP="00BE7FA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14:paraId="7886CF4D" w14:textId="77777777" w:rsidR="003B1A1A" w:rsidRPr="004B7F96" w:rsidRDefault="003B1A1A" w:rsidP="009741B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20,054</w:t>
            </w:r>
          </w:p>
        </w:tc>
      </w:tr>
      <w:tr w:rsidR="003B1A1A" w:rsidRPr="004B7F96" w14:paraId="10ACF111" w14:textId="77777777" w:rsidTr="00FA5670">
        <w:trPr>
          <w:trHeight w:val="420"/>
        </w:trPr>
        <w:tc>
          <w:tcPr>
            <w:tcW w:w="2200" w:type="pct"/>
          </w:tcPr>
          <w:p w14:paraId="2E427A68" w14:textId="77777777" w:rsidR="003B1A1A" w:rsidRPr="004B7F96" w:rsidRDefault="003B1A1A" w:rsidP="00BE7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B7F96">
              <w:rPr>
                <w:rFonts w:ascii="Angsana New" w:hAnsi="Angsana New"/>
                <w:sz w:val="30"/>
                <w:szCs w:val="30"/>
                <w:cs/>
              </w:rPr>
              <w:t>ค้ำประกันวงเงินสินเชื่อของบริษัทย่อยกับ</w:t>
            </w:r>
          </w:p>
        </w:tc>
        <w:tc>
          <w:tcPr>
            <w:tcW w:w="600" w:type="pct"/>
            <w:vAlign w:val="bottom"/>
          </w:tcPr>
          <w:p w14:paraId="475EC00C" w14:textId="77777777" w:rsidR="003B1A1A" w:rsidRPr="004B7F96" w:rsidRDefault="003B1A1A" w:rsidP="00BE7FA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05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18FA6527" w14:textId="77777777" w:rsidR="003B1A1A" w:rsidRPr="004B7F96" w:rsidRDefault="003B1A1A" w:rsidP="00BE7FA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vAlign w:val="bottom"/>
          </w:tcPr>
          <w:p w14:paraId="59074602" w14:textId="77777777" w:rsidR="003B1A1A" w:rsidRPr="004B7F96" w:rsidRDefault="003B1A1A" w:rsidP="009741B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05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0715A774" w14:textId="77777777" w:rsidR="003B1A1A" w:rsidRPr="004B7F96" w:rsidRDefault="003B1A1A" w:rsidP="00BE7FA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64C5AFC1" w14:textId="77777777" w:rsidR="003B1A1A" w:rsidRPr="004B7F96" w:rsidRDefault="003B1A1A" w:rsidP="00BE7FA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05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vAlign w:val="bottom"/>
          </w:tcPr>
          <w:p w14:paraId="0EF47C2C" w14:textId="77777777" w:rsidR="003B1A1A" w:rsidRPr="004B7F96" w:rsidRDefault="003B1A1A" w:rsidP="00BE7FA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14:paraId="544C5D87" w14:textId="77777777" w:rsidR="003B1A1A" w:rsidRPr="004B7F96" w:rsidRDefault="003B1A1A" w:rsidP="009741B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05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1A1A" w:rsidRPr="004B7F96" w14:paraId="1CE82D1B" w14:textId="77777777" w:rsidTr="00FA5670">
        <w:trPr>
          <w:trHeight w:val="420"/>
        </w:trPr>
        <w:tc>
          <w:tcPr>
            <w:tcW w:w="2200" w:type="pct"/>
          </w:tcPr>
          <w:p w14:paraId="55A8D7AA" w14:textId="77777777" w:rsidR="003B1A1A" w:rsidRPr="004B7F96" w:rsidRDefault="003B1A1A" w:rsidP="00BE7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B7F9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B7F96">
              <w:rPr>
                <w:rFonts w:ascii="Angsana New" w:hAnsi="Angsana New"/>
                <w:sz w:val="30"/>
                <w:szCs w:val="30"/>
                <w:cs/>
              </w:rPr>
              <w:t>สถาบันการเงิน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5187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00" w:type="pct"/>
            <w:vAlign w:val="bottom"/>
          </w:tcPr>
          <w:p w14:paraId="49668154" w14:textId="77777777" w:rsidR="003B1A1A" w:rsidRPr="004B7F96" w:rsidRDefault="003B1A1A" w:rsidP="00BE7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144" w:type="pct"/>
            <w:vAlign w:val="bottom"/>
          </w:tcPr>
          <w:p w14:paraId="7C7C54EB" w14:textId="77777777" w:rsidR="003B1A1A" w:rsidRPr="004B7F96" w:rsidRDefault="003B1A1A" w:rsidP="00BE7FA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vAlign w:val="bottom"/>
          </w:tcPr>
          <w:p w14:paraId="48D2C0AB" w14:textId="77777777" w:rsidR="003B1A1A" w:rsidRPr="004B7F96" w:rsidRDefault="003B1A1A" w:rsidP="0097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128" w:type="pct"/>
            <w:vAlign w:val="bottom"/>
          </w:tcPr>
          <w:p w14:paraId="58363F5B" w14:textId="77777777" w:rsidR="003B1A1A" w:rsidRPr="004B7F96" w:rsidRDefault="003B1A1A" w:rsidP="00BE7FA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34295ABB" w14:textId="77777777" w:rsidR="003B1A1A" w:rsidRPr="004B7F96" w:rsidRDefault="003B1A1A" w:rsidP="00BE7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137" w:type="pct"/>
            <w:vAlign w:val="bottom"/>
          </w:tcPr>
          <w:p w14:paraId="318A7527" w14:textId="77777777" w:rsidR="003B1A1A" w:rsidRPr="004B7F96" w:rsidRDefault="003B1A1A" w:rsidP="00BE7FA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14:paraId="27BD1C01" w14:textId="77777777" w:rsidR="003B1A1A" w:rsidRPr="004B7F96" w:rsidRDefault="003B1A1A" w:rsidP="0097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</w:tr>
      <w:tr w:rsidR="003B1A1A" w:rsidRPr="004B7F96" w14:paraId="7BDD002C" w14:textId="77777777" w:rsidTr="00FA5670">
        <w:trPr>
          <w:trHeight w:val="420"/>
        </w:trPr>
        <w:tc>
          <w:tcPr>
            <w:tcW w:w="2200" w:type="pct"/>
            <w:shd w:val="clear" w:color="auto" w:fill="auto"/>
          </w:tcPr>
          <w:p w14:paraId="12171704" w14:textId="77777777" w:rsidR="003B1A1A" w:rsidRPr="004B7F96" w:rsidRDefault="003B1A1A" w:rsidP="00BE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F96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5187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A9C64" w14:textId="77777777" w:rsidR="003B1A1A" w:rsidRPr="004B7F96" w:rsidRDefault="003B1A1A" w:rsidP="00BE7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1,650,805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FAE7B0C" w14:textId="77777777" w:rsidR="003B1A1A" w:rsidRPr="004B7F96" w:rsidRDefault="003B1A1A" w:rsidP="00BE7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36993" w14:textId="77777777" w:rsidR="003B1A1A" w:rsidRPr="004B7F96" w:rsidRDefault="003B1A1A" w:rsidP="0097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2,001,747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4E63406" w14:textId="77777777" w:rsidR="003B1A1A" w:rsidRPr="004B7F96" w:rsidRDefault="003B1A1A" w:rsidP="00BE7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69B54" w14:textId="77777777" w:rsidR="003B1A1A" w:rsidRPr="004B7F96" w:rsidRDefault="003B1A1A" w:rsidP="00BE7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876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5161B47D" w14:textId="77777777" w:rsidR="003B1A1A" w:rsidRPr="004B7F96" w:rsidRDefault="003B1A1A" w:rsidP="00BE7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60A7C" w14:textId="77777777" w:rsidR="003B1A1A" w:rsidRPr="004B7F96" w:rsidRDefault="003B1A1A" w:rsidP="0097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36,567</w:t>
            </w:r>
          </w:p>
        </w:tc>
      </w:tr>
      <w:tr w:rsidR="003B1A1A" w:rsidRPr="004B7F96" w14:paraId="56F65476" w14:textId="77777777" w:rsidTr="00FA5670">
        <w:trPr>
          <w:trHeight w:val="420"/>
        </w:trPr>
        <w:tc>
          <w:tcPr>
            <w:tcW w:w="2200" w:type="pct"/>
            <w:shd w:val="clear" w:color="auto" w:fill="auto"/>
          </w:tcPr>
          <w:p w14:paraId="685CA2F9" w14:textId="77777777" w:rsidR="003B1A1A" w:rsidRPr="004B7F96" w:rsidRDefault="003B1A1A" w:rsidP="00BE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7F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E52890" w14:textId="77777777" w:rsidR="003B1A1A" w:rsidRPr="004B7F96" w:rsidRDefault="003B1A1A" w:rsidP="00BE7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1,737,</w:t>
            </w:r>
            <w:r w:rsidR="00EE53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056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2651EAB0" w14:textId="77777777" w:rsidR="003B1A1A" w:rsidRPr="004B7F96" w:rsidRDefault="003B1A1A" w:rsidP="00BE7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A53BA1" w14:textId="77777777" w:rsidR="003B1A1A" w:rsidRPr="004B7F96" w:rsidRDefault="003B1A1A" w:rsidP="0097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2,107,990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0ED5339" w14:textId="77777777" w:rsidR="003B1A1A" w:rsidRPr="004B7F96" w:rsidRDefault="003B1A1A" w:rsidP="00BE7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9E9356" w14:textId="77777777" w:rsidR="003B1A1A" w:rsidRPr="004B7F96" w:rsidRDefault="003B1A1A" w:rsidP="00BE7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121,127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6D873E27" w14:textId="77777777" w:rsidR="003B1A1A" w:rsidRPr="004B7F96" w:rsidRDefault="003B1A1A" w:rsidP="00BE7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685E4B" w14:textId="77777777" w:rsidR="003B1A1A" w:rsidRPr="004B7F96" w:rsidRDefault="003B1A1A" w:rsidP="0097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141,621</w:t>
            </w:r>
          </w:p>
        </w:tc>
      </w:tr>
    </w:tbl>
    <w:p w14:paraId="43131E64" w14:textId="77777777" w:rsidR="00680C74" w:rsidRPr="008A1678" w:rsidRDefault="00680C74" w:rsidP="00707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</w:rPr>
      </w:pPr>
    </w:p>
    <w:p w14:paraId="4F81AEE7" w14:textId="77777777" w:rsidR="00B463AD" w:rsidRPr="00B463AD" w:rsidRDefault="00B463AD" w:rsidP="00707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134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463A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สัญญาที่สำคัญ</w:t>
      </w:r>
    </w:p>
    <w:p w14:paraId="3D1FC62F" w14:textId="77777777" w:rsidR="00B463AD" w:rsidRPr="008A1678" w:rsidRDefault="00B463AD" w:rsidP="00707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</w:rPr>
      </w:pPr>
    </w:p>
    <w:p w14:paraId="0702D2FE" w14:textId="77777777" w:rsidR="00B25E7C" w:rsidRPr="005B5657" w:rsidRDefault="00B25E7C" w:rsidP="00B25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</w:rPr>
      </w:pPr>
      <w:r w:rsidRPr="005B5657">
        <w:rPr>
          <w:rFonts w:ascii="Angsana New" w:hAnsi="Angsana New"/>
          <w:sz w:val="30"/>
          <w:szCs w:val="30"/>
          <w:cs/>
        </w:rPr>
        <w:t>ก)</w:t>
      </w:r>
      <w:r w:rsidRPr="005B5657">
        <w:rPr>
          <w:rFonts w:ascii="Angsana New" w:hAnsi="Angsana New"/>
          <w:sz w:val="30"/>
          <w:szCs w:val="30"/>
          <w:cs/>
        </w:rPr>
        <w:tab/>
        <w:t>บริษัทและบริษัทย่อยได้ทำสัญญาเช่าและบริการเพื่อเช่าสำนักงานรวมทั้งสิ่งอำนวยความสะดวกกับบริษัทในประเทศแห่งหนึ่งเป็นระยะเวลา 3 ปี โดยจ</w:t>
      </w:r>
      <w:r w:rsidR="00BF73BA">
        <w:rPr>
          <w:rFonts w:ascii="Angsana New" w:hAnsi="Angsana New"/>
          <w:sz w:val="30"/>
          <w:szCs w:val="30"/>
          <w:cs/>
        </w:rPr>
        <w:t>ะสิ้นสุดใน</w:t>
      </w:r>
      <w:r w:rsidR="00A508B5">
        <w:rPr>
          <w:rFonts w:ascii="Angsana New" w:hAnsi="Angsana New" w:hint="cs"/>
          <w:sz w:val="30"/>
          <w:szCs w:val="30"/>
          <w:cs/>
        </w:rPr>
        <w:t>เวลาที่แตกต่างกันจนถึง</w:t>
      </w:r>
      <w:r w:rsidRPr="005B5657">
        <w:rPr>
          <w:rFonts w:ascii="Angsana New" w:hAnsi="Angsana New"/>
          <w:sz w:val="30"/>
          <w:szCs w:val="30"/>
          <w:cs/>
        </w:rPr>
        <w:t>วันที่ 30 พฤศจิกายน 25</w:t>
      </w:r>
      <w:r w:rsidR="00BF73BA">
        <w:rPr>
          <w:rFonts w:ascii="Angsana New" w:hAnsi="Angsana New"/>
          <w:sz w:val="30"/>
          <w:szCs w:val="30"/>
        </w:rPr>
        <w:t>63</w:t>
      </w:r>
      <w:r w:rsidRPr="005B5657">
        <w:rPr>
          <w:rFonts w:ascii="Angsana New" w:hAnsi="Angsana New"/>
          <w:sz w:val="30"/>
          <w:szCs w:val="30"/>
          <w:cs/>
        </w:rPr>
        <w:t xml:space="preserve"> บริษัทและบริษัทย่อย</w:t>
      </w:r>
      <w:r w:rsidR="00BF73BA">
        <w:rPr>
          <w:rFonts w:ascii="Angsana New" w:hAnsi="Angsana New" w:hint="cs"/>
          <w:sz w:val="30"/>
          <w:szCs w:val="30"/>
          <w:cs/>
        </w:rPr>
        <w:t xml:space="preserve">  </w:t>
      </w:r>
      <w:r w:rsidRPr="00817238">
        <w:rPr>
          <w:rFonts w:ascii="Angsana New" w:hAnsi="Angsana New"/>
          <w:spacing w:val="-4"/>
          <w:sz w:val="30"/>
          <w:szCs w:val="30"/>
          <w:cs/>
        </w:rPr>
        <w:t>ตกลงชำระค่าเช่าและค่าบริการตามอัตราที่ตกลงในสัญญา ซึ่งสัญญาดังกล่าวมีเงื่อนไขในการต่ออายุสัญญาได้</w:t>
      </w:r>
    </w:p>
    <w:p w14:paraId="12650C8E" w14:textId="77777777" w:rsidR="00B25E7C" w:rsidRPr="009D14B7" w:rsidRDefault="00B25E7C" w:rsidP="00B25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499F527E" w14:textId="77777777" w:rsidR="00B25E7C" w:rsidRDefault="00B25E7C" w:rsidP="00B25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</w:rPr>
      </w:pPr>
      <w:r w:rsidRPr="005B5657">
        <w:rPr>
          <w:rFonts w:ascii="Angsana New" w:hAnsi="Angsana New"/>
          <w:sz w:val="30"/>
          <w:szCs w:val="30"/>
          <w:cs/>
        </w:rPr>
        <w:lastRenderedPageBreak/>
        <w:t>ข)</w:t>
      </w:r>
      <w:r w:rsidRPr="005B5657">
        <w:rPr>
          <w:rFonts w:ascii="Angsana New" w:hAnsi="Angsana New"/>
          <w:sz w:val="30"/>
          <w:szCs w:val="30"/>
          <w:cs/>
        </w:rPr>
        <w:tab/>
      </w:r>
      <w:r w:rsidRPr="00817238">
        <w:rPr>
          <w:rFonts w:ascii="Angsana New" w:hAnsi="Angsana New"/>
          <w:spacing w:val="-6"/>
          <w:sz w:val="30"/>
          <w:szCs w:val="30"/>
          <w:cs/>
        </w:rPr>
        <w:t>บริษัทย่อยทางอ้อมแห่งหนึ่งได้ทำสัญญาซื้อข่าวกับบริษัทต่างประเทศแห่งหนึ่งเป็นระยะเวลา 5 ปี โดยเริ่มตั้งแต่</w:t>
      </w:r>
      <w:r w:rsidRPr="005B5657">
        <w:rPr>
          <w:rFonts w:ascii="Angsana New" w:hAnsi="Angsana New"/>
          <w:sz w:val="30"/>
          <w:szCs w:val="30"/>
          <w:cs/>
        </w:rPr>
        <w:t xml:space="preserve">วันที่ </w:t>
      </w:r>
      <w:r w:rsidRPr="005B5657">
        <w:rPr>
          <w:rFonts w:ascii="Angsana New" w:hAnsi="Angsana New"/>
          <w:sz w:val="30"/>
          <w:szCs w:val="30"/>
        </w:rPr>
        <w:t>1</w:t>
      </w:r>
      <w:r w:rsidRPr="005B5657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5B5657">
        <w:rPr>
          <w:rFonts w:ascii="Angsana New" w:hAnsi="Angsana New"/>
          <w:sz w:val="30"/>
          <w:szCs w:val="30"/>
        </w:rPr>
        <w:t>25</w:t>
      </w:r>
      <w:r w:rsidRPr="005B5657">
        <w:rPr>
          <w:rFonts w:ascii="Angsana New" w:hAnsi="Angsana New"/>
          <w:sz w:val="30"/>
          <w:szCs w:val="30"/>
          <w:cs/>
        </w:rPr>
        <w:t xml:space="preserve">59 ถึงวันที่ </w:t>
      </w:r>
      <w:r w:rsidRPr="005B5657">
        <w:rPr>
          <w:rFonts w:ascii="Angsana New" w:hAnsi="Angsana New"/>
          <w:sz w:val="30"/>
          <w:szCs w:val="30"/>
        </w:rPr>
        <w:t>31</w:t>
      </w:r>
      <w:r w:rsidRPr="005B5657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5B5657">
        <w:rPr>
          <w:rFonts w:ascii="Angsana New" w:hAnsi="Angsana New"/>
          <w:sz w:val="30"/>
          <w:szCs w:val="30"/>
        </w:rPr>
        <w:t>25</w:t>
      </w:r>
      <w:r w:rsidRPr="005B5657">
        <w:rPr>
          <w:rFonts w:ascii="Angsana New" w:hAnsi="Angsana New"/>
          <w:sz w:val="30"/>
          <w:szCs w:val="30"/>
          <w:cs/>
        </w:rPr>
        <w:t>64</w:t>
      </w:r>
      <w:r w:rsidRPr="005B5657">
        <w:rPr>
          <w:rFonts w:ascii="Angsana New" w:hAnsi="Angsana New"/>
          <w:sz w:val="30"/>
          <w:szCs w:val="30"/>
        </w:rPr>
        <w:t xml:space="preserve"> </w:t>
      </w:r>
      <w:r w:rsidRPr="005B5657">
        <w:rPr>
          <w:rFonts w:ascii="Angsana New" w:hAnsi="Angsana New"/>
          <w:sz w:val="30"/>
          <w:szCs w:val="30"/>
          <w:cs/>
        </w:rPr>
        <w:t>บริษัทย่อยทางอ้อมตกลงชำระค่าธรรมเนียมตามอัตรา</w:t>
      </w:r>
      <w:r w:rsidR="00817238">
        <w:rPr>
          <w:rFonts w:ascii="Angsana New" w:hAnsi="Angsana New"/>
          <w:sz w:val="30"/>
          <w:szCs w:val="30"/>
        </w:rPr>
        <w:t xml:space="preserve">    </w:t>
      </w:r>
      <w:r w:rsidRPr="005B5657">
        <w:rPr>
          <w:rFonts w:ascii="Angsana New" w:hAnsi="Angsana New"/>
          <w:sz w:val="30"/>
          <w:szCs w:val="30"/>
          <w:cs/>
        </w:rPr>
        <w:t>ที่ตกลงในสัญญา ซึ่งสัญญาดังกล่าวมีเงื่อนไขในการต่ออายุสัญญาได้</w:t>
      </w:r>
    </w:p>
    <w:p w14:paraId="002C7A61" w14:textId="77777777" w:rsidR="008A1678" w:rsidRPr="005B5657" w:rsidRDefault="008A1678" w:rsidP="00B25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</w:rPr>
      </w:pPr>
    </w:p>
    <w:p w14:paraId="455F7D1B" w14:textId="77777777" w:rsidR="00B25E7C" w:rsidRPr="00223C26" w:rsidRDefault="00B25E7C" w:rsidP="00B25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  <w:cs/>
        </w:rPr>
      </w:pPr>
      <w:r w:rsidRPr="005B5657">
        <w:rPr>
          <w:rFonts w:ascii="Angsana New" w:hAnsi="Angsana New"/>
          <w:sz w:val="30"/>
          <w:szCs w:val="30"/>
          <w:cs/>
        </w:rPr>
        <w:t>ค)</w:t>
      </w:r>
      <w:r w:rsidRPr="005B5657">
        <w:rPr>
          <w:rFonts w:ascii="Angsana New" w:hAnsi="Angsana New"/>
          <w:sz w:val="30"/>
          <w:szCs w:val="30"/>
          <w:cs/>
        </w:rPr>
        <w:tab/>
      </w:r>
      <w:r w:rsidRPr="00B1473A">
        <w:rPr>
          <w:rFonts w:ascii="Angsana New" w:hAnsi="Angsana New"/>
          <w:sz w:val="30"/>
          <w:szCs w:val="30"/>
          <w:cs/>
        </w:rPr>
        <w:t>บริษัทย่อยแห่งหนึ่งและบริษัทย่อยทางอ้อมแห่งหนึ่งได้ทำสัญญาเพื่อรับบริการเกี่ยวกับการส่งสัญญาณโทรทัศน์ขึ้นสู่ดาวเทียม</w:t>
      </w:r>
      <w:r>
        <w:rPr>
          <w:rFonts w:ascii="Angsana New" w:hAnsi="Angsana New" w:hint="cs"/>
          <w:sz w:val="30"/>
          <w:szCs w:val="30"/>
          <w:cs/>
        </w:rPr>
        <w:t>หลายฉบับ</w:t>
      </w:r>
      <w:r w:rsidRPr="00B1473A">
        <w:rPr>
          <w:rFonts w:ascii="Angsana New" w:hAnsi="Angsana New"/>
          <w:sz w:val="30"/>
          <w:szCs w:val="30"/>
          <w:cs/>
        </w:rPr>
        <w:t>กับบริษัทในประเทศสองแห่ง</w:t>
      </w:r>
      <w:r>
        <w:rPr>
          <w:rFonts w:ascii="Angsana New" w:hAnsi="Angsana New" w:hint="cs"/>
          <w:sz w:val="30"/>
          <w:szCs w:val="30"/>
          <w:cs/>
        </w:rPr>
        <w:t xml:space="preserve">เป็นระยะเวลา </w:t>
      </w:r>
      <w:r>
        <w:rPr>
          <w:rFonts w:ascii="Angsana New" w:hAnsi="Angsana New"/>
          <w:sz w:val="30"/>
          <w:szCs w:val="30"/>
        </w:rPr>
        <w:t xml:space="preserve">9 </w:t>
      </w:r>
      <w:r>
        <w:rPr>
          <w:rFonts w:ascii="Angsana New" w:hAnsi="Angsana New" w:hint="cs"/>
          <w:sz w:val="30"/>
          <w:szCs w:val="30"/>
          <w:cs/>
        </w:rPr>
        <w:t xml:space="preserve">เดือน ถึง </w:t>
      </w:r>
      <w:r>
        <w:rPr>
          <w:rFonts w:ascii="Angsana New" w:hAnsi="Angsana New"/>
          <w:sz w:val="30"/>
          <w:szCs w:val="30"/>
        </w:rPr>
        <w:t xml:space="preserve">5 </w:t>
      </w:r>
      <w:r>
        <w:rPr>
          <w:rFonts w:ascii="Angsana New" w:hAnsi="Angsana New" w:hint="cs"/>
          <w:sz w:val="30"/>
          <w:szCs w:val="30"/>
          <w:cs/>
        </w:rPr>
        <w:t xml:space="preserve">ปี </w:t>
      </w:r>
      <w:r>
        <w:rPr>
          <w:rFonts w:ascii="Angsana New" w:hAnsi="Angsana New"/>
          <w:sz w:val="30"/>
          <w:szCs w:val="30"/>
        </w:rPr>
        <w:t xml:space="preserve">11 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="00732DD8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โดยมีระยะเวลาสิ้นสุดของสัญญาแตกต่างกันจนถึงวันที่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>บริษัทย่อยและบริษัทย่อยทางอ้อม</w:t>
      </w:r>
      <w:r w:rsidR="00732DD8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ตกลงชำระค่าธรรมเนียมการใช้บริการสำหรับส่งสัญญาณโทรทัศน์ดังกล่าวเป็นจำนวนเงินทั้งสิ้น </w:t>
      </w:r>
      <w:r>
        <w:rPr>
          <w:rFonts w:ascii="Angsana New" w:hAnsi="Angsana New"/>
          <w:sz w:val="30"/>
          <w:szCs w:val="30"/>
        </w:rPr>
        <w:t>3.03</w:t>
      </w:r>
      <w:r w:rsidR="00732DD8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</w:p>
    <w:p w14:paraId="7B4F528B" w14:textId="77777777" w:rsidR="00B25E7C" w:rsidRPr="005B5657" w:rsidRDefault="00B25E7C" w:rsidP="00B25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D1E8FA4" w14:textId="0C2FAE67" w:rsidR="00B25E7C" w:rsidRPr="005B5657" w:rsidRDefault="00167005" w:rsidP="00B25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</w:rPr>
      </w:pPr>
      <w:r w:rsidRPr="005B5657">
        <w:rPr>
          <w:rFonts w:ascii="Angsana New" w:hAnsi="Angsana New"/>
          <w:sz w:val="30"/>
          <w:szCs w:val="30"/>
          <w:cs/>
        </w:rPr>
        <w:t>ง</w:t>
      </w:r>
      <w:r w:rsidR="00B25E7C" w:rsidRPr="005B5657">
        <w:rPr>
          <w:rFonts w:ascii="Angsana New" w:hAnsi="Angsana New"/>
          <w:sz w:val="30"/>
          <w:szCs w:val="30"/>
          <w:cs/>
        </w:rPr>
        <w:t>)</w:t>
      </w:r>
      <w:r w:rsidR="00B25E7C" w:rsidRPr="005B5657">
        <w:rPr>
          <w:rFonts w:ascii="Angsana New" w:hAnsi="Angsana New"/>
          <w:sz w:val="30"/>
          <w:szCs w:val="30"/>
          <w:cs/>
        </w:rPr>
        <w:tab/>
        <w:t>บริษัทย่อยแห่งหนึ่งและบริษัทย่อยทางอ้อมแห่งหนึ่งได้ทำสัญญาเช่ารับบริการโครงข่ายโทรทัศน์ประเภท</w:t>
      </w:r>
      <w:r w:rsidR="00732DD8">
        <w:rPr>
          <w:rFonts w:ascii="Angsana New" w:hAnsi="Angsana New"/>
          <w:sz w:val="30"/>
          <w:szCs w:val="30"/>
        </w:rPr>
        <w:br/>
      </w:r>
      <w:r w:rsidR="00B25E7C" w:rsidRPr="005B5657">
        <w:rPr>
          <w:rFonts w:ascii="Angsana New" w:hAnsi="Angsana New"/>
          <w:sz w:val="30"/>
          <w:szCs w:val="30"/>
          <w:cs/>
        </w:rPr>
        <w:t>ที่ใช้คลื่นความถี่ภาคพื้นดินในระบบดิจิตอล ประเภทมาตรฐานความคมชัดปกติกับกองทัพบก</w:t>
      </w:r>
      <w:r w:rsidR="00732DD8">
        <w:rPr>
          <w:rFonts w:ascii="Angsana New" w:hAnsi="Angsana New"/>
          <w:sz w:val="30"/>
          <w:szCs w:val="30"/>
        </w:rPr>
        <w:br/>
      </w:r>
      <w:r w:rsidR="00B25E7C" w:rsidRPr="005B5657">
        <w:rPr>
          <w:rFonts w:ascii="Angsana New" w:hAnsi="Angsana New"/>
          <w:sz w:val="30"/>
          <w:szCs w:val="30"/>
          <w:cs/>
        </w:rPr>
        <w:t>เป็นระยะเวลา 14 ปี 5 เดือน โดยเริ่มตั้งแต่วันที่ 16 มกราคม 2557 ถึงวันที่ 31 พฤษภาคม 2571 บริษัทย่อยและบริษัทย่อยทางอ้อมตกลงชำระค่าธรรมเนียมการใช้บริการโครงข่ายสำหรับช่องรายการดังกล่าว</w:t>
      </w:r>
      <w:r w:rsidR="00732DD8">
        <w:rPr>
          <w:rFonts w:ascii="Angsana New" w:hAnsi="Angsana New"/>
          <w:sz w:val="30"/>
          <w:szCs w:val="30"/>
        </w:rPr>
        <w:br/>
      </w:r>
      <w:r w:rsidR="00B25E7C" w:rsidRPr="005B5657">
        <w:rPr>
          <w:rFonts w:ascii="Angsana New" w:hAnsi="Angsana New"/>
          <w:sz w:val="30"/>
          <w:szCs w:val="30"/>
          <w:cs/>
        </w:rPr>
        <w:t xml:space="preserve">เป็นจำนวนเงินทั้งสิ้น </w:t>
      </w:r>
      <w:r w:rsidR="00585977">
        <w:rPr>
          <w:rFonts w:ascii="Angsana New" w:hAnsi="Angsana New"/>
          <w:sz w:val="30"/>
          <w:szCs w:val="30"/>
        </w:rPr>
        <w:t>1,569.4</w:t>
      </w:r>
      <w:r w:rsidR="00F8214A">
        <w:rPr>
          <w:rFonts w:ascii="Angsana New" w:hAnsi="Angsana New"/>
          <w:sz w:val="30"/>
          <w:szCs w:val="30"/>
        </w:rPr>
        <w:t>7</w:t>
      </w:r>
      <w:r w:rsidR="00B25E7C" w:rsidRPr="005B5657">
        <w:rPr>
          <w:rFonts w:ascii="Angsana New" w:hAnsi="Angsana New"/>
          <w:sz w:val="30"/>
          <w:szCs w:val="30"/>
        </w:rPr>
        <w:t xml:space="preserve"> </w:t>
      </w:r>
      <w:r w:rsidR="00B25E7C" w:rsidRPr="005B5657">
        <w:rPr>
          <w:rFonts w:ascii="Angsana New" w:hAnsi="Angsana New"/>
          <w:sz w:val="30"/>
          <w:szCs w:val="30"/>
          <w:cs/>
        </w:rPr>
        <w:t>ล้านบาท</w:t>
      </w:r>
    </w:p>
    <w:p w14:paraId="087944D9" w14:textId="77777777" w:rsidR="00B25E7C" w:rsidRPr="005B5657" w:rsidRDefault="00B25E7C" w:rsidP="00B25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134" w:hanging="1134"/>
        <w:jc w:val="thaiDistribute"/>
        <w:rPr>
          <w:rFonts w:ascii="Angsana New" w:hAnsi="Angsana New"/>
          <w:sz w:val="30"/>
          <w:szCs w:val="30"/>
        </w:rPr>
      </w:pPr>
    </w:p>
    <w:p w14:paraId="2F52EA23" w14:textId="77777777" w:rsidR="00B25E7C" w:rsidRPr="005B5657" w:rsidRDefault="00167005" w:rsidP="00B25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</w:rPr>
      </w:pPr>
      <w:r w:rsidRPr="005B5657">
        <w:rPr>
          <w:rFonts w:ascii="Angsana New" w:hAnsi="Angsana New"/>
          <w:sz w:val="30"/>
          <w:szCs w:val="30"/>
          <w:cs/>
        </w:rPr>
        <w:t>จ</w:t>
      </w:r>
      <w:r w:rsidR="00B25E7C" w:rsidRPr="005B5657">
        <w:rPr>
          <w:rFonts w:ascii="Angsana New" w:hAnsi="Angsana New"/>
          <w:sz w:val="30"/>
          <w:szCs w:val="30"/>
          <w:cs/>
        </w:rPr>
        <w:t>)</w:t>
      </w:r>
      <w:r w:rsidR="00B25E7C" w:rsidRPr="005B5657">
        <w:rPr>
          <w:rFonts w:ascii="Angsana New" w:hAnsi="Angsana New"/>
          <w:sz w:val="30"/>
          <w:szCs w:val="30"/>
          <w:cs/>
        </w:rPr>
        <w:tab/>
        <w:t>บริษัทย่อยแห่งหนึ่งได้ทำสัญญาเช่าและบริการเพื่อเช่าเป็นสำนักงานและห้องส่งรายการกับบริษัท</w:t>
      </w:r>
      <w:r w:rsidR="0077374D">
        <w:rPr>
          <w:rFonts w:ascii="Angsana New" w:hAnsi="Angsana New"/>
          <w:sz w:val="30"/>
          <w:szCs w:val="30"/>
        </w:rPr>
        <w:br/>
      </w:r>
      <w:r w:rsidR="00B25E7C" w:rsidRPr="005B5657">
        <w:rPr>
          <w:rFonts w:ascii="Angsana New" w:hAnsi="Angsana New"/>
          <w:sz w:val="30"/>
          <w:szCs w:val="30"/>
          <w:cs/>
        </w:rPr>
        <w:t xml:space="preserve">ในประเทศแห่งหนึ่งเป็นระยะเวลา </w:t>
      </w:r>
      <w:r w:rsidR="00B25E7C" w:rsidRPr="005B5657">
        <w:rPr>
          <w:rFonts w:ascii="Angsana New" w:hAnsi="Angsana New"/>
          <w:sz w:val="30"/>
          <w:szCs w:val="30"/>
        </w:rPr>
        <w:t>3</w:t>
      </w:r>
      <w:r w:rsidR="00B25E7C" w:rsidRPr="005B5657">
        <w:rPr>
          <w:rFonts w:ascii="Angsana New" w:hAnsi="Angsana New"/>
          <w:sz w:val="30"/>
          <w:szCs w:val="30"/>
          <w:cs/>
        </w:rPr>
        <w:t xml:space="preserve"> ปี โดยเริ่มตั้งแต่วันที่ </w:t>
      </w:r>
      <w:r w:rsidR="00B25E7C" w:rsidRPr="005B5657">
        <w:rPr>
          <w:rFonts w:ascii="Angsana New" w:hAnsi="Angsana New"/>
          <w:sz w:val="30"/>
          <w:szCs w:val="30"/>
        </w:rPr>
        <w:t>1</w:t>
      </w:r>
      <w:r w:rsidR="00B25E7C" w:rsidRPr="005B565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B25E7C" w:rsidRPr="005B5657">
        <w:rPr>
          <w:rFonts w:ascii="Angsana New" w:hAnsi="Angsana New"/>
          <w:sz w:val="30"/>
          <w:szCs w:val="30"/>
        </w:rPr>
        <w:t xml:space="preserve">2557 </w:t>
      </w:r>
      <w:r w:rsidR="00B25E7C" w:rsidRPr="005B5657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="00B25E7C" w:rsidRPr="005B5657">
        <w:rPr>
          <w:rFonts w:ascii="Angsana New" w:hAnsi="Angsana New"/>
          <w:sz w:val="30"/>
          <w:szCs w:val="30"/>
        </w:rPr>
        <w:t xml:space="preserve">30 </w:t>
      </w:r>
      <w:r w:rsidR="00B25E7C" w:rsidRPr="005B5657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B25E7C" w:rsidRPr="005B5657">
        <w:rPr>
          <w:rFonts w:ascii="Angsana New" w:hAnsi="Angsana New"/>
          <w:sz w:val="30"/>
          <w:szCs w:val="30"/>
        </w:rPr>
        <w:t>2560</w:t>
      </w:r>
      <w:r w:rsidR="00B25E7C" w:rsidRPr="005B5657">
        <w:rPr>
          <w:rFonts w:ascii="Angsana New" w:hAnsi="Angsana New"/>
          <w:sz w:val="30"/>
          <w:szCs w:val="30"/>
          <w:cs/>
        </w:rPr>
        <w:t xml:space="preserve"> และสามารถต่ออายุสัญญาได้อีกรวมเป็นระยะเวลา </w:t>
      </w:r>
      <w:r w:rsidR="00B25E7C" w:rsidRPr="005B5657">
        <w:rPr>
          <w:rFonts w:ascii="Angsana New" w:hAnsi="Angsana New"/>
          <w:sz w:val="30"/>
          <w:szCs w:val="30"/>
        </w:rPr>
        <w:t xml:space="preserve">15 </w:t>
      </w:r>
      <w:r w:rsidR="00B25E7C" w:rsidRPr="005B5657">
        <w:rPr>
          <w:rFonts w:ascii="Angsana New" w:hAnsi="Angsana New"/>
          <w:sz w:val="30"/>
          <w:szCs w:val="30"/>
          <w:cs/>
        </w:rPr>
        <w:t>ปี</w:t>
      </w:r>
      <w:r w:rsidR="00B25E7C" w:rsidRPr="005B5657">
        <w:rPr>
          <w:rFonts w:ascii="Angsana New" w:hAnsi="Angsana New"/>
          <w:sz w:val="30"/>
          <w:szCs w:val="30"/>
        </w:rPr>
        <w:t xml:space="preserve"> </w:t>
      </w:r>
      <w:r w:rsidR="00B25E7C" w:rsidRPr="005B5657">
        <w:rPr>
          <w:rFonts w:ascii="Angsana New" w:hAnsi="Angsana New"/>
          <w:sz w:val="30"/>
          <w:szCs w:val="30"/>
          <w:cs/>
        </w:rPr>
        <w:t>บริษัทย่อยตกลงชำระค่าเช่าและค่าบริการตามอัตราที่ตกลงในสัญญา</w:t>
      </w:r>
      <w:r w:rsidR="00B25E7C" w:rsidRPr="005B5657">
        <w:rPr>
          <w:rFonts w:ascii="Angsana New" w:hAnsi="Angsana New"/>
          <w:sz w:val="30"/>
          <w:szCs w:val="30"/>
        </w:rPr>
        <w:t xml:space="preserve"> </w:t>
      </w:r>
      <w:r w:rsidR="00B25E7C" w:rsidRPr="005B5657">
        <w:rPr>
          <w:rFonts w:ascii="Angsana New" w:hAnsi="Angsana New"/>
          <w:sz w:val="30"/>
          <w:szCs w:val="30"/>
          <w:cs/>
        </w:rPr>
        <w:t xml:space="preserve">บริษัทย่อยได้ยกเลิกสัญญาดังกล่าวตั้งแต่วันที่ </w:t>
      </w:r>
      <w:r w:rsidR="00B25E7C" w:rsidRPr="005B5657">
        <w:rPr>
          <w:rFonts w:ascii="Angsana New" w:hAnsi="Angsana New"/>
          <w:sz w:val="30"/>
          <w:szCs w:val="30"/>
        </w:rPr>
        <w:t xml:space="preserve">1 </w:t>
      </w:r>
      <w:r w:rsidR="00B25E7C" w:rsidRPr="005B5657">
        <w:rPr>
          <w:rFonts w:ascii="Angsana New" w:hAnsi="Angsana New"/>
          <w:sz w:val="30"/>
          <w:szCs w:val="30"/>
          <w:cs/>
        </w:rPr>
        <w:t>พฤษภาคม</w:t>
      </w:r>
      <w:r w:rsidR="00B25E7C" w:rsidRPr="005B5657">
        <w:rPr>
          <w:rFonts w:ascii="Angsana New" w:hAnsi="Angsana New"/>
          <w:sz w:val="30"/>
          <w:szCs w:val="30"/>
        </w:rPr>
        <w:t xml:space="preserve"> 2560</w:t>
      </w:r>
    </w:p>
    <w:p w14:paraId="1AED0820" w14:textId="77777777" w:rsidR="00B25E7C" w:rsidRPr="005B5657" w:rsidRDefault="00B25E7C" w:rsidP="00B25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25D6B13" w14:textId="77777777" w:rsidR="00B25E7C" w:rsidRPr="005B5657" w:rsidRDefault="00167005" w:rsidP="00B25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</w:rPr>
      </w:pPr>
      <w:r w:rsidRPr="005B5657">
        <w:rPr>
          <w:rFonts w:ascii="Angsana New" w:hAnsi="Angsana New"/>
          <w:sz w:val="30"/>
          <w:szCs w:val="30"/>
          <w:cs/>
        </w:rPr>
        <w:t>ฉ</w:t>
      </w:r>
      <w:r w:rsidR="00B25E7C" w:rsidRPr="005B5657">
        <w:rPr>
          <w:rFonts w:ascii="Angsana New" w:hAnsi="Angsana New"/>
          <w:sz w:val="30"/>
          <w:szCs w:val="30"/>
          <w:cs/>
        </w:rPr>
        <w:t>)</w:t>
      </w:r>
      <w:r w:rsidR="00B25E7C" w:rsidRPr="005B5657">
        <w:rPr>
          <w:rFonts w:ascii="Angsana New" w:hAnsi="Angsana New"/>
          <w:sz w:val="30"/>
          <w:szCs w:val="30"/>
          <w:cs/>
        </w:rPr>
        <w:tab/>
        <w:t>บริษัทได้ทำสัญญาเช่าพื้นที่อาคารเพื่อเป็นห้องส่งรายการกับสถาบันอุดมศึกษาแห่งหนึ่งเป็นระยะเวลา</w:t>
      </w:r>
      <w:r w:rsidR="0077374D">
        <w:rPr>
          <w:rFonts w:ascii="Angsana New" w:hAnsi="Angsana New"/>
          <w:sz w:val="30"/>
          <w:szCs w:val="30"/>
        </w:rPr>
        <w:br/>
      </w:r>
      <w:r w:rsidR="00B25E7C" w:rsidRPr="005B5657">
        <w:rPr>
          <w:rFonts w:ascii="Angsana New" w:hAnsi="Angsana New"/>
          <w:sz w:val="30"/>
          <w:szCs w:val="30"/>
          <w:cs/>
        </w:rPr>
        <w:t>3 ปี 11 เดือน โดยเริ่มตั้งแต่วันที่ 1 กุมภาพันธ์ 2558 ถึงวันที่ 31 ธันวาคม 2561 บริษัทตกลงชำระค่าเช่า</w:t>
      </w:r>
      <w:r w:rsidR="0077374D">
        <w:rPr>
          <w:rFonts w:ascii="Angsana New" w:hAnsi="Angsana New"/>
          <w:sz w:val="30"/>
          <w:szCs w:val="30"/>
        </w:rPr>
        <w:br/>
      </w:r>
      <w:r w:rsidR="00B25E7C" w:rsidRPr="005B5657">
        <w:rPr>
          <w:rFonts w:ascii="Angsana New" w:hAnsi="Angsana New"/>
          <w:sz w:val="30"/>
          <w:szCs w:val="30"/>
          <w:cs/>
        </w:rPr>
        <w:t>ตามอัตราที่ตกลงในสัญญา</w:t>
      </w:r>
    </w:p>
    <w:p w14:paraId="24E17B44" w14:textId="77777777" w:rsidR="00B25E7C" w:rsidRPr="005B5657" w:rsidRDefault="00B25E7C" w:rsidP="00B25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9429E7D" w14:textId="77777777" w:rsidR="00B25E7C" w:rsidRPr="005B5657" w:rsidRDefault="00167005" w:rsidP="00B25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</w:rPr>
      </w:pPr>
      <w:r w:rsidRPr="005B5657">
        <w:rPr>
          <w:rFonts w:ascii="Angsana New" w:hAnsi="Angsana New"/>
          <w:sz w:val="30"/>
          <w:szCs w:val="30"/>
          <w:cs/>
        </w:rPr>
        <w:t>ช</w:t>
      </w:r>
      <w:r w:rsidR="00B25E7C" w:rsidRPr="005B5657">
        <w:rPr>
          <w:rFonts w:ascii="Angsana New" w:hAnsi="Angsana New"/>
          <w:sz w:val="30"/>
          <w:szCs w:val="30"/>
          <w:cs/>
        </w:rPr>
        <w:t>)</w:t>
      </w:r>
      <w:r w:rsidR="00B25E7C" w:rsidRPr="005B5657">
        <w:rPr>
          <w:rFonts w:ascii="Angsana New" w:hAnsi="Angsana New"/>
          <w:sz w:val="30"/>
          <w:szCs w:val="30"/>
          <w:cs/>
        </w:rPr>
        <w:tab/>
        <w:t>บริษัทได้ทำสัญญาเช่าที่ดินเพื่อใช้เป็นลานจอดรถกับบริษัทในประเทศแห่งหนึ่ง โดยตกลงชำระค่าเช่า</w:t>
      </w:r>
      <w:r w:rsidR="0077374D">
        <w:rPr>
          <w:rFonts w:ascii="Angsana New" w:hAnsi="Angsana New"/>
          <w:sz w:val="30"/>
          <w:szCs w:val="30"/>
        </w:rPr>
        <w:br/>
      </w:r>
      <w:r w:rsidR="00B25E7C" w:rsidRPr="005B5657">
        <w:rPr>
          <w:rFonts w:ascii="Angsana New" w:hAnsi="Angsana New"/>
          <w:sz w:val="30"/>
          <w:szCs w:val="30"/>
          <w:cs/>
        </w:rPr>
        <w:t>ตามอัตราที่ตกลงในสัญญา สัญญานี้ผลบังคับใช้เป็นระยะเวลา 3 ปี โดยจะสิ้นสุดวันที่ 28 กุมภาพันธ์ 2561</w:t>
      </w:r>
    </w:p>
    <w:p w14:paraId="0BC729DC" w14:textId="77777777" w:rsidR="00B25E7C" w:rsidRPr="005B5657" w:rsidRDefault="00B25E7C" w:rsidP="00B25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29D878E" w14:textId="77777777" w:rsidR="00B25E7C" w:rsidRDefault="00167005" w:rsidP="00B25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</w:rPr>
      </w:pPr>
      <w:r w:rsidRPr="005B5657">
        <w:rPr>
          <w:rFonts w:ascii="Angsana New" w:hAnsi="Angsana New"/>
          <w:sz w:val="30"/>
          <w:szCs w:val="30"/>
          <w:cs/>
        </w:rPr>
        <w:t>ซ</w:t>
      </w:r>
      <w:r w:rsidR="00B25E7C" w:rsidRPr="005B5657">
        <w:rPr>
          <w:rFonts w:ascii="Angsana New" w:hAnsi="Angsana New"/>
          <w:sz w:val="30"/>
          <w:szCs w:val="30"/>
          <w:cs/>
        </w:rPr>
        <w:t>)</w:t>
      </w:r>
      <w:r w:rsidR="00B25E7C" w:rsidRPr="005B5657">
        <w:rPr>
          <w:rFonts w:ascii="Angsana New" w:hAnsi="Angsana New"/>
          <w:sz w:val="30"/>
          <w:szCs w:val="30"/>
          <w:cs/>
        </w:rPr>
        <w:tab/>
        <w:t>บริษัทย่อยแห่งหนึ่งได้ทำสัญญาเช่ายานพาหนะกับบริษัทในประเทศสามแห่ง โดยตกลงชำระค่าเช่า</w:t>
      </w:r>
      <w:r w:rsidR="0077374D">
        <w:rPr>
          <w:rFonts w:ascii="Angsana New" w:hAnsi="Angsana New"/>
          <w:sz w:val="30"/>
          <w:szCs w:val="30"/>
        </w:rPr>
        <w:br/>
      </w:r>
      <w:r w:rsidR="00B25E7C" w:rsidRPr="005B5657">
        <w:rPr>
          <w:rFonts w:ascii="Angsana New" w:hAnsi="Angsana New"/>
          <w:sz w:val="30"/>
          <w:szCs w:val="30"/>
          <w:cs/>
        </w:rPr>
        <w:t>ตามอัตราที่ตกลงในสัญญา สัญญาฉบับนี้มีผลบังคับใช้เป็นระยะเวลา 3 - 4 ปี โดยจะสิ้นสุดในระยะเวลา</w:t>
      </w:r>
      <w:r w:rsidR="0077374D">
        <w:rPr>
          <w:rFonts w:ascii="Angsana New" w:hAnsi="Angsana New"/>
          <w:sz w:val="30"/>
          <w:szCs w:val="30"/>
        </w:rPr>
        <w:br/>
      </w:r>
      <w:r w:rsidR="00B25E7C" w:rsidRPr="005B5657">
        <w:rPr>
          <w:rFonts w:ascii="Angsana New" w:hAnsi="Angsana New"/>
          <w:sz w:val="30"/>
          <w:szCs w:val="30"/>
          <w:cs/>
        </w:rPr>
        <w:t>ที่แตกต่างกันจนถึงวันที่ 22 พฤษภาคม 2564</w:t>
      </w:r>
    </w:p>
    <w:p w14:paraId="206639FD" w14:textId="77777777" w:rsidR="009D14B7" w:rsidRDefault="009D14B7" w:rsidP="00B25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</w:rPr>
      </w:pPr>
    </w:p>
    <w:p w14:paraId="59ACF66E" w14:textId="6ADEC7A1" w:rsidR="00B25E7C" w:rsidRPr="001D0586" w:rsidRDefault="00F8214A" w:rsidP="00B25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ฌ</w:t>
      </w:r>
      <w:r w:rsidR="00B25E7C" w:rsidRPr="005B5657">
        <w:rPr>
          <w:rFonts w:ascii="Angsana New" w:hAnsi="Angsana New"/>
          <w:sz w:val="30"/>
          <w:szCs w:val="30"/>
          <w:cs/>
        </w:rPr>
        <w:t>)</w:t>
      </w:r>
      <w:r w:rsidR="00B25E7C" w:rsidRPr="005B5657">
        <w:rPr>
          <w:rFonts w:ascii="Angsana New" w:hAnsi="Angsana New"/>
          <w:sz w:val="30"/>
          <w:szCs w:val="30"/>
        </w:rPr>
        <w:tab/>
      </w:r>
      <w:r w:rsidR="00B25E7C" w:rsidRPr="00B1473A">
        <w:rPr>
          <w:rFonts w:ascii="Angsana New" w:hAnsi="Angsana New"/>
          <w:sz w:val="30"/>
          <w:szCs w:val="30"/>
          <w:cs/>
        </w:rPr>
        <w:t>บริษัทย่อยแห่งหนึ่งได้ทำสัญญารับบริการการวัดผลความนิยมในการรับชมโทรทัศน์ของช่องโทรทัศน์</w:t>
      </w:r>
      <w:r w:rsidR="00B25E7C">
        <w:rPr>
          <w:rFonts w:ascii="Angsana New" w:hAnsi="Angsana New"/>
          <w:sz w:val="30"/>
          <w:szCs w:val="30"/>
          <w:cs/>
        </w:rPr>
        <w:br/>
      </w:r>
      <w:r w:rsidR="00B25E7C" w:rsidRPr="00B1473A">
        <w:rPr>
          <w:rFonts w:ascii="Angsana New" w:hAnsi="Angsana New"/>
          <w:sz w:val="30"/>
          <w:szCs w:val="30"/>
          <w:cs/>
        </w:rPr>
        <w:t xml:space="preserve">ในประเทศไทยกับสมาคมในประเทศแห่งหนึ่ง เป็นระยะเวลา </w:t>
      </w:r>
      <w:r w:rsidR="00B25E7C">
        <w:rPr>
          <w:rFonts w:ascii="Angsana New" w:hAnsi="Angsana New"/>
          <w:sz w:val="30"/>
          <w:szCs w:val="30"/>
        </w:rPr>
        <w:t>6</w:t>
      </w:r>
      <w:r w:rsidR="00B25E7C" w:rsidRPr="00B1473A">
        <w:rPr>
          <w:rFonts w:ascii="Angsana New" w:hAnsi="Angsana New"/>
          <w:sz w:val="30"/>
          <w:szCs w:val="30"/>
          <w:cs/>
        </w:rPr>
        <w:t xml:space="preserve"> ปี โดยเริ่มตั้งแต่วันที่ </w:t>
      </w:r>
      <w:r w:rsidR="00B25E7C" w:rsidRPr="00B1473A">
        <w:rPr>
          <w:rFonts w:ascii="Angsana New" w:hAnsi="Angsana New"/>
          <w:sz w:val="30"/>
          <w:szCs w:val="30"/>
        </w:rPr>
        <w:t xml:space="preserve">17 </w:t>
      </w:r>
      <w:r w:rsidR="00B25E7C" w:rsidRPr="00B1473A">
        <w:rPr>
          <w:rFonts w:ascii="Angsana New" w:hAnsi="Angsana New"/>
          <w:sz w:val="30"/>
          <w:szCs w:val="30"/>
          <w:cs/>
        </w:rPr>
        <w:t xml:space="preserve">ธันวาคม </w:t>
      </w:r>
      <w:r w:rsidR="00B25E7C" w:rsidRPr="00B1473A">
        <w:rPr>
          <w:rFonts w:ascii="Angsana New" w:hAnsi="Angsana New"/>
          <w:sz w:val="30"/>
          <w:szCs w:val="30"/>
        </w:rPr>
        <w:t xml:space="preserve">2558 </w:t>
      </w:r>
      <w:r w:rsidR="00B25E7C" w:rsidRPr="00B1473A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="00B25E7C" w:rsidRPr="00B1473A">
        <w:rPr>
          <w:rFonts w:ascii="Angsana New" w:hAnsi="Angsana New"/>
          <w:sz w:val="30"/>
          <w:szCs w:val="30"/>
        </w:rPr>
        <w:t xml:space="preserve">30 </w:t>
      </w:r>
      <w:r w:rsidR="00B25E7C" w:rsidRPr="00B1473A">
        <w:rPr>
          <w:rFonts w:ascii="Angsana New" w:hAnsi="Angsana New"/>
          <w:sz w:val="30"/>
          <w:szCs w:val="30"/>
          <w:cs/>
        </w:rPr>
        <w:t xml:space="preserve">กันยายน </w:t>
      </w:r>
      <w:r w:rsidR="00B25E7C">
        <w:rPr>
          <w:rFonts w:ascii="Angsana New" w:hAnsi="Angsana New"/>
          <w:sz w:val="30"/>
          <w:szCs w:val="30"/>
        </w:rPr>
        <w:t>2564</w:t>
      </w:r>
      <w:r w:rsidR="00B25E7C" w:rsidRPr="00B1473A">
        <w:rPr>
          <w:rFonts w:ascii="Angsana New" w:hAnsi="Angsana New"/>
          <w:sz w:val="30"/>
          <w:szCs w:val="30"/>
          <w:cs/>
        </w:rPr>
        <w:t xml:space="preserve"> บริษัทย่อยตกลงชำระค่าบริการตามอัตราที่ตกลงในสัญญา</w:t>
      </w:r>
      <w:r w:rsidR="00B25E7C">
        <w:rPr>
          <w:rFonts w:ascii="Angsana New" w:hAnsi="Angsana New"/>
          <w:sz w:val="30"/>
          <w:szCs w:val="30"/>
        </w:rPr>
        <w:t xml:space="preserve"> </w:t>
      </w:r>
      <w:r w:rsidR="00B25E7C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="00B25E7C">
        <w:rPr>
          <w:rFonts w:ascii="Angsana New" w:hAnsi="Angsana New"/>
          <w:sz w:val="30"/>
          <w:szCs w:val="30"/>
        </w:rPr>
        <w:t xml:space="preserve">2560 </w:t>
      </w:r>
      <w:r w:rsidR="00B25E7C">
        <w:rPr>
          <w:rFonts w:ascii="Angsana New" w:hAnsi="Angsana New"/>
          <w:sz w:val="30"/>
          <w:szCs w:val="30"/>
          <w:cs/>
        </w:rPr>
        <w:br/>
      </w:r>
      <w:r w:rsidR="00B25E7C">
        <w:rPr>
          <w:rFonts w:ascii="Angsana New" w:hAnsi="Angsana New" w:hint="cs"/>
          <w:sz w:val="30"/>
          <w:szCs w:val="30"/>
          <w:cs/>
        </w:rPr>
        <w:t>ผู้ให้บริการได้ทำบันทึกแนบท้ายสัญญารับบริการดังกล่าว โดยเปลี่ยนแปลงวันครบกำหนดสัญญาจาก</w:t>
      </w:r>
      <w:r w:rsidR="00817238">
        <w:rPr>
          <w:rFonts w:ascii="Angsana New" w:hAnsi="Angsana New"/>
          <w:sz w:val="30"/>
          <w:szCs w:val="30"/>
        </w:rPr>
        <w:t xml:space="preserve">     </w:t>
      </w:r>
      <w:r w:rsidR="00B25E7C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B25E7C">
        <w:rPr>
          <w:rFonts w:ascii="Angsana New" w:hAnsi="Angsana New"/>
          <w:sz w:val="30"/>
          <w:szCs w:val="30"/>
        </w:rPr>
        <w:t xml:space="preserve">30 </w:t>
      </w:r>
      <w:r w:rsidR="00B25E7C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B25E7C">
        <w:rPr>
          <w:rFonts w:ascii="Angsana New" w:hAnsi="Angsana New"/>
          <w:sz w:val="30"/>
          <w:szCs w:val="30"/>
        </w:rPr>
        <w:t xml:space="preserve">2564 </w:t>
      </w:r>
      <w:r w:rsidR="00B25E7C">
        <w:rPr>
          <w:rFonts w:ascii="Angsana New" w:hAnsi="Angsana New" w:hint="cs"/>
          <w:sz w:val="30"/>
          <w:szCs w:val="30"/>
          <w:cs/>
        </w:rPr>
        <w:t xml:space="preserve">เป็นวันที่ </w:t>
      </w:r>
      <w:r w:rsidR="00B25E7C">
        <w:rPr>
          <w:rFonts w:ascii="Angsana New" w:hAnsi="Angsana New"/>
          <w:sz w:val="30"/>
          <w:szCs w:val="30"/>
        </w:rPr>
        <w:t xml:space="preserve">30 </w:t>
      </w:r>
      <w:r w:rsidR="00B25E7C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B25E7C">
        <w:rPr>
          <w:rFonts w:ascii="Angsana New" w:hAnsi="Angsana New"/>
          <w:sz w:val="30"/>
          <w:szCs w:val="30"/>
        </w:rPr>
        <w:t xml:space="preserve">2566 </w:t>
      </w:r>
      <w:r w:rsidR="00B25E7C">
        <w:rPr>
          <w:rFonts w:ascii="Angsana New" w:hAnsi="Angsana New" w:hint="cs"/>
          <w:sz w:val="30"/>
          <w:szCs w:val="30"/>
          <w:cs/>
        </w:rPr>
        <w:t>โดยเงื่อนไขอื่นๆ</w:t>
      </w:r>
      <w:r w:rsidR="00B25E7C">
        <w:rPr>
          <w:rFonts w:ascii="Angsana New" w:hAnsi="Angsana New"/>
          <w:sz w:val="30"/>
          <w:szCs w:val="30"/>
        </w:rPr>
        <w:t xml:space="preserve"> </w:t>
      </w:r>
      <w:r w:rsidR="00B25E7C">
        <w:rPr>
          <w:rFonts w:ascii="Angsana New" w:hAnsi="Angsana New" w:hint="cs"/>
          <w:sz w:val="30"/>
          <w:szCs w:val="30"/>
          <w:cs/>
        </w:rPr>
        <w:t>ในสัญญาไม่เปลี่ยนแปลง</w:t>
      </w:r>
    </w:p>
    <w:p w14:paraId="5B76B48C" w14:textId="77777777" w:rsidR="00B25E7C" w:rsidRDefault="00B25E7C" w:rsidP="00B25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</w:rPr>
      </w:pPr>
    </w:p>
    <w:p w14:paraId="73F94FD9" w14:textId="52F1B13A" w:rsidR="00B25E7C" w:rsidRPr="001D0586" w:rsidRDefault="00F8214A" w:rsidP="00B25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ญ</w:t>
      </w:r>
      <w:r w:rsidR="00B25E7C" w:rsidRPr="00B1473A">
        <w:rPr>
          <w:rFonts w:ascii="Angsana New" w:hAnsi="Angsana New"/>
          <w:sz w:val="30"/>
          <w:szCs w:val="30"/>
          <w:cs/>
        </w:rPr>
        <w:t>)</w:t>
      </w:r>
      <w:r w:rsidR="00B25E7C" w:rsidRPr="00B1473A">
        <w:rPr>
          <w:rFonts w:ascii="Angsana New" w:hAnsi="Angsana New"/>
          <w:sz w:val="30"/>
          <w:szCs w:val="30"/>
          <w:cs/>
        </w:rPr>
        <w:tab/>
        <w:t>บริษัทย่อยแห่งหนึ่งได้ทำสัญญารับบริการการวัดผลความนิยมในการรับชมโทรทัศน์ของช่องโทรทัศน์</w:t>
      </w:r>
      <w:r w:rsidR="00B25E7C">
        <w:rPr>
          <w:rFonts w:ascii="Angsana New" w:hAnsi="Angsana New"/>
          <w:sz w:val="30"/>
          <w:szCs w:val="30"/>
          <w:cs/>
        </w:rPr>
        <w:br/>
      </w:r>
      <w:r w:rsidR="00B25E7C" w:rsidRPr="00B1473A">
        <w:rPr>
          <w:rFonts w:ascii="Angsana New" w:hAnsi="Angsana New"/>
          <w:sz w:val="30"/>
          <w:szCs w:val="30"/>
          <w:cs/>
        </w:rPr>
        <w:t>ในประเทศไทยกับสมาคม</w:t>
      </w:r>
      <w:r w:rsidR="00B25E7C">
        <w:rPr>
          <w:rFonts w:ascii="Angsana New" w:hAnsi="Angsana New"/>
          <w:sz w:val="30"/>
          <w:szCs w:val="30"/>
          <w:cs/>
        </w:rPr>
        <w:t xml:space="preserve">ในประเทศแห่งหนึ่งเป็นระยะเวลา </w:t>
      </w:r>
      <w:r w:rsidR="00B25E7C">
        <w:rPr>
          <w:rFonts w:ascii="Angsana New" w:hAnsi="Angsana New"/>
          <w:sz w:val="30"/>
          <w:szCs w:val="30"/>
        </w:rPr>
        <w:t>6</w:t>
      </w:r>
      <w:r w:rsidR="00B25E7C" w:rsidRPr="00B1473A">
        <w:rPr>
          <w:rFonts w:ascii="Angsana New" w:hAnsi="Angsana New"/>
          <w:sz w:val="30"/>
          <w:szCs w:val="30"/>
          <w:cs/>
        </w:rPr>
        <w:t xml:space="preserve"> ปี โดยเริ่มตั้งแต่วันที่ 15 มกราค</w:t>
      </w:r>
      <w:r w:rsidR="00B25E7C">
        <w:rPr>
          <w:rFonts w:ascii="Angsana New" w:hAnsi="Angsana New"/>
          <w:sz w:val="30"/>
          <w:szCs w:val="30"/>
          <w:cs/>
        </w:rPr>
        <w:t>ม 2559 ถึงวันที่ 30 กันยายน 256</w:t>
      </w:r>
      <w:r w:rsidR="00B25E7C">
        <w:rPr>
          <w:rFonts w:ascii="Angsana New" w:hAnsi="Angsana New"/>
          <w:sz w:val="30"/>
          <w:szCs w:val="30"/>
        </w:rPr>
        <w:t>4</w:t>
      </w:r>
      <w:r w:rsidR="00B25E7C" w:rsidRPr="00B1473A">
        <w:rPr>
          <w:rFonts w:ascii="Angsana New" w:hAnsi="Angsana New"/>
          <w:sz w:val="30"/>
          <w:szCs w:val="30"/>
          <w:cs/>
        </w:rPr>
        <w:t xml:space="preserve"> บริษัทย่อยตกลงชำระค่าบริการตามอัตราที่ตกลงในสัญญา</w:t>
      </w:r>
      <w:r w:rsidR="00B25E7C">
        <w:rPr>
          <w:rFonts w:ascii="Angsana New" w:hAnsi="Angsana New"/>
          <w:sz w:val="30"/>
          <w:szCs w:val="30"/>
        </w:rPr>
        <w:t xml:space="preserve"> </w:t>
      </w:r>
      <w:r w:rsidR="00B25E7C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="00B25E7C">
        <w:rPr>
          <w:rFonts w:ascii="Angsana New" w:hAnsi="Angsana New"/>
          <w:sz w:val="30"/>
          <w:szCs w:val="30"/>
        </w:rPr>
        <w:t xml:space="preserve">2560 </w:t>
      </w:r>
      <w:r w:rsidR="00B25E7C">
        <w:rPr>
          <w:rFonts w:ascii="Angsana New" w:hAnsi="Angsana New"/>
          <w:sz w:val="30"/>
          <w:szCs w:val="30"/>
          <w:cs/>
        </w:rPr>
        <w:br/>
      </w:r>
      <w:r w:rsidR="00B25E7C">
        <w:rPr>
          <w:rFonts w:ascii="Angsana New" w:hAnsi="Angsana New" w:hint="cs"/>
          <w:sz w:val="30"/>
          <w:szCs w:val="30"/>
          <w:cs/>
        </w:rPr>
        <w:t>ผู้ให้บริการได้ทำบันทึกแนบท้ายสัญญารับบริการดังกล่าว โดยเปลี่ยนแปลงวันครบกำหนดสัญญาจาก</w:t>
      </w:r>
      <w:r w:rsidR="00817238">
        <w:rPr>
          <w:rFonts w:ascii="Angsana New" w:hAnsi="Angsana New"/>
          <w:sz w:val="30"/>
          <w:szCs w:val="30"/>
        </w:rPr>
        <w:t xml:space="preserve">     </w:t>
      </w:r>
      <w:r w:rsidR="00B25E7C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B25E7C">
        <w:rPr>
          <w:rFonts w:ascii="Angsana New" w:hAnsi="Angsana New"/>
          <w:sz w:val="30"/>
          <w:szCs w:val="30"/>
        </w:rPr>
        <w:t xml:space="preserve">30 </w:t>
      </w:r>
      <w:r w:rsidR="00B25E7C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B25E7C">
        <w:rPr>
          <w:rFonts w:ascii="Angsana New" w:hAnsi="Angsana New"/>
          <w:sz w:val="30"/>
          <w:szCs w:val="30"/>
        </w:rPr>
        <w:t xml:space="preserve">2564 </w:t>
      </w:r>
      <w:r w:rsidR="00B25E7C">
        <w:rPr>
          <w:rFonts w:ascii="Angsana New" w:hAnsi="Angsana New" w:hint="cs"/>
          <w:sz w:val="30"/>
          <w:szCs w:val="30"/>
          <w:cs/>
        </w:rPr>
        <w:t xml:space="preserve">เป็นวันที่ </w:t>
      </w:r>
      <w:r w:rsidR="00B25E7C">
        <w:rPr>
          <w:rFonts w:ascii="Angsana New" w:hAnsi="Angsana New"/>
          <w:sz w:val="30"/>
          <w:szCs w:val="30"/>
        </w:rPr>
        <w:t xml:space="preserve">30 </w:t>
      </w:r>
      <w:r w:rsidR="00B25E7C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B25E7C">
        <w:rPr>
          <w:rFonts w:ascii="Angsana New" w:hAnsi="Angsana New"/>
          <w:sz w:val="30"/>
          <w:szCs w:val="30"/>
        </w:rPr>
        <w:t xml:space="preserve">2566 </w:t>
      </w:r>
      <w:r w:rsidR="00B25E7C">
        <w:rPr>
          <w:rFonts w:ascii="Angsana New" w:hAnsi="Angsana New" w:hint="cs"/>
          <w:sz w:val="30"/>
          <w:szCs w:val="30"/>
          <w:cs/>
        </w:rPr>
        <w:t>โดยเงื่อนไขอื่นๆ</w:t>
      </w:r>
      <w:r w:rsidR="00B25E7C">
        <w:rPr>
          <w:rFonts w:ascii="Angsana New" w:hAnsi="Angsana New"/>
          <w:sz w:val="30"/>
          <w:szCs w:val="30"/>
        </w:rPr>
        <w:t xml:space="preserve"> </w:t>
      </w:r>
      <w:r w:rsidR="00B25E7C">
        <w:rPr>
          <w:rFonts w:ascii="Angsana New" w:hAnsi="Angsana New" w:hint="cs"/>
          <w:sz w:val="30"/>
          <w:szCs w:val="30"/>
          <w:cs/>
        </w:rPr>
        <w:t>ในสัญญาไม่เปลี่ยนแปลง</w:t>
      </w:r>
    </w:p>
    <w:p w14:paraId="3E7934BD" w14:textId="77777777" w:rsidR="00B25E7C" w:rsidRPr="005B5657" w:rsidRDefault="00B25E7C" w:rsidP="00B25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AE908B5" w14:textId="77777777" w:rsidR="00B25E7C" w:rsidRDefault="00B25E7C" w:rsidP="00B25E7C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B5657">
        <w:rPr>
          <w:rFonts w:ascii="Angsana New" w:hAnsi="Angsana New" w:cs="Angsana New"/>
          <w:sz w:val="30"/>
          <w:szCs w:val="30"/>
          <w:cs/>
          <w:lang w:bidi="th-TH"/>
        </w:rPr>
        <w:t>บริษัทย่อยทางอ้อมแห่งหนึ่งมีภาระผูกพันจากการให้สถาบันการเงินในประเทศแห่งหนึ่งออกหนังสือค้ำประกัน</w:t>
      </w:r>
      <w:r w:rsidR="0077374D">
        <w:rPr>
          <w:rFonts w:ascii="Angsana New" w:hAnsi="Angsana New" w:cs="Angsana New"/>
          <w:sz w:val="30"/>
          <w:szCs w:val="30"/>
          <w:lang w:bidi="th-TH"/>
        </w:rPr>
        <w:br/>
      </w:r>
      <w:r w:rsidRPr="005B5657">
        <w:rPr>
          <w:rFonts w:ascii="Angsana New" w:hAnsi="Angsana New" w:cs="Angsana New"/>
          <w:sz w:val="30"/>
          <w:szCs w:val="30"/>
          <w:cs/>
          <w:lang w:bidi="th-TH"/>
        </w:rPr>
        <w:t>การใช้ไฟฟ้า</w:t>
      </w:r>
      <w:r w:rsidRPr="005B5657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5657">
        <w:rPr>
          <w:rFonts w:ascii="Angsana New" w:hAnsi="Angsana New" w:cs="Angsana New"/>
          <w:sz w:val="30"/>
          <w:szCs w:val="30"/>
          <w:cs/>
          <w:lang w:bidi="th-TH"/>
        </w:rPr>
        <w:t>ซึ่งค้ำประกันโดยที่ดินพร้อมสิ่งปลูกสร้างของบริษัทย่อยทางอ้อมดังกล่าว</w:t>
      </w:r>
      <w:r w:rsidR="00DE49E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(</w:t>
      </w:r>
      <w:r w:rsidR="0096278D">
        <w:rPr>
          <w:rFonts w:ascii="Angsana New" w:hAnsi="Angsana New" w:cs="Angsana New" w:hint="cs"/>
          <w:sz w:val="30"/>
          <w:szCs w:val="30"/>
          <w:cs/>
          <w:lang w:bidi="th-TH"/>
        </w:rPr>
        <w:t>ดู</w:t>
      </w:r>
      <w:r w:rsidR="004D1D1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หมายเหตุข้อ </w:t>
      </w:r>
      <w:r w:rsidR="004D1D1D">
        <w:rPr>
          <w:rFonts w:ascii="Angsana New" w:hAnsi="Angsana New" w:cs="Angsana New"/>
          <w:sz w:val="30"/>
          <w:szCs w:val="30"/>
          <w:lang w:bidi="th-TH"/>
        </w:rPr>
        <w:t>20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)</w:t>
      </w:r>
    </w:p>
    <w:p w14:paraId="68FFDD9F" w14:textId="77777777" w:rsidR="008C3F44" w:rsidRDefault="008C3F44" w:rsidP="00B25E7C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67"/>
        </w:tabs>
        <w:jc w:val="both"/>
        <w:rPr>
          <w:rFonts w:ascii="Angsana New" w:hAnsi="Angsana New"/>
          <w:sz w:val="30"/>
          <w:szCs w:val="30"/>
          <w:u w:val="none"/>
        </w:rPr>
      </w:pPr>
    </w:p>
    <w:p w14:paraId="3AE5FCBF" w14:textId="77777777" w:rsidR="00B25E7C" w:rsidRPr="00DE49E4" w:rsidRDefault="00B25E7C" w:rsidP="00DE49E4">
      <w:pPr>
        <w:pStyle w:val="Heading1"/>
        <w:keepLines/>
        <w:numPr>
          <w:ilvl w:val="0"/>
          <w:numId w:val="0"/>
        </w:numPr>
        <w:shd w:val="clear" w:color="auto" w:fill="auto"/>
        <w:ind w:left="567" w:hanging="567"/>
        <w:jc w:val="both"/>
        <w:rPr>
          <w:rFonts w:ascii="Angsana New" w:hAnsi="Angsana New"/>
          <w:sz w:val="30"/>
          <w:szCs w:val="30"/>
          <w:u w:val="none"/>
          <w:cs/>
        </w:rPr>
      </w:pPr>
      <w:r>
        <w:rPr>
          <w:rFonts w:ascii="Angsana New" w:hAnsi="Angsana New" w:hint="cs"/>
          <w:sz w:val="30"/>
          <w:szCs w:val="30"/>
          <w:u w:val="none"/>
          <w:cs/>
        </w:rPr>
        <w:t>4</w:t>
      </w:r>
      <w:r w:rsidR="004D1D1D">
        <w:rPr>
          <w:rFonts w:ascii="Angsana New" w:hAnsi="Angsana New"/>
          <w:sz w:val="30"/>
          <w:szCs w:val="30"/>
          <w:u w:val="none"/>
        </w:rPr>
        <w:t>6</w:t>
      </w:r>
      <w:r>
        <w:rPr>
          <w:rFonts w:ascii="Angsana New" w:hAnsi="Angsana New" w:hint="cs"/>
          <w:sz w:val="30"/>
          <w:szCs w:val="30"/>
          <w:u w:val="none"/>
          <w:cs/>
        </w:rPr>
        <w:tab/>
      </w:r>
      <w:r w:rsidRPr="00DE49E4">
        <w:rPr>
          <w:rFonts w:ascii="Angsana New" w:hAnsi="Angsana New" w:hint="cs"/>
          <w:sz w:val="30"/>
          <w:szCs w:val="30"/>
          <w:u w:val="none"/>
          <w:cs/>
        </w:rPr>
        <w:t>เหตุการณ์ภายหลังรอบระยะเวลารายงาน</w:t>
      </w:r>
    </w:p>
    <w:p w14:paraId="241DF904" w14:textId="77777777" w:rsidR="00AB4CD1" w:rsidRDefault="00AB4CD1" w:rsidP="00AB4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284AC37D" w14:textId="02835DCB" w:rsidR="00BE1132" w:rsidRPr="00E93FD2" w:rsidRDefault="00BE1132" w:rsidP="00E93FD2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E93FD2">
        <w:rPr>
          <w:rFonts w:ascii="Angsana New" w:hAnsi="Angsana New"/>
          <w:i/>
          <w:iCs/>
          <w:sz w:val="30"/>
          <w:szCs w:val="30"/>
          <w:cs/>
        </w:rPr>
        <w:t>การเข้าทำรายการจำหน่ายทรัพย์สินเพื่อปรับโครงสร้างธุรกิจ</w:t>
      </w:r>
    </w:p>
    <w:p w14:paraId="73A8CF57" w14:textId="77777777" w:rsidR="00BE1132" w:rsidRPr="00E93FD2" w:rsidRDefault="00BE1132" w:rsidP="006D2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6C0F94AE" w14:textId="031E83B6" w:rsidR="00AB4CD1" w:rsidRDefault="006D228E" w:rsidP="006D2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6D228E">
        <w:rPr>
          <w:rFonts w:ascii="Angsana New" w:hAnsi="Angsana New"/>
          <w:sz w:val="30"/>
          <w:szCs w:val="30"/>
          <w:cs/>
        </w:rPr>
        <w:t>ตามที่ก</w:t>
      </w:r>
      <w:r w:rsidR="0096278D">
        <w:rPr>
          <w:rFonts w:ascii="Angsana New" w:hAnsi="Angsana New"/>
          <w:sz w:val="30"/>
          <w:szCs w:val="30"/>
          <w:cs/>
        </w:rPr>
        <w:t>ล่าวไว้ในหมายเหตุ</w:t>
      </w:r>
      <w:r w:rsidRPr="006D228E">
        <w:rPr>
          <w:rFonts w:ascii="Angsana New" w:hAnsi="Angsana New"/>
          <w:sz w:val="30"/>
          <w:szCs w:val="30"/>
          <w:cs/>
        </w:rPr>
        <w:t xml:space="preserve">ข้อ </w:t>
      </w:r>
      <w:r w:rsidR="007C2E67">
        <w:rPr>
          <w:rFonts w:ascii="Angsana New" w:hAnsi="Angsana New"/>
          <w:sz w:val="30"/>
          <w:szCs w:val="30"/>
        </w:rPr>
        <w:t>6</w:t>
      </w:r>
      <w:r w:rsidRPr="006D228E">
        <w:rPr>
          <w:rFonts w:ascii="Angsana New" w:hAnsi="Angsana New"/>
          <w:sz w:val="30"/>
          <w:szCs w:val="30"/>
          <w:cs/>
        </w:rPr>
        <w:t xml:space="preserve"> ในการป</w:t>
      </w:r>
      <w:r w:rsidR="00FA3C2C">
        <w:rPr>
          <w:rFonts w:ascii="Angsana New" w:hAnsi="Angsana New"/>
          <w:sz w:val="30"/>
          <w:szCs w:val="30"/>
          <w:cs/>
        </w:rPr>
        <w:t>ระชุมวิสามัญผู้ถือหุ้นของบริษัท</w:t>
      </w:r>
      <w:r w:rsidRPr="006D228E">
        <w:rPr>
          <w:rFonts w:ascii="Angsana New" w:hAnsi="Angsana New"/>
          <w:sz w:val="30"/>
          <w:szCs w:val="30"/>
          <w:cs/>
        </w:rPr>
        <w:t>เมื่อวันที่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28 กุมภาพันธ์ </w:t>
      </w:r>
      <w:r w:rsidR="008A1678">
        <w:rPr>
          <w:rFonts w:ascii="Angsana New" w:hAnsi="Angsana New"/>
          <w:sz w:val="30"/>
          <w:szCs w:val="30"/>
          <w:cs/>
        </w:rPr>
        <w:t>2561 ผู้ถือหุ้น</w:t>
      </w:r>
      <w:r w:rsidR="008A1678">
        <w:rPr>
          <w:rFonts w:ascii="Angsana New" w:hAnsi="Angsana New" w:hint="cs"/>
          <w:sz w:val="30"/>
          <w:szCs w:val="30"/>
          <w:cs/>
        </w:rPr>
        <w:t xml:space="preserve">  </w:t>
      </w:r>
      <w:r w:rsidR="00F90777">
        <w:rPr>
          <w:rFonts w:ascii="Angsana New" w:hAnsi="Angsana New"/>
          <w:sz w:val="30"/>
          <w:szCs w:val="30"/>
        </w:rPr>
        <w:t xml:space="preserve">                </w:t>
      </w:r>
      <w:r w:rsidR="008A1678">
        <w:rPr>
          <w:rFonts w:ascii="Angsana New" w:hAnsi="Angsana New" w:hint="cs"/>
          <w:sz w:val="30"/>
          <w:szCs w:val="30"/>
          <w:cs/>
        </w:rPr>
        <w:t xml:space="preserve">   มี</w:t>
      </w:r>
      <w:r w:rsidRPr="006D228E">
        <w:rPr>
          <w:rFonts w:ascii="Angsana New" w:hAnsi="Angsana New"/>
          <w:sz w:val="30"/>
          <w:szCs w:val="30"/>
          <w:cs/>
        </w:rPr>
        <w:t>มติอนุมัติ</w:t>
      </w:r>
      <w:r w:rsidR="008A1678">
        <w:rPr>
          <w:rFonts w:ascii="Angsana New" w:hAnsi="Angsana New" w:hint="cs"/>
          <w:sz w:val="30"/>
          <w:szCs w:val="30"/>
          <w:cs/>
        </w:rPr>
        <w:t>การ</w:t>
      </w:r>
      <w:r w:rsidRPr="006D228E">
        <w:rPr>
          <w:rFonts w:ascii="Angsana New" w:hAnsi="Angsana New"/>
          <w:sz w:val="30"/>
          <w:szCs w:val="30"/>
          <w:cs/>
        </w:rPr>
        <w:t>จำหน่ายทรัพย์สินเพื่อปรับโครงสร้างธุรกิจของกลุ่มบริษัท</w:t>
      </w:r>
      <w:r>
        <w:rPr>
          <w:rFonts w:ascii="Angsana New" w:hAnsi="Angsana New"/>
          <w:sz w:val="30"/>
          <w:szCs w:val="30"/>
          <w:cs/>
        </w:rPr>
        <w:t xml:space="preserve"> ได้แก่ เงินลงทุนในบริษัท</w:t>
      </w:r>
      <w:r w:rsidRPr="006D228E">
        <w:rPr>
          <w:rFonts w:ascii="Angsana New" w:hAnsi="Angsana New"/>
          <w:sz w:val="30"/>
          <w:szCs w:val="30"/>
          <w:cs/>
        </w:rPr>
        <w:t xml:space="preserve"> เนชั่น ยู จำกัด บริษัท ดับบลิวพีเอส (ป</w:t>
      </w:r>
      <w:r>
        <w:rPr>
          <w:rFonts w:ascii="Angsana New" w:hAnsi="Angsana New"/>
          <w:sz w:val="30"/>
          <w:szCs w:val="30"/>
          <w:cs/>
        </w:rPr>
        <w:t>ระเทศไทย) จำกัด และบริษัท</w:t>
      </w:r>
      <w:r w:rsidRPr="006D228E">
        <w:rPr>
          <w:rFonts w:ascii="Angsana New" w:hAnsi="Angsana New"/>
          <w:sz w:val="30"/>
          <w:szCs w:val="30"/>
          <w:cs/>
        </w:rPr>
        <w:t xml:space="preserve"> เอ็นเอ็มแอล จำกัด รวมถึงที่ดินและสิ่งปลูกสร้างของบริษัททุกรายการ อย่างไรก็ตาม</w:t>
      </w:r>
      <w:r w:rsidR="0096278D">
        <w:rPr>
          <w:rFonts w:ascii="Angsana New" w:hAnsi="Angsana New" w:hint="cs"/>
          <w:sz w:val="30"/>
          <w:szCs w:val="30"/>
          <w:cs/>
        </w:rPr>
        <w:t xml:space="preserve"> </w:t>
      </w:r>
      <w:r w:rsidRPr="006D228E">
        <w:rPr>
          <w:rFonts w:ascii="Angsana New" w:hAnsi="Angsana New"/>
          <w:sz w:val="30"/>
          <w:szCs w:val="30"/>
          <w:cs/>
        </w:rPr>
        <w:t>ผู้ถือหุ้นมีมติไม่อนุมัติการจำหน่ายเงินลงทุนในบริษัท แบงคอก บิสสิเนส บรอดแคสติ้ง จำกัด ทั้งนี้ การจำหน่ายทรัพย์สินที่ได้รับ</w:t>
      </w:r>
      <w:r w:rsidR="008A1678">
        <w:rPr>
          <w:rFonts w:ascii="Angsana New" w:hAnsi="Angsana New"/>
          <w:sz w:val="30"/>
          <w:szCs w:val="30"/>
          <w:cs/>
        </w:rPr>
        <w:t>การอนุมัติจากผู้ถือหุ้น</w:t>
      </w:r>
      <w:r w:rsidRPr="006D228E">
        <w:rPr>
          <w:rFonts w:ascii="Angsana New" w:hAnsi="Angsana New"/>
          <w:sz w:val="30"/>
          <w:szCs w:val="30"/>
          <w:cs/>
        </w:rPr>
        <w:t>ดังกล่าวจะดำเนินการโดยวิธีประกวดราคา (</w:t>
      </w:r>
      <w:r w:rsidRPr="006D228E">
        <w:rPr>
          <w:rFonts w:ascii="Angsana New" w:hAnsi="Angsana New"/>
          <w:sz w:val="30"/>
          <w:szCs w:val="30"/>
        </w:rPr>
        <w:t xml:space="preserve">Bidding) </w:t>
      </w:r>
      <w:r w:rsidRPr="006D228E">
        <w:rPr>
          <w:rFonts w:ascii="Angsana New" w:hAnsi="Angsana New"/>
          <w:sz w:val="30"/>
          <w:szCs w:val="30"/>
          <w:cs/>
        </w:rPr>
        <w:t>ซึ่งบริษัทจะดำเนินการให้แล้วเสร็จภายในระยะเวลา 6 เดือนหลังจากที่ได้รับอนุมัติ</w:t>
      </w:r>
    </w:p>
    <w:p w14:paraId="2CC7C7E8" w14:textId="77777777" w:rsidR="0077374D" w:rsidRDefault="0077374D" w:rsidP="006D2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0A427D8D" w14:textId="79341DD7" w:rsidR="008E74F2" w:rsidRDefault="0077374D" w:rsidP="006D2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8E74F2">
        <w:rPr>
          <w:rFonts w:ascii="Angsana New" w:hAnsi="Angsana New" w:hint="cs"/>
          <w:sz w:val="30"/>
          <w:szCs w:val="30"/>
          <w:cs/>
        </w:rPr>
        <w:t>ในการป</w:t>
      </w:r>
      <w:r w:rsidR="00FA3C2C">
        <w:rPr>
          <w:rFonts w:ascii="Angsana New" w:hAnsi="Angsana New" w:hint="cs"/>
          <w:sz w:val="30"/>
          <w:szCs w:val="30"/>
          <w:cs/>
        </w:rPr>
        <w:t>ระชุมวิสามัญผู้ถือหุ้นของบริษัท</w:t>
      </w:r>
      <w:r w:rsidRPr="008E74F2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8E74F2">
        <w:rPr>
          <w:rFonts w:ascii="Angsana New" w:hAnsi="Angsana New"/>
          <w:sz w:val="30"/>
          <w:szCs w:val="30"/>
        </w:rPr>
        <w:t>19</w:t>
      </w:r>
      <w:r w:rsidRPr="008E74F2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8E74F2">
        <w:rPr>
          <w:rFonts w:ascii="Angsana New" w:hAnsi="Angsana New"/>
          <w:sz w:val="30"/>
          <w:szCs w:val="30"/>
        </w:rPr>
        <w:t xml:space="preserve"> 2561 </w:t>
      </w:r>
      <w:r w:rsidR="00FA3C2C">
        <w:rPr>
          <w:rFonts w:ascii="Angsana New" w:hAnsi="Angsana New" w:hint="cs"/>
          <w:sz w:val="30"/>
          <w:szCs w:val="30"/>
          <w:cs/>
        </w:rPr>
        <w:t>ผู้ถือหุ้น</w:t>
      </w:r>
      <w:r w:rsidRPr="008E74F2">
        <w:rPr>
          <w:rFonts w:ascii="Angsana New" w:hAnsi="Angsana New" w:hint="cs"/>
          <w:sz w:val="30"/>
          <w:szCs w:val="30"/>
          <w:cs/>
        </w:rPr>
        <w:t>มีมติอนุมัติยกเลิกการอนุมัติการจำหน่ายทรัพย์สิน</w:t>
      </w:r>
      <w:r w:rsidR="00FA3C2C">
        <w:rPr>
          <w:rFonts w:ascii="Angsana New" w:hAnsi="Angsana New" w:hint="cs"/>
          <w:sz w:val="30"/>
          <w:szCs w:val="30"/>
          <w:cs/>
        </w:rPr>
        <w:t xml:space="preserve">ตามมติการประชุมวิสามัญผู้ถือหุ้นของบริษัทเมื่อวันที่ </w:t>
      </w:r>
      <w:r w:rsidR="00FA3C2C">
        <w:rPr>
          <w:rFonts w:ascii="Angsana New" w:hAnsi="Angsana New"/>
          <w:sz w:val="30"/>
          <w:szCs w:val="30"/>
          <w:cs/>
        </w:rPr>
        <w:t>28 กุมภาพันธ์ 2561</w:t>
      </w:r>
      <w:r w:rsidR="00FA3C2C">
        <w:rPr>
          <w:rFonts w:ascii="Angsana New" w:hAnsi="Angsana New" w:hint="cs"/>
          <w:sz w:val="30"/>
          <w:szCs w:val="30"/>
          <w:cs/>
        </w:rPr>
        <w:t xml:space="preserve"> ได้แก่ </w:t>
      </w:r>
      <w:r w:rsidR="00FA3C2C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="00FA3C2C" w:rsidRPr="006D228E">
        <w:rPr>
          <w:rFonts w:ascii="Angsana New" w:hAnsi="Angsana New"/>
          <w:sz w:val="30"/>
          <w:szCs w:val="30"/>
          <w:cs/>
        </w:rPr>
        <w:t xml:space="preserve"> เนชั่น ยู จำกัด บริษัท ดับบลิวพีเอส (ป</w:t>
      </w:r>
      <w:r w:rsidR="00FA3C2C">
        <w:rPr>
          <w:rFonts w:ascii="Angsana New" w:hAnsi="Angsana New"/>
          <w:sz w:val="30"/>
          <w:szCs w:val="30"/>
          <w:cs/>
        </w:rPr>
        <w:t>ระเทศไทย) จำกัด และบริษัท</w:t>
      </w:r>
      <w:r w:rsidR="00FA3C2C" w:rsidRPr="006D228E">
        <w:rPr>
          <w:rFonts w:ascii="Angsana New" w:hAnsi="Angsana New"/>
          <w:sz w:val="30"/>
          <w:szCs w:val="30"/>
          <w:cs/>
        </w:rPr>
        <w:t xml:space="preserve"> เอ็นเอ็มแอล จำกัด รวมถึงที่ดินและ</w:t>
      </w:r>
      <w:r w:rsidR="00FA3C2C">
        <w:rPr>
          <w:rFonts w:ascii="Angsana New" w:hAnsi="Angsana New" w:hint="cs"/>
          <w:sz w:val="30"/>
          <w:szCs w:val="30"/>
          <w:cs/>
        </w:rPr>
        <w:t xml:space="preserve">             </w:t>
      </w:r>
      <w:r w:rsidR="00FA3C2C" w:rsidRPr="006D228E">
        <w:rPr>
          <w:rFonts w:ascii="Angsana New" w:hAnsi="Angsana New"/>
          <w:sz w:val="30"/>
          <w:szCs w:val="30"/>
          <w:cs/>
        </w:rPr>
        <w:t>สิ่งปลูกสร้างของบริษัททุกรายการ</w:t>
      </w:r>
      <w:r w:rsidR="00FA3C2C">
        <w:rPr>
          <w:rFonts w:ascii="Angsana New" w:hAnsi="Angsana New" w:hint="cs"/>
          <w:sz w:val="30"/>
          <w:szCs w:val="30"/>
          <w:cs/>
        </w:rPr>
        <w:t xml:space="preserve"> </w:t>
      </w:r>
      <w:r w:rsidRPr="008E74F2">
        <w:rPr>
          <w:rFonts w:ascii="Angsana New" w:hAnsi="Angsana New" w:hint="cs"/>
          <w:sz w:val="30"/>
          <w:szCs w:val="30"/>
          <w:cs/>
        </w:rPr>
        <w:t>เนื่องจากไม่มีผู้สนใจที่จะซื้อทรัพย์สินแต่ละรายการด้วยวิธีประกวดราคา</w:t>
      </w:r>
      <w:r w:rsidR="00FA3C2C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8E74F2">
        <w:rPr>
          <w:rFonts w:ascii="Angsana New" w:hAnsi="Angsana New" w:hint="cs"/>
          <w:sz w:val="30"/>
          <w:szCs w:val="30"/>
          <w:cs/>
        </w:rPr>
        <w:t>ในราคาที่ไม่ต่ำกว่าราคาพื้นฐาน</w:t>
      </w:r>
    </w:p>
    <w:p w14:paraId="70A52DDC" w14:textId="77777777" w:rsidR="00FA3C2C" w:rsidRDefault="00FA3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418A0F8" w14:textId="36F9CD6E" w:rsidR="00BE1132" w:rsidRPr="00E93FD2" w:rsidRDefault="00BE1132" w:rsidP="00E93FD2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E93FD2">
        <w:rPr>
          <w:rFonts w:ascii="Angsana New" w:hAnsi="Angsana New"/>
          <w:i/>
          <w:iCs/>
          <w:sz w:val="30"/>
          <w:szCs w:val="30"/>
          <w:cs/>
        </w:rPr>
        <w:lastRenderedPageBreak/>
        <w:t>การจำหน่ายเงินลงทุนในบริษัทย่อย</w:t>
      </w:r>
    </w:p>
    <w:p w14:paraId="0A71DDE0" w14:textId="77777777" w:rsidR="00BE1132" w:rsidRDefault="00BE1132" w:rsidP="008E7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6522C13" w14:textId="380D1548" w:rsidR="008E74F2" w:rsidRPr="008E74F2" w:rsidRDefault="008E74F2" w:rsidP="008E7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8E74F2">
        <w:rPr>
          <w:rFonts w:ascii="Angsana New" w:hAnsi="Angsana New"/>
          <w:sz w:val="30"/>
          <w:szCs w:val="30"/>
          <w:cs/>
        </w:rPr>
        <w:t>ในการประชุมคณะกรรมการ</w:t>
      </w:r>
      <w:r w:rsidR="00FA3C2C">
        <w:rPr>
          <w:rFonts w:ascii="Angsana New" w:hAnsi="Angsana New" w:hint="cs"/>
          <w:sz w:val="30"/>
          <w:szCs w:val="30"/>
          <w:cs/>
        </w:rPr>
        <w:t>ของ</w:t>
      </w:r>
      <w:r w:rsidR="00FA3C2C">
        <w:rPr>
          <w:rFonts w:ascii="Angsana New" w:hAnsi="Angsana New"/>
          <w:sz w:val="30"/>
          <w:szCs w:val="30"/>
          <w:cs/>
        </w:rPr>
        <w:t>บริษัท</w:t>
      </w:r>
      <w:r w:rsidRPr="008E74F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8E74F2">
        <w:rPr>
          <w:rFonts w:ascii="Angsana New" w:hAnsi="Angsana New"/>
          <w:sz w:val="30"/>
          <w:szCs w:val="30"/>
        </w:rPr>
        <w:t xml:space="preserve">19 </w:t>
      </w:r>
      <w:r w:rsidRPr="008E74F2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8E74F2">
        <w:rPr>
          <w:rFonts w:ascii="Angsana New" w:hAnsi="Angsana New"/>
          <w:sz w:val="30"/>
          <w:szCs w:val="30"/>
        </w:rPr>
        <w:t xml:space="preserve">2561 </w:t>
      </w:r>
      <w:r w:rsidR="00FA3C2C">
        <w:rPr>
          <w:rFonts w:ascii="Angsana New" w:hAnsi="Angsana New" w:hint="cs"/>
          <w:sz w:val="30"/>
          <w:szCs w:val="30"/>
          <w:cs/>
        </w:rPr>
        <w:t>คณะกรรมการ</w:t>
      </w:r>
      <w:r w:rsidRPr="008E74F2">
        <w:rPr>
          <w:rFonts w:ascii="Angsana New" w:hAnsi="Angsana New"/>
          <w:sz w:val="30"/>
          <w:szCs w:val="30"/>
          <w:cs/>
        </w:rPr>
        <w:t>มีมติอนุมัติ</w:t>
      </w:r>
      <w:r w:rsidR="00FA3C2C">
        <w:rPr>
          <w:rFonts w:ascii="Angsana New" w:hAnsi="Angsana New" w:hint="cs"/>
          <w:sz w:val="30"/>
          <w:szCs w:val="30"/>
          <w:cs/>
        </w:rPr>
        <w:t>การ</w:t>
      </w:r>
      <w:r w:rsidRPr="008E74F2">
        <w:rPr>
          <w:rFonts w:ascii="Angsana New" w:hAnsi="Angsana New"/>
          <w:sz w:val="30"/>
          <w:szCs w:val="30"/>
          <w:cs/>
        </w:rPr>
        <w:t>จำหน่าย</w:t>
      </w:r>
      <w:r w:rsidR="00FA3C2C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8E74F2">
        <w:rPr>
          <w:rFonts w:ascii="Angsana New" w:hAnsi="Angsana New"/>
          <w:sz w:val="30"/>
          <w:szCs w:val="30"/>
          <w:cs/>
        </w:rPr>
        <w:t xml:space="preserve">เงินลงทุนในบริษัท เนชั่น ยู จำกัด </w:t>
      </w:r>
      <w:r w:rsidRPr="008E74F2">
        <w:rPr>
          <w:rFonts w:ascii="Angsana New" w:hAnsi="Angsana New" w:hint="cs"/>
          <w:sz w:val="30"/>
          <w:szCs w:val="30"/>
          <w:cs/>
        </w:rPr>
        <w:t>ซึ่งเป็นบริษัทย่อยที่ถือใบอนุญาตแ</w:t>
      </w:r>
      <w:r w:rsidR="006F08FB">
        <w:rPr>
          <w:rFonts w:ascii="Angsana New" w:hAnsi="Angsana New" w:hint="cs"/>
          <w:sz w:val="30"/>
          <w:szCs w:val="30"/>
          <w:cs/>
        </w:rPr>
        <w:t>ละประกอบธุรกิจมหาวิทยาลัยเนชั่น</w:t>
      </w:r>
      <w:r w:rsidRPr="008E74F2">
        <w:rPr>
          <w:rFonts w:ascii="Angsana New" w:hAnsi="Angsana New"/>
          <w:sz w:val="30"/>
          <w:szCs w:val="30"/>
          <w:cs/>
        </w:rPr>
        <w:t>จำนวน</w:t>
      </w:r>
      <w:r w:rsidR="00FA3C2C">
        <w:rPr>
          <w:rFonts w:ascii="Angsana New" w:hAnsi="Angsana New" w:hint="cs"/>
          <w:sz w:val="30"/>
          <w:szCs w:val="30"/>
          <w:cs/>
        </w:rPr>
        <w:t xml:space="preserve"> </w:t>
      </w:r>
      <w:r w:rsidRPr="008E74F2">
        <w:rPr>
          <w:rFonts w:ascii="Angsana New" w:hAnsi="Angsana New"/>
          <w:sz w:val="30"/>
          <w:szCs w:val="30"/>
        </w:rPr>
        <w:t xml:space="preserve">30,599,999 </w:t>
      </w:r>
      <w:r w:rsidRPr="008E74F2">
        <w:rPr>
          <w:rFonts w:ascii="Angsana New" w:hAnsi="Angsana New"/>
          <w:sz w:val="30"/>
          <w:szCs w:val="30"/>
          <w:cs/>
        </w:rPr>
        <w:t xml:space="preserve">หุ้น คิดเป็นสัดส่วนร้อยละ </w:t>
      </w:r>
      <w:r w:rsidRPr="008E74F2">
        <w:rPr>
          <w:rFonts w:ascii="Angsana New" w:hAnsi="Angsana New"/>
          <w:sz w:val="30"/>
          <w:szCs w:val="30"/>
        </w:rPr>
        <w:t xml:space="preserve">90 </w:t>
      </w:r>
      <w:r w:rsidRPr="008E74F2">
        <w:rPr>
          <w:rFonts w:ascii="Angsana New" w:hAnsi="Angsana New"/>
          <w:sz w:val="30"/>
          <w:szCs w:val="30"/>
          <w:cs/>
        </w:rPr>
        <w:t xml:space="preserve">ของจำนวนหุ้นทั้งหมดของบริษัทย่อยดังกล่าว ในราคาหุ้นละ </w:t>
      </w:r>
      <w:r w:rsidRPr="008E74F2">
        <w:rPr>
          <w:rFonts w:ascii="Angsana New" w:hAnsi="Angsana New"/>
          <w:sz w:val="30"/>
          <w:szCs w:val="30"/>
        </w:rPr>
        <w:t xml:space="preserve">8.3824 </w:t>
      </w:r>
      <w:r w:rsidRPr="008E74F2">
        <w:rPr>
          <w:rFonts w:ascii="Angsana New" w:hAnsi="Angsana New"/>
          <w:sz w:val="30"/>
          <w:szCs w:val="30"/>
          <w:cs/>
        </w:rPr>
        <w:t xml:space="preserve">บาท คิดเป็นมูลค่ารวมทั้งสิ้น </w:t>
      </w:r>
      <w:r w:rsidRPr="008E74F2">
        <w:rPr>
          <w:rFonts w:ascii="Angsana New" w:hAnsi="Angsana New"/>
          <w:sz w:val="30"/>
          <w:szCs w:val="30"/>
        </w:rPr>
        <w:t xml:space="preserve">256.50 </w:t>
      </w:r>
      <w:r w:rsidR="00FA3C2C">
        <w:rPr>
          <w:rFonts w:ascii="Angsana New" w:hAnsi="Angsana New"/>
          <w:sz w:val="30"/>
          <w:szCs w:val="30"/>
          <w:cs/>
        </w:rPr>
        <w:t>ล้านบาท ตามสัญญาซื้อขายหุ้น</w:t>
      </w:r>
      <w:r w:rsidRPr="008E74F2">
        <w:rPr>
          <w:rFonts w:ascii="Angsana New" w:hAnsi="Angsana New"/>
          <w:sz w:val="30"/>
          <w:szCs w:val="30"/>
          <w:cs/>
        </w:rPr>
        <w:t xml:space="preserve">ลงวันที่ </w:t>
      </w:r>
      <w:r w:rsidRPr="008E74F2">
        <w:rPr>
          <w:rFonts w:ascii="Angsana New" w:hAnsi="Angsana New"/>
          <w:sz w:val="30"/>
          <w:szCs w:val="30"/>
        </w:rPr>
        <w:t xml:space="preserve">13 </w:t>
      </w:r>
      <w:r w:rsidRPr="008E74F2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8E74F2">
        <w:rPr>
          <w:rFonts w:ascii="Angsana New" w:hAnsi="Angsana New"/>
          <w:sz w:val="30"/>
          <w:szCs w:val="30"/>
        </w:rPr>
        <w:t>2561</w:t>
      </w:r>
    </w:p>
    <w:p w14:paraId="7971B0FC" w14:textId="77777777" w:rsidR="008E74F2" w:rsidRDefault="008E74F2" w:rsidP="008E74F2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01B6EC7" w14:textId="1B512B2B" w:rsidR="008E74F2" w:rsidRDefault="008E74F2" w:rsidP="00F77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8E74F2">
        <w:rPr>
          <w:rFonts w:ascii="Angsana New" w:hAnsi="Angsana New"/>
          <w:sz w:val="30"/>
          <w:szCs w:val="30"/>
          <w:cs/>
        </w:rPr>
        <w:t>ในการประชุมคณะกรรมการ</w:t>
      </w:r>
      <w:r w:rsidR="00FA3C2C">
        <w:rPr>
          <w:rFonts w:ascii="Angsana New" w:hAnsi="Angsana New" w:hint="cs"/>
          <w:sz w:val="30"/>
          <w:szCs w:val="30"/>
          <w:cs/>
        </w:rPr>
        <w:t>ของ</w:t>
      </w:r>
      <w:r w:rsidR="00FA3C2C">
        <w:rPr>
          <w:rFonts w:ascii="Angsana New" w:hAnsi="Angsana New"/>
          <w:sz w:val="30"/>
          <w:szCs w:val="30"/>
          <w:cs/>
        </w:rPr>
        <w:t>บริษัท</w:t>
      </w:r>
      <w:r w:rsidRPr="008E74F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8E74F2">
        <w:rPr>
          <w:rFonts w:ascii="Angsana New" w:hAnsi="Angsana New"/>
          <w:sz w:val="30"/>
          <w:szCs w:val="30"/>
        </w:rPr>
        <w:t xml:space="preserve">17 </w:t>
      </w:r>
      <w:r w:rsidRPr="008E74F2">
        <w:rPr>
          <w:rFonts w:ascii="Angsana New" w:hAnsi="Angsana New" w:hint="cs"/>
          <w:sz w:val="30"/>
          <w:szCs w:val="30"/>
          <w:cs/>
        </w:rPr>
        <w:t>สิงหาคม</w:t>
      </w:r>
      <w:r w:rsidRPr="008E74F2">
        <w:rPr>
          <w:rFonts w:ascii="Angsana New" w:hAnsi="Angsana New"/>
          <w:sz w:val="30"/>
          <w:szCs w:val="30"/>
          <w:cs/>
        </w:rPr>
        <w:t xml:space="preserve"> </w:t>
      </w:r>
      <w:r w:rsidRPr="008E74F2">
        <w:rPr>
          <w:rFonts w:ascii="Angsana New" w:hAnsi="Angsana New"/>
          <w:sz w:val="30"/>
          <w:szCs w:val="30"/>
        </w:rPr>
        <w:t xml:space="preserve">2561 </w:t>
      </w:r>
      <w:r w:rsidR="00AC5B2F">
        <w:rPr>
          <w:rFonts w:ascii="Angsana New" w:hAnsi="Angsana New" w:hint="cs"/>
          <w:sz w:val="30"/>
          <w:szCs w:val="30"/>
          <w:cs/>
        </w:rPr>
        <w:t>คณะกรรมการ</w:t>
      </w:r>
      <w:r w:rsidRPr="008E74F2">
        <w:rPr>
          <w:rFonts w:ascii="Angsana New" w:hAnsi="Angsana New"/>
          <w:sz w:val="30"/>
          <w:szCs w:val="30"/>
          <w:cs/>
        </w:rPr>
        <w:t>มีมติอนุมัติ</w:t>
      </w:r>
      <w:r w:rsidR="00AC5B2F">
        <w:rPr>
          <w:rFonts w:ascii="Angsana New" w:hAnsi="Angsana New" w:hint="cs"/>
          <w:sz w:val="30"/>
          <w:szCs w:val="30"/>
          <w:cs/>
        </w:rPr>
        <w:t>การ</w:t>
      </w:r>
      <w:r w:rsidRPr="008E74F2">
        <w:rPr>
          <w:rFonts w:ascii="Angsana New" w:hAnsi="Angsana New"/>
          <w:sz w:val="30"/>
          <w:szCs w:val="30"/>
          <w:cs/>
        </w:rPr>
        <w:t>จำหน่ายเงินลงทุนทั้งหมดในบริษัท</w:t>
      </w:r>
      <w:r w:rsidRPr="008E74F2">
        <w:rPr>
          <w:rFonts w:ascii="Angsana New" w:hAnsi="Angsana New" w:hint="cs"/>
          <w:sz w:val="30"/>
          <w:szCs w:val="30"/>
          <w:cs/>
        </w:rPr>
        <w:t xml:space="preserve"> เอ็นเอ็มแอล จำกัด ซึ่งเป็นบริษัทย่อย </w:t>
      </w:r>
      <w:r w:rsidRPr="008E74F2">
        <w:rPr>
          <w:rFonts w:ascii="Angsana New" w:hAnsi="Angsana New"/>
          <w:sz w:val="30"/>
          <w:szCs w:val="30"/>
          <w:cs/>
        </w:rPr>
        <w:t>จำนวนทั้งสิ้น</w:t>
      </w:r>
      <w:r w:rsidRPr="008E74F2">
        <w:rPr>
          <w:rFonts w:ascii="Angsana New" w:hAnsi="Angsana New" w:hint="cs"/>
          <w:sz w:val="30"/>
          <w:szCs w:val="30"/>
          <w:cs/>
        </w:rPr>
        <w:t xml:space="preserve"> </w:t>
      </w:r>
      <w:r w:rsidR="00395C2A">
        <w:rPr>
          <w:rFonts w:ascii="Angsana New" w:hAnsi="Angsana New"/>
          <w:sz w:val="30"/>
          <w:szCs w:val="30"/>
        </w:rPr>
        <w:t>4,999,500</w:t>
      </w:r>
      <w:r w:rsidRPr="008E74F2">
        <w:rPr>
          <w:rFonts w:ascii="Angsana New" w:hAnsi="Angsana New"/>
          <w:sz w:val="30"/>
          <w:szCs w:val="30"/>
        </w:rPr>
        <w:t xml:space="preserve"> </w:t>
      </w:r>
      <w:r w:rsidRPr="008E74F2">
        <w:rPr>
          <w:rFonts w:ascii="Angsana New" w:hAnsi="Angsana New" w:hint="cs"/>
          <w:sz w:val="30"/>
          <w:szCs w:val="30"/>
          <w:cs/>
        </w:rPr>
        <w:t xml:space="preserve">หุ้น </w:t>
      </w:r>
      <w:r w:rsidRPr="008E74F2">
        <w:rPr>
          <w:rFonts w:ascii="Angsana New" w:hAnsi="Angsana New"/>
          <w:sz w:val="30"/>
          <w:szCs w:val="30"/>
          <w:cs/>
        </w:rPr>
        <w:t xml:space="preserve">คิดเป็นสัดส่วนร้อยละ </w:t>
      </w:r>
      <w:r w:rsidRPr="008E74F2">
        <w:rPr>
          <w:rFonts w:ascii="Angsana New" w:hAnsi="Angsana New"/>
          <w:sz w:val="30"/>
          <w:szCs w:val="30"/>
        </w:rPr>
        <w:t xml:space="preserve">90 </w:t>
      </w:r>
      <w:r w:rsidRPr="008E74F2">
        <w:rPr>
          <w:rFonts w:ascii="Angsana New" w:hAnsi="Angsana New"/>
          <w:sz w:val="30"/>
          <w:szCs w:val="30"/>
          <w:cs/>
        </w:rPr>
        <w:t>ของจำนวนหุ้นทั</w:t>
      </w:r>
      <w:r w:rsidR="007745D0">
        <w:rPr>
          <w:rFonts w:ascii="Angsana New" w:hAnsi="Angsana New"/>
          <w:sz w:val="30"/>
          <w:szCs w:val="30"/>
          <w:cs/>
        </w:rPr>
        <w:t>้งหมดของบริษัทย่อยดังกล่าว</w:t>
      </w:r>
      <w:r w:rsidRPr="008E74F2">
        <w:rPr>
          <w:rFonts w:ascii="Angsana New" w:hAnsi="Angsana New"/>
          <w:sz w:val="30"/>
          <w:szCs w:val="30"/>
          <w:cs/>
        </w:rPr>
        <w:t xml:space="preserve">ในราคาหุ้นละ </w:t>
      </w:r>
      <w:r w:rsidR="00395C2A">
        <w:rPr>
          <w:rFonts w:ascii="Angsana New" w:hAnsi="Angsana New"/>
          <w:sz w:val="30"/>
          <w:szCs w:val="30"/>
        </w:rPr>
        <w:t>1.80</w:t>
      </w:r>
      <w:r w:rsidRPr="008E74F2">
        <w:rPr>
          <w:rFonts w:ascii="Angsana New" w:hAnsi="Angsana New"/>
          <w:sz w:val="30"/>
          <w:szCs w:val="30"/>
        </w:rPr>
        <w:t xml:space="preserve"> </w:t>
      </w:r>
      <w:r w:rsidRPr="008E74F2">
        <w:rPr>
          <w:rFonts w:ascii="Angsana New" w:hAnsi="Angsana New"/>
          <w:sz w:val="30"/>
          <w:szCs w:val="30"/>
          <w:cs/>
        </w:rPr>
        <w:t xml:space="preserve">บาท คิดเป็นมูลค่ารวมทั้งสิ้น </w:t>
      </w:r>
      <w:r w:rsidR="00395C2A">
        <w:rPr>
          <w:rFonts w:ascii="Angsana New" w:hAnsi="Angsana New"/>
          <w:sz w:val="30"/>
          <w:szCs w:val="30"/>
        </w:rPr>
        <w:t>9</w:t>
      </w:r>
      <w:r w:rsidRPr="008E74F2">
        <w:rPr>
          <w:rFonts w:ascii="Angsana New" w:hAnsi="Angsana New"/>
          <w:sz w:val="30"/>
          <w:szCs w:val="30"/>
        </w:rPr>
        <w:t xml:space="preserve"> </w:t>
      </w:r>
      <w:r w:rsidRPr="008E74F2">
        <w:rPr>
          <w:rFonts w:ascii="Angsana New" w:hAnsi="Angsana New"/>
          <w:sz w:val="30"/>
          <w:szCs w:val="30"/>
          <w:cs/>
        </w:rPr>
        <w:t>ล้านบาท</w:t>
      </w:r>
      <w:r w:rsidR="00035C77">
        <w:rPr>
          <w:rFonts w:ascii="Angsana New" w:hAnsi="Angsana New"/>
          <w:sz w:val="30"/>
          <w:szCs w:val="30"/>
        </w:rPr>
        <w:t xml:space="preserve"> </w:t>
      </w:r>
      <w:r w:rsidR="00F77F25" w:rsidRPr="00F77F25">
        <w:rPr>
          <w:rFonts w:ascii="Angsana New" w:hAnsi="Angsana New"/>
          <w:sz w:val="30"/>
          <w:szCs w:val="30"/>
          <w:cs/>
        </w:rPr>
        <w:t>และฝ่ายบริหารอยู่ระหว่างการเข้าร่วมเจรจาร่วมกับผู้ซื้อในสัญญาซื้อขายหุ้นและสัญญาต่างๆ</w:t>
      </w:r>
    </w:p>
    <w:p w14:paraId="64EC1E2C" w14:textId="77777777" w:rsidR="00F77F25" w:rsidRDefault="00F77F25" w:rsidP="00F77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0E28EC94" w14:textId="0DB5D77D" w:rsidR="00BE1132" w:rsidRPr="00E93FD2" w:rsidRDefault="00BE1132" w:rsidP="00E93FD2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E93FD2">
        <w:rPr>
          <w:rFonts w:ascii="Angsana New" w:hAnsi="Angsana New"/>
          <w:i/>
          <w:iCs/>
          <w:sz w:val="30"/>
          <w:szCs w:val="30"/>
          <w:cs/>
        </w:rPr>
        <w:t>การเพิ่มทุนของบริษัทย่อย</w:t>
      </w:r>
    </w:p>
    <w:p w14:paraId="5308A52F" w14:textId="77777777" w:rsidR="00BE1132" w:rsidRDefault="00BE1132" w:rsidP="00F77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33D7512E" w14:textId="02E5FE45" w:rsidR="008E74F2" w:rsidRPr="0077374D" w:rsidRDefault="004D1964" w:rsidP="006D2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4D1964">
        <w:rPr>
          <w:rFonts w:ascii="Angsana New" w:hAnsi="Angsana New"/>
          <w:sz w:val="30"/>
          <w:szCs w:val="30"/>
          <w:cs/>
        </w:rPr>
        <w:t xml:space="preserve">ในการประชุมคณะกรรมการของบริษัทย่อยแห่งหนึ่ง (“บริษัท เนชั่น อินเตอร์เนชั่นแนล เอ็ดดูเทนเมนท์ จำกัด (มหาชน) จำกัด”) เมื่อวันที่ </w:t>
      </w:r>
      <w:r w:rsidRPr="004D1964">
        <w:rPr>
          <w:rFonts w:ascii="Angsana New" w:hAnsi="Angsana New"/>
          <w:sz w:val="30"/>
          <w:szCs w:val="30"/>
        </w:rPr>
        <w:t xml:space="preserve">17 </w:t>
      </w:r>
      <w:r w:rsidRPr="004D1964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4D1964">
        <w:rPr>
          <w:rFonts w:ascii="Angsana New" w:hAnsi="Angsana New"/>
          <w:sz w:val="30"/>
          <w:szCs w:val="30"/>
        </w:rPr>
        <w:t xml:space="preserve">2561 </w:t>
      </w:r>
      <w:r w:rsidRPr="004D1964">
        <w:rPr>
          <w:rFonts w:ascii="Angsana New" w:hAnsi="Angsana New"/>
          <w:sz w:val="30"/>
          <w:szCs w:val="30"/>
          <w:cs/>
        </w:rPr>
        <w:t xml:space="preserve">คณะกรรมการของบริษัทย่อยดังกล่าวมีมติอนุมัติการเพิ่มทุนจดทะเบียนจาก </w:t>
      </w:r>
      <w:r w:rsidRPr="004D1964">
        <w:rPr>
          <w:rFonts w:ascii="Angsana New" w:hAnsi="Angsana New"/>
          <w:sz w:val="30"/>
          <w:szCs w:val="30"/>
        </w:rPr>
        <w:t xml:space="preserve">170,049,286 </w:t>
      </w:r>
      <w:r w:rsidRPr="004D1964">
        <w:rPr>
          <w:rFonts w:ascii="Angsana New" w:hAnsi="Angsana New"/>
          <w:sz w:val="30"/>
          <w:szCs w:val="30"/>
          <w:cs/>
        </w:rPr>
        <w:t xml:space="preserve">ล้านบาท (แบ่งออกเป็นหุ้นสามัญจำนวน </w:t>
      </w:r>
      <w:r w:rsidRPr="004D1964">
        <w:rPr>
          <w:rFonts w:ascii="Angsana New" w:hAnsi="Angsana New"/>
          <w:sz w:val="30"/>
          <w:szCs w:val="30"/>
        </w:rPr>
        <w:t xml:space="preserve">170,049,286 </w:t>
      </w:r>
      <w:r w:rsidRPr="004D1964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Pr="004D1964">
        <w:rPr>
          <w:rFonts w:ascii="Angsana New" w:hAnsi="Angsana New"/>
          <w:sz w:val="30"/>
          <w:szCs w:val="30"/>
        </w:rPr>
        <w:t xml:space="preserve">1 </w:t>
      </w:r>
      <w:r w:rsidRPr="004D1964">
        <w:rPr>
          <w:rFonts w:ascii="Angsana New" w:hAnsi="Angsana New"/>
          <w:sz w:val="30"/>
          <w:szCs w:val="30"/>
          <w:cs/>
        </w:rPr>
        <w:t xml:space="preserve">บาท) เป็น </w:t>
      </w:r>
      <w:r w:rsidRPr="004D1964">
        <w:rPr>
          <w:rFonts w:ascii="Angsana New" w:hAnsi="Angsana New"/>
          <w:sz w:val="30"/>
          <w:szCs w:val="30"/>
        </w:rPr>
        <w:t xml:space="preserve">390,549,286 </w:t>
      </w:r>
      <w:r w:rsidRPr="004D1964">
        <w:rPr>
          <w:rFonts w:ascii="Angsana New" w:hAnsi="Angsana New"/>
          <w:sz w:val="30"/>
          <w:szCs w:val="30"/>
          <w:cs/>
        </w:rPr>
        <w:t xml:space="preserve">บาท (แบ่งออกเป็นหุ้นสามัญจำนวน </w:t>
      </w:r>
      <w:r w:rsidRPr="004D1964">
        <w:rPr>
          <w:rFonts w:ascii="Angsana New" w:hAnsi="Angsana New"/>
          <w:sz w:val="30"/>
          <w:szCs w:val="30"/>
        </w:rPr>
        <w:t xml:space="preserve">390,549,286 </w:t>
      </w:r>
      <w:r w:rsidRPr="004D1964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Pr="004D1964">
        <w:rPr>
          <w:rFonts w:ascii="Angsana New" w:hAnsi="Angsana New"/>
          <w:sz w:val="30"/>
          <w:szCs w:val="30"/>
        </w:rPr>
        <w:t xml:space="preserve">1 </w:t>
      </w:r>
      <w:r w:rsidRPr="004D1964">
        <w:rPr>
          <w:rFonts w:ascii="Angsana New" w:hAnsi="Angsana New"/>
          <w:sz w:val="30"/>
          <w:szCs w:val="30"/>
          <w:cs/>
        </w:rPr>
        <w:t xml:space="preserve">บาท) </w:t>
      </w:r>
      <w:r w:rsidR="00035C77" w:rsidRPr="00035C77">
        <w:rPr>
          <w:rFonts w:asciiTheme="majorBidi" w:hAnsiTheme="majorBidi" w:cstheme="majorBidi"/>
          <w:sz w:val="30"/>
          <w:szCs w:val="30"/>
          <w:cs/>
        </w:rPr>
        <w:t>เพื่อเสนอขายให้แก่บุคคลในวงจำกัด (</w:t>
      </w:r>
      <w:r w:rsidR="00035C77" w:rsidRPr="00035C77">
        <w:rPr>
          <w:rFonts w:asciiTheme="majorBidi" w:hAnsiTheme="majorBidi" w:cstheme="majorBidi"/>
          <w:sz w:val="30"/>
          <w:szCs w:val="30"/>
        </w:rPr>
        <w:t xml:space="preserve">Private Placement) </w:t>
      </w:r>
      <w:r w:rsidR="00035C77" w:rsidRPr="00035C77">
        <w:rPr>
          <w:rFonts w:asciiTheme="majorBidi" w:hAnsiTheme="majorBidi" w:cstheme="majorBidi"/>
          <w:sz w:val="30"/>
          <w:szCs w:val="30"/>
          <w:cs/>
        </w:rPr>
        <w:t>ตามที่ระบุในการประชุม ในราคา 1.40 บาท คิดเป็นมูลค่ารวมทั้งสิ้น 308</w:t>
      </w:r>
      <w:r w:rsidR="00035C77" w:rsidRPr="00035C77">
        <w:rPr>
          <w:rFonts w:asciiTheme="majorBidi" w:hAnsiTheme="majorBidi" w:cstheme="majorBidi"/>
          <w:sz w:val="30"/>
          <w:szCs w:val="30"/>
        </w:rPr>
        <w:t>,</w:t>
      </w:r>
      <w:r w:rsidR="00035C77" w:rsidRPr="00035C77">
        <w:rPr>
          <w:rFonts w:asciiTheme="majorBidi" w:hAnsiTheme="majorBidi" w:cstheme="majorBidi"/>
          <w:sz w:val="30"/>
          <w:szCs w:val="30"/>
          <w:cs/>
        </w:rPr>
        <w:t>700</w:t>
      </w:r>
      <w:r w:rsidR="00035C77" w:rsidRPr="00035C77">
        <w:rPr>
          <w:rFonts w:asciiTheme="majorBidi" w:hAnsiTheme="majorBidi" w:cstheme="majorBidi"/>
          <w:sz w:val="30"/>
          <w:szCs w:val="30"/>
        </w:rPr>
        <w:t>,</w:t>
      </w:r>
      <w:r w:rsidR="00035C77" w:rsidRPr="00035C77">
        <w:rPr>
          <w:rFonts w:asciiTheme="majorBidi" w:hAnsiTheme="majorBidi" w:cstheme="majorBidi"/>
          <w:sz w:val="30"/>
          <w:szCs w:val="30"/>
          <w:cs/>
        </w:rPr>
        <w:t>000 บาท</w:t>
      </w:r>
      <w:r w:rsidR="00035C77" w:rsidRPr="00035C77">
        <w:rPr>
          <w:rFonts w:asciiTheme="majorBidi" w:hAnsiTheme="majorBidi" w:cstheme="majorBidi"/>
          <w:sz w:val="30"/>
          <w:szCs w:val="30"/>
        </w:rPr>
        <w:t xml:space="preserve"> </w:t>
      </w:r>
      <w:r w:rsidR="00035C77" w:rsidRPr="00035C77">
        <w:rPr>
          <w:rFonts w:asciiTheme="majorBidi" w:hAnsiTheme="majorBidi" w:cstheme="majorBidi"/>
          <w:sz w:val="30"/>
          <w:szCs w:val="30"/>
          <w:cs/>
        </w:rPr>
        <w:t>ซึ่งเข้าข่ายเป็นรายการที่เกี่ยวโยงกัน และให้เสนอต่อที่ประชุมผู้ถือหุ้นเพื่อพิจารณาอนุมัติต่อไป</w:t>
      </w:r>
    </w:p>
    <w:p w14:paraId="27EC51BC" w14:textId="77777777" w:rsidR="008A1678" w:rsidRDefault="008A1678" w:rsidP="009901DA">
      <w:pPr>
        <w:pStyle w:val="Heading1"/>
        <w:keepLines/>
        <w:numPr>
          <w:ilvl w:val="0"/>
          <w:numId w:val="0"/>
        </w:numPr>
        <w:shd w:val="clear" w:color="auto" w:fill="auto"/>
        <w:ind w:left="567" w:hanging="567"/>
        <w:jc w:val="both"/>
        <w:rPr>
          <w:rFonts w:ascii="Angsana New" w:hAnsi="Angsana New"/>
          <w:sz w:val="30"/>
          <w:szCs w:val="30"/>
          <w:u w:val="none"/>
        </w:rPr>
      </w:pPr>
    </w:p>
    <w:p w14:paraId="261381DB" w14:textId="6F942E77" w:rsidR="00BE1132" w:rsidRDefault="00BE1132" w:rsidP="00E93FD2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ข้อบังคับใหม่ของ</w:t>
      </w:r>
      <w:r w:rsidRPr="00E93FD2">
        <w:rPr>
          <w:rFonts w:ascii="Angsana New" w:hAnsi="Angsana New"/>
          <w:i/>
          <w:iCs/>
          <w:sz w:val="30"/>
          <w:szCs w:val="30"/>
          <w:cs/>
        </w:rPr>
        <w:t>ตลาดหลักทรัพย์แห่งประเทศไทย</w:t>
      </w:r>
      <w:r>
        <w:rPr>
          <w:rFonts w:ascii="Angsana New" w:hAnsi="Angsana New"/>
          <w:i/>
          <w:iCs/>
          <w:sz w:val="30"/>
          <w:szCs w:val="30"/>
          <w:cs/>
        </w:rPr>
        <w:t>การประกาศขึ้นเครื่องหมาย</w:t>
      </w:r>
      <w:r>
        <w:rPr>
          <w:rFonts w:ascii="Angsana New" w:hAnsi="Angsana New"/>
          <w:i/>
          <w:iCs/>
          <w:sz w:val="30"/>
          <w:szCs w:val="30"/>
        </w:rPr>
        <w:t xml:space="preserve"> “C” (Caution)</w:t>
      </w:r>
    </w:p>
    <w:p w14:paraId="5569791C" w14:textId="77777777" w:rsidR="00BE1132" w:rsidRPr="00E93FD2" w:rsidRDefault="00BE1132" w:rsidP="00BE1132">
      <w:pPr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4A581D1C" w14:textId="087F4C70" w:rsidR="00BE1132" w:rsidRDefault="00BE1132" w:rsidP="00BE1132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ตามข้อบังคับใหม่ของตลาดหลักทรัพย์แห่งประเทศไทย (“</w:t>
      </w:r>
      <w:r>
        <w:rPr>
          <w:rFonts w:ascii="Angsana New" w:hAnsi="Angsana New"/>
          <w:sz w:val="30"/>
          <w:szCs w:val="30"/>
        </w:rPr>
        <w:t>SET</w:t>
      </w:r>
      <w:r>
        <w:rPr>
          <w:rFonts w:ascii="Angsana New" w:hAnsi="Angsana New" w:hint="cs"/>
          <w:sz w:val="30"/>
          <w:szCs w:val="30"/>
          <w:cs/>
        </w:rPr>
        <w:t xml:space="preserve">”) ซึ่งมีผลบังคับใช้ตั้งแต่วันที่ 2 กรกฎาคม 2561 เป็นต้นไป </w:t>
      </w:r>
      <w:r w:rsidR="00FD1E40">
        <w:rPr>
          <w:rFonts w:ascii="Angsana New" w:hAnsi="Angsana New" w:hint="cs"/>
          <w:sz w:val="30"/>
          <w:szCs w:val="30"/>
          <w:cs/>
        </w:rPr>
        <w:t>ซึ่งหนึ่งในข้อกำหนดนั้น</w:t>
      </w:r>
      <w:r w:rsidR="00F86D87">
        <w:rPr>
          <w:rFonts w:ascii="Angsana New" w:hAnsi="Angsana New" w:hint="cs"/>
          <w:sz w:val="30"/>
          <w:szCs w:val="30"/>
          <w:cs/>
        </w:rPr>
        <w:t>กำหนดให้</w:t>
      </w:r>
      <w:r>
        <w:rPr>
          <w:rFonts w:ascii="Angsana New" w:hAnsi="Angsana New" w:hint="cs"/>
          <w:sz w:val="30"/>
          <w:szCs w:val="30"/>
          <w:cs/>
        </w:rPr>
        <w:t xml:space="preserve">หลักทรัพย์ของบริษัทที่ซื้อขายใน </w:t>
      </w:r>
      <w:r>
        <w:rPr>
          <w:rFonts w:ascii="Angsana New" w:hAnsi="Angsana New"/>
          <w:sz w:val="30"/>
          <w:szCs w:val="30"/>
        </w:rPr>
        <w:t xml:space="preserve">SET </w:t>
      </w:r>
      <w:r w:rsidR="00FD1E40">
        <w:rPr>
          <w:rFonts w:ascii="Angsana New" w:hAnsi="Angsana New" w:hint="cs"/>
          <w:sz w:val="30"/>
          <w:szCs w:val="30"/>
          <w:cs/>
        </w:rPr>
        <w:t xml:space="preserve">ที่มีส่วนของผู้ถือหุ้นของกลุ่มบริษัทและบริษัท น้อยกว่าร้อยละ </w:t>
      </w:r>
      <w:r w:rsidR="00FD1E40">
        <w:rPr>
          <w:rFonts w:ascii="Angsana New" w:hAnsi="Angsana New"/>
          <w:sz w:val="30"/>
          <w:szCs w:val="30"/>
        </w:rPr>
        <w:t xml:space="preserve">50 </w:t>
      </w:r>
      <w:r w:rsidR="00FD1E40">
        <w:rPr>
          <w:rFonts w:ascii="Angsana New" w:hAnsi="Angsana New" w:hint="cs"/>
          <w:sz w:val="30"/>
          <w:szCs w:val="30"/>
          <w:cs/>
        </w:rPr>
        <w:t>ของทุนชำระแล้วของกลุ่มบริษัทและบริษัท</w:t>
      </w:r>
      <w:r>
        <w:rPr>
          <w:rFonts w:ascii="Angsana New" w:hAnsi="Angsana New" w:hint="cs"/>
          <w:sz w:val="30"/>
          <w:szCs w:val="30"/>
          <w:cs/>
        </w:rPr>
        <w:t>จะถูกประกาศขึ้นเครื่องหมาย</w:t>
      </w:r>
      <w:r>
        <w:rPr>
          <w:rFonts w:ascii="Angsana New" w:hAnsi="Angsana New"/>
          <w:sz w:val="30"/>
          <w:szCs w:val="30"/>
        </w:rPr>
        <w:t xml:space="preserve"> “C” (Caution) </w:t>
      </w:r>
      <w:r>
        <w:rPr>
          <w:rFonts w:ascii="Angsana New" w:hAnsi="Angsana New" w:hint="cs"/>
          <w:sz w:val="30"/>
          <w:szCs w:val="30"/>
          <w:cs/>
        </w:rPr>
        <w:t xml:space="preserve">ในวันทำการถัดไปหลังจากวันที่เผยแพร่งบการเงินระหว่างกาลสำหรับงวดสามเดือนและหก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 w:hint="cs"/>
          <w:sz w:val="30"/>
          <w:szCs w:val="30"/>
          <w:cs/>
        </w:rPr>
        <w:t>(“วันที่ประกาศ”) โดยผู้ลงทุนจะสามารถซื้อหลักทรัพย์ของบริษัทด้วยเงินสดเท่านั้น ในวันทำการถัดไปหลังจากวันที่ประกาศและตราบเท่าที่บริษัทถูกขึ้นเครื่องหมาย “</w:t>
      </w:r>
      <w:r>
        <w:rPr>
          <w:rFonts w:ascii="Angsana New" w:hAnsi="Angsana New"/>
          <w:sz w:val="30"/>
          <w:szCs w:val="30"/>
        </w:rPr>
        <w:t>C</w:t>
      </w:r>
      <w:r>
        <w:rPr>
          <w:rFonts w:ascii="Angsana New" w:hAnsi="Angsana New" w:hint="cs"/>
          <w:sz w:val="30"/>
          <w:szCs w:val="30"/>
          <w:cs/>
        </w:rPr>
        <w:t xml:space="preserve">” ทั้งนี้ </w:t>
      </w:r>
      <w:r w:rsidR="00FD1E40">
        <w:rPr>
          <w:rFonts w:ascii="Angsana New" w:hAnsi="Angsana New" w:hint="cs"/>
          <w:sz w:val="30"/>
          <w:szCs w:val="30"/>
          <w:cs/>
        </w:rPr>
        <w:t>บริษัทจดทะเบียนดังกล่าวต้อง</w:t>
      </w:r>
      <w:r>
        <w:rPr>
          <w:rFonts w:ascii="Angsana New" w:hAnsi="Angsana New" w:hint="cs"/>
          <w:sz w:val="30"/>
          <w:szCs w:val="30"/>
          <w:cs/>
        </w:rPr>
        <w:t xml:space="preserve">จัดทำแผนในรายละเอียดสำหรับแก้ไขเหตุการณ์ดังกล่าวเพื่อชี้แจงต่อผู้ถือหุ้น ผู้ลงทุนและผู้ที่เกี่ยวข้องภายใน </w:t>
      </w:r>
      <w:r w:rsidR="00FD1E40">
        <w:rPr>
          <w:rFonts w:ascii="Angsana New" w:hAnsi="Angsana New" w:hint="cs"/>
          <w:sz w:val="30"/>
          <w:szCs w:val="30"/>
          <w:cs/>
        </w:rPr>
        <w:t xml:space="preserve">       </w:t>
      </w:r>
      <w:r>
        <w:rPr>
          <w:rFonts w:ascii="Angsana New" w:hAnsi="Angsana New"/>
          <w:sz w:val="30"/>
          <w:szCs w:val="30"/>
        </w:rPr>
        <w:t xml:space="preserve">15 </w:t>
      </w:r>
      <w:r>
        <w:rPr>
          <w:rFonts w:ascii="Angsana New" w:hAnsi="Angsana New" w:hint="cs"/>
          <w:sz w:val="30"/>
          <w:szCs w:val="30"/>
          <w:cs/>
        </w:rPr>
        <w:t xml:space="preserve">วัน นับแต่วันที่ขึ้นเครื่องหมาย </w:t>
      </w:r>
      <w:r>
        <w:rPr>
          <w:rFonts w:ascii="Angsana New" w:hAnsi="Angsana New"/>
          <w:sz w:val="30"/>
          <w:szCs w:val="30"/>
        </w:rPr>
        <w:t>“C”</w:t>
      </w:r>
    </w:p>
    <w:p w14:paraId="4A6D5B86" w14:textId="77777777" w:rsidR="00BE1132" w:rsidRPr="00E93FD2" w:rsidRDefault="00BE1132" w:rsidP="00E93FD2">
      <w:pPr>
        <w:rPr>
          <w:cs/>
        </w:rPr>
      </w:pPr>
    </w:p>
    <w:p w14:paraId="367952C4" w14:textId="77777777" w:rsidR="008E74F2" w:rsidRDefault="008E7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x-none"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00866B3" w14:textId="4369373F" w:rsidR="0047038E" w:rsidRDefault="00131E72" w:rsidP="009901DA">
      <w:pPr>
        <w:pStyle w:val="Heading1"/>
        <w:keepLines/>
        <w:numPr>
          <w:ilvl w:val="0"/>
          <w:numId w:val="0"/>
        </w:numPr>
        <w:shd w:val="clear" w:color="auto" w:fill="auto"/>
        <w:ind w:left="567" w:hanging="567"/>
        <w:jc w:val="both"/>
        <w:rPr>
          <w:rFonts w:ascii="Angsana New" w:hAnsi="Angsana New"/>
          <w:sz w:val="30"/>
          <w:szCs w:val="30"/>
          <w:u w:val="none"/>
        </w:rPr>
      </w:pPr>
      <w:r w:rsidRPr="00D42FA3">
        <w:rPr>
          <w:rFonts w:ascii="Angsana New" w:hAnsi="Angsana New"/>
          <w:sz w:val="30"/>
          <w:szCs w:val="30"/>
          <w:u w:val="none"/>
        </w:rPr>
        <w:lastRenderedPageBreak/>
        <w:t>4</w:t>
      </w:r>
      <w:r w:rsidR="004D1D1D">
        <w:rPr>
          <w:rFonts w:ascii="Angsana New" w:hAnsi="Angsana New"/>
          <w:sz w:val="30"/>
          <w:szCs w:val="30"/>
          <w:u w:val="none"/>
          <w:lang w:val="en-US"/>
        </w:rPr>
        <w:t>7</w:t>
      </w:r>
      <w:r w:rsidR="0047038E" w:rsidRPr="00D42FA3">
        <w:rPr>
          <w:rFonts w:ascii="Angsana New" w:hAnsi="Angsana New"/>
          <w:sz w:val="30"/>
          <w:szCs w:val="30"/>
          <w:u w:val="none"/>
        </w:rPr>
        <w:tab/>
      </w:r>
      <w:r w:rsidR="00DD1B9E">
        <w:rPr>
          <w:rFonts w:ascii="Angsana New" w:hAnsi="Angsana New"/>
          <w:sz w:val="30"/>
          <w:szCs w:val="30"/>
          <w:u w:val="none"/>
          <w:cs/>
        </w:rPr>
        <w:t>เรื่องอื่น</w:t>
      </w:r>
      <w:r w:rsidR="0047038E" w:rsidRPr="00D42FA3">
        <w:rPr>
          <w:rFonts w:ascii="Angsana New" w:hAnsi="Angsana New"/>
          <w:sz w:val="30"/>
          <w:szCs w:val="30"/>
          <w:u w:val="none"/>
          <w:cs/>
        </w:rPr>
        <w:t>ๆ</w:t>
      </w:r>
    </w:p>
    <w:p w14:paraId="4D58ACDB" w14:textId="77777777" w:rsidR="00591B12" w:rsidRPr="008A1678" w:rsidRDefault="00591B12" w:rsidP="00591B12">
      <w:pPr>
        <w:rPr>
          <w:rFonts w:ascii="Angsana New" w:hAnsi="Angsana New"/>
          <w:sz w:val="30"/>
          <w:szCs w:val="30"/>
          <w:lang w:val="x-none" w:eastAsia="x-none"/>
        </w:rPr>
      </w:pPr>
    </w:p>
    <w:p w14:paraId="5DEC2081" w14:textId="38E22913" w:rsidR="00B94034" w:rsidRPr="0023302B" w:rsidRDefault="00591B12" w:rsidP="00B940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ab/>
      </w:r>
      <w:r w:rsidRPr="00635145">
        <w:rPr>
          <w:rFonts w:ascii="Angsana New" w:hAnsi="Angsana New"/>
          <w:sz w:val="30"/>
          <w:szCs w:val="30"/>
          <w:cs/>
        </w:rPr>
        <w:t>บริษัท บริษัทย่อยแห่งหนึ่ง (</w:t>
      </w:r>
      <w:r w:rsidRPr="00635145">
        <w:rPr>
          <w:rFonts w:ascii="Angsana New" w:hAnsi="Angsana New"/>
          <w:sz w:val="30"/>
          <w:szCs w:val="30"/>
        </w:rPr>
        <w:t>“</w:t>
      </w:r>
      <w:r w:rsidRPr="00635145">
        <w:rPr>
          <w:rFonts w:ascii="Angsana New" w:hAnsi="Angsana New"/>
          <w:sz w:val="30"/>
          <w:szCs w:val="30"/>
          <w:cs/>
        </w:rPr>
        <w:t>บริษัท กรุงเทพธุรกิจ มีเดีย จำกัด</w:t>
      </w:r>
      <w:r w:rsidRPr="00635145">
        <w:rPr>
          <w:rFonts w:ascii="Angsana New" w:hAnsi="Angsana New"/>
          <w:sz w:val="30"/>
          <w:szCs w:val="30"/>
        </w:rPr>
        <w:t xml:space="preserve">”) </w:t>
      </w:r>
      <w:r w:rsidRPr="00635145">
        <w:rPr>
          <w:rFonts w:ascii="Angsana New" w:hAnsi="Angsana New"/>
          <w:sz w:val="30"/>
          <w:szCs w:val="30"/>
          <w:cs/>
        </w:rPr>
        <w:t xml:space="preserve">กรรมการและพนักงานของกลุ่มบริษัท ตกเป็นจำเลยในคดีอาญาเกี่ยวกับการหมิ่นประมาทด้วยการโฆษณา ความผิดต่อพระราชบัญญัติว่าด้วยการกระทำความผิดเกี่ยวกับคอมพิวเตอร์ พ.ศ. 2550 และอื่นๆ โดยมีทุนทรัพย์เป็นจำนวนเงิน 2,343 ล้านบาท </w:t>
      </w:r>
      <w:r w:rsidR="009A1595">
        <w:rPr>
          <w:rFonts w:ascii="Angsana New" w:hAnsi="Angsana New" w:hint="cs"/>
          <w:sz w:val="30"/>
          <w:szCs w:val="30"/>
          <w:cs/>
        </w:rPr>
        <w:t>ณ วันที่</w:t>
      </w:r>
      <w:r w:rsidR="009A1595">
        <w:rPr>
          <w:rFonts w:ascii="Angsana New" w:hAnsi="Angsana New"/>
          <w:sz w:val="30"/>
          <w:szCs w:val="30"/>
        </w:rPr>
        <w:t xml:space="preserve"> 31 </w:t>
      </w:r>
      <w:r w:rsidR="009A1595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8645A4">
        <w:rPr>
          <w:rFonts w:ascii="Angsana New" w:hAnsi="Angsana New"/>
          <w:sz w:val="30"/>
          <w:szCs w:val="30"/>
        </w:rPr>
        <w:t>2560</w:t>
      </w:r>
      <w:r w:rsidR="00761F8F">
        <w:rPr>
          <w:rFonts w:ascii="Angsana New" w:hAnsi="Angsana New" w:hint="cs"/>
          <w:sz w:val="30"/>
          <w:szCs w:val="30"/>
          <w:cs/>
        </w:rPr>
        <w:t xml:space="preserve">คดีดังกล่าวอยู่ระหว่างกระบวนการพิจารณาของศาลชั้นต้น </w:t>
      </w:r>
      <w:r w:rsidR="0023302B">
        <w:rPr>
          <w:rFonts w:ascii="Angsana New" w:hAnsi="Angsana New" w:hint="cs"/>
          <w:sz w:val="30"/>
          <w:szCs w:val="30"/>
          <w:cs/>
        </w:rPr>
        <w:t xml:space="preserve">ต่อมา เมื่อวันที่ </w:t>
      </w:r>
      <w:r w:rsidR="0023302B">
        <w:rPr>
          <w:rFonts w:ascii="Angsana New" w:hAnsi="Angsana New"/>
          <w:sz w:val="30"/>
          <w:szCs w:val="30"/>
        </w:rPr>
        <w:t xml:space="preserve">1 </w:t>
      </w:r>
      <w:r w:rsidR="0023302B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23302B">
        <w:rPr>
          <w:rFonts w:ascii="Angsana New" w:hAnsi="Angsana New"/>
          <w:sz w:val="30"/>
          <w:szCs w:val="30"/>
        </w:rPr>
        <w:t xml:space="preserve">2561 </w:t>
      </w:r>
      <w:r w:rsidR="00707D32">
        <w:rPr>
          <w:rFonts w:ascii="Angsana New" w:hAnsi="Angsana New" w:hint="cs"/>
          <w:sz w:val="30"/>
          <w:szCs w:val="30"/>
          <w:cs/>
        </w:rPr>
        <w:t>โจทก์</w:t>
      </w:r>
      <w:r w:rsidR="0023302B">
        <w:rPr>
          <w:rFonts w:ascii="Angsana New" w:hAnsi="Angsana New" w:hint="cs"/>
          <w:sz w:val="30"/>
          <w:szCs w:val="30"/>
          <w:cs/>
        </w:rPr>
        <w:t>ได้ถอนฟ้องจำเลยทั้งหมด ซึ่งศาลได้อนุญาตให้ถอนฟ้องและให้จำหน่ายคดีออกจากสารบบความแล้ว คดีจึงเป็นที่ยุติและถึงที่สุดแล้ว</w:t>
      </w:r>
      <w:r w:rsidR="008A10B9">
        <w:rPr>
          <w:rFonts w:ascii="Angsana New" w:hAnsi="Angsana New"/>
          <w:sz w:val="30"/>
          <w:szCs w:val="30"/>
        </w:rPr>
        <w:t xml:space="preserve"> </w:t>
      </w:r>
      <w:r w:rsidR="008A10B9">
        <w:rPr>
          <w:rFonts w:ascii="Angsana New" w:hAnsi="Angsana New"/>
          <w:sz w:val="30"/>
          <w:szCs w:val="30"/>
          <w:cs/>
        </w:rPr>
        <w:t xml:space="preserve">และเมื่อวันที่ 2 เมษายน </w:t>
      </w:r>
      <w:r w:rsidR="00AA3676">
        <w:rPr>
          <w:rFonts w:ascii="Angsana New" w:hAnsi="Angsana New"/>
          <w:sz w:val="30"/>
          <w:szCs w:val="30"/>
          <w:cs/>
        </w:rPr>
        <w:t>2561 ศาลพิพากษายกคำฟ้องของโจทก์</w:t>
      </w:r>
      <w:r w:rsidR="00AA3676">
        <w:rPr>
          <w:rFonts w:ascii="Angsana New" w:hAnsi="Angsana New" w:hint="cs"/>
          <w:sz w:val="30"/>
          <w:szCs w:val="30"/>
          <w:cs/>
        </w:rPr>
        <w:t>ใน</w:t>
      </w:r>
      <w:r w:rsidR="008A10B9">
        <w:rPr>
          <w:rFonts w:ascii="Angsana New" w:hAnsi="Angsana New"/>
          <w:sz w:val="30"/>
          <w:szCs w:val="30"/>
          <w:cs/>
        </w:rPr>
        <w:t>คดีของบริษัทย่อยดังกล่าว</w:t>
      </w:r>
    </w:p>
    <w:p w14:paraId="46A7D1A0" w14:textId="41670F32" w:rsidR="00221278" w:rsidRDefault="00221278" w:rsidP="00FA7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2F21BC05" w14:textId="3D4D4122" w:rsidR="00FA7432" w:rsidRPr="00635145" w:rsidRDefault="00221278" w:rsidP="00F064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4770"/>
          <w:tab w:val="left" w:pos="8280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BF2718">
        <w:rPr>
          <w:rFonts w:ascii="Angsana New" w:hAnsi="Angsana New"/>
          <w:sz w:val="30"/>
          <w:szCs w:val="30"/>
          <w:cs/>
        </w:rPr>
        <w:t>บริษัทและกรรมการของกลุ่มบริษัท</w:t>
      </w:r>
      <w:r w:rsidR="00591B12" w:rsidRPr="00635145">
        <w:rPr>
          <w:rFonts w:ascii="Angsana New" w:hAnsi="Angsana New"/>
          <w:sz w:val="30"/>
          <w:szCs w:val="30"/>
          <w:cs/>
        </w:rPr>
        <w:t>ตกเป็นจำเลยในคดีแพ่งเกี่ยวกับการฝ่าฝืนพระราชบัญญัติบริษัทมหาชนจำกัด พ.ศ. 2535 โดยมีทุนทรัพย์เป็นจำนวนเงิน 42.5 ล้าน</w:t>
      </w:r>
      <w:r w:rsidR="00591B12">
        <w:rPr>
          <w:rFonts w:ascii="Angsana New" w:hAnsi="Angsana New" w:hint="cs"/>
          <w:sz w:val="30"/>
          <w:szCs w:val="30"/>
          <w:cs/>
        </w:rPr>
        <w:t>บาท อย่างไรก็ตาม</w:t>
      </w:r>
      <w:r w:rsidR="00591B12">
        <w:rPr>
          <w:rFonts w:ascii="Angsana New" w:hAnsi="Angsana New"/>
          <w:sz w:val="30"/>
          <w:szCs w:val="30"/>
        </w:rPr>
        <w:t xml:space="preserve"> </w:t>
      </w:r>
      <w:r w:rsidR="00591B12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591B12">
        <w:rPr>
          <w:rFonts w:ascii="Angsana New" w:hAnsi="Angsana New"/>
          <w:sz w:val="30"/>
          <w:szCs w:val="30"/>
        </w:rPr>
        <w:t xml:space="preserve">6 </w:t>
      </w:r>
      <w:r w:rsidR="00591B12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F51656">
        <w:rPr>
          <w:rFonts w:ascii="Angsana New" w:hAnsi="Angsana New"/>
          <w:sz w:val="30"/>
          <w:szCs w:val="30"/>
        </w:rPr>
        <w:t>2559</w:t>
      </w:r>
      <w:r w:rsidR="00591B12">
        <w:rPr>
          <w:rFonts w:ascii="Angsana New" w:hAnsi="Angsana New"/>
          <w:sz w:val="30"/>
          <w:szCs w:val="30"/>
        </w:rPr>
        <w:t xml:space="preserve"> </w:t>
      </w:r>
      <w:r w:rsidR="00591B12">
        <w:rPr>
          <w:rFonts w:ascii="Angsana New" w:hAnsi="Angsana New" w:hint="cs"/>
          <w:sz w:val="30"/>
          <w:szCs w:val="30"/>
          <w:cs/>
        </w:rPr>
        <w:t>ศาลจังหวัด         พระโขนงได้มีคำพิพากษาให้ยกฟ้องบริษัทและกรรมการของกลุ่มบริษัทที่ตกเป็นจำเลย</w:t>
      </w:r>
      <w:r w:rsidR="0096278D">
        <w:rPr>
          <w:rFonts w:ascii="Angsana New" w:hAnsi="Angsana New" w:hint="cs"/>
          <w:sz w:val="30"/>
          <w:szCs w:val="30"/>
          <w:cs/>
        </w:rPr>
        <w:t xml:space="preserve"> ทั้งนี้</w:t>
      </w:r>
      <w:r w:rsidR="00591B12">
        <w:rPr>
          <w:rFonts w:ascii="Angsana New" w:hAnsi="Angsana New" w:hint="cs"/>
          <w:sz w:val="30"/>
          <w:szCs w:val="30"/>
          <w:cs/>
        </w:rPr>
        <w:t xml:space="preserve"> </w:t>
      </w:r>
      <w:r w:rsidR="007913F5" w:rsidRPr="00F51656">
        <w:rPr>
          <w:rFonts w:ascii="Angsana New" w:hAnsi="Angsana New" w:hint="cs"/>
          <w:sz w:val="30"/>
          <w:szCs w:val="30"/>
          <w:cs/>
        </w:rPr>
        <w:t>โจทก์ยื่นอุทธรณ์</w:t>
      </w:r>
      <w:r w:rsidR="00F8214A">
        <w:rPr>
          <w:rFonts w:ascii="Angsana New" w:hAnsi="Angsana New" w:hint="cs"/>
          <w:sz w:val="30"/>
          <w:szCs w:val="30"/>
          <w:cs/>
        </w:rPr>
        <w:t>คำพิพากษาดังกล่าว</w:t>
      </w:r>
      <w:r w:rsidR="007913F5" w:rsidRPr="00F51656">
        <w:rPr>
          <w:rFonts w:ascii="Angsana New" w:hAnsi="Angsana New" w:hint="cs"/>
          <w:sz w:val="30"/>
          <w:szCs w:val="30"/>
          <w:cs/>
        </w:rPr>
        <w:t xml:space="preserve">ในเดือนมกราคม </w:t>
      </w:r>
      <w:r w:rsidR="007913F5" w:rsidRPr="00F51656">
        <w:rPr>
          <w:rFonts w:ascii="Angsana New" w:hAnsi="Angsana New"/>
          <w:sz w:val="30"/>
          <w:szCs w:val="30"/>
        </w:rPr>
        <w:t>2560</w:t>
      </w:r>
      <w:r w:rsidR="007913F5">
        <w:rPr>
          <w:rFonts w:ascii="Angsana New" w:hAnsi="Angsana New"/>
          <w:sz w:val="30"/>
          <w:szCs w:val="30"/>
        </w:rPr>
        <w:t xml:space="preserve"> </w:t>
      </w:r>
      <w:r w:rsidR="0096278D">
        <w:rPr>
          <w:rFonts w:ascii="Angsana New" w:hAnsi="Angsana New" w:hint="cs"/>
          <w:sz w:val="30"/>
          <w:szCs w:val="30"/>
          <w:cs/>
        </w:rPr>
        <w:t>และ</w:t>
      </w:r>
      <w:r w:rsidR="00F51656">
        <w:rPr>
          <w:rFonts w:ascii="Angsana New" w:hAnsi="Angsana New" w:hint="cs"/>
          <w:sz w:val="30"/>
          <w:szCs w:val="30"/>
          <w:cs/>
        </w:rPr>
        <w:t>ต่อมา</w:t>
      </w:r>
      <w:r w:rsidR="00F61C3D">
        <w:rPr>
          <w:rFonts w:ascii="Angsana New" w:hAnsi="Angsana New" w:hint="cs"/>
          <w:sz w:val="30"/>
          <w:szCs w:val="30"/>
          <w:cs/>
        </w:rPr>
        <w:t>ได้ยื่นคำร้อง</w:t>
      </w:r>
      <w:r w:rsidR="00F95EBE">
        <w:rPr>
          <w:rFonts w:ascii="Angsana New" w:hAnsi="Angsana New" w:hint="cs"/>
          <w:sz w:val="30"/>
          <w:szCs w:val="30"/>
          <w:cs/>
        </w:rPr>
        <w:t xml:space="preserve">ขอถอนอุทธรณ์ในเดือนกุมภาพันธ์ </w:t>
      </w:r>
      <w:r w:rsidR="00F95EBE">
        <w:rPr>
          <w:rFonts w:ascii="Angsana New" w:hAnsi="Angsana New"/>
          <w:sz w:val="30"/>
          <w:szCs w:val="30"/>
          <w:cs/>
        </w:rPr>
        <w:t>2561</w:t>
      </w:r>
      <w:r w:rsidR="00941AEC">
        <w:rPr>
          <w:rFonts w:ascii="Angsana New" w:hAnsi="Angsana New"/>
          <w:sz w:val="30"/>
          <w:szCs w:val="30"/>
          <w:cs/>
        </w:rPr>
        <w:t xml:space="preserve"> </w:t>
      </w:r>
      <w:r w:rsidR="0023302B">
        <w:rPr>
          <w:rFonts w:ascii="Angsana New" w:hAnsi="Angsana New" w:hint="cs"/>
          <w:sz w:val="30"/>
          <w:szCs w:val="30"/>
          <w:cs/>
        </w:rPr>
        <w:t xml:space="preserve">ในเดือนกรกฎาคม </w:t>
      </w:r>
      <w:r w:rsidR="0023302B">
        <w:rPr>
          <w:rFonts w:ascii="Angsana New" w:hAnsi="Angsana New"/>
          <w:sz w:val="30"/>
          <w:szCs w:val="30"/>
        </w:rPr>
        <w:t xml:space="preserve">2561 </w:t>
      </w:r>
      <w:r w:rsidR="0023302B">
        <w:rPr>
          <w:rFonts w:ascii="Angsana New" w:hAnsi="Angsana New" w:hint="cs"/>
          <w:sz w:val="30"/>
          <w:szCs w:val="30"/>
          <w:cs/>
        </w:rPr>
        <w:t>ศาลอุทธรณ์พิพากษายกคำพิพากษาศาลชั้นต้น</w:t>
      </w:r>
      <w:r w:rsidR="00F95EBE">
        <w:rPr>
          <w:rFonts w:ascii="Angsana New" w:hAnsi="Angsana New" w:hint="cs"/>
          <w:sz w:val="30"/>
          <w:szCs w:val="30"/>
          <w:cs/>
        </w:rPr>
        <w:t xml:space="preserve"> </w:t>
      </w:r>
      <w:r w:rsidR="0027597F">
        <w:rPr>
          <w:rFonts w:ascii="Angsana New" w:hAnsi="Angsana New" w:hint="cs"/>
          <w:sz w:val="30"/>
          <w:szCs w:val="30"/>
          <w:cs/>
        </w:rPr>
        <w:t>โดยให้ศาลชั้นต้นรอผลขอ</w:t>
      </w:r>
      <w:r w:rsidR="004B268B">
        <w:rPr>
          <w:rFonts w:ascii="Angsana New" w:hAnsi="Angsana New" w:hint="cs"/>
          <w:sz w:val="30"/>
          <w:szCs w:val="30"/>
          <w:cs/>
        </w:rPr>
        <w:t>ง</w:t>
      </w:r>
      <w:r w:rsidR="0027597F">
        <w:rPr>
          <w:rFonts w:ascii="Angsana New" w:hAnsi="Angsana New" w:hint="cs"/>
          <w:sz w:val="30"/>
          <w:szCs w:val="30"/>
          <w:cs/>
        </w:rPr>
        <w:t>คดีถึงที่สุดก่อนจึงมีคำพิพากษาใหม่ตามรูปคดี</w:t>
      </w:r>
      <w:r w:rsidR="0096278D">
        <w:rPr>
          <w:rFonts w:ascii="Angsana New" w:hAnsi="Angsana New" w:hint="cs"/>
          <w:sz w:val="30"/>
          <w:szCs w:val="30"/>
          <w:cs/>
        </w:rPr>
        <w:t xml:space="preserve"> </w:t>
      </w:r>
      <w:r w:rsidR="00FA7432" w:rsidRPr="00635145">
        <w:rPr>
          <w:rFonts w:ascii="Angsana New" w:hAnsi="Angsana New"/>
          <w:sz w:val="30"/>
          <w:szCs w:val="30"/>
          <w:cs/>
        </w:rPr>
        <w:t>ผู้บริหารและที่ปรึกษากฎหมายที่เกี่ยวข้องเชื่อว่</w:t>
      </w:r>
      <w:r w:rsidR="00F95EBE">
        <w:rPr>
          <w:rFonts w:ascii="Angsana New" w:hAnsi="Angsana New"/>
          <w:sz w:val="30"/>
          <w:szCs w:val="30"/>
          <w:cs/>
        </w:rPr>
        <w:t>า</w:t>
      </w:r>
      <w:r w:rsidR="00F95EBE">
        <w:rPr>
          <w:rFonts w:ascii="Angsana New" w:hAnsi="Angsana New" w:hint="cs"/>
          <w:sz w:val="30"/>
          <w:szCs w:val="30"/>
          <w:cs/>
        </w:rPr>
        <w:t xml:space="preserve"> </w:t>
      </w:r>
      <w:r w:rsidR="00F87C5F">
        <w:rPr>
          <w:rFonts w:ascii="Angsana New" w:hAnsi="Angsana New" w:hint="cs"/>
          <w:sz w:val="30"/>
          <w:szCs w:val="30"/>
          <w:cs/>
        </w:rPr>
        <w:t>ศาล</w:t>
      </w:r>
      <w:r w:rsidR="00FA3C2C">
        <w:rPr>
          <w:rFonts w:ascii="Angsana New" w:hAnsi="Angsana New" w:hint="cs"/>
          <w:sz w:val="30"/>
          <w:szCs w:val="30"/>
          <w:cs/>
        </w:rPr>
        <w:t>น่า</w:t>
      </w:r>
      <w:r w:rsidR="0096278D">
        <w:rPr>
          <w:rFonts w:ascii="Angsana New" w:hAnsi="Angsana New" w:hint="cs"/>
          <w:sz w:val="30"/>
          <w:szCs w:val="30"/>
          <w:cs/>
        </w:rPr>
        <w:t>จะอนุญาตให้มีการถอนอุทธรณ์สำหรับบริษัท</w:t>
      </w:r>
      <w:r w:rsidR="00C7509B">
        <w:rPr>
          <w:rFonts w:ascii="Angsana New" w:hAnsi="Angsana New" w:hint="cs"/>
          <w:sz w:val="30"/>
          <w:szCs w:val="30"/>
          <w:cs/>
        </w:rPr>
        <w:t xml:space="preserve"> และจะทำให้คดีนี้ยุติสำหรับบริษัทตามคำพิพากษาของศาลชั้นต้น</w:t>
      </w:r>
    </w:p>
    <w:p w14:paraId="3C36DDF0" w14:textId="77777777" w:rsidR="00591B12" w:rsidRPr="008A1678" w:rsidRDefault="00591B12" w:rsidP="00B940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</w:p>
    <w:p w14:paraId="1FED1D07" w14:textId="77777777" w:rsidR="00591B12" w:rsidRPr="00635145" w:rsidRDefault="00591B12" w:rsidP="00591B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635145">
        <w:rPr>
          <w:rFonts w:ascii="Angsana New" w:hAnsi="Angsana New"/>
          <w:sz w:val="30"/>
          <w:szCs w:val="30"/>
        </w:rPr>
        <w:tab/>
      </w:r>
      <w:r w:rsidR="00BF2718">
        <w:rPr>
          <w:rFonts w:ascii="Angsana New" w:hAnsi="Angsana New"/>
          <w:sz w:val="30"/>
          <w:szCs w:val="30"/>
          <w:cs/>
        </w:rPr>
        <w:t>บริษัทและกรรมการของกลุ่มบริษัท</w:t>
      </w:r>
      <w:r w:rsidRPr="00635145">
        <w:rPr>
          <w:rFonts w:ascii="Angsana New" w:hAnsi="Angsana New"/>
          <w:sz w:val="30"/>
          <w:szCs w:val="30"/>
          <w:cs/>
        </w:rPr>
        <w:t>ตกเป็นจำเลยในคดีแพ่งเกี่ยวกับการละเมิดพระราชบัญญัติหลักทรัพย์และ</w:t>
      </w:r>
      <w:r w:rsidR="00B25E7C">
        <w:rPr>
          <w:rFonts w:ascii="Angsana New" w:hAnsi="Angsana New" w:hint="cs"/>
          <w:sz w:val="30"/>
          <w:szCs w:val="30"/>
          <w:cs/>
        </w:rPr>
        <w:t xml:space="preserve">    </w:t>
      </w:r>
      <w:r w:rsidRPr="00635145">
        <w:rPr>
          <w:rFonts w:ascii="Angsana New" w:hAnsi="Angsana New"/>
          <w:sz w:val="30"/>
          <w:szCs w:val="30"/>
          <w:cs/>
        </w:rPr>
        <w:t>ตลาดหลักทรัพย์ พ.ศ.</w:t>
      </w:r>
      <w:r w:rsidRPr="00635145">
        <w:rPr>
          <w:rFonts w:ascii="Angsana New" w:hAnsi="Angsana New"/>
          <w:sz w:val="30"/>
          <w:szCs w:val="30"/>
        </w:rPr>
        <w:t xml:space="preserve"> </w:t>
      </w:r>
      <w:r w:rsidRPr="00635145">
        <w:rPr>
          <w:rFonts w:ascii="Angsana New" w:hAnsi="Angsana New"/>
          <w:sz w:val="30"/>
          <w:szCs w:val="30"/>
          <w:cs/>
        </w:rPr>
        <w:t xml:space="preserve">2535 โดยมีทุนทรัพย์เป็นจำนวนเงิน 51.9 ล้านบาท </w:t>
      </w: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9A1595">
        <w:rPr>
          <w:rFonts w:ascii="Angsana New" w:hAnsi="Angsana New"/>
          <w:sz w:val="30"/>
          <w:szCs w:val="30"/>
        </w:rPr>
        <w:t xml:space="preserve">31 </w:t>
      </w:r>
      <w:r w:rsidR="009A1595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8645A4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/>
          <w:sz w:val="30"/>
          <w:szCs w:val="30"/>
        </w:rPr>
        <w:t xml:space="preserve"> </w:t>
      </w:r>
      <w:r w:rsidR="00AE621C">
        <w:rPr>
          <w:rFonts w:ascii="Angsana New" w:hAnsi="Angsana New" w:hint="cs"/>
          <w:sz w:val="30"/>
          <w:szCs w:val="30"/>
          <w:cs/>
        </w:rPr>
        <w:t>คดีดั</w:t>
      </w:r>
      <w:r w:rsidR="00761F8F">
        <w:rPr>
          <w:rFonts w:ascii="Angsana New" w:hAnsi="Angsana New" w:hint="cs"/>
          <w:sz w:val="30"/>
          <w:szCs w:val="30"/>
          <w:cs/>
        </w:rPr>
        <w:t>งกล่าวอยู่ระหว่าง</w:t>
      </w:r>
      <w:r w:rsidR="0026077A">
        <w:rPr>
          <w:rFonts w:ascii="Angsana New" w:hAnsi="Angsana New" w:hint="cs"/>
          <w:sz w:val="30"/>
          <w:szCs w:val="30"/>
          <w:cs/>
        </w:rPr>
        <w:t>กระบวน</w:t>
      </w:r>
      <w:r w:rsidR="00761F8F">
        <w:rPr>
          <w:rFonts w:ascii="Angsana New" w:hAnsi="Angsana New" w:hint="cs"/>
          <w:sz w:val="30"/>
          <w:szCs w:val="30"/>
          <w:cs/>
        </w:rPr>
        <w:t>การพ</w:t>
      </w:r>
      <w:r w:rsidR="00451BF2">
        <w:rPr>
          <w:rFonts w:ascii="Angsana New" w:hAnsi="Angsana New" w:hint="cs"/>
          <w:sz w:val="30"/>
          <w:szCs w:val="30"/>
          <w:cs/>
        </w:rPr>
        <w:t>ิจารณาของศาลชั้</w:t>
      </w:r>
      <w:r w:rsidR="00761F8F">
        <w:rPr>
          <w:rFonts w:ascii="Angsana New" w:hAnsi="Angsana New" w:hint="cs"/>
          <w:sz w:val="30"/>
          <w:szCs w:val="30"/>
          <w:cs/>
        </w:rPr>
        <w:t xml:space="preserve">นต้น </w:t>
      </w:r>
      <w:r w:rsidRPr="00635145">
        <w:rPr>
          <w:rFonts w:ascii="Angsana New" w:hAnsi="Angsana New"/>
          <w:sz w:val="30"/>
          <w:szCs w:val="30"/>
          <w:cs/>
        </w:rPr>
        <w:t>ผู้บริหารและที่ปรึกษากฎหมายที่เกี่ยวข้องเชื่อว่า ศาลจะพิพากษาคดีดังกล่าวเป็นคุณแก่บริษัทและกรรมการของกลุ่มบริษัท และเชื่อว่าในที่สุดผลเสียหายที่เกิดขึ้นจากคดีฟ้องร้อง</w:t>
      </w:r>
      <w:r w:rsidR="00B25E7C">
        <w:rPr>
          <w:rFonts w:ascii="Angsana New" w:hAnsi="Angsana New" w:hint="cs"/>
          <w:sz w:val="30"/>
          <w:szCs w:val="30"/>
          <w:cs/>
        </w:rPr>
        <w:t xml:space="preserve">       </w:t>
      </w:r>
      <w:r w:rsidRPr="00635145">
        <w:rPr>
          <w:rFonts w:ascii="Angsana New" w:hAnsi="Angsana New"/>
          <w:sz w:val="30"/>
          <w:szCs w:val="30"/>
          <w:cs/>
        </w:rPr>
        <w:t>จะไม่เป็นสาระสำคัญต่องบการเงิน</w:t>
      </w:r>
    </w:p>
    <w:p w14:paraId="667F4B0A" w14:textId="77777777" w:rsidR="00221278" w:rsidRPr="008A1678" w:rsidRDefault="00591B12" w:rsidP="00B25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635145">
        <w:rPr>
          <w:rFonts w:ascii="Angsana New" w:hAnsi="Angsana New"/>
          <w:sz w:val="30"/>
          <w:szCs w:val="30"/>
          <w:cs/>
        </w:rPr>
        <w:tab/>
      </w:r>
    </w:p>
    <w:p w14:paraId="3C6EB2FF" w14:textId="6110DEE2" w:rsidR="00B25E7C" w:rsidRPr="005B5657" w:rsidRDefault="00221278" w:rsidP="00B25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ab/>
      </w:r>
      <w:r w:rsidR="00B25E7C" w:rsidRPr="005B5657">
        <w:rPr>
          <w:rFonts w:ascii="Angsana New" w:hAnsi="Angsana New"/>
          <w:sz w:val="30"/>
          <w:szCs w:val="30"/>
          <w:cs/>
        </w:rPr>
        <w:t>เมื่อวันที่ 16 พฤษภาคม 25</w:t>
      </w:r>
      <w:r w:rsidR="00B25E7C" w:rsidRPr="005B5657">
        <w:rPr>
          <w:rFonts w:ascii="Angsana New" w:hAnsi="Angsana New"/>
          <w:sz w:val="30"/>
          <w:szCs w:val="30"/>
        </w:rPr>
        <w:t>60</w:t>
      </w:r>
      <w:r w:rsidR="00B25E7C" w:rsidRPr="005B5657">
        <w:rPr>
          <w:rFonts w:ascii="Angsana New" w:hAnsi="Angsana New"/>
          <w:sz w:val="30"/>
          <w:szCs w:val="30"/>
          <w:cs/>
        </w:rPr>
        <w:t xml:space="preserve"> ศาลอุทธรณ์ได้มีคำพิพากษาคดีแพ่งเกี่ยวกับการเพิกถอนมติของที่ประชุมสามัญ</w:t>
      </w:r>
      <w:r w:rsidR="00B25E7C" w:rsidRPr="005B5657">
        <w:rPr>
          <w:rFonts w:ascii="Angsana New" w:hAnsi="Angsana New"/>
          <w:sz w:val="30"/>
          <w:szCs w:val="30"/>
        </w:rPr>
        <w:br/>
      </w:r>
      <w:r w:rsidR="00B25E7C" w:rsidRPr="005B5657">
        <w:rPr>
          <w:rFonts w:ascii="Angsana New" w:hAnsi="Angsana New"/>
          <w:sz w:val="30"/>
          <w:szCs w:val="30"/>
          <w:cs/>
        </w:rPr>
        <w:t xml:space="preserve">ผู้ถือหุ้นประจำปี 2558 ของบริษัทเมื่อวันที่ </w:t>
      </w:r>
      <w:r w:rsidR="00B25E7C" w:rsidRPr="005B5657">
        <w:rPr>
          <w:rFonts w:ascii="Angsana New" w:hAnsi="Angsana New"/>
          <w:sz w:val="30"/>
          <w:szCs w:val="30"/>
        </w:rPr>
        <w:t xml:space="preserve">29 </w:t>
      </w:r>
      <w:r w:rsidR="00B25E7C" w:rsidRPr="005B5657">
        <w:rPr>
          <w:rFonts w:ascii="Angsana New" w:hAnsi="Angsana New"/>
          <w:sz w:val="30"/>
          <w:szCs w:val="30"/>
          <w:cs/>
        </w:rPr>
        <w:t xml:space="preserve">เมษายน </w:t>
      </w:r>
      <w:r w:rsidR="00B25E7C" w:rsidRPr="005B5657">
        <w:rPr>
          <w:rFonts w:ascii="Angsana New" w:hAnsi="Angsana New"/>
          <w:sz w:val="30"/>
          <w:szCs w:val="30"/>
        </w:rPr>
        <w:t xml:space="preserve">2558 </w:t>
      </w:r>
      <w:r w:rsidR="00B25E7C" w:rsidRPr="005B5657">
        <w:rPr>
          <w:rFonts w:ascii="Angsana New" w:hAnsi="Angsana New"/>
          <w:sz w:val="30"/>
          <w:szCs w:val="30"/>
          <w:cs/>
        </w:rPr>
        <w:t xml:space="preserve">ต่อมาบริษัทได้ยื่นฎีกาต่อศาลในเดือนกรกฎาคม </w:t>
      </w:r>
      <w:r w:rsidR="00B25E7C" w:rsidRPr="005B5657">
        <w:rPr>
          <w:rFonts w:ascii="Angsana New" w:hAnsi="Angsana New"/>
          <w:sz w:val="30"/>
          <w:szCs w:val="30"/>
        </w:rPr>
        <w:t xml:space="preserve">2560 </w:t>
      </w:r>
      <w:r w:rsidR="00B25E7C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D33946">
        <w:rPr>
          <w:rFonts w:ascii="Angsana New" w:hAnsi="Angsana New"/>
          <w:sz w:val="30"/>
          <w:szCs w:val="30"/>
        </w:rPr>
        <w:t xml:space="preserve">31 </w:t>
      </w:r>
      <w:r w:rsidR="00D33946">
        <w:rPr>
          <w:rFonts w:ascii="Angsana New" w:hAnsi="Angsana New" w:hint="cs"/>
          <w:sz w:val="30"/>
          <w:szCs w:val="30"/>
          <w:cs/>
        </w:rPr>
        <w:t>ธันวาคม</w:t>
      </w:r>
      <w:r w:rsidR="00B25E7C">
        <w:rPr>
          <w:rFonts w:ascii="Angsana New" w:hAnsi="Angsana New" w:hint="cs"/>
          <w:sz w:val="30"/>
          <w:szCs w:val="30"/>
          <w:cs/>
        </w:rPr>
        <w:t xml:space="preserve"> </w:t>
      </w:r>
      <w:r w:rsidR="00B25E7C">
        <w:rPr>
          <w:rFonts w:ascii="Angsana New" w:hAnsi="Angsana New"/>
          <w:sz w:val="30"/>
          <w:szCs w:val="30"/>
        </w:rPr>
        <w:t xml:space="preserve">2560 </w:t>
      </w:r>
      <w:r w:rsidR="00B25E7C" w:rsidRPr="005B5657">
        <w:rPr>
          <w:rFonts w:ascii="Angsana New" w:hAnsi="Angsana New"/>
          <w:sz w:val="30"/>
          <w:szCs w:val="30"/>
          <w:cs/>
        </w:rPr>
        <w:t>คดีดังกล่าวอยู่ระหว่างการพิจารณาของศาลฎีกา ผู้บริหารและที่ปรึกษากฎหมาย</w:t>
      </w:r>
      <w:r w:rsidR="00B25E7C">
        <w:rPr>
          <w:rFonts w:ascii="Angsana New" w:hAnsi="Angsana New" w:hint="cs"/>
          <w:sz w:val="30"/>
          <w:szCs w:val="30"/>
          <w:cs/>
        </w:rPr>
        <w:t xml:space="preserve">        </w:t>
      </w:r>
      <w:r w:rsidR="00FA3C2C">
        <w:rPr>
          <w:rFonts w:ascii="Angsana New" w:hAnsi="Angsana New" w:hint="cs"/>
          <w:sz w:val="30"/>
          <w:szCs w:val="30"/>
          <w:cs/>
        </w:rPr>
        <w:t xml:space="preserve">        </w:t>
      </w:r>
      <w:r w:rsidR="00B25E7C">
        <w:rPr>
          <w:rFonts w:ascii="Angsana New" w:hAnsi="Angsana New" w:hint="cs"/>
          <w:sz w:val="30"/>
          <w:szCs w:val="30"/>
          <w:cs/>
        </w:rPr>
        <w:t xml:space="preserve">       </w:t>
      </w:r>
      <w:r w:rsidR="00B25E7C" w:rsidRPr="005B5657">
        <w:rPr>
          <w:rFonts w:ascii="Angsana New" w:hAnsi="Angsana New"/>
          <w:sz w:val="30"/>
          <w:szCs w:val="30"/>
          <w:cs/>
        </w:rPr>
        <w:t>ที่เกี่ยวข้องเชื่อว่า</w:t>
      </w:r>
      <w:r w:rsidR="00B25E7C" w:rsidRPr="005B5657">
        <w:rPr>
          <w:rFonts w:ascii="Angsana New" w:hAnsi="Angsana New"/>
          <w:sz w:val="30"/>
          <w:szCs w:val="30"/>
        </w:rPr>
        <w:t xml:space="preserve"> </w:t>
      </w:r>
      <w:r w:rsidR="00B25E7C" w:rsidRPr="005B5657">
        <w:rPr>
          <w:rFonts w:ascii="Angsana New" w:hAnsi="Angsana New"/>
          <w:sz w:val="30"/>
          <w:szCs w:val="30"/>
          <w:cs/>
        </w:rPr>
        <w:t>บริษัทไม่น่าจะต้องรับผิดชอบในค่าเสียหายที่จะเกิดขึ้น และเชื่อว่าผลเสียหายที่เกิดขึ้นจาก</w:t>
      </w:r>
      <w:r w:rsidR="00B25E7C">
        <w:rPr>
          <w:rFonts w:ascii="Angsana New" w:hAnsi="Angsana New"/>
          <w:sz w:val="30"/>
          <w:szCs w:val="30"/>
          <w:cs/>
        </w:rPr>
        <w:br/>
      </w:r>
      <w:r w:rsidR="00B25E7C" w:rsidRPr="005B5657">
        <w:rPr>
          <w:rFonts w:ascii="Angsana New" w:hAnsi="Angsana New"/>
          <w:sz w:val="30"/>
          <w:szCs w:val="30"/>
          <w:cs/>
        </w:rPr>
        <w:t>คดีฟ้องร้องจะไม่เป็นสาระสำคัญต่องบการเงิน</w:t>
      </w:r>
    </w:p>
    <w:p w14:paraId="7DD5BDD8" w14:textId="77777777" w:rsidR="00FC6AD7" w:rsidRPr="00AB4CD1" w:rsidRDefault="00591B12" w:rsidP="00AB4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71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30"/>
          <w:szCs w:val="30"/>
          <w:cs/>
        </w:rPr>
        <w:tab/>
      </w:r>
    </w:p>
    <w:p w14:paraId="0BE1062D" w14:textId="77777777" w:rsidR="00983441" w:rsidRPr="005B5657" w:rsidRDefault="008C3F44" w:rsidP="00221278">
      <w:pPr>
        <w:pStyle w:val="Heading1"/>
        <w:keepLines/>
        <w:numPr>
          <w:ilvl w:val="0"/>
          <w:numId w:val="0"/>
        </w:numPr>
        <w:shd w:val="clear" w:color="auto" w:fill="auto"/>
        <w:ind w:left="567" w:hanging="567"/>
        <w:jc w:val="both"/>
      </w:pPr>
      <w:r>
        <w:rPr>
          <w:cs/>
        </w:rPr>
        <w:br w:type="page"/>
      </w:r>
      <w:r w:rsidR="004D1D1D">
        <w:rPr>
          <w:rFonts w:ascii="Angsana New" w:hAnsi="Angsana New"/>
          <w:sz w:val="30"/>
          <w:szCs w:val="30"/>
          <w:u w:val="none"/>
        </w:rPr>
        <w:lastRenderedPageBreak/>
        <w:t>48</w:t>
      </w:r>
      <w:r w:rsidR="00221278">
        <w:rPr>
          <w:rFonts w:ascii="Angsana New" w:hAnsi="Angsana New"/>
          <w:sz w:val="30"/>
          <w:szCs w:val="30"/>
          <w:u w:val="none"/>
        </w:rPr>
        <w:tab/>
      </w:r>
      <w:r w:rsidR="00983441" w:rsidRPr="00221278">
        <w:rPr>
          <w:rFonts w:ascii="Angsana New" w:hAnsi="Angsana New"/>
          <w:sz w:val="30"/>
          <w:szCs w:val="30"/>
          <w:u w:val="none"/>
          <w:cs/>
        </w:rPr>
        <w:t>การจัดประเภทรายการใหม่</w:t>
      </w:r>
    </w:p>
    <w:p w14:paraId="52B6A5D1" w14:textId="77777777" w:rsidR="00983441" w:rsidRPr="00A52033" w:rsidRDefault="00983441" w:rsidP="00983441">
      <w:pPr>
        <w:pStyle w:val="NFSTopic"/>
        <w:tabs>
          <w:tab w:val="clear" w:pos="540"/>
          <w:tab w:val="clear" w:pos="567"/>
        </w:tabs>
        <w:ind w:firstLine="0"/>
        <w:outlineLvl w:val="9"/>
        <w:rPr>
          <w:b w:val="0"/>
          <w:bCs w:val="0"/>
        </w:rPr>
      </w:pPr>
    </w:p>
    <w:p w14:paraId="440428FA" w14:textId="77777777" w:rsidR="00983441" w:rsidRPr="00A52033" w:rsidRDefault="00983441" w:rsidP="002467F6">
      <w:pPr>
        <w:pStyle w:val="NFSTopic"/>
        <w:tabs>
          <w:tab w:val="clear" w:pos="540"/>
          <w:tab w:val="clear" w:pos="567"/>
        </w:tabs>
        <w:ind w:firstLine="0"/>
        <w:outlineLvl w:val="9"/>
        <w:rPr>
          <w:b w:val="0"/>
          <w:bCs w:val="0"/>
          <w:spacing w:val="-8"/>
        </w:rPr>
      </w:pPr>
      <w:r w:rsidRPr="00A52033">
        <w:rPr>
          <w:b w:val="0"/>
          <w:bCs w:val="0"/>
          <w:spacing w:val="-8"/>
          <w:cs/>
        </w:rPr>
        <w:t>รายการบางรายการในงบ</w:t>
      </w:r>
      <w:r w:rsidRPr="00A52033">
        <w:rPr>
          <w:rFonts w:hint="cs"/>
          <w:b w:val="0"/>
          <w:bCs w:val="0"/>
          <w:spacing w:val="-8"/>
          <w:cs/>
        </w:rPr>
        <w:t>การเงิน</w:t>
      </w:r>
      <w:r w:rsidR="00DB7949" w:rsidRPr="00A52033">
        <w:rPr>
          <w:rFonts w:hint="cs"/>
          <w:b w:val="0"/>
          <w:bCs w:val="0"/>
          <w:spacing w:val="-8"/>
          <w:cs/>
          <w:lang w:val="en-US"/>
        </w:rPr>
        <w:t>ปี</w:t>
      </w:r>
      <w:r w:rsidRPr="00A52033">
        <w:rPr>
          <w:b w:val="0"/>
          <w:bCs w:val="0"/>
          <w:spacing w:val="-8"/>
          <w:cs/>
        </w:rPr>
        <w:t xml:space="preserve"> </w:t>
      </w:r>
      <w:r w:rsidRPr="00A52033">
        <w:rPr>
          <w:b w:val="0"/>
          <w:bCs w:val="0"/>
          <w:spacing w:val="-8"/>
        </w:rPr>
        <w:t>25</w:t>
      </w:r>
      <w:r w:rsidRPr="00A52033">
        <w:rPr>
          <w:rFonts w:hint="cs"/>
          <w:b w:val="0"/>
          <w:bCs w:val="0"/>
          <w:spacing w:val="-8"/>
          <w:cs/>
        </w:rPr>
        <w:t>59</w:t>
      </w:r>
      <w:r w:rsidR="002467F6" w:rsidRPr="00A52033">
        <w:rPr>
          <w:rFonts w:hint="cs"/>
          <w:b w:val="0"/>
          <w:bCs w:val="0"/>
          <w:spacing w:val="-8"/>
          <w:cs/>
        </w:rPr>
        <w:t xml:space="preserve"> </w:t>
      </w:r>
      <w:r w:rsidRPr="00A52033">
        <w:rPr>
          <w:b w:val="0"/>
          <w:bCs w:val="0"/>
          <w:spacing w:val="-8"/>
          <w:cs/>
        </w:rPr>
        <w:t xml:space="preserve">ได้มีการจัดประเภทรายการใหม่เพื่อให้สอดคล้องกับการนำเสนองบการเงินปี </w:t>
      </w:r>
      <w:r w:rsidR="002467F6" w:rsidRPr="00A52033">
        <w:rPr>
          <w:b w:val="0"/>
          <w:bCs w:val="0"/>
          <w:spacing w:val="-8"/>
        </w:rPr>
        <w:t>25</w:t>
      </w:r>
      <w:r w:rsidR="002467F6" w:rsidRPr="00A52033">
        <w:rPr>
          <w:rFonts w:hint="cs"/>
          <w:b w:val="0"/>
          <w:bCs w:val="0"/>
          <w:spacing w:val="-8"/>
          <w:cs/>
        </w:rPr>
        <w:t>60 ดังนี้</w:t>
      </w:r>
    </w:p>
    <w:p w14:paraId="475D42F1" w14:textId="77777777" w:rsidR="00987A0A" w:rsidRPr="00A52033" w:rsidRDefault="00987A0A" w:rsidP="00983441">
      <w:pPr>
        <w:pStyle w:val="NFSTopic"/>
        <w:tabs>
          <w:tab w:val="clear" w:pos="540"/>
          <w:tab w:val="clear" w:pos="567"/>
        </w:tabs>
        <w:ind w:firstLine="0"/>
        <w:outlineLvl w:val="9"/>
        <w:rPr>
          <w:b w:val="0"/>
          <w:bCs w:val="0"/>
          <w:lang w:val="en-US"/>
        </w:rPr>
      </w:pPr>
    </w:p>
    <w:tbl>
      <w:tblPr>
        <w:tblW w:w="9247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340"/>
        <w:gridCol w:w="990"/>
        <w:gridCol w:w="270"/>
        <w:gridCol w:w="900"/>
        <w:gridCol w:w="270"/>
        <w:gridCol w:w="958"/>
        <w:gridCol w:w="268"/>
        <w:gridCol w:w="849"/>
        <w:gridCol w:w="236"/>
        <w:gridCol w:w="977"/>
        <w:gridCol w:w="236"/>
        <w:gridCol w:w="953"/>
      </w:tblGrid>
      <w:tr w:rsidR="00983441" w:rsidRPr="005B5657" w14:paraId="449F2035" w14:textId="77777777" w:rsidTr="00044C7C">
        <w:trPr>
          <w:cantSplit/>
          <w:trHeight w:hRule="exact" w:val="397"/>
          <w:tblHeader/>
        </w:trPr>
        <w:tc>
          <w:tcPr>
            <w:tcW w:w="2340" w:type="dxa"/>
          </w:tcPr>
          <w:p w14:paraId="5FDDFC7A" w14:textId="77777777" w:rsidR="00983441" w:rsidRPr="005B5657" w:rsidRDefault="00983441" w:rsidP="00010552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07" w:type="dxa"/>
            <w:gridSpan w:val="11"/>
          </w:tcPr>
          <w:p w14:paraId="622BC7DC" w14:textId="77777777" w:rsidR="00983441" w:rsidRPr="005B5657" w:rsidRDefault="00983441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657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</w:tr>
      <w:tr w:rsidR="00983441" w:rsidRPr="005B5657" w14:paraId="4FB2CF4D" w14:textId="77777777" w:rsidTr="00044C7C">
        <w:trPr>
          <w:cantSplit/>
          <w:trHeight w:hRule="exact" w:val="397"/>
          <w:tblHeader/>
        </w:trPr>
        <w:tc>
          <w:tcPr>
            <w:tcW w:w="2340" w:type="dxa"/>
          </w:tcPr>
          <w:p w14:paraId="27A37091" w14:textId="77777777" w:rsidR="00983441" w:rsidRPr="005B5657" w:rsidRDefault="00983441" w:rsidP="00010552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88" w:type="dxa"/>
            <w:gridSpan w:val="5"/>
          </w:tcPr>
          <w:p w14:paraId="44221FF3" w14:textId="77777777" w:rsidR="00983441" w:rsidRPr="005B5657" w:rsidRDefault="00983441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6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6C308CBC" w14:textId="77777777" w:rsidR="00983441" w:rsidRPr="005B5657" w:rsidRDefault="00983441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51" w:type="dxa"/>
            <w:gridSpan w:val="5"/>
          </w:tcPr>
          <w:p w14:paraId="1D93F1E0" w14:textId="77777777" w:rsidR="00983441" w:rsidRPr="005B5657" w:rsidRDefault="00983441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6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3441" w:rsidRPr="005B5657" w14:paraId="396F022D" w14:textId="77777777" w:rsidTr="00044C7C">
        <w:trPr>
          <w:cantSplit/>
          <w:trHeight w:hRule="exact" w:val="1134"/>
          <w:tblHeader/>
        </w:trPr>
        <w:tc>
          <w:tcPr>
            <w:tcW w:w="2340" w:type="dxa"/>
          </w:tcPr>
          <w:p w14:paraId="19C7AE44" w14:textId="77777777" w:rsidR="00983441" w:rsidRPr="005B5657" w:rsidRDefault="00983441" w:rsidP="00010552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C7532C2" w14:textId="77777777" w:rsidR="00983441" w:rsidRPr="005B5657" w:rsidRDefault="00983441" w:rsidP="00010552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728FDF6" w14:textId="77777777" w:rsidR="00983441" w:rsidRPr="005B5657" w:rsidRDefault="00983441" w:rsidP="00010552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A3BD21" w14:textId="77777777" w:rsidR="00983441" w:rsidRPr="005B5657" w:rsidRDefault="00983441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657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569B7101" w14:textId="77777777" w:rsidR="00983441" w:rsidRPr="005B5657" w:rsidRDefault="00983441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44B2149" w14:textId="77777777" w:rsidR="00983441" w:rsidRPr="005B5657" w:rsidRDefault="00983441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148B2E7" w14:textId="77777777" w:rsidR="00983441" w:rsidRPr="005B5657" w:rsidRDefault="00983441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D042967" w14:textId="77777777" w:rsidR="00983441" w:rsidRPr="005B5657" w:rsidRDefault="00983441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3B51407" w14:textId="77777777" w:rsidR="00983441" w:rsidRPr="005B5657" w:rsidRDefault="00983441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657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04CE58EB" w14:textId="77777777" w:rsidR="00983441" w:rsidRPr="005B5657" w:rsidRDefault="00983441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B35D2F5" w14:textId="77777777" w:rsidR="00983441" w:rsidRPr="005B5657" w:rsidRDefault="00983441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AEB0BEB" w14:textId="77777777" w:rsidR="00983441" w:rsidRPr="005B5657" w:rsidRDefault="00983441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8" w:type="dxa"/>
          </w:tcPr>
          <w:p w14:paraId="06352D96" w14:textId="77777777" w:rsidR="00983441" w:rsidRPr="005B5657" w:rsidRDefault="00983441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657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68" w:type="dxa"/>
          </w:tcPr>
          <w:p w14:paraId="41228698" w14:textId="77777777" w:rsidR="00983441" w:rsidRPr="005B5657" w:rsidRDefault="00983441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4924A69" w14:textId="77777777" w:rsidR="00983441" w:rsidRPr="005B5657" w:rsidRDefault="00983441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B3D8C23" w14:textId="77777777" w:rsidR="00983441" w:rsidRPr="005B5657" w:rsidRDefault="00983441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63360D6E" w14:textId="77777777" w:rsidR="00983441" w:rsidRPr="005B5657" w:rsidRDefault="00983441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657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</w:tcPr>
          <w:p w14:paraId="2BAE1253" w14:textId="77777777" w:rsidR="00983441" w:rsidRPr="005B5657" w:rsidRDefault="00983441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001BA11" w14:textId="77777777" w:rsidR="00983441" w:rsidRPr="005B5657" w:rsidRDefault="00983441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D4BF5B1" w14:textId="77777777" w:rsidR="00983441" w:rsidRPr="005B5657" w:rsidRDefault="00983441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161D6723" w14:textId="77777777" w:rsidR="00983441" w:rsidRPr="005B5657" w:rsidRDefault="00983441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10A697C" w14:textId="77777777" w:rsidR="00983441" w:rsidRPr="005B5657" w:rsidRDefault="00983441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657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14:paraId="077D5D44" w14:textId="77777777" w:rsidR="00983441" w:rsidRPr="005B5657" w:rsidRDefault="00983441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F6FBB6A" w14:textId="77777777" w:rsidR="00983441" w:rsidRPr="005B5657" w:rsidRDefault="00983441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C75C250" w14:textId="77777777" w:rsidR="00983441" w:rsidRPr="005B5657" w:rsidRDefault="00983441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3CAC4F67" w14:textId="77777777" w:rsidR="00983441" w:rsidRPr="005B5657" w:rsidRDefault="00983441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657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983441" w:rsidRPr="005B5657" w14:paraId="315E78E9" w14:textId="77777777" w:rsidTr="00044C7C">
        <w:trPr>
          <w:cantSplit/>
          <w:trHeight w:hRule="exact" w:val="397"/>
          <w:tblHeader/>
        </w:trPr>
        <w:tc>
          <w:tcPr>
            <w:tcW w:w="2340" w:type="dxa"/>
          </w:tcPr>
          <w:p w14:paraId="72B3576E" w14:textId="77777777" w:rsidR="00983441" w:rsidRPr="005B5657" w:rsidRDefault="00983441" w:rsidP="00010552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07" w:type="dxa"/>
            <w:gridSpan w:val="11"/>
          </w:tcPr>
          <w:p w14:paraId="652E040E" w14:textId="77777777" w:rsidR="00983441" w:rsidRPr="005B5657" w:rsidRDefault="00983441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B56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3441" w:rsidRPr="005B5657" w14:paraId="05F20CC0" w14:textId="77777777" w:rsidTr="00044C7C">
        <w:trPr>
          <w:cantSplit/>
          <w:trHeight w:hRule="exact" w:val="397"/>
        </w:trPr>
        <w:tc>
          <w:tcPr>
            <w:tcW w:w="2340" w:type="dxa"/>
          </w:tcPr>
          <w:p w14:paraId="105144BC" w14:textId="77777777" w:rsidR="00983441" w:rsidRPr="005B5657" w:rsidRDefault="00983441" w:rsidP="00FA5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56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990" w:type="dxa"/>
          </w:tcPr>
          <w:p w14:paraId="18C69BB8" w14:textId="77777777" w:rsidR="00983441" w:rsidRPr="005B5657" w:rsidRDefault="00983441" w:rsidP="00010552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5096E5" w14:textId="77777777" w:rsidR="00983441" w:rsidRPr="005B5657" w:rsidRDefault="00983441" w:rsidP="00010552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CB999BF" w14:textId="77777777" w:rsidR="00983441" w:rsidRPr="005B5657" w:rsidRDefault="00983441" w:rsidP="00010552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4C03F5" w14:textId="77777777" w:rsidR="00983441" w:rsidRPr="005B5657" w:rsidRDefault="00983441" w:rsidP="00010552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8" w:type="dxa"/>
          </w:tcPr>
          <w:p w14:paraId="6A40CA75" w14:textId="77777777" w:rsidR="00983441" w:rsidRPr="005B5657" w:rsidRDefault="00983441" w:rsidP="00010552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52A3DF64" w14:textId="77777777" w:rsidR="00983441" w:rsidRPr="005B5657" w:rsidRDefault="00983441" w:rsidP="00010552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73BDE6F3" w14:textId="77777777" w:rsidR="00983441" w:rsidRPr="005B5657" w:rsidRDefault="00983441" w:rsidP="00010552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52007F" w14:textId="77777777" w:rsidR="00983441" w:rsidRPr="005B5657" w:rsidRDefault="00983441" w:rsidP="00010552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7FE9EAAA" w14:textId="77777777" w:rsidR="00983441" w:rsidRPr="005B5657" w:rsidRDefault="00983441" w:rsidP="00010552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DC767D" w14:textId="77777777" w:rsidR="00983441" w:rsidRPr="005B5657" w:rsidRDefault="00983441" w:rsidP="00010552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63BA87A1" w14:textId="77777777" w:rsidR="00983441" w:rsidRPr="005B5657" w:rsidRDefault="00983441" w:rsidP="0001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5AF8" w:rsidRPr="00C05AF8" w14:paraId="2D5402E0" w14:textId="77777777" w:rsidTr="00044C7C">
        <w:trPr>
          <w:cantSplit/>
          <w:trHeight w:hRule="exact" w:val="397"/>
        </w:trPr>
        <w:tc>
          <w:tcPr>
            <w:tcW w:w="2340" w:type="dxa"/>
          </w:tcPr>
          <w:p w14:paraId="2264D4D4" w14:textId="0AFF278A" w:rsidR="00C05AF8" w:rsidRPr="00E93FD2" w:rsidRDefault="00C05AF8" w:rsidP="00FA5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3FD2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990" w:type="dxa"/>
          </w:tcPr>
          <w:p w14:paraId="114593A6" w14:textId="083232AC" w:rsidR="00C05AF8" w:rsidRPr="005B5657" w:rsidRDefault="00C05AF8" w:rsidP="00E93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381,310</w:t>
            </w:r>
          </w:p>
        </w:tc>
        <w:tc>
          <w:tcPr>
            <w:tcW w:w="270" w:type="dxa"/>
          </w:tcPr>
          <w:p w14:paraId="353DF77C" w14:textId="77777777" w:rsidR="00C05AF8" w:rsidRPr="005B5657" w:rsidRDefault="00C05AF8" w:rsidP="00E93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54C2205" w14:textId="08CEA3F7" w:rsidR="00C05AF8" w:rsidRPr="005B5657" w:rsidRDefault="00C05AF8" w:rsidP="00E93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(59,751)</w:t>
            </w:r>
          </w:p>
        </w:tc>
        <w:tc>
          <w:tcPr>
            <w:tcW w:w="270" w:type="dxa"/>
          </w:tcPr>
          <w:p w14:paraId="74C1E8B7" w14:textId="77777777" w:rsidR="00C05AF8" w:rsidRPr="005B5657" w:rsidRDefault="00C05AF8" w:rsidP="00E93FD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2" w:right="-4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8" w:type="dxa"/>
          </w:tcPr>
          <w:p w14:paraId="4E099896" w14:textId="7A74E609" w:rsidR="00C05AF8" w:rsidRPr="005B5657" w:rsidRDefault="00C05AF8" w:rsidP="00E93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321,559</w:t>
            </w:r>
          </w:p>
        </w:tc>
        <w:tc>
          <w:tcPr>
            <w:tcW w:w="268" w:type="dxa"/>
          </w:tcPr>
          <w:p w14:paraId="612F7FBE" w14:textId="77777777" w:rsidR="00C05AF8" w:rsidRPr="005B5657" w:rsidRDefault="00C05AF8" w:rsidP="00E93FD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2" w:right="-4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76448046" w14:textId="71A9E705" w:rsidR="00C05AF8" w:rsidRPr="005B5657" w:rsidRDefault="00C05AF8" w:rsidP="00E93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111,994</w:t>
            </w:r>
          </w:p>
        </w:tc>
        <w:tc>
          <w:tcPr>
            <w:tcW w:w="236" w:type="dxa"/>
          </w:tcPr>
          <w:p w14:paraId="3CF9FEFB" w14:textId="77777777" w:rsidR="00C05AF8" w:rsidRPr="005B5657" w:rsidRDefault="00C05AF8" w:rsidP="00E93FD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2" w:right="-4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5DB7BF45" w14:textId="1E109F7B" w:rsidR="00C05AF8" w:rsidRPr="005B5657" w:rsidRDefault="00C05AF8" w:rsidP="00E93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(21,492)</w:t>
            </w:r>
          </w:p>
        </w:tc>
        <w:tc>
          <w:tcPr>
            <w:tcW w:w="236" w:type="dxa"/>
          </w:tcPr>
          <w:p w14:paraId="6D319CF8" w14:textId="77777777" w:rsidR="00C05AF8" w:rsidRPr="005B5657" w:rsidRDefault="00C05AF8" w:rsidP="00E93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235FCD4F" w14:textId="7EC3047A" w:rsidR="00C05AF8" w:rsidRPr="005B5657" w:rsidRDefault="00C05AF8" w:rsidP="00E93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4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90,502</w:t>
            </w:r>
          </w:p>
        </w:tc>
      </w:tr>
      <w:tr w:rsidR="00044C7C" w:rsidRPr="005B5657" w14:paraId="5B089A95" w14:textId="77777777" w:rsidTr="00044C7C">
        <w:trPr>
          <w:cantSplit/>
          <w:trHeight w:hRule="exact" w:val="397"/>
        </w:trPr>
        <w:tc>
          <w:tcPr>
            <w:tcW w:w="2340" w:type="dxa"/>
          </w:tcPr>
          <w:p w14:paraId="31DFCC63" w14:textId="77777777" w:rsidR="00044C7C" w:rsidRPr="00044C7C" w:rsidRDefault="00044C7C" w:rsidP="00FA5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4C7C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71B0B300" w14:textId="77777777" w:rsidR="00044C7C" w:rsidRPr="005B5657" w:rsidRDefault="00044C7C" w:rsidP="00DC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1,485,521</w:t>
            </w:r>
          </w:p>
        </w:tc>
        <w:tc>
          <w:tcPr>
            <w:tcW w:w="270" w:type="dxa"/>
          </w:tcPr>
          <w:p w14:paraId="22CFFA51" w14:textId="77777777" w:rsidR="00044C7C" w:rsidRPr="005B5657" w:rsidRDefault="00044C7C" w:rsidP="00010552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FC2BDE2" w14:textId="77777777" w:rsidR="00044C7C" w:rsidRPr="005B5657" w:rsidRDefault="00044C7C" w:rsidP="00F51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2,960</w:t>
            </w:r>
          </w:p>
        </w:tc>
        <w:tc>
          <w:tcPr>
            <w:tcW w:w="270" w:type="dxa"/>
          </w:tcPr>
          <w:p w14:paraId="0CFB5362" w14:textId="77777777" w:rsidR="00044C7C" w:rsidRPr="005B5657" w:rsidRDefault="00044C7C" w:rsidP="00010552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8" w:type="dxa"/>
          </w:tcPr>
          <w:p w14:paraId="20BA86A2" w14:textId="77777777" w:rsidR="00044C7C" w:rsidRPr="005B5657" w:rsidRDefault="00044C7C" w:rsidP="0004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1,488,481</w:t>
            </w:r>
          </w:p>
        </w:tc>
        <w:tc>
          <w:tcPr>
            <w:tcW w:w="268" w:type="dxa"/>
          </w:tcPr>
          <w:p w14:paraId="2ECBB8E3" w14:textId="77777777" w:rsidR="00044C7C" w:rsidRPr="005B5657" w:rsidRDefault="00044C7C" w:rsidP="00010552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5880B39B" w14:textId="77777777" w:rsidR="00044C7C" w:rsidRPr="005B5657" w:rsidRDefault="00044C7C" w:rsidP="0004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C7724A9" w14:textId="77777777" w:rsidR="00044C7C" w:rsidRPr="005B5657" w:rsidRDefault="00044C7C" w:rsidP="0004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61C6620D" w14:textId="77777777" w:rsidR="00044C7C" w:rsidRPr="005B5657" w:rsidRDefault="00044C7C" w:rsidP="0004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2AC73D4" w14:textId="77777777" w:rsidR="00044C7C" w:rsidRPr="005B5657" w:rsidRDefault="00044C7C" w:rsidP="0004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7CE43D17" w14:textId="77777777" w:rsidR="00044C7C" w:rsidRPr="005B5657" w:rsidRDefault="00044C7C" w:rsidP="0004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4C7C" w:rsidRPr="005B5657" w14:paraId="1930C9FD" w14:textId="77777777" w:rsidTr="00044C7C">
        <w:trPr>
          <w:cantSplit/>
          <w:trHeight w:hRule="exact" w:val="397"/>
        </w:trPr>
        <w:tc>
          <w:tcPr>
            <w:tcW w:w="2340" w:type="dxa"/>
          </w:tcPr>
          <w:p w14:paraId="741F3073" w14:textId="77777777" w:rsidR="00044C7C" w:rsidRPr="00044C7C" w:rsidRDefault="00044C7C" w:rsidP="00FA5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4C7C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90" w:type="dxa"/>
          </w:tcPr>
          <w:p w14:paraId="6B92A250" w14:textId="77777777" w:rsidR="00044C7C" w:rsidRDefault="00044C7C" w:rsidP="00DC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174</w:t>
            </w:r>
            <w:r>
              <w:rPr>
                <w:rFonts w:ascii="Angsana New" w:hAnsi="Angsana New"/>
                <w:sz w:val="30"/>
                <w:szCs w:val="30"/>
              </w:rPr>
              <w:t>,142</w:t>
            </w:r>
          </w:p>
        </w:tc>
        <w:tc>
          <w:tcPr>
            <w:tcW w:w="270" w:type="dxa"/>
          </w:tcPr>
          <w:p w14:paraId="7369BEAF" w14:textId="77777777" w:rsidR="00044C7C" w:rsidRPr="005B5657" w:rsidRDefault="00044C7C" w:rsidP="00010552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AC547DF" w14:textId="77777777" w:rsidR="00044C7C" w:rsidRDefault="00044C7C" w:rsidP="00F51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(2,960)</w:t>
            </w:r>
          </w:p>
        </w:tc>
        <w:tc>
          <w:tcPr>
            <w:tcW w:w="270" w:type="dxa"/>
          </w:tcPr>
          <w:p w14:paraId="3D62F913" w14:textId="77777777" w:rsidR="00044C7C" w:rsidRPr="005B5657" w:rsidRDefault="00044C7C" w:rsidP="00010552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8" w:type="dxa"/>
          </w:tcPr>
          <w:p w14:paraId="18FA172F" w14:textId="77777777" w:rsidR="00044C7C" w:rsidRDefault="00044C7C" w:rsidP="0004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171,182</w:t>
            </w:r>
          </w:p>
        </w:tc>
        <w:tc>
          <w:tcPr>
            <w:tcW w:w="268" w:type="dxa"/>
          </w:tcPr>
          <w:p w14:paraId="4D583247" w14:textId="77777777" w:rsidR="00044C7C" w:rsidRPr="005B5657" w:rsidRDefault="00044C7C" w:rsidP="00010552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4B8D9D37" w14:textId="77777777" w:rsidR="00044C7C" w:rsidRDefault="00044C7C" w:rsidP="0004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2D53581" w14:textId="77777777" w:rsidR="00044C7C" w:rsidRPr="005B5657" w:rsidRDefault="00044C7C" w:rsidP="0004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18724645" w14:textId="77777777" w:rsidR="00044C7C" w:rsidRDefault="00044C7C" w:rsidP="0004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2FE8594" w14:textId="77777777" w:rsidR="00044C7C" w:rsidRPr="005B5657" w:rsidRDefault="00044C7C" w:rsidP="0004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295767AB" w14:textId="77777777" w:rsidR="00044C7C" w:rsidRDefault="00044C7C" w:rsidP="0004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01E6" w:rsidRPr="005B5657" w14:paraId="0C7CEF0B" w14:textId="77777777" w:rsidTr="00044C7C">
        <w:trPr>
          <w:cantSplit/>
          <w:trHeight w:hRule="exact" w:val="397"/>
        </w:trPr>
        <w:tc>
          <w:tcPr>
            <w:tcW w:w="2340" w:type="dxa"/>
          </w:tcPr>
          <w:p w14:paraId="7FC1B198" w14:textId="77777777" w:rsidR="004101E6" w:rsidRPr="004101E6" w:rsidRDefault="004101E6" w:rsidP="00FA5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ภาษีเงินได้ถูกหัก ณ ที่จ่าย </w:t>
            </w:r>
          </w:p>
        </w:tc>
        <w:tc>
          <w:tcPr>
            <w:tcW w:w="990" w:type="dxa"/>
          </w:tcPr>
          <w:p w14:paraId="44C70762" w14:textId="77777777" w:rsidR="004101E6" w:rsidRPr="005B5657" w:rsidRDefault="004101E6" w:rsidP="004101E6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65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731B7C" w14:textId="77777777" w:rsidR="004101E6" w:rsidRPr="005B5657" w:rsidRDefault="004101E6" w:rsidP="00010552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4F23891" w14:textId="57C88E71" w:rsidR="004101E6" w:rsidRPr="005B5657" w:rsidRDefault="00C05AF8" w:rsidP="0070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201,529</w:t>
            </w:r>
          </w:p>
        </w:tc>
        <w:tc>
          <w:tcPr>
            <w:tcW w:w="270" w:type="dxa"/>
          </w:tcPr>
          <w:p w14:paraId="4B70E852" w14:textId="77777777" w:rsidR="004101E6" w:rsidRPr="005B5657" w:rsidRDefault="004101E6" w:rsidP="0070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8" w:type="dxa"/>
          </w:tcPr>
          <w:p w14:paraId="458D5CDE" w14:textId="440D5DC4" w:rsidR="004101E6" w:rsidRPr="005B5657" w:rsidRDefault="00C05AF8" w:rsidP="0070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201,529</w:t>
            </w:r>
          </w:p>
        </w:tc>
        <w:tc>
          <w:tcPr>
            <w:tcW w:w="268" w:type="dxa"/>
          </w:tcPr>
          <w:p w14:paraId="5B308AA3" w14:textId="77777777" w:rsidR="004101E6" w:rsidRPr="005B5657" w:rsidRDefault="004101E6" w:rsidP="00727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70436ED2" w14:textId="77777777" w:rsidR="004101E6" w:rsidRPr="005B5657" w:rsidRDefault="00727A19" w:rsidP="00727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5FF65CC" w14:textId="77777777" w:rsidR="004101E6" w:rsidRPr="005B5657" w:rsidRDefault="004101E6" w:rsidP="00727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11F13886" w14:textId="4FD30470" w:rsidR="004101E6" w:rsidRPr="005B5657" w:rsidRDefault="00C05AF8" w:rsidP="00F06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128,588</w:t>
            </w:r>
          </w:p>
        </w:tc>
        <w:tc>
          <w:tcPr>
            <w:tcW w:w="236" w:type="dxa"/>
          </w:tcPr>
          <w:p w14:paraId="6E12385B" w14:textId="77777777" w:rsidR="004101E6" w:rsidRPr="005B5657" w:rsidRDefault="004101E6" w:rsidP="0070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4C08E66E" w14:textId="6D5E2D87" w:rsidR="004101E6" w:rsidRPr="005B5657" w:rsidRDefault="00C05AF8" w:rsidP="00EB5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5AF8">
              <w:rPr>
                <w:rFonts w:ascii="Angsana New" w:hAnsi="Angsana New"/>
                <w:sz w:val="30"/>
                <w:szCs w:val="30"/>
              </w:rPr>
              <w:t>128,588</w:t>
            </w:r>
          </w:p>
        </w:tc>
      </w:tr>
      <w:tr w:rsidR="00727A19" w:rsidRPr="005B5657" w14:paraId="615B8E7C" w14:textId="77777777" w:rsidTr="00044C7C">
        <w:trPr>
          <w:cantSplit/>
          <w:trHeight w:hRule="exact" w:val="397"/>
        </w:trPr>
        <w:tc>
          <w:tcPr>
            <w:tcW w:w="2340" w:type="dxa"/>
          </w:tcPr>
          <w:p w14:paraId="2FEB2DBF" w14:textId="77777777" w:rsidR="00727A19" w:rsidRDefault="00727A19" w:rsidP="00FA5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990" w:type="dxa"/>
          </w:tcPr>
          <w:p w14:paraId="6C46CD6E" w14:textId="77777777" w:rsidR="00727A19" w:rsidRPr="005B5657" w:rsidRDefault="00727A19" w:rsidP="00DC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170,997</w:t>
            </w:r>
          </w:p>
        </w:tc>
        <w:tc>
          <w:tcPr>
            <w:tcW w:w="270" w:type="dxa"/>
          </w:tcPr>
          <w:p w14:paraId="7343D504" w14:textId="77777777" w:rsidR="00727A19" w:rsidRPr="005B5657" w:rsidRDefault="00727A19" w:rsidP="00010552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C4FF590" w14:textId="77777777" w:rsidR="00727A19" w:rsidRDefault="00727A19" w:rsidP="00727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72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(141,778)</w:t>
            </w:r>
          </w:p>
        </w:tc>
        <w:tc>
          <w:tcPr>
            <w:tcW w:w="270" w:type="dxa"/>
          </w:tcPr>
          <w:p w14:paraId="728C5992" w14:textId="77777777" w:rsidR="00727A19" w:rsidRPr="005B5657" w:rsidRDefault="00727A19" w:rsidP="00727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8" w:type="dxa"/>
          </w:tcPr>
          <w:p w14:paraId="0D552217" w14:textId="77777777" w:rsidR="00727A19" w:rsidRDefault="00727A19" w:rsidP="0070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29,219</w:t>
            </w:r>
          </w:p>
        </w:tc>
        <w:tc>
          <w:tcPr>
            <w:tcW w:w="268" w:type="dxa"/>
          </w:tcPr>
          <w:p w14:paraId="16097D23" w14:textId="77777777" w:rsidR="00727A19" w:rsidRPr="005B5657" w:rsidRDefault="00727A19" w:rsidP="00727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051264B6" w14:textId="77777777" w:rsidR="00727A19" w:rsidRDefault="00727A19" w:rsidP="0070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119,661</w:t>
            </w:r>
          </w:p>
        </w:tc>
        <w:tc>
          <w:tcPr>
            <w:tcW w:w="236" w:type="dxa"/>
          </w:tcPr>
          <w:p w14:paraId="2DAE480D" w14:textId="77777777" w:rsidR="00727A19" w:rsidRPr="005B5657" w:rsidRDefault="00727A19" w:rsidP="00727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120EDB77" w14:textId="77777777" w:rsidR="00727A19" w:rsidRDefault="00727A19" w:rsidP="00727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(107,096)</w:t>
            </w:r>
          </w:p>
        </w:tc>
        <w:tc>
          <w:tcPr>
            <w:tcW w:w="236" w:type="dxa"/>
          </w:tcPr>
          <w:p w14:paraId="5F06154F" w14:textId="77777777" w:rsidR="00727A19" w:rsidRPr="005B5657" w:rsidRDefault="00727A19" w:rsidP="00727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076C5091" w14:textId="77777777" w:rsidR="00727A19" w:rsidRDefault="00727A19" w:rsidP="00EB5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12,565</w:t>
            </w:r>
          </w:p>
        </w:tc>
      </w:tr>
      <w:tr w:rsidR="00E84EFA" w:rsidRPr="005B5657" w14:paraId="000DADF7" w14:textId="77777777" w:rsidTr="00044C7C">
        <w:trPr>
          <w:cantSplit/>
          <w:trHeight w:hRule="exact" w:val="397"/>
        </w:trPr>
        <w:tc>
          <w:tcPr>
            <w:tcW w:w="2340" w:type="dxa"/>
          </w:tcPr>
          <w:p w14:paraId="107613A6" w14:textId="77777777" w:rsidR="00E84EFA" w:rsidRPr="001F0555" w:rsidRDefault="00E84EFA" w:rsidP="00FA5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F055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เงินเบิกเกินบัญชี</w:t>
            </w:r>
            <w:r w:rsidR="001F0555" w:rsidRPr="001F0555">
              <w:rPr>
                <w:rFonts w:ascii="Angsana New" w:hAnsi="Angsana New"/>
                <w:spacing w:val="-4"/>
                <w:sz w:val="30"/>
                <w:szCs w:val="30"/>
                <w:cs/>
              </w:rPr>
              <w:t>และ</w:t>
            </w:r>
          </w:p>
        </w:tc>
        <w:tc>
          <w:tcPr>
            <w:tcW w:w="990" w:type="dxa"/>
          </w:tcPr>
          <w:p w14:paraId="1CDC90A9" w14:textId="77777777" w:rsidR="00E84EFA" w:rsidRDefault="00E84EFA" w:rsidP="00DC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A67690" w14:textId="77777777" w:rsidR="00E84EFA" w:rsidRPr="005B5657" w:rsidRDefault="00E84EFA" w:rsidP="00010552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11F63FB" w14:textId="77777777" w:rsidR="00E84EFA" w:rsidRDefault="00E84EFA" w:rsidP="00727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72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4B5CB6" w14:textId="77777777" w:rsidR="00E84EFA" w:rsidRPr="005B5657" w:rsidRDefault="00E84EFA" w:rsidP="00727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8" w:type="dxa"/>
          </w:tcPr>
          <w:p w14:paraId="7230ABB9" w14:textId="77777777" w:rsidR="00E84EFA" w:rsidRDefault="00E84EFA" w:rsidP="0070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5038D0EA" w14:textId="77777777" w:rsidR="00E84EFA" w:rsidRPr="005B5657" w:rsidRDefault="00E84EFA" w:rsidP="00727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2EB392D3" w14:textId="77777777" w:rsidR="00E84EFA" w:rsidRDefault="00E84EFA" w:rsidP="0070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147F1F" w14:textId="77777777" w:rsidR="00E84EFA" w:rsidRPr="005B5657" w:rsidRDefault="00E84EFA" w:rsidP="00727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3F5D9344" w14:textId="77777777" w:rsidR="00E84EFA" w:rsidRDefault="00E84EFA" w:rsidP="00727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E76ABA" w14:textId="77777777" w:rsidR="00E84EFA" w:rsidRPr="005B5657" w:rsidRDefault="00E84EFA" w:rsidP="00727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5FF61EEF" w14:textId="77777777" w:rsidR="00E84EFA" w:rsidRDefault="00E84EFA" w:rsidP="00EB5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2033" w:rsidRPr="005B5657" w14:paraId="1F39B614" w14:textId="77777777" w:rsidTr="00044C7C">
        <w:trPr>
          <w:cantSplit/>
          <w:trHeight w:hRule="exact" w:val="397"/>
        </w:trPr>
        <w:tc>
          <w:tcPr>
            <w:tcW w:w="2340" w:type="dxa"/>
          </w:tcPr>
          <w:p w14:paraId="27D788DD" w14:textId="77777777" w:rsidR="00A52033" w:rsidRPr="001F0555" w:rsidRDefault="00A52033" w:rsidP="00FA5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   </w:t>
            </w:r>
            <w:r w:rsidRPr="001F0555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เงินกู้ยื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</w:t>
            </w:r>
            <w:r w:rsidRPr="001F0555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ระยะสั้นจาก</w:t>
            </w:r>
          </w:p>
        </w:tc>
        <w:tc>
          <w:tcPr>
            <w:tcW w:w="990" w:type="dxa"/>
          </w:tcPr>
          <w:p w14:paraId="12AA5F9B" w14:textId="77777777" w:rsidR="00A52033" w:rsidRDefault="00A52033" w:rsidP="00DC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226BD7" w14:textId="77777777" w:rsidR="00A52033" w:rsidRPr="005B5657" w:rsidRDefault="00A52033" w:rsidP="00010552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C8FE93B" w14:textId="77777777" w:rsidR="00A52033" w:rsidRDefault="00A52033" w:rsidP="00727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72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F332E8" w14:textId="77777777" w:rsidR="00A52033" w:rsidRPr="005B5657" w:rsidRDefault="00A52033" w:rsidP="00727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8" w:type="dxa"/>
          </w:tcPr>
          <w:p w14:paraId="27F4CA25" w14:textId="77777777" w:rsidR="00A52033" w:rsidRDefault="00A52033" w:rsidP="0070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74FBBB70" w14:textId="77777777" w:rsidR="00A52033" w:rsidRPr="005B5657" w:rsidRDefault="00A52033" w:rsidP="00727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7852BB42" w14:textId="77777777" w:rsidR="00A52033" w:rsidRDefault="00A52033" w:rsidP="0070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E6D1AF" w14:textId="77777777" w:rsidR="00A52033" w:rsidRPr="005B5657" w:rsidRDefault="00A52033" w:rsidP="00727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6A06E00B" w14:textId="77777777" w:rsidR="00A52033" w:rsidRDefault="00A52033" w:rsidP="00727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CDEC0D" w14:textId="77777777" w:rsidR="00A52033" w:rsidRPr="005B5657" w:rsidRDefault="00A52033" w:rsidP="00727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0AE57156" w14:textId="77777777" w:rsidR="00A52033" w:rsidRDefault="00A52033" w:rsidP="00EB5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4EFA" w:rsidRPr="005B5657" w14:paraId="24C45F56" w14:textId="77777777" w:rsidTr="00044C7C">
        <w:trPr>
          <w:cantSplit/>
          <w:trHeight w:hRule="exact" w:val="397"/>
        </w:trPr>
        <w:tc>
          <w:tcPr>
            <w:tcW w:w="2340" w:type="dxa"/>
          </w:tcPr>
          <w:p w14:paraId="040ADBD6" w14:textId="77777777" w:rsidR="00E84EFA" w:rsidRDefault="00E84EFA" w:rsidP="00FA5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1F0555" w:rsidRPr="001F0555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สถาบัน</w:t>
            </w:r>
            <w:r w:rsidR="001F0555" w:rsidRPr="001F0555">
              <w:rPr>
                <w:rFonts w:ascii="Angsana New" w:hAnsi="Angsana New"/>
                <w:sz w:val="30"/>
                <w:szCs w:val="30"/>
                <w:cs/>
              </w:rPr>
              <w:t>การเงิน</w:t>
            </w:r>
          </w:p>
          <w:p w14:paraId="2FA0478E" w14:textId="77777777" w:rsidR="00E84EFA" w:rsidRDefault="00E84EFA" w:rsidP="00FA5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32E5EFDF" w14:textId="77777777" w:rsidR="00E84EFA" w:rsidRDefault="00E84EFA" w:rsidP="00FA5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A301D52" w14:textId="77777777" w:rsidR="00E84EFA" w:rsidRDefault="00E84EFA" w:rsidP="00FA5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2E1AE6D" w14:textId="77777777" w:rsidR="00E84EFA" w:rsidRDefault="00E84EFA" w:rsidP="00FA5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6ED6B0F" w14:textId="77777777" w:rsidR="00E84EFA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939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431</w:t>
            </w:r>
          </w:p>
        </w:tc>
        <w:tc>
          <w:tcPr>
            <w:tcW w:w="270" w:type="dxa"/>
          </w:tcPr>
          <w:p w14:paraId="5D30E1A9" w14:textId="77777777" w:rsidR="00E84EFA" w:rsidRPr="005B5657" w:rsidRDefault="00E84EFA" w:rsidP="00E84EFA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74DE79D" w14:textId="77777777" w:rsidR="00E84EFA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72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(390,000)</w:t>
            </w:r>
          </w:p>
        </w:tc>
        <w:tc>
          <w:tcPr>
            <w:tcW w:w="270" w:type="dxa"/>
          </w:tcPr>
          <w:p w14:paraId="42BB35FF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8" w:type="dxa"/>
          </w:tcPr>
          <w:p w14:paraId="231347D0" w14:textId="77777777" w:rsidR="00E84EFA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549,431</w:t>
            </w:r>
          </w:p>
        </w:tc>
        <w:tc>
          <w:tcPr>
            <w:tcW w:w="268" w:type="dxa"/>
          </w:tcPr>
          <w:p w14:paraId="35B6B7AD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3DB13BC5" w14:textId="77777777" w:rsidR="00E84EFA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882,980</w:t>
            </w:r>
          </w:p>
        </w:tc>
        <w:tc>
          <w:tcPr>
            <w:tcW w:w="236" w:type="dxa"/>
          </w:tcPr>
          <w:p w14:paraId="534EB8D3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0E1562B4" w14:textId="77777777" w:rsidR="00E84EFA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(390,000)</w:t>
            </w:r>
          </w:p>
        </w:tc>
        <w:tc>
          <w:tcPr>
            <w:tcW w:w="236" w:type="dxa"/>
          </w:tcPr>
          <w:p w14:paraId="65784404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51D6493C" w14:textId="77777777" w:rsidR="00E84EFA" w:rsidRDefault="00E84EFA" w:rsidP="00F06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492,980</w:t>
            </w:r>
          </w:p>
        </w:tc>
      </w:tr>
      <w:tr w:rsidR="00E84EFA" w:rsidRPr="005B5657" w14:paraId="786A21F0" w14:textId="77777777" w:rsidTr="00044C7C">
        <w:trPr>
          <w:cantSplit/>
          <w:trHeight w:hRule="exact" w:val="397"/>
        </w:trPr>
        <w:tc>
          <w:tcPr>
            <w:tcW w:w="2340" w:type="dxa"/>
          </w:tcPr>
          <w:p w14:paraId="1C8A263C" w14:textId="77777777" w:rsidR="00E84EFA" w:rsidRDefault="00E84EFA" w:rsidP="00FA5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990" w:type="dxa"/>
          </w:tcPr>
          <w:p w14:paraId="7AE983EA" w14:textId="77777777" w:rsidR="00E84EFA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160,000</w:t>
            </w:r>
          </w:p>
        </w:tc>
        <w:tc>
          <w:tcPr>
            <w:tcW w:w="270" w:type="dxa"/>
          </w:tcPr>
          <w:p w14:paraId="6B76AA15" w14:textId="77777777" w:rsidR="00E84EFA" w:rsidRPr="005B5657" w:rsidRDefault="00E84EFA" w:rsidP="00E84EFA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267CE0E" w14:textId="77777777" w:rsidR="00E84EFA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390,000</w:t>
            </w:r>
          </w:p>
        </w:tc>
        <w:tc>
          <w:tcPr>
            <w:tcW w:w="270" w:type="dxa"/>
          </w:tcPr>
          <w:p w14:paraId="2358D49E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8" w:type="dxa"/>
          </w:tcPr>
          <w:p w14:paraId="21E16999" w14:textId="77777777" w:rsidR="00E84EFA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550,000</w:t>
            </w:r>
          </w:p>
        </w:tc>
        <w:tc>
          <w:tcPr>
            <w:tcW w:w="268" w:type="dxa"/>
          </w:tcPr>
          <w:p w14:paraId="5F9CCEE6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1DBA2FDD" w14:textId="77777777" w:rsidR="00E84EFA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160,000</w:t>
            </w:r>
          </w:p>
        </w:tc>
        <w:tc>
          <w:tcPr>
            <w:tcW w:w="236" w:type="dxa"/>
          </w:tcPr>
          <w:p w14:paraId="0ACAF0C1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2682C9D2" w14:textId="77777777" w:rsidR="00E84EFA" w:rsidRDefault="00E84EFA" w:rsidP="00F06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390,000</w:t>
            </w:r>
          </w:p>
        </w:tc>
        <w:tc>
          <w:tcPr>
            <w:tcW w:w="236" w:type="dxa"/>
          </w:tcPr>
          <w:p w14:paraId="02854F7D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4F472BDA" w14:textId="77777777" w:rsidR="00E84EFA" w:rsidRDefault="00E84EFA" w:rsidP="00F06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550,000</w:t>
            </w:r>
          </w:p>
        </w:tc>
      </w:tr>
      <w:tr w:rsidR="00E84EFA" w:rsidRPr="005B5657" w14:paraId="537E5EB9" w14:textId="77777777" w:rsidTr="00044C7C">
        <w:trPr>
          <w:cantSplit/>
          <w:trHeight w:hRule="exact" w:val="397"/>
        </w:trPr>
        <w:tc>
          <w:tcPr>
            <w:tcW w:w="2340" w:type="dxa"/>
          </w:tcPr>
          <w:p w14:paraId="1AA4D991" w14:textId="77777777" w:rsidR="00E84EFA" w:rsidRPr="005B5657" w:rsidRDefault="00E84EFA" w:rsidP="00FA5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5657">
              <w:rPr>
                <w:rFonts w:ascii="Angsana New" w:hAnsi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</w:tcPr>
          <w:p w14:paraId="413B6060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146,135</w:t>
            </w:r>
          </w:p>
        </w:tc>
        <w:tc>
          <w:tcPr>
            <w:tcW w:w="270" w:type="dxa"/>
          </w:tcPr>
          <w:p w14:paraId="1DED0E68" w14:textId="77777777" w:rsidR="00E84EFA" w:rsidRPr="005B5657" w:rsidRDefault="00E84EFA" w:rsidP="00E84EFA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A4E62DB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72" w:right="-107"/>
              <w:rPr>
                <w:rFonts w:ascii="Angsana New" w:hAnsi="Angsana New"/>
                <w:sz w:val="30"/>
                <w:szCs w:val="30"/>
              </w:rPr>
            </w:pPr>
            <w:r w:rsidRPr="005B5657">
              <w:rPr>
                <w:rFonts w:ascii="Angsana New" w:hAnsi="Angsana New"/>
                <w:sz w:val="30"/>
                <w:szCs w:val="30"/>
              </w:rPr>
              <w:t>(119,995)</w:t>
            </w:r>
          </w:p>
        </w:tc>
        <w:tc>
          <w:tcPr>
            <w:tcW w:w="270" w:type="dxa"/>
          </w:tcPr>
          <w:p w14:paraId="1C333271" w14:textId="77777777" w:rsidR="00E84EFA" w:rsidRPr="005B5657" w:rsidRDefault="00E84EFA" w:rsidP="00E84EFA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8" w:type="dxa"/>
          </w:tcPr>
          <w:p w14:paraId="7322EC71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  <w:r w:rsidRPr="005B5657">
              <w:rPr>
                <w:rFonts w:ascii="Angsana New" w:hAnsi="Angsana New"/>
                <w:sz w:val="30"/>
                <w:szCs w:val="30"/>
              </w:rPr>
              <w:t>26,14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68" w:type="dxa"/>
          </w:tcPr>
          <w:p w14:paraId="1DD5B1A0" w14:textId="77777777" w:rsidR="00E84EFA" w:rsidRPr="005B5657" w:rsidRDefault="00E84EFA" w:rsidP="00E84EFA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2A0C034B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  <w:r w:rsidRPr="005B5657">
              <w:rPr>
                <w:rFonts w:ascii="Angsana New" w:hAnsi="Angsana New"/>
                <w:sz w:val="30"/>
                <w:szCs w:val="30"/>
              </w:rPr>
              <w:t>56,323</w:t>
            </w:r>
          </w:p>
        </w:tc>
        <w:tc>
          <w:tcPr>
            <w:tcW w:w="236" w:type="dxa"/>
          </w:tcPr>
          <w:p w14:paraId="29E7289E" w14:textId="77777777" w:rsidR="00E84EFA" w:rsidRPr="005B5657" w:rsidRDefault="00E84EFA" w:rsidP="00E84EFA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240DFD1B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72" w:right="-107"/>
              <w:rPr>
                <w:rFonts w:ascii="Angsana New" w:hAnsi="Angsana New"/>
                <w:sz w:val="30"/>
                <w:szCs w:val="30"/>
              </w:rPr>
            </w:pPr>
            <w:r w:rsidRPr="005B5657">
              <w:rPr>
                <w:rFonts w:ascii="Angsana New" w:hAnsi="Angsana New"/>
                <w:sz w:val="30"/>
                <w:szCs w:val="30"/>
              </w:rPr>
              <w:t>(27,729)</w:t>
            </w:r>
          </w:p>
        </w:tc>
        <w:tc>
          <w:tcPr>
            <w:tcW w:w="236" w:type="dxa"/>
          </w:tcPr>
          <w:p w14:paraId="47B3C821" w14:textId="77777777" w:rsidR="00E84EFA" w:rsidRPr="005B5657" w:rsidRDefault="00E84EFA" w:rsidP="00E84EFA">
            <w:pPr>
              <w:pStyle w:val="BodyText"/>
              <w:tabs>
                <w:tab w:val="clear" w:pos="680"/>
                <w:tab w:val="decimal" w:pos="675"/>
              </w:tabs>
              <w:spacing w:after="0" w:line="240" w:lineRule="auto"/>
              <w:ind w:left="-72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5711733A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657">
              <w:rPr>
                <w:rFonts w:ascii="Angsana New" w:hAnsi="Angsana New"/>
                <w:sz w:val="30"/>
                <w:szCs w:val="30"/>
              </w:rPr>
              <w:t>28,594</w:t>
            </w:r>
          </w:p>
        </w:tc>
      </w:tr>
      <w:tr w:rsidR="00E84EFA" w:rsidRPr="005B5657" w14:paraId="1E810D3C" w14:textId="77777777" w:rsidTr="00044C7C">
        <w:trPr>
          <w:cantSplit/>
          <w:trHeight w:hRule="exact" w:val="397"/>
        </w:trPr>
        <w:tc>
          <w:tcPr>
            <w:tcW w:w="2340" w:type="dxa"/>
          </w:tcPr>
          <w:p w14:paraId="3204B334" w14:textId="77777777" w:rsidR="00E84EFA" w:rsidRPr="005B5657" w:rsidRDefault="00E84EFA" w:rsidP="00FA5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5657">
              <w:rPr>
                <w:rFonts w:ascii="Angsana New" w:hAnsi="Angsana New"/>
                <w:sz w:val="30"/>
                <w:szCs w:val="30"/>
                <w:cs/>
              </w:rPr>
              <w:t>รายได้รอตัดบัญชี</w:t>
            </w:r>
          </w:p>
        </w:tc>
        <w:tc>
          <w:tcPr>
            <w:tcW w:w="990" w:type="dxa"/>
          </w:tcPr>
          <w:p w14:paraId="795B9D1E" w14:textId="77777777" w:rsidR="00E84EFA" w:rsidRPr="005B5657" w:rsidRDefault="00E84EFA" w:rsidP="00E84EFA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65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A76FD3" w14:textId="77777777" w:rsidR="00E84EFA" w:rsidRPr="005B5657" w:rsidRDefault="00E84EFA" w:rsidP="00E84EFA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479C919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657">
              <w:rPr>
                <w:rFonts w:ascii="Angsana New" w:hAnsi="Angsana New"/>
                <w:sz w:val="30"/>
                <w:szCs w:val="30"/>
              </w:rPr>
              <w:t>119,995</w:t>
            </w:r>
          </w:p>
        </w:tc>
        <w:tc>
          <w:tcPr>
            <w:tcW w:w="270" w:type="dxa"/>
          </w:tcPr>
          <w:p w14:paraId="1F247696" w14:textId="77777777" w:rsidR="00E84EFA" w:rsidRPr="005B5657" w:rsidRDefault="00E84EFA" w:rsidP="00E84EFA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8" w:type="dxa"/>
          </w:tcPr>
          <w:p w14:paraId="54E61C4D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  <w:r w:rsidRPr="005B5657">
              <w:rPr>
                <w:rFonts w:ascii="Angsana New" w:hAnsi="Angsana New"/>
                <w:sz w:val="30"/>
                <w:szCs w:val="30"/>
              </w:rPr>
              <w:t>119,995</w:t>
            </w:r>
          </w:p>
        </w:tc>
        <w:tc>
          <w:tcPr>
            <w:tcW w:w="268" w:type="dxa"/>
          </w:tcPr>
          <w:p w14:paraId="1AD89E93" w14:textId="77777777" w:rsidR="00E84EFA" w:rsidRPr="005B5657" w:rsidRDefault="00E84EFA" w:rsidP="00E84EFA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034836C3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  <w:r w:rsidRPr="005B565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46983A7" w14:textId="77777777" w:rsidR="00E84EFA" w:rsidRPr="005B5657" w:rsidRDefault="00E84EFA" w:rsidP="00E84EFA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5EEC429C" w14:textId="77777777" w:rsidR="00E84EFA" w:rsidRPr="005B5657" w:rsidRDefault="00E84EFA" w:rsidP="00F06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  <w:r w:rsidRPr="005B5657">
              <w:rPr>
                <w:rFonts w:ascii="Angsana New" w:hAnsi="Angsana New"/>
                <w:sz w:val="30"/>
                <w:szCs w:val="30"/>
              </w:rPr>
              <w:t>27,729</w:t>
            </w:r>
          </w:p>
        </w:tc>
        <w:tc>
          <w:tcPr>
            <w:tcW w:w="236" w:type="dxa"/>
          </w:tcPr>
          <w:p w14:paraId="28C43A33" w14:textId="77777777" w:rsidR="00E84EFA" w:rsidRPr="005B5657" w:rsidRDefault="00E84EFA" w:rsidP="00E84EFA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0AF9716D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657">
              <w:rPr>
                <w:rFonts w:ascii="Angsana New" w:hAnsi="Angsana New"/>
                <w:sz w:val="30"/>
                <w:szCs w:val="30"/>
              </w:rPr>
              <w:t>27,729</w:t>
            </w:r>
          </w:p>
        </w:tc>
      </w:tr>
      <w:tr w:rsidR="00E84EFA" w:rsidRPr="005B5657" w14:paraId="7855ED34" w14:textId="77777777" w:rsidTr="00044C7C">
        <w:trPr>
          <w:cantSplit/>
          <w:trHeight w:hRule="exact" w:val="397"/>
        </w:trPr>
        <w:tc>
          <w:tcPr>
            <w:tcW w:w="2340" w:type="dxa"/>
          </w:tcPr>
          <w:p w14:paraId="57E577D5" w14:textId="77777777" w:rsidR="00E84EFA" w:rsidRPr="005B5657" w:rsidRDefault="00E84EFA" w:rsidP="00FA5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ภาษีขายที่ยังไม่ถึงกำหนด</w:t>
            </w:r>
          </w:p>
        </w:tc>
        <w:tc>
          <w:tcPr>
            <w:tcW w:w="990" w:type="dxa"/>
          </w:tcPr>
          <w:p w14:paraId="193319B2" w14:textId="77777777" w:rsidR="00E84EFA" w:rsidRPr="005B5657" w:rsidRDefault="00E84EFA" w:rsidP="00E84EFA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6D8A0B" w14:textId="77777777" w:rsidR="00E84EFA" w:rsidRPr="005B5657" w:rsidRDefault="00E84EFA" w:rsidP="00E84EFA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D55B3AA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DA81A2" w14:textId="77777777" w:rsidR="00E84EFA" w:rsidRPr="005B5657" w:rsidRDefault="00E84EFA" w:rsidP="00E84EFA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8" w:type="dxa"/>
          </w:tcPr>
          <w:p w14:paraId="68AC0DDF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2B9D250A" w14:textId="77777777" w:rsidR="00E84EFA" w:rsidRPr="005B5657" w:rsidRDefault="00E84EFA" w:rsidP="00E84EFA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46A2C23B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0223DA" w14:textId="77777777" w:rsidR="00E84EFA" w:rsidRPr="005B5657" w:rsidRDefault="00E84EFA" w:rsidP="00E84EFA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06265AE9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7A41BD" w14:textId="77777777" w:rsidR="00E84EFA" w:rsidRPr="005B5657" w:rsidRDefault="00E84EFA" w:rsidP="00E84EFA">
            <w:pPr>
              <w:pStyle w:val="BodyText"/>
              <w:spacing w:after="0" w:line="240" w:lineRule="auto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55389FC3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4EFA" w:rsidRPr="005B5657" w14:paraId="555E9192" w14:textId="77777777" w:rsidTr="00044C7C">
        <w:trPr>
          <w:cantSplit/>
          <w:trHeight w:hRule="exact" w:val="397"/>
        </w:trPr>
        <w:tc>
          <w:tcPr>
            <w:tcW w:w="2340" w:type="dxa"/>
          </w:tcPr>
          <w:p w14:paraId="1379DD47" w14:textId="77777777" w:rsidR="00E84EFA" w:rsidRDefault="00E84EFA" w:rsidP="00FA5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ชำระ</w:t>
            </w:r>
          </w:p>
        </w:tc>
        <w:tc>
          <w:tcPr>
            <w:tcW w:w="990" w:type="dxa"/>
          </w:tcPr>
          <w:p w14:paraId="452AAA29" w14:textId="77777777" w:rsidR="00E84EFA" w:rsidRPr="005B5657" w:rsidRDefault="00E84EFA" w:rsidP="00E84EFA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65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CEB7AC" w14:textId="77777777" w:rsidR="00E84EFA" w:rsidRPr="005B5657" w:rsidRDefault="00E84EFA" w:rsidP="00E84EFA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568ED9D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226,746</w:t>
            </w:r>
          </w:p>
        </w:tc>
        <w:tc>
          <w:tcPr>
            <w:tcW w:w="270" w:type="dxa"/>
          </w:tcPr>
          <w:p w14:paraId="05709FB8" w14:textId="77777777" w:rsidR="00E84EFA" w:rsidRPr="005B5657" w:rsidRDefault="00E84EFA" w:rsidP="00E84EFA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8" w:type="dxa"/>
          </w:tcPr>
          <w:p w14:paraId="4CABF6BD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226,746</w:t>
            </w:r>
          </w:p>
        </w:tc>
        <w:tc>
          <w:tcPr>
            <w:tcW w:w="268" w:type="dxa"/>
          </w:tcPr>
          <w:p w14:paraId="7C258088" w14:textId="77777777" w:rsidR="00E84EFA" w:rsidRPr="005B5657" w:rsidRDefault="00E84EFA" w:rsidP="00E84EFA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45C0D35F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179C7FE" w14:textId="77777777" w:rsidR="00E84EFA" w:rsidRPr="005B5657" w:rsidRDefault="00E84EFA" w:rsidP="00E84EFA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07FA2502" w14:textId="77777777" w:rsidR="00E84EFA" w:rsidRPr="005B5657" w:rsidRDefault="00E84EFA" w:rsidP="00F06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59,565</w:t>
            </w:r>
          </w:p>
        </w:tc>
        <w:tc>
          <w:tcPr>
            <w:tcW w:w="236" w:type="dxa"/>
          </w:tcPr>
          <w:p w14:paraId="226A6704" w14:textId="77777777" w:rsidR="00E84EFA" w:rsidRPr="005B5657" w:rsidRDefault="00E84EFA" w:rsidP="00E84EFA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66FEBB26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59,565</w:t>
            </w:r>
          </w:p>
        </w:tc>
      </w:tr>
      <w:tr w:rsidR="00E84EFA" w:rsidRPr="005B5657" w14:paraId="507E293E" w14:textId="77777777" w:rsidTr="00044C7C">
        <w:trPr>
          <w:cantSplit/>
          <w:trHeight w:hRule="exact" w:val="397"/>
        </w:trPr>
        <w:tc>
          <w:tcPr>
            <w:tcW w:w="2340" w:type="dxa"/>
          </w:tcPr>
          <w:p w14:paraId="2803760B" w14:textId="77777777" w:rsidR="00E84EFA" w:rsidRPr="005B5657" w:rsidRDefault="00E84EFA" w:rsidP="00FA5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990" w:type="dxa"/>
          </w:tcPr>
          <w:p w14:paraId="27D43BF8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248,669</w:t>
            </w:r>
          </w:p>
        </w:tc>
        <w:tc>
          <w:tcPr>
            <w:tcW w:w="270" w:type="dxa"/>
          </w:tcPr>
          <w:p w14:paraId="140D66DF" w14:textId="77777777" w:rsidR="00E84EFA" w:rsidRPr="005B5657" w:rsidRDefault="00E84EFA" w:rsidP="00E84EFA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1304151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72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(226,746)</w:t>
            </w:r>
          </w:p>
        </w:tc>
        <w:tc>
          <w:tcPr>
            <w:tcW w:w="270" w:type="dxa"/>
          </w:tcPr>
          <w:p w14:paraId="1346A522" w14:textId="77777777" w:rsidR="00E84EFA" w:rsidRPr="005B5657" w:rsidRDefault="00E84EFA" w:rsidP="00E84EFA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8" w:type="dxa"/>
          </w:tcPr>
          <w:p w14:paraId="1839C1A0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21,923</w:t>
            </w:r>
          </w:p>
        </w:tc>
        <w:tc>
          <w:tcPr>
            <w:tcW w:w="268" w:type="dxa"/>
          </w:tcPr>
          <w:p w14:paraId="7AC5DA68" w14:textId="77777777" w:rsidR="00E84EFA" w:rsidRPr="005B5657" w:rsidRDefault="00E84EFA" w:rsidP="00E84EFA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1358CC55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68,380</w:t>
            </w:r>
          </w:p>
        </w:tc>
        <w:tc>
          <w:tcPr>
            <w:tcW w:w="236" w:type="dxa"/>
          </w:tcPr>
          <w:p w14:paraId="50A398CB" w14:textId="77777777" w:rsidR="00E84EFA" w:rsidRPr="005B5657" w:rsidRDefault="00E84EFA" w:rsidP="00E84EFA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2F297B44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(59,565)</w:t>
            </w:r>
          </w:p>
        </w:tc>
        <w:tc>
          <w:tcPr>
            <w:tcW w:w="236" w:type="dxa"/>
          </w:tcPr>
          <w:p w14:paraId="656A992C" w14:textId="77777777" w:rsidR="00E84EFA" w:rsidRPr="005B5657" w:rsidRDefault="00E84EFA" w:rsidP="00E84EFA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45831309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8,815</w:t>
            </w:r>
          </w:p>
        </w:tc>
      </w:tr>
      <w:tr w:rsidR="00E84EFA" w:rsidRPr="005B5657" w14:paraId="516C86A9" w14:textId="77777777" w:rsidTr="00044C7C">
        <w:trPr>
          <w:cantSplit/>
          <w:trHeight w:hRule="exact" w:val="397"/>
        </w:trPr>
        <w:tc>
          <w:tcPr>
            <w:tcW w:w="2340" w:type="dxa"/>
          </w:tcPr>
          <w:p w14:paraId="13011BB9" w14:textId="77777777" w:rsidR="00E84EFA" w:rsidRPr="005B5657" w:rsidRDefault="00E84EFA" w:rsidP="00FA5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9146C6" w14:textId="77777777" w:rsidR="00E84EFA" w:rsidRPr="005B5657" w:rsidRDefault="00E84EFA" w:rsidP="00E84EFA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54E71B" w14:textId="77777777" w:rsidR="00E84EFA" w:rsidRPr="005B5657" w:rsidRDefault="00E84EFA" w:rsidP="00E84EFA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032D418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72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65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FF7C06" w14:textId="77777777" w:rsidR="00E84EFA" w:rsidRPr="005B5657" w:rsidRDefault="00E84EFA" w:rsidP="00E84EFA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</w:tcPr>
          <w:p w14:paraId="7C45F42D" w14:textId="77777777" w:rsidR="00E84EFA" w:rsidRPr="005B5657" w:rsidRDefault="00E84EFA" w:rsidP="00E84EFA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22B5683F" w14:textId="77777777" w:rsidR="00E84EFA" w:rsidRPr="005B5657" w:rsidRDefault="00E84EFA" w:rsidP="00E84EFA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9" w:type="dxa"/>
          </w:tcPr>
          <w:p w14:paraId="246D0325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51E5625" w14:textId="77777777" w:rsidR="00E84EFA" w:rsidRPr="005B5657" w:rsidRDefault="00E84EFA" w:rsidP="00E84EFA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14:paraId="77DB89A7" w14:textId="77777777" w:rsidR="00E84EFA" w:rsidRPr="005B5657" w:rsidRDefault="00E84EFA" w:rsidP="00E84EFA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65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C3CBF0F" w14:textId="77777777" w:rsidR="00E84EFA" w:rsidRPr="005B5657" w:rsidRDefault="00E84EFA" w:rsidP="00E84EFA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017A71CD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4EFA" w:rsidRPr="005B5657" w14:paraId="4C1AE07C" w14:textId="77777777" w:rsidTr="006E13B1">
        <w:trPr>
          <w:cantSplit/>
          <w:trHeight w:hRule="exact" w:val="397"/>
        </w:trPr>
        <w:tc>
          <w:tcPr>
            <w:tcW w:w="2340" w:type="dxa"/>
          </w:tcPr>
          <w:p w14:paraId="4B76DC49" w14:textId="77777777" w:rsidR="00E84EFA" w:rsidRDefault="00E84EFA" w:rsidP="00FA5670">
            <w:pPr>
              <w:pStyle w:val="BodyText"/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งบกำไรขาดทุนเบ็ดเสร็จ</w:t>
            </w:r>
          </w:p>
          <w:p w14:paraId="29EDA820" w14:textId="77777777" w:rsidR="00E84EFA" w:rsidRDefault="00E84EFA" w:rsidP="00FA5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D5791AB" w14:textId="77777777" w:rsidR="00E84EFA" w:rsidRDefault="00E84EFA" w:rsidP="00FA5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437C0FE2" w14:textId="77777777" w:rsidR="00E84EFA" w:rsidRPr="005B5657" w:rsidRDefault="00E84EFA" w:rsidP="00FA5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97A24E0" w14:textId="77777777" w:rsidR="00E84EFA" w:rsidRPr="005B5657" w:rsidRDefault="00E84EFA" w:rsidP="00E84EFA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E55BB3" w14:textId="77777777" w:rsidR="00E84EFA" w:rsidRPr="005B5657" w:rsidRDefault="00E84EFA" w:rsidP="00E84EFA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2FBAFF4" w14:textId="77777777" w:rsidR="00E84EFA" w:rsidRPr="005B5657" w:rsidRDefault="00E84EFA" w:rsidP="00E84EFA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99F9E3" w14:textId="77777777" w:rsidR="00E84EFA" w:rsidRPr="005B5657" w:rsidRDefault="00E84EFA" w:rsidP="00E84EFA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8" w:type="dxa"/>
          </w:tcPr>
          <w:p w14:paraId="5A142F90" w14:textId="77777777" w:rsidR="00E84EFA" w:rsidRPr="005B5657" w:rsidRDefault="00E84EFA" w:rsidP="00E84EFA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537186B2" w14:textId="77777777" w:rsidR="00E84EFA" w:rsidRPr="005B5657" w:rsidRDefault="00E84EFA" w:rsidP="00E84EFA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45493D45" w14:textId="77777777" w:rsidR="00E84EFA" w:rsidRPr="005B5657" w:rsidRDefault="00E84EFA" w:rsidP="00E84EFA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C05B68" w14:textId="77777777" w:rsidR="00E84EFA" w:rsidRPr="005B5657" w:rsidRDefault="00E84EFA" w:rsidP="00E84EFA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5F7F685D" w14:textId="77777777" w:rsidR="00E84EFA" w:rsidRPr="005B5657" w:rsidRDefault="00E84EFA" w:rsidP="00E84EFA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D3B1D8" w14:textId="77777777" w:rsidR="00E84EFA" w:rsidRPr="005B5657" w:rsidRDefault="00E84EFA" w:rsidP="00E84EFA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155A8131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4EFA" w:rsidRPr="005B5657" w14:paraId="48CAA623" w14:textId="77777777" w:rsidTr="006E13B1">
        <w:trPr>
          <w:cantSplit/>
          <w:trHeight w:hRule="exact" w:val="397"/>
        </w:trPr>
        <w:tc>
          <w:tcPr>
            <w:tcW w:w="2340" w:type="dxa"/>
          </w:tcPr>
          <w:p w14:paraId="3E22CAEA" w14:textId="77777777" w:rsidR="00E84EFA" w:rsidRPr="00044C7C" w:rsidRDefault="00E84EFA" w:rsidP="00FA5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</w:t>
            </w:r>
          </w:p>
        </w:tc>
        <w:tc>
          <w:tcPr>
            <w:tcW w:w="990" w:type="dxa"/>
          </w:tcPr>
          <w:p w14:paraId="57CF52FD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AFA7E6" w14:textId="77777777" w:rsidR="00E84EFA" w:rsidRPr="005B5657" w:rsidRDefault="00E84EFA" w:rsidP="00E84EFA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8C9034A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8FF478" w14:textId="77777777" w:rsidR="00E84EFA" w:rsidRPr="005B5657" w:rsidRDefault="00E84EFA" w:rsidP="00E84EFA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8" w:type="dxa"/>
          </w:tcPr>
          <w:p w14:paraId="37A2571E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69F4E43A" w14:textId="77777777" w:rsidR="00E84EFA" w:rsidRPr="005B5657" w:rsidRDefault="00E84EFA" w:rsidP="00E84EFA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72E4661A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2DD5E7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5C73CC78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77F15B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51732120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4EFA" w:rsidRPr="005B5657" w14:paraId="08AAB4F2" w14:textId="77777777" w:rsidTr="006E13B1">
        <w:trPr>
          <w:cantSplit/>
          <w:trHeight w:hRule="exact" w:val="397"/>
        </w:trPr>
        <w:tc>
          <w:tcPr>
            <w:tcW w:w="2340" w:type="dxa"/>
          </w:tcPr>
          <w:p w14:paraId="21545A91" w14:textId="77777777" w:rsidR="00E84EFA" w:rsidRDefault="00E84EFA" w:rsidP="00FA5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เงินลงทุน</w:t>
            </w:r>
          </w:p>
        </w:tc>
        <w:tc>
          <w:tcPr>
            <w:tcW w:w="990" w:type="dxa"/>
          </w:tcPr>
          <w:p w14:paraId="3C233BF3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228</w:t>
            </w:r>
          </w:p>
        </w:tc>
        <w:tc>
          <w:tcPr>
            <w:tcW w:w="270" w:type="dxa"/>
          </w:tcPr>
          <w:p w14:paraId="2EBFB9DC" w14:textId="77777777" w:rsidR="00E84EFA" w:rsidRPr="005B5657" w:rsidRDefault="00E84EFA" w:rsidP="00E84EFA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C4A0BEF" w14:textId="77777777" w:rsidR="00E84EFA" w:rsidRPr="005B5657" w:rsidRDefault="00E84EFA" w:rsidP="001F0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1,228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0FB88F97" w14:textId="77777777" w:rsidR="00E84EFA" w:rsidRPr="005B5657" w:rsidRDefault="00E84EFA" w:rsidP="00E84EFA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8" w:type="dxa"/>
          </w:tcPr>
          <w:p w14:paraId="36695D70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3325367" w14:textId="77777777" w:rsidR="00E84EFA" w:rsidRPr="005B5657" w:rsidRDefault="00E84EFA" w:rsidP="00E84EFA">
            <w:pPr>
              <w:pStyle w:val="BodyText"/>
              <w:tabs>
                <w:tab w:val="clear" w:pos="454"/>
                <w:tab w:val="clear" w:pos="680"/>
                <w:tab w:val="decimal" w:pos="452"/>
              </w:tabs>
              <w:spacing w:after="0" w:line="240" w:lineRule="auto"/>
              <w:ind w:right="-15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3CB6555C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9F57414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187302F4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F44FC65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6493798B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84EFA" w14:paraId="77D9B365" w14:textId="77777777" w:rsidTr="006E13B1">
        <w:trPr>
          <w:cantSplit/>
          <w:trHeight w:hRule="exact" w:val="397"/>
        </w:trPr>
        <w:tc>
          <w:tcPr>
            <w:tcW w:w="2340" w:type="dxa"/>
          </w:tcPr>
          <w:p w14:paraId="17EC6D86" w14:textId="77777777" w:rsidR="00E84EFA" w:rsidRPr="00044C7C" w:rsidRDefault="00E84EFA" w:rsidP="00FA5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64327DB4" w14:textId="77777777" w:rsidR="00E84EFA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838</w:t>
            </w:r>
          </w:p>
        </w:tc>
        <w:tc>
          <w:tcPr>
            <w:tcW w:w="270" w:type="dxa"/>
          </w:tcPr>
          <w:p w14:paraId="000D3BEF" w14:textId="77777777" w:rsidR="00E84EFA" w:rsidRPr="005B5657" w:rsidRDefault="00E84EFA" w:rsidP="00E84EFA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6C0F5A0" w14:textId="77777777" w:rsidR="00E84EFA" w:rsidRDefault="001F0555" w:rsidP="001F0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1,228</w:t>
            </w:r>
          </w:p>
        </w:tc>
        <w:tc>
          <w:tcPr>
            <w:tcW w:w="270" w:type="dxa"/>
          </w:tcPr>
          <w:p w14:paraId="039BBEA4" w14:textId="77777777" w:rsidR="00E84EFA" w:rsidRPr="005B5657" w:rsidRDefault="00E84EFA" w:rsidP="001F0555">
            <w:pPr>
              <w:pStyle w:val="BodyText"/>
              <w:tabs>
                <w:tab w:val="clear" w:pos="680"/>
                <w:tab w:val="decimal" w:pos="675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8" w:type="dxa"/>
          </w:tcPr>
          <w:p w14:paraId="08ED4D9A" w14:textId="77777777" w:rsidR="00E84EFA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62,066</w:t>
            </w:r>
          </w:p>
        </w:tc>
        <w:tc>
          <w:tcPr>
            <w:tcW w:w="268" w:type="dxa"/>
          </w:tcPr>
          <w:p w14:paraId="12C6BAD3" w14:textId="77777777" w:rsidR="00E84EFA" w:rsidRPr="005B5657" w:rsidRDefault="00E84EFA" w:rsidP="00E84EFA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6CF9E292" w14:textId="77777777" w:rsidR="00E84EFA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975F258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4CDEF29C" w14:textId="77777777" w:rsidR="00E84EFA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00E1FF1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58EC2F26" w14:textId="77777777" w:rsidR="00E84EFA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519F" w14:paraId="4885537E" w14:textId="77777777" w:rsidTr="006E13B1">
        <w:trPr>
          <w:cantSplit/>
          <w:trHeight w:hRule="exact" w:val="397"/>
        </w:trPr>
        <w:tc>
          <w:tcPr>
            <w:tcW w:w="2340" w:type="dxa"/>
          </w:tcPr>
          <w:p w14:paraId="75C42DC9" w14:textId="77777777" w:rsidR="00E4519F" w:rsidRDefault="00E4519F" w:rsidP="00FA5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</w:tcPr>
          <w:p w14:paraId="021D8138" w14:textId="77777777" w:rsidR="00E4519F" w:rsidRDefault="00E4519F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690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178</w:t>
            </w:r>
          </w:p>
        </w:tc>
        <w:tc>
          <w:tcPr>
            <w:tcW w:w="270" w:type="dxa"/>
          </w:tcPr>
          <w:p w14:paraId="40F2E4EF" w14:textId="77777777" w:rsidR="00E4519F" w:rsidRPr="005B5657" w:rsidRDefault="00E4519F" w:rsidP="00E84EFA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1458961" w14:textId="77777777" w:rsidR="00E4519F" w:rsidRDefault="00E4519F" w:rsidP="001F0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(2,950)</w:t>
            </w:r>
          </w:p>
        </w:tc>
        <w:tc>
          <w:tcPr>
            <w:tcW w:w="270" w:type="dxa"/>
          </w:tcPr>
          <w:p w14:paraId="23B435F1" w14:textId="77777777" w:rsidR="00E4519F" w:rsidRPr="005B5657" w:rsidRDefault="00E4519F" w:rsidP="00E84EFA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8" w:type="dxa"/>
          </w:tcPr>
          <w:p w14:paraId="53862103" w14:textId="77777777" w:rsidR="00E4519F" w:rsidRDefault="00E4519F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687,228</w:t>
            </w:r>
          </w:p>
        </w:tc>
        <w:tc>
          <w:tcPr>
            <w:tcW w:w="268" w:type="dxa"/>
          </w:tcPr>
          <w:p w14:paraId="5BAD4E59" w14:textId="77777777" w:rsidR="00E4519F" w:rsidRPr="005B5657" w:rsidRDefault="00E4519F" w:rsidP="00E84EFA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22A39981" w14:textId="77777777" w:rsidR="00E4519F" w:rsidRDefault="00E4519F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411,803</w:t>
            </w:r>
          </w:p>
        </w:tc>
        <w:tc>
          <w:tcPr>
            <w:tcW w:w="236" w:type="dxa"/>
          </w:tcPr>
          <w:p w14:paraId="7944B649" w14:textId="77777777" w:rsidR="00E4519F" w:rsidRPr="005B5657" w:rsidRDefault="00E4519F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5C121936" w14:textId="77777777" w:rsidR="00E4519F" w:rsidRDefault="00E4519F" w:rsidP="00E45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(2,950)</w:t>
            </w:r>
          </w:p>
        </w:tc>
        <w:tc>
          <w:tcPr>
            <w:tcW w:w="236" w:type="dxa"/>
          </w:tcPr>
          <w:p w14:paraId="3D5E0ED9" w14:textId="77777777" w:rsidR="00E4519F" w:rsidRPr="005B5657" w:rsidRDefault="00E4519F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5C6C79B1" w14:textId="77777777" w:rsidR="00E4519F" w:rsidRDefault="00E4519F" w:rsidP="00E45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408,853</w:t>
            </w:r>
          </w:p>
        </w:tc>
      </w:tr>
      <w:tr w:rsidR="00E4519F" w14:paraId="7A43AB4C" w14:textId="77777777" w:rsidTr="006E13B1">
        <w:trPr>
          <w:cantSplit/>
          <w:trHeight w:hRule="exact" w:val="397"/>
        </w:trPr>
        <w:tc>
          <w:tcPr>
            <w:tcW w:w="2340" w:type="dxa"/>
          </w:tcPr>
          <w:p w14:paraId="3DE0DA98" w14:textId="77777777" w:rsidR="00E4519F" w:rsidRDefault="00E4519F" w:rsidP="00FA5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ผลขาดทุนจากการด้อยค่า</w:t>
            </w:r>
          </w:p>
          <w:p w14:paraId="762EE08B" w14:textId="77777777" w:rsidR="00E4519F" w:rsidRDefault="00E4519F" w:rsidP="00FA5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F6920D7" w14:textId="77777777" w:rsidR="00E4519F" w:rsidRDefault="00E4519F" w:rsidP="00FA5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F1DCB1E" w14:textId="77777777" w:rsidR="00E4519F" w:rsidRDefault="00E4519F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5063735" w14:textId="77777777" w:rsidR="00E4519F" w:rsidRPr="005B5657" w:rsidRDefault="00E4519F" w:rsidP="00E84EFA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A80C917" w14:textId="77777777" w:rsidR="00E4519F" w:rsidRDefault="00E4519F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AF5338" w14:textId="77777777" w:rsidR="00E4519F" w:rsidRPr="005B5657" w:rsidRDefault="00E4519F" w:rsidP="00E84EFA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8" w:type="dxa"/>
          </w:tcPr>
          <w:p w14:paraId="66185958" w14:textId="77777777" w:rsidR="00E4519F" w:rsidRDefault="00E4519F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4F28622E" w14:textId="77777777" w:rsidR="00E4519F" w:rsidRPr="005B5657" w:rsidRDefault="00E4519F" w:rsidP="00E84EFA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5B4B570D" w14:textId="77777777" w:rsidR="00E4519F" w:rsidRDefault="00E4519F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576D7A" w14:textId="77777777" w:rsidR="00E4519F" w:rsidRPr="005B5657" w:rsidRDefault="00E4519F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590FE6C4" w14:textId="77777777" w:rsidR="00E4519F" w:rsidRDefault="00E4519F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14DA5F" w14:textId="77777777" w:rsidR="00E4519F" w:rsidRPr="005B5657" w:rsidRDefault="00E4519F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050A614E" w14:textId="77777777" w:rsidR="00E4519F" w:rsidRDefault="00E4519F" w:rsidP="00E45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519F" w14:paraId="69FA4087" w14:textId="77777777" w:rsidTr="006E13B1">
        <w:trPr>
          <w:cantSplit/>
          <w:trHeight w:hRule="exact" w:val="397"/>
        </w:trPr>
        <w:tc>
          <w:tcPr>
            <w:tcW w:w="2340" w:type="dxa"/>
          </w:tcPr>
          <w:p w14:paraId="110F8B22" w14:textId="77777777" w:rsidR="00E4519F" w:rsidRDefault="00E4519F" w:rsidP="00FA5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ของสินทรัพย์</w:t>
            </w:r>
          </w:p>
        </w:tc>
        <w:tc>
          <w:tcPr>
            <w:tcW w:w="990" w:type="dxa"/>
          </w:tcPr>
          <w:p w14:paraId="1C594908" w14:textId="77777777" w:rsidR="00E4519F" w:rsidRDefault="00E4519F" w:rsidP="00E4519F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8537BCB" w14:textId="77777777" w:rsidR="00E4519F" w:rsidRPr="005B5657" w:rsidRDefault="00E4519F" w:rsidP="00E84EFA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5C0E3F4" w14:textId="77777777" w:rsidR="00E4519F" w:rsidRDefault="00E4519F" w:rsidP="001F0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,950</w:t>
            </w:r>
          </w:p>
        </w:tc>
        <w:tc>
          <w:tcPr>
            <w:tcW w:w="270" w:type="dxa"/>
          </w:tcPr>
          <w:p w14:paraId="73F5CCDF" w14:textId="77777777" w:rsidR="00E4519F" w:rsidRPr="005B5657" w:rsidRDefault="00E4519F" w:rsidP="00E84EFA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8" w:type="dxa"/>
          </w:tcPr>
          <w:p w14:paraId="37C180EC" w14:textId="77777777" w:rsidR="00E4519F" w:rsidRDefault="00E4519F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2,950</w:t>
            </w:r>
          </w:p>
        </w:tc>
        <w:tc>
          <w:tcPr>
            <w:tcW w:w="268" w:type="dxa"/>
          </w:tcPr>
          <w:p w14:paraId="157BA598" w14:textId="77777777" w:rsidR="00E4519F" w:rsidRPr="005B5657" w:rsidRDefault="00E4519F" w:rsidP="00E84EFA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438C731D" w14:textId="77777777" w:rsidR="00E4519F" w:rsidRDefault="005B57FC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E28F087" w14:textId="77777777" w:rsidR="00E4519F" w:rsidRPr="005B5657" w:rsidRDefault="00E4519F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03A078D0" w14:textId="77777777" w:rsidR="00E4519F" w:rsidRDefault="00E4519F" w:rsidP="00E45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2,950</w:t>
            </w:r>
          </w:p>
        </w:tc>
        <w:tc>
          <w:tcPr>
            <w:tcW w:w="236" w:type="dxa"/>
          </w:tcPr>
          <w:p w14:paraId="3E476A27" w14:textId="77777777" w:rsidR="00E4519F" w:rsidRPr="005B5657" w:rsidRDefault="00E4519F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54C0228C" w14:textId="77777777" w:rsidR="00E4519F" w:rsidRDefault="00E4519F" w:rsidP="00E45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2,950</w:t>
            </w:r>
          </w:p>
        </w:tc>
      </w:tr>
      <w:tr w:rsidR="00E84EFA" w:rsidRPr="005B5657" w14:paraId="491B996D" w14:textId="77777777" w:rsidTr="00044C7C">
        <w:trPr>
          <w:cantSplit/>
          <w:trHeight w:hRule="exact" w:val="397"/>
        </w:trPr>
        <w:tc>
          <w:tcPr>
            <w:tcW w:w="2340" w:type="dxa"/>
          </w:tcPr>
          <w:p w14:paraId="408A7BEB" w14:textId="77777777" w:rsidR="00E84EFA" w:rsidRPr="005B5657" w:rsidRDefault="00E84EFA" w:rsidP="00FA5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BC0D066" w14:textId="77777777" w:rsidR="00E84EFA" w:rsidRPr="005B5657" w:rsidRDefault="00E84EFA" w:rsidP="00E84EFA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078D5B" w14:textId="77777777" w:rsidR="00E84EFA" w:rsidRPr="005B5657" w:rsidRDefault="00E84EFA" w:rsidP="00E84EFA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FC6ADA7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72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65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00D874" w14:textId="77777777" w:rsidR="00E84EFA" w:rsidRPr="005B5657" w:rsidRDefault="00E84EFA" w:rsidP="00E84EFA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</w:tcPr>
          <w:p w14:paraId="1F7CAC7D" w14:textId="77777777" w:rsidR="00E84EFA" w:rsidRPr="005B5657" w:rsidRDefault="00E84EFA" w:rsidP="00E84EFA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0CF202CB" w14:textId="77777777" w:rsidR="00E84EFA" w:rsidRPr="005B5657" w:rsidRDefault="00E84EFA" w:rsidP="00E84EFA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9" w:type="dxa"/>
          </w:tcPr>
          <w:p w14:paraId="3B61CEE2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24A833A" w14:textId="77777777" w:rsidR="00E84EFA" w:rsidRPr="005B5657" w:rsidRDefault="00E84EFA" w:rsidP="00E84EFA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14:paraId="6F991AB7" w14:textId="77777777" w:rsidR="00E84EFA" w:rsidRPr="005B5657" w:rsidRDefault="00E84EFA" w:rsidP="00E84EFA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65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FA2C5BB" w14:textId="77777777" w:rsidR="00E84EFA" w:rsidRPr="005B5657" w:rsidRDefault="00E84EFA" w:rsidP="00E84EFA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02887C77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4EFA" w:rsidRPr="005B5657" w14:paraId="19CD0513" w14:textId="77777777" w:rsidTr="00044C7C">
        <w:trPr>
          <w:cantSplit/>
        </w:trPr>
        <w:tc>
          <w:tcPr>
            <w:tcW w:w="2340" w:type="dxa"/>
          </w:tcPr>
          <w:p w14:paraId="42D9CD48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90" w:type="dxa"/>
          </w:tcPr>
          <w:p w14:paraId="38A5161A" w14:textId="77777777" w:rsidR="00E84EFA" w:rsidRPr="005B5657" w:rsidRDefault="00E84EFA" w:rsidP="00E84EFA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304DC035" w14:textId="77777777" w:rsidR="00E84EFA" w:rsidRPr="005B5657" w:rsidRDefault="00E84EFA" w:rsidP="00E84EFA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1D38626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72" w:right="-156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1ACE31EE" w14:textId="77777777" w:rsidR="00E84EFA" w:rsidRPr="005B5657" w:rsidRDefault="00E84EFA" w:rsidP="00E84EFA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958" w:type="dxa"/>
          </w:tcPr>
          <w:p w14:paraId="735E2DEE" w14:textId="77777777" w:rsidR="00E84EFA" w:rsidRPr="005B5657" w:rsidRDefault="00E84EFA" w:rsidP="00E84EFA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68" w:type="dxa"/>
          </w:tcPr>
          <w:p w14:paraId="7F1505AF" w14:textId="77777777" w:rsidR="00E84EFA" w:rsidRPr="005B5657" w:rsidRDefault="00E84EFA" w:rsidP="00E84EFA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849" w:type="dxa"/>
          </w:tcPr>
          <w:p w14:paraId="6487FF16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</w:tcPr>
          <w:p w14:paraId="5051DA37" w14:textId="77777777" w:rsidR="00E84EFA" w:rsidRPr="005B5657" w:rsidRDefault="00E84EFA" w:rsidP="00E84EFA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</w:tcPr>
          <w:p w14:paraId="6F2D470B" w14:textId="77777777" w:rsidR="00E84EFA" w:rsidRPr="005B5657" w:rsidRDefault="00E84EFA" w:rsidP="00E84EFA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</w:tcPr>
          <w:p w14:paraId="370B73BF" w14:textId="77777777" w:rsidR="00E84EFA" w:rsidRPr="005B5657" w:rsidRDefault="00E84EFA" w:rsidP="00E84EFA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53" w:type="dxa"/>
          </w:tcPr>
          <w:p w14:paraId="4D643EE0" w14:textId="77777777" w:rsidR="00E84EFA" w:rsidRPr="005B5657" w:rsidRDefault="00E84EFA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240" w:lineRule="auto"/>
              <w:ind w:right="-46"/>
              <w:rPr>
                <w:rFonts w:ascii="Angsana New" w:hAnsi="Angsana New"/>
                <w:sz w:val="12"/>
                <w:szCs w:val="12"/>
              </w:rPr>
            </w:pPr>
          </w:p>
        </w:tc>
      </w:tr>
    </w:tbl>
    <w:p w14:paraId="69485A61" w14:textId="77777777" w:rsidR="00DC50ED" w:rsidRPr="00044C7C" w:rsidRDefault="00DC50ED" w:rsidP="005B57FC">
      <w:pPr>
        <w:rPr>
          <w:rFonts w:ascii="Angsana New" w:hAnsi="Angsana New"/>
          <w:sz w:val="30"/>
          <w:szCs w:val="30"/>
          <w:cs/>
        </w:rPr>
      </w:pPr>
    </w:p>
    <w:sectPr w:rsidR="00DC50ED" w:rsidRPr="00044C7C" w:rsidSect="00621170"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762002" w14:textId="77777777" w:rsidR="008D6D4B" w:rsidRDefault="008D6D4B">
      <w:r>
        <w:separator/>
      </w:r>
    </w:p>
  </w:endnote>
  <w:endnote w:type="continuationSeparator" w:id="0">
    <w:p w14:paraId="103CF6BB" w14:textId="77777777" w:rsidR="008D6D4B" w:rsidRDefault="008D6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Angsana New"/>
    <w:panose1 w:val="00000000000000000000"/>
    <w:charset w:val="DE"/>
    <w:family w:val="auto"/>
    <w:notTrueType/>
    <w:pitch w:val="default"/>
    <w:sig w:usb0="01000001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60243C" w14:textId="77777777" w:rsidR="008D6D4B" w:rsidRPr="00753031" w:rsidRDefault="008D6D4B">
    <w:pPr>
      <w:pStyle w:val="Footer"/>
      <w:jc w:val="center"/>
      <w:rPr>
        <w:rFonts w:ascii="Angsana New" w:hAnsi="Angsana New"/>
        <w:sz w:val="30"/>
        <w:szCs w:val="30"/>
      </w:rPr>
    </w:pPr>
    <w:r w:rsidRPr="00753031">
      <w:rPr>
        <w:rFonts w:ascii="Angsana New" w:hAnsi="Angsana New"/>
        <w:sz w:val="30"/>
        <w:szCs w:val="30"/>
      </w:rPr>
      <w:fldChar w:fldCharType="begin"/>
    </w:r>
    <w:r w:rsidRPr="00753031">
      <w:rPr>
        <w:rFonts w:ascii="Angsana New" w:hAnsi="Angsana New"/>
        <w:sz w:val="30"/>
        <w:szCs w:val="30"/>
      </w:rPr>
      <w:instrText xml:space="preserve"> PAGE   \* MERGEFORMAT </w:instrText>
    </w:r>
    <w:r w:rsidRPr="00753031">
      <w:rPr>
        <w:rFonts w:ascii="Angsana New" w:hAnsi="Angsana New"/>
        <w:sz w:val="30"/>
        <w:szCs w:val="30"/>
      </w:rPr>
      <w:fldChar w:fldCharType="separate"/>
    </w:r>
    <w:r w:rsidR="00A26178">
      <w:rPr>
        <w:rFonts w:ascii="Angsana New" w:hAnsi="Angsana New"/>
        <w:noProof/>
        <w:sz w:val="30"/>
        <w:szCs w:val="30"/>
      </w:rPr>
      <w:t>63</w:t>
    </w:r>
    <w:r w:rsidRPr="00753031">
      <w:rPr>
        <w:rFonts w:ascii="Angsana New" w:hAnsi="Angsana New"/>
        <w:noProof/>
        <w:sz w:val="30"/>
        <w:szCs w:val="30"/>
      </w:rPr>
      <w:fldChar w:fldCharType="end"/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6E896E" w14:textId="77777777" w:rsidR="008D6D4B" w:rsidRPr="009201F6" w:rsidRDefault="008D6D4B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9201F6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9201F6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201F6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A26178">
      <w:rPr>
        <w:rStyle w:val="PageNumber"/>
        <w:rFonts w:ascii="Angsana New" w:hAnsi="Angsana New"/>
        <w:noProof/>
        <w:sz w:val="30"/>
        <w:szCs w:val="30"/>
        <w:cs/>
      </w:rPr>
      <w:t>127</w:t>
    </w:r>
    <w:r w:rsidRPr="009201F6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99B34BB" w14:textId="77777777" w:rsidR="008D6D4B" w:rsidRPr="00BE316A" w:rsidRDefault="008D6D4B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FF6AFA" w14:textId="77777777" w:rsidR="008D6D4B" w:rsidRPr="00CE24D0" w:rsidRDefault="008D6D4B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 w:rsidR="00A26178">
      <w:rPr>
        <w:rStyle w:val="PageNumber"/>
        <w:rFonts w:ascii="Angsana New" w:hAnsi="Angsana New"/>
        <w:noProof/>
        <w:sz w:val="30"/>
        <w:szCs w:val="30"/>
      </w:rPr>
      <w:t>129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3AB7B1B1" w14:textId="77777777" w:rsidR="008D6D4B" w:rsidRPr="00AC7B7C" w:rsidRDefault="008D6D4B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DBCFFF" w14:textId="77777777" w:rsidR="008D6D4B" w:rsidRPr="001E26BA" w:rsidRDefault="008D6D4B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A26178">
      <w:rPr>
        <w:rStyle w:val="PageNumber"/>
        <w:rFonts w:ascii="Angsana New" w:hAnsi="Angsana New"/>
        <w:noProof/>
        <w:sz w:val="30"/>
        <w:szCs w:val="30"/>
        <w:cs/>
      </w:rPr>
      <w:t>152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CC731DE" w14:textId="77777777" w:rsidR="008D6D4B" w:rsidRPr="00E4104E" w:rsidRDefault="008D6D4B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C655C" w14:textId="77777777" w:rsidR="008D6D4B" w:rsidRPr="004B7A13" w:rsidRDefault="008D6D4B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nmgt3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04F95E" w14:textId="77777777" w:rsidR="008D6D4B" w:rsidRPr="007916B1" w:rsidRDefault="008D6D4B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A26178">
      <w:rPr>
        <w:rStyle w:val="PageNumber"/>
        <w:rFonts w:ascii="Angsana New" w:hAnsi="Angsana New"/>
        <w:noProof/>
        <w:sz w:val="30"/>
        <w:szCs w:val="30"/>
        <w:cs/>
      </w:rPr>
      <w:t>71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3DF4A8A" w14:textId="77777777" w:rsidR="008D6D4B" w:rsidRPr="002F7024" w:rsidRDefault="008D6D4B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749D1D" w14:textId="77777777" w:rsidR="008D6D4B" w:rsidRPr="00814DB1" w:rsidRDefault="008D6D4B" w:rsidP="00971A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 w:cs="Cordia New"/>
        <w:i/>
        <w:iCs/>
        <w:color w:val="0000FF"/>
        <w:sz w:val="30"/>
        <w:szCs w:val="30"/>
        <w:lang w:val="fr-FR"/>
      </w:rPr>
    </w:pPr>
    <w:r w:rsidRPr="00814DB1">
      <w:rPr>
        <w:rFonts w:ascii="Angsana New" w:hAnsi="Angsana New"/>
        <w:sz w:val="30"/>
        <w:szCs w:val="30"/>
        <w:cs/>
      </w:rPr>
      <w:fldChar w:fldCharType="begin"/>
    </w:r>
    <w:r w:rsidRPr="00814DB1">
      <w:rPr>
        <w:rFonts w:ascii="Angsana New" w:hAnsi="Angsana New"/>
        <w:sz w:val="30"/>
        <w:szCs w:val="30"/>
        <w:cs/>
      </w:rPr>
      <w:instrText xml:space="preserve"> </w:instrText>
    </w:r>
    <w:r w:rsidRPr="00814DB1">
      <w:rPr>
        <w:rFonts w:ascii="Angsana New" w:hAnsi="Angsana New"/>
        <w:sz w:val="30"/>
        <w:szCs w:val="30"/>
      </w:rPr>
      <w:instrText>PAGE  \* Arabic  \* MERGEFORMAT</w:instrText>
    </w:r>
    <w:r w:rsidRPr="00814DB1">
      <w:rPr>
        <w:rFonts w:ascii="Angsana New" w:hAnsi="Angsana New"/>
        <w:sz w:val="30"/>
        <w:szCs w:val="30"/>
        <w:cs/>
      </w:rPr>
      <w:instrText xml:space="preserve"> </w:instrText>
    </w:r>
    <w:r w:rsidRPr="00814DB1">
      <w:rPr>
        <w:rFonts w:ascii="Angsana New" w:hAnsi="Angsana New"/>
        <w:sz w:val="30"/>
        <w:szCs w:val="30"/>
        <w:cs/>
      </w:rPr>
      <w:fldChar w:fldCharType="separate"/>
    </w:r>
    <w:r w:rsidR="00A26178">
      <w:rPr>
        <w:rFonts w:ascii="Angsana New" w:hAnsi="Angsana New"/>
        <w:noProof/>
        <w:sz w:val="30"/>
        <w:szCs w:val="30"/>
        <w:cs/>
      </w:rPr>
      <w:t>80</w:t>
    </w:r>
    <w:r w:rsidRPr="00814DB1">
      <w:rPr>
        <w:rFonts w:ascii="Angsana New" w:hAnsi="Angsana New"/>
        <w:sz w:val="30"/>
        <w:szCs w:val="30"/>
        <w:cs/>
      </w:rPr>
      <w:fldChar w:fldCharType="end"/>
    </w:r>
  </w:p>
  <w:p w14:paraId="6CBC44F6" w14:textId="77777777" w:rsidR="008D6D4B" w:rsidRDefault="008D6D4B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49FD66" w14:textId="77777777" w:rsidR="008D6D4B" w:rsidRPr="00814DB1" w:rsidRDefault="008D6D4B" w:rsidP="00971A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 w:cs="Cordia New"/>
        <w:i/>
        <w:iCs/>
        <w:color w:val="0000FF"/>
        <w:sz w:val="30"/>
        <w:szCs w:val="30"/>
        <w:lang w:val="fr-FR"/>
      </w:rPr>
    </w:pPr>
    <w:r w:rsidRPr="00814DB1">
      <w:rPr>
        <w:rFonts w:ascii="Angsana New" w:hAnsi="Angsana New"/>
        <w:sz w:val="30"/>
        <w:szCs w:val="30"/>
        <w:cs/>
      </w:rPr>
      <w:fldChar w:fldCharType="begin"/>
    </w:r>
    <w:r w:rsidRPr="00814DB1">
      <w:rPr>
        <w:rFonts w:ascii="Angsana New" w:hAnsi="Angsana New"/>
        <w:sz w:val="30"/>
        <w:szCs w:val="30"/>
        <w:cs/>
      </w:rPr>
      <w:instrText xml:space="preserve"> </w:instrText>
    </w:r>
    <w:r w:rsidRPr="00814DB1">
      <w:rPr>
        <w:rFonts w:ascii="Angsana New" w:hAnsi="Angsana New"/>
        <w:sz w:val="30"/>
        <w:szCs w:val="30"/>
      </w:rPr>
      <w:instrText>PAGE  \* Arabic  \* MERGEFORMAT</w:instrText>
    </w:r>
    <w:r w:rsidRPr="00814DB1">
      <w:rPr>
        <w:rFonts w:ascii="Angsana New" w:hAnsi="Angsana New"/>
        <w:sz w:val="30"/>
        <w:szCs w:val="30"/>
        <w:cs/>
      </w:rPr>
      <w:instrText xml:space="preserve"> </w:instrText>
    </w:r>
    <w:r w:rsidRPr="00814DB1">
      <w:rPr>
        <w:rFonts w:ascii="Angsana New" w:hAnsi="Angsana New"/>
        <w:sz w:val="30"/>
        <w:szCs w:val="30"/>
        <w:cs/>
      </w:rPr>
      <w:fldChar w:fldCharType="separate"/>
    </w:r>
    <w:r w:rsidR="00A26178">
      <w:rPr>
        <w:rFonts w:ascii="Angsana New" w:hAnsi="Angsana New"/>
        <w:noProof/>
        <w:sz w:val="30"/>
        <w:szCs w:val="30"/>
        <w:cs/>
      </w:rPr>
      <w:t>81</w:t>
    </w:r>
    <w:r w:rsidRPr="00814DB1">
      <w:rPr>
        <w:rFonts w:ascii="Angsana New" w:hAnsi="Angsana New"/>
        <w:sz w:val="30"/>
        <w:szCs w:val="30"/>
        <w:cs/>
      </w:rPr>
      <w:fldChar w:fldCharType="end"/>
    </w:r>
  </w:p>
  <w:p w14:paraId="1A8B3E2C" w14:textId="77777777" w:rsidR="008D6D4B" w:rsidRDefault="008D6D4B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39410D" w14:textId="77777777" w:rsidR="008D6D4B" w:rsidRPr="00814DB1" w:rsidRDefault="008D6D4B" w:rsidP="00971A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 w:cs="Cordia New"/>
        <w:i/>
        <w:iCs/>
        <w:color w:val="0000FF"/>
        <w:sz w:val="30"/>
        <w:szCs w:val="30"/>
        <w:lang w:val="fr-FR"/>
      </w:rPr>
    </w:pPr>
    <w:r w:rsidRPr="00814DB1">
      <w:rPr>
        <w:rFonts w:ascii="Angsana New" w:hAnsi="Angsana New"/>
        <w:sz w:val="30"/>
        <w:szCs w:val="30"/>
        <w:cs/>
      </w:rPr>
      <w:fldChar w:fldCharType="begin"/>
    </w:r>
    <w:r w:rsidRPr="00814DB1">
      <w:rPr>
        <w:rFonts w:ascii="Angsana New" w:hAnsi="Angsana New"/>
        <w:sz w:val="30"/>
        <w:szCs w:val="30"/>
        <w:cs/>
      </w:rPr>
      <w:instrText xml:space="preserve"> </w:instrText>
    </w:r>
    <w:r w:rsidRPr="00814DB1">
      <w:rPr>
        <w:rFonts w:ascii="Angsana New" w:hAnsi="Angsana New"/>
        <w:sz w:val="30"/>
        <w:szCs w:val="30"/>
      </w:rPr>
      <w:instrText>PAGE  \* Arabic  \* MERGEFORMAT</w:instrText>
    </w:r>
    <w:r w:rsidRPr="00814DB1">
      <w:rPr>
        <w:rFonts w:ascii="Angsana New" w:hAnsi="Angsana New"/>
        <w:sz w:val="30"/>
        <w:szCs w:val="30"/>
        <w:cs/>
      </w:rPr>
      <w:instrText xml:space="preserve"> </w:instrText>
    </w:r>
    <w:r w:rsidRPr="00814DB1">
      <w:rPr>
        <w:rFonts w:ascii="Angsana New" w:hAnsi="Angsana New"/>
        <w:sz w:val="30"/>
        <w:szCs w:val="30"/>
        <w:cs/>
      </w:rPr>
      <w:fldChar w:fldCharType="separate"/>
    </w:r>
    <w:r w:rsidR="00A26178">
      <w:rPr>
        <w:rFonts w:ascii="Angsana New" w:hAnsi="Angsana New"/>
        <w:noProof/>
        <w:sz w:val="30"/>
        <w:szCs w:val="30"/>
        <w:cs/>
      </w:rPr>
      <w:t>84</w:t>
    </w:r>
    <w:r w:rsidRPr="00814DB1">
      <w:rPr>
        <w:rFonts w:ascii="Angsana New" w:hAnsi="Angsana New"/>
        <w:sz w:val="30"/>
        <w:szCs w:val="30"/>
        <w:cs/>
      </w:rPr>
      <w:fldChar w:fldCharType="end"/>
    </w:r>
  </w:p>
  <w:p w14:paraId="07816B10" w14:textId="77777777" w:rsidR="008D6D4B" w:rsidRDefault="008D6D4B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5004BF" w14:textId="77777777" w:rsidR="008D6D4B" w:rsidRPr="007916B1" w:rsidRDefault="008D6D4B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A26178">
      <w:rPr>
        <w:rStyle w:val="PageNumber"/>
        <w:rFonts w:ascii="Angsana New" w:hAnsi="Angsana New"/>
        <w:noProof/>
        <w:sz w:val="30"/>
        <w:szCs w:val="30"/>
        <w:cs/>
      </w:rPr>
      <w:t>87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9D30F78" w14:textId="77777777" w:rsidR="008D6D4B" w:rsidRPr="002F7024" w:rsidRDefault="008D6D4B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8DA972" w14:textId="77777777" w:rsidR="008D6D4B" w:rsidRPr="009201F6" w:rsidRDefault="008D6D4B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9201F6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9201F6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201F6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A26178">
      <w:rPr>
        <w:rStyle w:val="PageNumber"/>
        <w:rFonts w:ascii="Angsana New" w:hAnsi="Angsana New"/>
        <w:noProof/>
        <w:sz w:val="30"/>
        <w:szCs w:val="30"/>
        <w:cs/>
      </w:rPr>
      <w:t>90</w:t>
    </w:r>
    <w:r w:rsidRPr="009201F6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2AA5A66" w14:textId="77777777" w:rsidR="008D6D4B" w:rsidRPr="00BE316A" w:rsidRDefault="008D6D4B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D19BF1" w14:textId="77777777" w:rsidR="008D6D4B" w:rsidRDefault="008D6D4B" w:rsidP="00184C3F">
    <w:pPr>
      <w:tabs>
        <w:tab w:val="right" w:pos="14670"/>
        <w:tab w:val="left" w:pos="15210"/>
      </w:tabs>
      <w:rPr>
        <w:rFonts w:ascii="Angsana New" w:hAnsi="Angsana New"/>
        <w:sz w:val="30"/>
        <w:szCs w:val="30"/>
        <w:lang w:val="en-GB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 FILENAME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nmgt3</w:t>
    </w:r>
    <w:r>
      <w:rPr>
        <w:rStyle w:val="PageNumber"/>
        <w:rFonts w:ascii="Angsana New" w:hAnsi="Angsana New"/>
        <w:sz w:val="30"/>
        <w:szCs w:val="30"/>
      </w:rPr>
      <w:fldChar w:fldCharType="end"/>
    </w:r>
    <w:r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                                                                                                                            </w:t>
    </w:r>
    <w:r>
      <w:rPr>
        <w:rStyle w:val="PageNumber"/>
        <w:rFonts w:ascii="Angsana New" w:hAnsi="Angsana New"/>
        <w:sz w:val="30"/>
        <w:szCs w:val="30"/>
        <w:lang w:val="en-GB"/>
      </w:rPr>
      <w:t xml:space="preserve">         </w:t>
    </w:r>
    <w:r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</w:t>
    </w:r>
    <w:r>
      <w:rPr>
        <w:rStyle w:val="PageNumber"/>
        <w:rFonts w:ascii="Angsana New" w:hAnsi="Angsana New"/>
        <w:sz w:val="30"/>
        <w:szCs w:val="30"/>
        <w:lang w:val="en-GB"/>
      </w:rPr>
      <w:tab/>
    </w: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>
      <w:rPr>
        <w:rStyle w:val="PageNumber"/>
        <w:rFonts w:ascii="Angsana New" w:hAnsi="Angsana New"/>
        <w:sz w:val="30"/>
        <w:szCs w:val="30"/>
      </w:rPr>
      <w:instrText>PAGE</w:instrText>
    </w:r>
    <w:r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  <w:lang w:val="en-GB"/>
      </w:rPr>
      <w:t>111</w:t>
    </w:r>
    <w:r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6E3B05" w14:textId="77777777" w:rsidR="008D6D4B" w:rsidRPr="00814DB1" w:rsidRDefault="008D6D4B" w:rsidP="00971A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 w:cs="Cordia New"/>
        <w:i/>
        <w:iCs/>
        <w:color w:val="0000FF"/>
        <w:sz w:val="30"/>
        <w:szCs w:val="30"/>
        <w:lang w:val="fr-FR"/>
      </w:rPr>
    </w:pPr>
    <w:r w:rsidRPr="00814DB1">
      <w:rPr>
        <w:rFonts w:ascii="Angsana New" w:hAnsi="Angsana New"/>
        <w:sz w:val="30"/>
        <w:szCs w:val="30"/>
        <w:cs/>
      </w:rPr>
      <w:fldChar w:fldCharType="begin"/>
    </w:r>
    <w:r w:rsidRPr="00814DB1">
      <w:rPr>
        <w:rFonts w:ascii="Angsana New" w:hAnsi="Angsana New"/>
        <w:sz w:val="30"/>
        <w:szCs w:val="30"/>
        <w:cs/>
      </w:rPr>
      <w:instrText xml:space="preserve"> </w:instrText>
    </w:r>
    <w:r w:rsidRPr="00814DB1">
      <w:rPr>
        <w:rFonts w:ascii="Angsana New" w:hAnsi="Angsana New"/>
        <w:sz w:val="30"/>
        <w:szCs w:val="30"/>
      </w:rPr>
      <w:instrText>PAGE  \* Arabic  \* MERGEFORMAT</w:instrText>
    </w:r>
    <w:r w:rsidRPr="00814DB1">
      <w:rPr>
        <w:rFonts w:ascii="Angsana New" w:hAnsi="Angsana New"/>
        <w:sz w:val="30"/>
        <w:szCs w:val="30"/>
        <w:cs/>
      </w:rPr>
      <w:instrText xml:space="preserve"> </w:instrText>
    </w:r>
    <w:r w:rsidRPr="00814DB1">
      <w:rPr>
        <w:rFonts w:ascii="Angsana New" w:hAnsi="Angsana New"/>
        <w:sz w:val="30"/>
        <w:szCs w:val="30"/>
        <w:cs/>
      </w:rPr>
      <w:fldChar w:fldCharType="separate"/>
    </w:r>
    <w:r w:rsidR="00A26178">
      <w:rPr>
        <w:rFonts w:ascii="Angsana New" w:hAnsi="Angsana New"/>
        <w:noProof/>
        <w:sz w:val="30"/>
        <w:szCs w:val="30"/>
        <w:cs/>
      </w:rPr>
      <w:t>93</w:t>
    </w:r>
    <w:r w:rsidRPr="00814DB1">
      <w:rPr>
        <w:rFonts w:ascii="Angsana New" w:hAnsi="Angsana New"/>
        <w:sz w:val="30"/>
        <w:szCs w:val="30"/>
        <w:cs/>
      </w:rPr>
      <w:fldChar w:fldCharType="end"/>
    </w:r>
  </w:p>
  <w:p w14:paraId="20DB1F83" w14:textId="77777777" w:rsidR="008D6D4B" w:rsidRDefault="008D6D4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8BF066" w14:textId="77777777" w:rsidR="008D6D4B" w:rsidRDefault="008D6D4B">
      <w:r>
        <w:separator/>
      </w:r>
    </w:p>
  </w:footnote>
  <w:footnote w:type="continuationSeparator" w:id="0">
    <w:p w14:paraId="33A00297" w14:textId="77777777" w:rsidR="008D6D4B" w:rsidRDefault="008D6D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2EC9B9" w14:textId="77777777" w:rsidR="008D6D4B" w:rsidRPr="00071CA3" w:rsidRDefault="008D6D4B" w:rsidP="002B6A2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071CA3">
      <w:rPr>
        <w:rFonts w:ascii="Angsana New" w:hAnsi="Angsana New"/>
        <w:b/>
        <w:bCs/>
        <w:sz w:val="32"/>
        <w:szCs w:val="32"/>
        <w:cs/>
      </w:rPr>
      <w:t>บริษัท เนชั่น มัลติมีเดีย กรุ๊ป จำกัด (มหาชน) และบริษัทย่อย</w:t>
    </w:r>
  </w:p>
  <w:p w14:paraId="7FFD99FE" w14:textId="77777777" w:rsidR="008D6D4B" w:rsidRPr="00071CA3" w:rsidRDefault="008D6D4B" w:rsidP="002B6A2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071CA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3F0992AB" w14:textId="77777777" w:rsidR="008D6D4B" w:rsidRPr="00071CA3" w:rsidRDefault="008D6D4B" w:rsidP="002B6A2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071CA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31 </w:t>
    </w:r>
    <w:r w:rsidRPr="00426B6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ธันวาคม 25</w:t>
    </w:r>
    <w:r w:rsidRPr="00426B63">
      <w:rPr>
        <w:rFonts w:ascii="Angsana New" w:hAnsi="Angsana New" w:cs="Angsana New"/>
        <w:sz w:val="32"/>
        <w:szCs w:val="32"/>
        <w:lang w:bidi="th-TH"/>
      </w:rPr>
      <w:t>60</w:t>
    </w:r>
  </w:p>
  <w:p w14:paraId="6D4C8B73" w14:textId="77777777" w:rsidR="008D6D4B" w:rsidRPr="00071CA3" w:rsidRDefault="008D6D4B">
    <w:pPr>
      <w:rPr>
        <w:sz w:val="32"/>
        <w:szCs w:val="32"/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86EEDE" w14:textId="77777777" w:rsidR="008D6D4B" w:rsidRDefault="008D6D4B" w:rsidP="004572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เนชั่น มัลติมีเดีย กรุ๊ป จำกัด (มหาชน) และบริษัทย่อย</w:t>
    </w:r>
  </w:p>
  <w:p w14:paraId="4986B9A7" w14:textId="77777777" w:rsidR="008D6D4B" w:rsidRDefault="008D6D4B" w:rsidP="00CF1A4A">
    <w:pPr>
      <w:pStyle w:val="acctmainheading"/>
      <w:spacing w:after="60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508D1103" w14:textId="77777777" w:rsidR="008D6D4B" w:rsidRPr="00481014" w:rsidRDefault="008D6D4B" w:rsidP="00CF1A4A">
    <w:pPr>
      <w:pStyle w:val="acctmainheading"/>
      <w:spacing w:after="60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สำหรับปีสิ้นสุดวันที่ 31 ธันวาคม 2560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</w:p>
  <w:p w14:paraId="4ED275A8" w14:textId="77777777" w:rsidR="008D6D4B" w:rsidRPr="00333087" w:rsidRDefault="008D6D4B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C0B8AD" w14:textId="77777777" w:rsidR="008D6D4B" w:rsidRPr="00E66B73" w:rsidRDefault="008D6D4B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E66B73">
      <w:rPr>
        <w:rFonts w:ascii="Angsana New" w:hAnsi="Angsana New"/>
        <w:b/>
        <w:bCs/>
        <w:sz w:val="32"/>
        <w:szCs w:val="32"/>
        <w:cs/>
      </w:rPr>
      <w:t>บริษัท เนชั่น มัลติมีเดีย กรุ๊ป จำกัด (มหาชน) และบริษัทย่อย</w:t>
    </w:r>
  </w:p>
  <w:p w14:paraId="7A7987AE" w14:textId="77777777" w:rsidR="008D6D4B" w:rsidRDefault="008D6D4B" w:rsidP="00877C7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23571F51" w14:textId="77777777" w:rsidR="008D6D4B" w:rsidRPr="001D530E" w:rsidRDefault="008D6D4B" w:rsidP="00877C7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สำหรับปีสิ้นสุดวันที่ 31 ธันวาคม 2560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605918B3" w14:textId="77777777" w:rsidR="008D6D4B" w:rsidRDefault="008D6D4B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4B13671"/>
    <w:multiLevelType w:val="hybridMultilevel"/>
    <w:tmpl w:val="97F8ACF6"/>
    <w:lvl w:ilvl="0" w:tplc="8D9054B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06786CD4"/>
    <w:multiLevelType w:val="singleLevel"/>
    <w:tmpl w:val="6B2E29B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>
    <w:nsid w:val="0E296292"/>
    <w:multiLevelType w:val="hybridMultilevel"/>
    <w:tmpl w:val="E3C479F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0E951501"/>
    <w:multiLevelType w:val="hybridMultilevel"/>
    <w:tmpl w:val="E74274CA"/>
    <w:lvl w:ilvl="0" w:tplc="F7FE5DF8">
      <w:start w:val="1"/>
      <w:numFmt w:val="bullet"/>
      <w:lvlText w:val=""/>
      <w:lvlJc w:val="left"/>
      <w:pPr>
        <w:ind w:left="1882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42" w:hanging="360"/>
      </w:pPr>
      <w:rPr>
        <w:rFonts w:ascii="Wingdings" w:hAnsi="Wingdings" w:hint="default"/>
      </w:rPr>
    </w:lvl>
  </w:abstractNum>
  <w:abstractNum w:abstractNumId="14">
    <w:nsid w:val="10A40B2A"/>
    <w:multiLevelType w:val="multilevel"/>
    <w:tmpl w:val="7B7A6D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>
    <w:nsid w:val="12D062BE"/>
    <w:multiLevelType w:val="multilevel"/>
    <w:tmpl w:val="C7C08532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  <w:szCs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>
    <w:nsid w:val="27B87A51"/>
    <w:multiLevelType w:val="hybridMultilevel"/>
    <w:tmpl w:val="6D86458C"/>
    <w:lvl w:ilvl="0" w:tplc="0406DBFE">
      <w:start w:val="1"/>
      <w:numFmt w:val="bullet"/>
      <w:lvlText w:val="•"/>
      <w:lvlJc w:val="left"/>
      <w:pPr>
        <w:ind w:left="1341" w:hanging="360"/>
      </w:pPr>
      <w:rPr>
        <w:rFonts w:ascii="Sylfaen" w:hAnsi="Sylfaen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20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1" w:hanging="360"/>
      </w:pPr>
      <w:rPr>
        <w:rFonts w:ascii="Wingdings" w:hAnsi="Wingdings" w:hint="default"/>
      </w:rPr>
    </w:lvl>
  </w:abstractNum>
  <w:abstractNum w:abstractNumId="19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35CA47B7"/>
    <w:multiLevelType w:val="singleLevel"/>
    <w:tmpl w:val="F7FE5D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>
    <w:nsid w:val="426F4F49"/>
    <w:multiLevelType w:val="hybridMultilevel"/>
    <w:tmpl w:val="265E3D88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4E636C21"/>
    <w:multiLevelType w:val="singleLevel"/>
    <w:tmpl w:val="D87A4C7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>
    <w:nsid w:val="5A48433F"/>
    <w:multiLevelType w:val="hybridMultilevel"/>
    <w:tmpl w:val="F97A6CB0"/>
    <w:lvl w:ilvl="0" w:tplc="8B20EB7C">
      <w:start w:val="1"/>
      <w:numFmt w:val="bullet"/>
      <w:lvlText w:val="•"/>
      <w:lvlJc w:val="left"/>
      <w:pPr>
        <w:ind w:left="1882" w:hanging="360"/>
      </w:pPr>
      <w:rPr>
        <w:rFonts w:ascii="Sylfaen" w:hAnsi="Sylfae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42" w:hanging="360"/>
      </w:pPr>
      <w:rPr>
        <w:rFonts w:ascii="Wingdings" w:hAnsi="Wingdings" w:hint="default"/>
      </w:rPr>
    </w:lvl>
  </w:abstractNum>
  <w:abstractNum w:abstractNumId="26">
    <w:nsid w:val="5B493CB5"/>
    <w:multiLevelType w:val="hybridMultilevel"/>
    <w:tmpl w:val="681C71C8"/>
    <w:lvl w:ilvl="0" w:tplc="F7FE5DF8">
      <w:start w:val="1"/>
      <w:numFmt w:val="bullet"/>
      <w:lvlText w:val=""/>
      <w:lvlJc w:val="left"/>
      <w:pPr>
        <w:ind w:left="1341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20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1" w:hanging="360"/>
      </w:pPr>
      <w:rPr>
        <w:rFonts w:ascii="Wingdings" w:hAnsi="Wingdings" w:hint="default"/>
      </w:rPr>
    </w:lvl>
  </w:abstractNum>
  <w:abstractNum w:abstractNumId="2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>
    <w:nsid w:val="66F76F59"/>
    <w:multiLevelType w:val="singleLevel"/>
    <w:tmpl w:val="519AFD6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>
    <w:nsid w:val="701E7CEE"/>
    <w:multiLevelType w:val="singleLevel"/>
    <w:tmpl w:val="8B0276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>
    <w:nsid w:val="73BD5C47"/>
    <w:multiLevelType w:val="hybridMultilevel"/>
    <w:tmpl w:val="D952A8D6"/>
    <w:lvl w:ilvl="0" w:tplc="6D409C6C">
      <w:start w:val="11"/>
      <w:numFmt w:val="decimal"/>
      <w:lvlText w:val="%1"/>
      <w:lvlJc w:val="left"/>
      <w:pPr>
        <w:ind w:left="878" w:hanging="360"/>
      </w:pPr>
      <w:rPr>
        <w:rFonts w:ascii="Angsana New" w:hAnsi="Angsana New" w:hint="default"/>
        <w:i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A4C6CBA0">
      <w:start w:val="1"/>
      <w:numFmt w:val="bullet"/>
      <w:lvlText w:val="-"/>
      <w:lvlJc w:val="left"/>
      <w:pPr>
        <w:ind w:left="180" w:hanging="180"/>
      </w:pPr>
      <w:rPr>
        <w:rFonts w:ascii="Angsana New" w:hAnsi="Angsana New" w:cs="Times New Roman" w:hint="default"/>
        <w:color w:val="auto"/>
        <w:sz w:val="22"/>
      </w:r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31">
    <w:nsid w:val="7ED7450B"/>
    <w:multiLevelType w:val="hybridMultilevel"/>
    <w:tmpl w:val="F058F174"/>
    <w:lvl w:ilvl="0" w:tplc="04090011">
      <w:start w:val="1"/>
      <w:numFmt w:val="decimal"/>
      <w:lvlText w:val="%1)"/>
      <w:lvlJc w:val="left"/>
      <w:pPr>
        <w:ind w:left="1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62" w:hanging="360"/>
      </w:pPr>
    </w:lvl>
    <w:lvl w:ilvl="2" w:tplc="0409001B" w:tentative="1">
      <w:start w:val="1"/>
      <w:numFmt w:val="lowerRoman"/>
      <w:lvlText w:val="%3."/>
      <w:lvlJc w:val="right"/>
      <w:pPr>
        <w:ind w:left="2782" w:hanging="180"/>
      </w:pPr>
    </w:lvl>
    <w:lvl w:ilvl="3" w:tplc="0409000F" w:tentative="1">
      <w:start w:val="1"/>
      <w:numFmt w:val="decimal"/>
      <w:lvlText w:val="%4."/>
      <w:lvlJc w:val="left"/>
      <w:pPr>
        <w:ind w:left="3502" w:hanging="360"/>
      </w:pPr>
    </w:lvl>
    <w:lvl w:ilvl="4" w:tplc="04090019" w:tentative="1">
      <w:start w:val="1"/>
      <w:numFmt w:val="lowerLetter"/>
      <w:lvlText w:val="%5."/>
      <w:lvlJc w:val="left"/>
      <w:pPr>
        <w:ind w:left="4222" w:hanging="360"/>
      </w:pPr>
    </w:lvl>
    <w:lvl w:ilvl="5" w:tplc="0409001B" w:tentative="1">
      <w:start w:val="1"/>
      <w:numFmt w:val="lowerRoman"/>
      <w:lvlText w:val="%6."/>
      <w:lvlJc w:val="right"/>
      <w:pPr>
        <w:ind w:left="4942" w:hanging="180"/>
      </w:pPr>
    </w:lvl>
    <w:lvl w:ilvl="6" w:tplc="0409000F" w:tentative="1">
      <w:start w:val="1"/>
      <w:numFmt w:val="decimal"/>
      <w:lvlText w:val="%7."/>
      <w:lvlJc w:val="left"/>
      <w:pPr>
        <w:ind w:left="5662" w:hanging="360"/>
      </w:pPr>
    </w:lvl>
    <w:lvl w:ilvl="7" w:tplc="04090019" w:tentative="1">
      <w:start w:val="1"/>
      <w:numFmt w:val="lowerLetter"/>
      <w:lvlText w:val="%8."/>
      <w:lvlJc w:val="left"/>
      <w:pPr>
        <w:ind w:left="6382" w:hanging="360"/>
      </w:pPr>
    </w:lvl>
    <w:lvl w:ilvl="8" w:tplc="0409001B" w:tentative="1">
      <w:start w:val="1"/>
      <w:numFmt w:val="lowerRoman"/>
      <w:lvlText w:val="%9."/>
      <w:lvlJc w:val="right"/>
      <w:pPr>
        <w:ind w:left="7102" w:hanging="180"/>
      </w:pPr>
    </w:lvl>
  </w:abstractNum>
  <w:abstractNum w:abstractNumId="32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7"/>
  </w:num>
  <w:num w:numId="13">
    <w:abstractNumId w:val="27"/>
  </w:num>
  <w:num w:numId="14">
    <w:abstractNumId w:val="19"/>
  </w:num>
  <w:num w:numId="15">
    <w:abstractNumId w:val="22"/>
  </w:num>
  <w:num w:numId="16">
    <w:abstractNumId w:val="14"/>
  </w:num>
  <w:num w:numId="17">
    <w:abstractNumId w:val="20"/>
  </w:num>
  <w:num w:numId="18">
    <w:abstractNumId w:val="29"/>
  </w:num>
  <w:num w:numId="19">
    <w:abstractNumId w:val="28"/>
  </w:num>
  <w:num w:numId="20">
    <w:abstractNumId w:val="11"/>
  </w:num>
  <w:num w:numId="21">
    <w:abstractNumId w:val="24"/>
  </w:num>
  <w:num w:numId="22">
    <w:abstractNumId w:val="15"/>
  </w:num>
  <w:num w:numId="23">
    <w:abstractNumId w:val="23"/>
  </w:num>
  <w:num w:numId="24">
    <w:abstractNumId w:val="12"/>
  </w:num>
  <w:num w:numId="25">
    <w:abstractNumId w:val="32"/>
  </w:num>
  <w:num w:numId="26">
    <w:abstractNumId w:val="30"/>
  </w:num>
  <w:num w:numId="27">
    <w:abstractNumId w:val="13"/>
  </w:num>
  <w:num w:numId="28">
    <w:abstractNumId w:val="26"/>
  </w:num>
  <w:num w:numId="29">
    <w:abstractNumId w:val="25"/>
  </w:num>
  <w:num w:numId="30">
    <w:abstractNumId w:val="18"/>
  </w:num>
  <w:num w:numId="31">
    <w:abstractNumId w:val="19"/>
  </w:num>
  <w:num w:numId="32">
    <w:abstractNumId w:val="19"/>
  </w:num>
  <w:num w:numId="33">
    <w:abstractNumId w:val="19"/>
  </w:num>
  <w:num w:numId="34">
    <w:abstractNumId w:val="31"/>
  </w:num>
  <w:num w:numId="35">
    <w:abstractNumId w:val="16"/>
  </w:num>
  <w:num w:numId="36">
    <w:abstractNumId w:val="1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024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939"/>
    <w:rsid w:val="0000050B"/>
    <w:rsid w:val="00000911"/>
    <w:rsid w:val="00000DF2"/>
    <w:rsid w:val="000012A2"/>
    <w:rsid w:val="00001385"/>
    <w:rsid w:val="0000142E"/>
    <w:rsid w:val="000019AF"/>
    <w:rsid w:val="00001A27"/>
    <w:rsid w:val="00001A46"/>
    <w:rsid w:val="00001A62"/>
    <w:rsid w:val="00001B39"/>
    <w:rsid w:val="00002543"/>
    <w:rsid w:val="000026AE"/>
    <w:rsid w:val="000035E3"/>
    <w:rsid w:val="0000361A"/>
    <w:rsid w:val="000037F0"/>
    <w:rsid w:val="0000398E"/>
    <w:rsid w:val="00003D19"/>
    <w:rsid w:val="00003EEC"/>
    <w:rsid w:val="000052FE"/>
    <w:rsid w:val="00005628"/>
    <w:rsid w:val="00005682"/>
    <w:rsid w:val="000058F6"/>
    <w:rsid w:val="00005A16"/>
    <w:rsid w:val="00005B3B"/>
    <w:rsid w:val="00005D92"/>
    <w:rsid w:val="000062F0"/>
    <w:rsid w:val="00006422"/>
    <w:rsid w:val="00006488"/>
    <w:rsid w:val="00006499"/>
    <w:rsid w:val="00006C56"/>
    <w:rsid w:val="00007083"/>
    <w:rsid w:val="000076F5"/>
    <w:rsid w:val="00007780"/>
    <w:rsid w:val="00007C5B"/>
    <w:rsid w:val="00007F68"/>
    <w:rsid w:val="00010005"/>
    <w:rsid w:val="00010187"/>
    <w:rsid w:val="0001025E"/>
    <w:rsid w:val="00010552"/>
    <w:rsid w:val="00010B2D"/>
    <w:rsid w:val="00010E5E"/>
    <w:rsid w:val="00010EBC"/>
    <w:rsid w:val="00010F2D"/>
    <w:rsid w:val="00011114"/>
    <w:rsid w:val="00011511"/>
    <w:rsid w:val="00011A78"/>
    <w:rsid w:val="0001215B"/>
    <w:rsid w:val="00012211"/>
    <w:rsid w:val="00012304"/>
    <w:rsid w:val="0001249B"/>
    <w:rsid w:val="000125D2"/>
    <w:rsid w:val="0001280D"/>
    <w:rsid w:val="0001281E"/>
    <w:rsid w:val="00012921"/>
    <w:rsid w:val="0001352D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658"/>
    <w:rsid w:val="00014D93"/>
    <w:rsid w:val="00015241"/>
    <w:rsid w:val="000156D3"/>
    <w:rsid w:val="00015BCB"/>
    <w:rsid w:val="00015F48"/>
    <w:rsid w:val="00015FE9"/>
    <w:rsid w:val="000160C4"/>
    <w:rsid w:val="0001616C"/>
    <w:rsid w:val="00016378"/>
    <w:rsid w:val="000164FD"/>
    <w:rsid w:val="0001652C"/>
    <w:rsid w:val="00016611"/>
    <w:rsid w:val="00016752"/>
    <w:rsid w:val="0001689D"/>
    <w:rsid w:val="00016AFB"/>
    <w:rsid w:val="00016B39"/>
    <w:rsid w:val="00016E05"/>
    <w:rsid w:val="0001706B"/>
    <w:rsid w:val="00017219"/>
    <w:rsid w:val="000173B0"/>
    <w:rsid w:val="000173DE"/>
    <w:rsid w:val="00017586"/>
    <w:rsid w:val="00017640"/>
    <w:rsid w:val="00017695"/>
    <w:rsid w:val="00017B72"/>
    <w:rsid w:val="00017CB6"/>
    <w:rsid w:val="00020331"/>
    <w:rsid w:val="000204CD"/>
    <w:rsid w:val="00020593"/>
    <w:rsid w:val="000207E3"/>
    <w:rsid w:val="000208D9"/>
    <w:rsid w:val="000209F6"/>
    <w:rsid w:val="000209F7"/>
    <w:rsid w:val="00020BF2"/>
    <w:rsid w:val="00020E0D"/>
    <w:rsid w:val="00021589"/>
    <w:rsid w:val="00021CD4"/>
    <w:rsid w:val="00021D0E"/>
    <w:rsid w:val="000221BA"/>
    <w:rsid w:val="0002244C"/>
    <w:rsid w:val="0002255F"/>
    <w:rsid w:val="0002290B"/>
    <w:rsid w:val="00022B08"/>
    <w:rsid w:val="00022CF4"/>
    <w:rsid w:val="00022E4A"/>
    <w:rsid w:val="0002311B"/>
    <w:rsid w:val="00023338"/>
    <w:rsid w:val="00023527"/>
    <w:rsid w:val="00023970"/>
    <w:rsid w:val="000239D0"/>
    <w:rsid w:val="00024601"/>
    <w:rsid w:val="000246AF"/>
    <w:rsid w:val="00024976"/>
    <w:rsid w:val="00024CEE"/>
    <w:rsid w:val="00024F50"/>
    <w:rsid w:val="000252BF"/>
    <w:rsid w:val="00025352"/>
    <w:rsid w:val="000254DB"/>
    <w:rsid w:val="000256A5"/>
    <w:rsid w:val="000256C1"/>
    <w:rsid w:val="00025941"/>
    <w:rsid w:val="00025CF5"/>
    <w:rsid w:val="00025D4C"/>
    <w:rsid w:val="0002656A"/>
    <w:rsid w:val="0002674C"/>
    <w:rsid w:val="00026BE1"/>
    <w:rsid w:val="0002700E"/>
    <w:rsid w:val="000272E6"/>
    <w:rsid w:val="00027E5C"/>
    <w:rsid w:val="00030466"/>
    <w:rsid w:val="0003047C"/>
    <w:rsid w:val="00030BBF"/>
    <w:rsid w:val="00030ED3"/>
    <w:rsid w:val="00030F19"/>
    <w:rsid w:val="00030FE7"/>
    <w:rsid w:val="000310D3"/>
    <w:rsid w:val="0003114D"/>
    <w:rsid w:val="00031619"/>
    <w:rsid w:val="0003176E"/>
    <w:rsid w:val="00031A08"/>
    <w:rsid w:val="00031C37"/>
    <w:rsid w:val="00031F8D"/>
    <w:rsid w:val="000320A2"/>
    <w:rsid w:val="000322D6"/>
    <w:rsid w:val="00032346"/>
    <w:rsid w:val="000324DF"/>
    <w:rsid w:val="00032918"/>
    <w:rsid w:val="00032C58"/>
    <w:rsid w:val="00032DD3"/>
    <w:rsid w:val="000336BA"/>
    <w:rsid w:val="0003374D"/>
    <w:rsid w:val="0003375F"/>
    <w:rsid w:val="000342DC"/>
    <w:rsid w:val="00034301"/>
    <w:rsid w:val="000348C2"/>
    <w:rsid w:val="00034954"/>
    <w:rsid w:val="00034A07"/>
    <w:rsid w:val="00034BB8"/>
    <w:rsid w:val="00034C10"/>
    <w:rsid w:val="00034CEA"/>
    <w:rsid w:val="00034F33"/>
    <w:rsid w:val="0003532E"/>
    <w:rsid w:val="0003554B"/>
    <w:rsid w:val="0003564F"/>
    <w:rsid w:val="000359BE"/>
    <w:rsid w:val="000359C7"/>
    <w:rsid w:val="000359DC"/>
    <w:rsid w:val="00035C77"/>
    <w:rsid w:val="00035F3B"/>
    <w:rsid w:val="00035F6D"/>
    <w:rsid w:val="0003600A"/>
    <w:rsid w:val="000361D8"/>
    <w:rsid w:val="0003629D"/>
    <w:rsid w:val="000364B9"/>
    <w:rsid w:val="000364E2"/>
    <w:rsid w:val="00036929"/>
    <w:rsid w:val="00036BEC"/>
    <w:rsid w:val="00036E17"/>
    <w:rsid w:val="0003704C"/>
    <w:rsid w:val="000374FD"/>
    <w:rsid w:val="00037BBB"/>
    <w:rsid w:val="00037C28"/>
    <w:rsid w:val="00037CDD"/>
    <w:rsid w:val="00037F1A"/>
    <w:rsid w:val="0004002E"/>
    <w:rsid w:val="000402F2"/>
    <w:rsid w:val="000409F1"/>
    <w:rsid w:val="00040A75"/>
    <w:rsid w:val="00040C92"/>
    <w:rsid w:val="00041233"/>
    <w:rsid w:val="000413F1"/>
    <w:rsid w:val="00041565"/>
    <w:rsid w:val="0004164F"/>
    <w:rsid w:val="0004184D"/>
    <w:rsid w:val="00041B29"/>
    <w:rsid w:val="00041E6E"/>
    <w:rsid w:val="0004206D"/>
    <w:rsid w:val="00042209"/>
    <w:rsid w:val="00042286"/>
    <w:rsid w:val="0004274A"/>
    <w:rsid w:val="000429D6"/>
    <w:rsid w:val="00042AD7"/>
    <w:rsid w:val="00042B40"/>
    <w:rsid w:val="00042CCB"/>
    <w:rsid w:val="00042EE6"/>
    <w:rsid w:val="00042EE8"/>
    <w:rsid w:val="000434EE"/>
    <w:rsid w:val="00043A5B"/>
    <w:rsid w:val="00043C06"/>
    <w:rsid w:val="00043E2A"/>
    <w:rsid w:val="00044391"/>
    <w:rsid w:val="0004444F"/>
    <w:rsid w:val="00044584"/>
    <w:rsid w:val="000447C9"/>
    <w:rsid w:val="000449B1"/>
    <w:rsid w:val="00044C7C"/>
    <w:rsid w:val="00044D09"/>
    <w:rsid w:val="00044E7D"/>
    <w:rsid w:val="000453BA"/>
    <w:rsid w:val="0004591E"/>
    <w:rsid w:val="00045D7E"/>
    <w:rsid w:val="00045ECF"/>
    <w:rsid w:val="0004629C"/>
    <w:rsid w:val="000465D1"/>
    <w:rsid w:val="000465F4"/>
    <w:rsid w:val="00046696"/>
    <w:rsid w:val="00046F76"/>
    <w:rsid w:val="00047125"/>
    <w:rsid w:val="00047256"/>
    <w:rsid w:val="00047389"/>
    <w:rsid w:val="00047622"/>
    <w:rsid w:val="00047C73"/>
    <w:rsid w:val="00047D70"/>
    <w:rsid w:val="00047D8B"/>
    <w:rsid w:val="00050583"/>
    <w:rsid w:val="00050828"/>
    <w:rsid w:val="00050A99"/>
    <w:rsid w:val="00050C53"/>
    <w:rsid w:val="00051285"/>
    <w:rsid w:val="0005146F"/>
    <w:rsid w:val="0005184E"/>
    <w:rsid w:val="0005194B"/>
    <w:rsid w:val="00051B33"/>
    <w:rsid w:val="00051CFE"/>
    <w:rsid w:val="0005208D"/>
    <w:rsid w:val="00052332"/>
    <w:rsid w:val="00052738"/>
    <w:rsid w:val="000527EE"/>
    <w:rsid w:val="00052A8A"/>
    <w:rsid w:val="00053015"/>
    <w:rsid w:val="00053733"/>
    <w:rsid w:val="00053B60"/>
    <w:rsid w:val="00053D6E"/>
    <w:rsid w:val="00053DDD"/>
    <w:rsid w:val="00053E50"/>
    <w:rsid w:val="00053EA2"/>
    <w:rsid w:val="0005425D"/>
    <w:rsid w:val="00054312"/>
    <w:rsid w:val="00054588"/>
    <w:rsid w:val="0005460B"/>
    <w:rsid w:val="00054745"/>
    <w:rsid w:val="000554B8"/>
    <w:rsid w:val="00055882"/>
    <w:rsid w:val="00056175"/>
    <w:rsid w:val="000561AA"/>
    <w:rsid w:val="00056335"/>
    <w:rsid w:val="000563EF"/>
    <w:rsid w:val="00056FB9"/>
    <w:rsid w:val="00057122"/>
    <w:rsid w:val="0005749E"/>
    <w:rsid w:val="00057A15"/>
    <w:rsid w:val="000602DB"/>
    <w:rsid w:val="00060383"/>
    <w:rsid w:val="00060918"/>
    <w:rsid w:val="000612BE"/>
    <w:rsid w:val="00061367"/>
    <w:rsid w:val="00061A64"/>
    <w:rsid w:val="00061E5B"/>
    <w:rsid w:val="00062182"/>
    <w:rsid w:val="000625CF"/>
    <w:rsid w:val="000625DB"/>
    <w:rsid w:val="000626E8"/>
    <w:rsid w:val="0006274E"/>
    <w:rsid w:val="0006284F"/>
    <w:rsid w:val="000632AF"/>
    <w:rsid w:val="00063E9C"/>
    <w:rsid w:val="000647B3"/>
    <w:rsid w:val="000647F8"/>
    <w:rsid w:val="000648C8"/>
    <w:rsid w:val="000648D5"/>
    <w:rsid w:val="00064996"/>
    <w:rsid w:val="000649E3"/>
    <w:rsid w:val="00064B02"/>
    <w:rsid w:val="00064D98"/>
    <w:rsid w:val="000651A1"/>
    <w:rsid w:val="000651F3"/>
    <w:rsid w:val="000654B6"/>
    <w:rsid w:val="000654D3"/>
    <w:rsid w:val="0006559E"/>
    <w:rsid w:val="00065A5B"/>
    <w:rsid w:val="00065B6B"/>
    <w:rsid w:val="00066212"/>
    <w:rsid w:val="000662C9"/>
    <w:rsid w:val="00066625"/>
    <w:rsid w:val="000668A7"/>
    <w:rsid w:val="00066A80"/>
    <w:rsid w:val="00066DA8"/>
    <w:rsid w:val="00067062"/>
    <w:rsid w:val="0006716F"/>
    <w:rsid w:val="000674A8"/>
    <w:rsid w:val="0006761C"/>
    <w:rsid w:val="0006764D"/>
    <w:rsid w:val="00067658"/>
    <w:rsid w:val="0006791F"/>
    <w:rsid w:val="0006799D"/>
    <w:rsid w:val="00067B5B"/>
    <w:rsid w:val="00067DBE"/>
    <w:rsid w:val="00070054"/>
    <w:rsid w:val="0007075F"/>
    <w:rsid w:val="000707C2"/>
    <w:rsid w:val="000707D9"/>
    <w:rsid w:val="00070898"/>
    <w:rsid w:val="000709CB"/>
    <w:rsid w:val="00070BC6"/>
    <w:rsid w:val="00070CA0"/>
    <w:rsid w:val="00070D5A"/>
    <w:rsid w:val="00071ADA"/>
    <w:rsid w:val="00071B7B"/>
    <w:rsid w:val="00071B82"/>
    <w:rsid w:val="00071CA3"/>
    <w:rsid w:val="00071E45"/>
    <w:rsid w:val="00071E61"/>
    <w:rsid w:val="00071E72"/>
    <w:rsid w:val="0007213A"/>
    <w:rsid w:val="00072357"/>
    <w:rsid w:val="00072C13"/>
    <w:rsid w:val="00072CDE"/>
    <w:rsid w:val="000730A5"/>
    <w:rsid w:val="000737E9"/>
    <w:rsid w:val="00073898"/>
    <w:rsid w:val="00073A56"/>
    <w:rsid w:val="00073A73"/>
    <w:rsid w:val="00074147"/>
    <w:rsid w:val="00074279"/>
    <w:rsid w:val="00074418"/>
    <w:rsid w:val="0007445B"/>
    <w:rsid w:val="0007458D"/>
    <w:rsid w:val="000746EA"/>
    <w:rsid w:val="00074735"/>
    <w:rsid w:val="00074740"/>
    <w:rsid w:val="00074934"/>
    <w:rsid w:val="000749A4"/>
    <w:rsid w:val="00074B3F"/>
    <w:rsid w:val="000752A6"/>
    <w:rsid w:val="00075B3B"/>
    <w:rsid w:val="00075B50"/>
    <w:rsid w:val="000764B2"/>
    <w:rsid w:val="0007655A"/>
    <w:rsid w:val="00076709"/>
    <w:rsid w:val="000767AD"/>
    <w:rsid w:val="00076A05"/>
    <w:rsid w:val="00076B74"/>
    <w:rsid w:val="000771EA"/>
    <w:rsid w:val="000776A9"/>
    <w:rsid w:val="000777BB"/>
    <w:rsid w:val="000778C7"/>
    <w:rsid w:val="00077C97"/>
    <w:rsid w:val="00077CAF"/>
    <w:rsid w:val="00077CB6"/>
    <w:rsid w:val="00077E06"/>
    <w:rsid w:val="00077E5C"/>
    <w:rsid w:val="00077F3F"/>
    <w:rsid w:val="00080546"/>
    <w:rsid w:val="00080553"/>
    <w:rsid w:val="000806C2"/>
    <w:rsid w:val="00080900"/>
    <w:rsid w:val="00080F97"/>
    <w:rsid w:val="00081568"/>
    <w:rsid w:val="00081954"/>
    <w:rsid w:val="0008199E"/>
    <w:rsid w:val="00081BFB"/>
    <w:rsid w:val="00081FC8"/>
    <w:rsid w:val="00082093"/>
    <w:rsid w:val="00082352"/>
    <w:rsid w:val="000823A8"/>
    <w:rsid w:val="00082455"/>
    <w:rsid w:val="0008293E"/>
    <w:rsid w:val="00082C3E"/>
    <w:rsid w:val="00082F9E"/>
    <w:rsid w:val="000832C3"/>
    <w:rsid w:val="00083970"/>
    <w:rsid w:val="00083CA4"/>
    <w:rsid w:val="00083DDB"/>
    <w:rsid w:val="00083EDC"/>
    <w:rsid w:val="00084149"/>
    <w:rsid w:val="000843FA"/>
    <w:rsid w:val="000845C7"/>
    <w:rsid w:val="000847B5"/>
    <w:rsid w:val="00084FCA"/>
    <w:rsid w:val="00085638"/>
    <w:rsid w:val="00085CD9"/>
    <w:rsid w:val="00085E24"/>
    <w:rsid w:val="0008635C"/>
    <w:rsid w:val="00086531"/>
    <w:rsid w:val="000867AA"/>
    <w:rsid w:val="00086D70"/>
    <w:rsid w:val="00086DC1"/>
    <w:rsid w:val="00086E2A"/>
    <w:rsid w:val="000870FE"/>
    <w:rsid w:val="00087462"/>
    <w:rsid w:val="000875AC"/>
    <w:rsid w:val="00087836"/>
    <w:rsid w:val="00087963"/>
    <w:rsid w:val="000879E9"/>
    <w:rsid w:val="00087D22"/>
    <w:rsid w:val="00090095"/>
    <w:rsid w:val="00091066"/>
    <w:rsid w:val="000917D6"/>
    <w:rsid w:val="00091C47"/>
    <w:rsid w:val="00091F4C"/>
    <w:rsid w:val="00092105"/>
    <w:rsid w:val="00092193"/>
    <w:rsid w:val="0009285A"/>
    <w:rsid w:val="000928A3"/>
    <w:rsid w:val="00092944"/>
    <w:rsid w:val="0009297E"/>
    <w:rsid w:val="0009333E"/>
    <w:rsid w:val="00093389"/>
    <w:rsid w:val="00093736"/>
    <w:rsid w:val="00093AD9"/>
    <w:rsid w:val="00093B27"/>
    <w:rsid w:val="00093E33"/>
    <w:rsid w:val="0009417A"/>
    <w:rsid w:val="0009419B"/>
    <w:rsid w:val="00094447"/>
    <w:rsid w:val="000945CD"/>
    <w:rsid w:val="00094894"/>
    <w:rsid w:val="00094BD7"/>
    <w:rsid w:val="000950D5"/>
    <w:rsid w:val="0009518B"/>
    <w:rsid w:val="000951B7"/>
    <w:rsid w:val="00095820"/>
    <w:rsid w:val="00095A5B"/>
    <w:rsid w:val="00096385"/>
    <w:rsid w:val="000965DF"/>
    <w:rsid w:val="00096658"/>
    <w:rsid w:val="000966F6"/>
    <w:rsid w:val="00096A81"/>
    <w:rsid w:val="00096B72"/>
    <w:rsid w:val="00096BA2"/>
    <w:rsid w:val="00096D61"/>
    <w:rsid w:val="00096D70"/>
    <w:rsid w:val="0009702F"/>
    <w:rsid w:val="0009745D"/>
    <w:rsid w:val="0009782D"/>
    <w:rsid w:val="00097F4E"/>
    <w:rsid w:val="00097FC6"/>
    <w:rsid w:val="000A019F"/>
    <w:rsid w:val="000A05C9"/>
    <w:rsid w:val="000A09C1"/>
    <w:rsid w:val="000A0B8E"/>
    <w:rsid w:val="000A0C50"/>
    <w:rsid w:val="000A0C6C"/>
    <w:rsid w:val="000A0F37"/>
    <w:rsid w:val="000A11F4"/>
    <w:rsid w:val="000A12A9"/>
    <w:rsid w:val="000A14B5"/>
    <w:rsid w:val="000A1773"/>
    <w:rsid w:val="000A1A2E"/>
    <w:rsid w:val="000A1CDD"/>
    <w:rsid w:val="000A1E69"/>
    <w:rsid w:val="000A21CF"/>
    <w:rsid w:val="000A232B"/>
    <w:rsid w:val="000A2777"/>
    <w:rsid w:val="000A2861"/>
    <w:rsid w:val="000A30FC"/>
    <w:rsid w:val="000A32AC"/>
    <w:rsid w:val="000A3329"/>
    <w:rsid w:val="000A39CB"/>
    <w:rsid w:val="000A3E00"/>
    <w:rsid w:val="000A405B"/>
    <w:rsid w:val="000A430D"/>
    <w:rsid w:val="000A4384"/>
    <w:rsid w:val="000A4813"/>
    <w:rsid w:val="000A483C"/>
    <w:rsid w:val="000A4C16"/>
    <w:rsid w:val="000A4E6D"/>
    <w:rsid w:val="000A50D3"/>
    <w:rsid w:val="000A52D8"/>
    <w:rsid w:val="000A544F"/>
    <w:rsid w:val="000A598F"/>
    <w:rsid w:val="000A62A0"/>
    <w:rsid w:val="000A630F"/>
    <w:rsid w:val="000A65F1"/>
    <w:rsid w:val="000A683F"/>
    <w:rsid w:val="000A6A51"/>
    <w:rsid w:val="000A6C7A"/>
    <w:rsid w:val="000A71D8"/>
    <w:rsid w:val="000A7D4E"/>
    <w:rsid w:val="000A7E06"/>
    <w:rsid w:val="000A7FA6"/>
    <w:rsid w:val="000B0173"/>
    <w:rsid w:val="000B02BF"/>
    <w:rsid w:val="000B035A"/>
    <w:rsid w:val="000B0CC4"/>
    <w:rsid w:val="000B0D4B"/>
    <w:rsid w:val="000B0DD5"/>
    <w:rsid w:val="000B0EF3"/>
    <w:rsid w:val="000B1068"/>
    <w:rsid w:val="000B13F1"/>
    <w:rsid w:val="000B1748"/>
    <w:rsid w:val="000B18C6"/>
    <w:rsid w:val="000B1A80"/>
    <w:rsid w:val="000B1A8E"/>
    <w:rsid w:val="000B1ACE"/>
    <w:rsid w:val="000B1FF0"/>
    <w:rsid w:val="000B2041"/>
    <w:rsid w:val="000B2188"/>
    <w:rsid w:val="000B22AD"/>
    <w:rsid w:val="000B232C"/>
    <w:rsid w:val="000B23BA"/>
    <w:rsid w:val="000B243C"/>
    <w:rsid w:val="000B287E"/>
    <w:rsid w:val="000B2B32"/>
    <w:rsid w:val="000B2BE0"/>
    <w:rsid w:val="000B2F10"/>
    <w:rsid w:val="000B35A7"/>
    <w:rsid w:val="000B3872"/>
    <w:rsid w:val="000B3C44"/>
    <w:rsid w:val="000B409C"/>
    <w:rsid w:val="000B41D2"/>
    <w:rsid w:val="000B4285"/>
    <w:rsid w:val="000B431C"/>
    <w:rsid w:val="000B4481"/>
    <w:rsid w:val="000B4847"/>
    <w:rsid w:val="000B48C2"/>
    <w:rsid w:val="000B4A2D"/>
    <w:rsid w:val="000B4A7F"/>
    <w:rsid w:val="000B4BBD"/>
    <w:rsid w:val="000B4BF4"/>
    <w:rsid w:val="000B4BFD"/>
    <w:rsid w:val="000B4EC0"/>
    <w:rsid w:val="000B5075"/>
    <w:rsid w:val="000B5376"/>
    <w:rsid w:val="000B598F"/>
    <w:rsid w:val="000B5A4A"/>
    <w:rsid w:val="000B5F36"/>
    <w:rsid w:val="000B65A0"/>
    <w:rsid w:val="000B687F"/>
    <w:rsid w:val="000B69EE"/>
    <w:rsid w:val="000B6D8D"/>
    <w:rsid w:val="000B6DE0"/>
    <w:rsid w:val="000B700C"/>
    <w:rsid w:val="000B726B"/>
    <w:rsid w:val="000B7753"/>
    <w:rsid w:val="000B77E7"/>
    <w:rsid w:val="000C021F"/>
    <w:rsid w:val="000C054A"/>
    <w:rsid w:val="000C05D8"/>
    <w:rsid w:val="000C08C9"/>
    <w:rsid w:val="000C095E"/>
    <w:rsid w:val="000C0A6A"/>
    <w:rsid w:val="000C0AC3"/>
    <w:rsid w:val="000C0E6A"/>
    <w:rsid w:val="000C0EE1"/>
    <w:rsid w:val="000C1472"/>
    <w:rsid w:val="000C1792"/>
    <w:rsid w:val="000C1BC9"/>
    <w:rsid w:val="000C1D71"/>
    <w:rsid w:val="000C2531"/>
    <w:rsid w:val="000C2568"/>
    <w:rsid w:val="000C27DC"/>
    <w:rsid w:val="000C27E3"/>
    <w:rsid w:val="000C29E5"/>
    <w:rsid w:val="000C2B17"/>
    <w:rsid w:val="000C2B90"/>
    <w:rsid w:val="000C320E"/>
    <w:rsid w:val="000C342C"/>
    <w:rsid w:val="000C3562"/>
    <w:rsid w:val="000C3DB4"/>
    <w:rsid w:val="000C401E"/>
    <w:rsid w:val="000C423A"/>
    <w:rsid w:val="000C4BD0"/>
    <w:rsid w:val="000C4DC3"/>
    <w:rsid w:val="000C4F1F"/>
    <w:rsid w:val="000C5180"/>
    <w:rsid w:val="000C5553"/>
    <w:rsid w:val="000C59AC"/>
    <w:rsid w:val="000C59E1"/>
    <w:rsid w:val="000C6132"/>
    <w:rsid w:val="000C6217"/>
    <w:rsid w:val="000C662B"/>
    <w:rsid w:val="000C6F34"/>
    <w:rsid w:val="000C70E2"/>
    <w:rsid w:val="000C7432"/>
    <w:rsid w:val="000C775E"/>
    <w:rsid w:val="000C799A"/>
    <w:rsid w:val="000C7A0C"/>
    <w:rsid w:val="000D043D"/>
    <w:rsid w:val="000D04BD"/>
    <w:rsid w:val="000D04D1"/>
    <w:rsid w:val="000D062E"/>
    <w:rsid w:val="000D067A"/>
    <w:rsid w:val="000D097D"/>
    <w:rsid w:val="000D09AD"/>
    <w:rsid w:val="000D0A35"/>
    <w:rsid w:val="000D0B16"/>
    <w:rsid w:val="000D0DD9"/>
    <w:rsid w:val="000D0F76"/>
    <w:rsid w:val="000D11E2"/>
    <w:rsid w:val="000D171B"/>
    <w:rsid w:val="000D17BF"/>
    <w:rsid w:val="000D1B08"/>
    <w:rsid w:val="000D1C7D"/>
    <w:rsid w:val="000D21AC"/>
    <w:rsid w:val="000D21BA"/>
    <w:rsid w:val="000D23B0"/>
    <w:rsid w:val="000D24E6"/>
    <w:rsid w:val="000D29A6"/>
    <w:rsid w:val="000D2E95"/>
    <w:rsid w:val="000D3062"/>
    <w:rsid w:val="000D3086"/>
    <w:rsid w:val="000D37E6"/>
    <w:rsid w:val="000D38D0"/>
    <w:rsid w:val="000D3AE0"/>
    <w:rsid w:val="000D3F14"/>
    <w:rsid w:val="000D3F52"/>
    <w:rsid w:val="000D415C"/>
    <w:rsid w:val="000D43F1"/>
    <w:rsid w:val="000D4705"/>
    <w:rsid w:val="000D4897"/>
    <w:rsid w:val="000D4C01"/>
    <w:rsid w:val="000D4F53"/>
    <w:rsid w:val="000D5431"/>
    <w:rsid w:val="000D587B"/>
    <w:rsid w:val="000D5D4A"/>
    <w:rsid w:val="000D610E"/>
    <w:rsid w:val="000D63C6"/>
    <w:rsid w:val="000D65B6"/>
    <w:rsid w:val="000D6BE9"/>
    <w:rsid w:val="000D6D29"/>
    <w:rsid w:val="000D6FEF"/>
    <w:rsid w:val="000D7461"/>
    <w:rsid w:val="000D748A"/>
    <w:rsid w:val="000D7843"/>
    <w:rsid w:val="000D795B"/>
    <w:rsid w:val="000D7D8E"/>
    <w:rsid w:val="000D7E3D"/>
    <w:rsid w:val="000E07A4"/>
    <w:rsid w:val="000E093B"/>
    <w:rsid w:val="000E098F"/>
    <w:rsid w:val="000E0A01"/>
    <w:rsid w:val="000E0AD5"/>
    <w:rsid w:val="000E0E9F"/>
    <w:rsid w:val="000E0EEB"/>
    <w:rsid w:val="000E2561"/>
    <w:rsid w:val="000E2AA7"/>
    <w:rsid w:val="000E2D0A"/>
    <w:rsid w:val="000E2EE8"/>
    <w:rsid w:val="000E363D"/>
    <w:rsid w:val="000E38AD"/>
    <w:rsid w:val="000E3937"/>
    <w:rsid w:val="000E3998"/>
    <w:rsid w:val="000E39CD"/>
    <w:rsid w:val="000E3C25"/>
    <w:rsid w:val="000E44CA"/>
    <w:rsid w:val="000E4913"/>
    <w:rsid w:val="000E4B37"/>
    <w:rsid w:val="000E4B8A"/>
    <w:rsid w:val="000E4C8C"/>
    <w:rsid w:val="000E4CF0"/>
    <w:rsid w:val="000E542C"/>
    <w:rsid w:val="000E5939"/>
    <w:rsid w:val="000E598F"/>
    <w:rsid w:val="000E643F"/>
    <w:rsid w:val="000E6441"/>
    <w:rsid w:val="000E64F9"/>
    <w:rsid w:val="000E681E"/>
    <w:rsid w:val="000E71ED"/>
    <w:rsid w:val="000E77E0"/>
    <w:rsid w:val="000E7980"/>
    <w:rsid w:val="000E79B9"/>
    <w:rsid w:val="000F07DF"/>
    <w:rsid w:val="000F080B"/>
    <w:rsid w:val="000F0944"/>
    <w:rsid w:val="000F0AC3"/>
    <w:rsid w:val="000F1056"/>
    <w:rsid w:val="000F1742"/>
    <w:rsid w:val="000F17EB"/>
    <w:rsid w:val="000F1FC1"/>
    <w:rsid w:val="000F200D"/>
    <w:rsid w:val="000F2063"/>
    <w:rsid w:val="000F2288"/>
    <w:rsid w:val="000F2349"/>
    <w:rsid w:val="000F2423"/>
    <w:rsid w:val="000F2ED0"/>
    <w:rsid w:val="000F32DB"/>
    <w:rsid w:val="000F3725"/>
    <w:rsid w:val="000F3A0E"/>
    <w:rsid w:val="000F3A17"/>
    <w:rsid w:val="000F3BB5"/>
    <w:rsid w:val="000F3EB2"/>
    <w:rsid w:val="000F460B"/>
    <w:rsid w:val="000F47F1"/>
    <w:rsid w:val="000F4962"/>
    <w:rsid w:val="000F4D78"/>
    <w:rsid w:val="000F4E10"/>
    <w:rsid w:val="000F4F1B"/>
    <w:rsid w:val="000F5801"/>
    <w:rsid w:val="000F58BC"/>
    <w:rsid w:val="000F5BC7"/>
    <w:rsid w:val="000F5D03"/>
    <w:rsid w:val="000F5E9B"/>
    <w:rsid w:val="000F6195"/>
    <w:rsid w:val="000F63E8"/>
    <w:rsid w:val="000F6774"/>
    <w:rsid w:val="000F6AEF"/>
    <w:rsid w:val="000F6C0A"/>
    <w:rsid w:val="000F72C2"/>
    <w:rsid w:val="000F7423"/>
    <w:rsid w:val="000F760B"/>
    <w:rsid w:val="000F76EB"/>
    <w:rsid w:val="000F7BF6"/>
    <w:rsid w:val="000F7F3F"/>
    <w:rsid w:val="001001BD"/>
    <w:rsid w:val="00100AD1"/>
    <w:rsid w:val="00101020"/>
    <w:rsid w:val="00101FB2"/>
    <w:rsid w:val="00102069"/>
    <w:rsid w:val="001020A3"/>
    <w:rsid w:val="0010227C"/>
    <w:rsid w:val="001032B4"/>
    <w:rsid w:val="0010391D"/>
    <w:rsid w:val="00103BFC"/>
    <w:rsid w:val="00104400"/>
    <w:rsid w:val="00104B7D"/>
    <w:rsid w:val="00104D47"/>
    <w:rsid w:val="001051BB"/>
    <w:rsid w:val="0010537A"/>
    <w:rsid w:val="001053B9"/>
    <w:rsid w:val="001058A3"/>
    <w:rsid w:val="00105EB5"/>
    <w:rsid w:val="00106162"/>
    <w:rsid w:val="001064C3"/>
    <w:rsid w:val="00106579"/>
    <w:rsid w:val="0010674E"/>
    <w:rsid w:val="001068B6"/>
    <w:rsid w:val="00106901"/>
    <w:rsid w:val="00106A7D"/>
    <w:rsid w:val="00106B89"/>
    <w:rsid w:val="00106BD3"/>
    <w:rsid w:val="00107460"/>
    <w:rsid w:val="0010751B"/>
    <w:rsid w:val="00107C13"/>
    <w:rsid w:val="00110463"/>
    <w:rsid w:val="0011184D"/>
    <w:rsid w:val="00111CFE"/>
    <w:rsid w:val="00111D6E"/>
    <w:rsid w:val="0011219F"/>
    <w:rsid w:val="00112221"/>
    <w:rsid w:val="001122B2"/>
    <w:rsid w:val="001123B7"/>
    <w:rsid w:val="001124F9"/>
    <w:rsid w:val="00112889"/>
    <w:rsid w:val="00112D1C"/>
    <w:rsid w:val="00112F82"/>
    <w:rsid w:val="001134A2"/>
    <w:rsid w:val="0011362C"/>
    <w:rsid w:val="001138EF"/>
    <w:rsid w:val="00113B22"/>
    <w:rsid w:val="00113C5E"/>
    <w:rsid w:val="00113EC0"/>
    <w:rsid w:val="00114118"/>
    <w:rsid w:val="001141EE"/>
    <w:rsid w:val="001142F4"/>
    <w:rsid w:val="0011448E"/>
    <w:rsid w:val="001145D4"/>
    <w:rsid w:val="00114C17"/>
    <w:rsid w:val="00114E63"/>
    <w:rsid w:val="00115470"/>
    <w:rsid w:val="001154BD"/>
    <w:rsid w:val="001155B1"/>
    <w:rsid w:val="001155C7"/>
    <w:rsid w:val="0011566A"/>
    <w:rsid w:val="001157C0"/>
    <w:rsid w:val="00115F70"/>
    <w:rsid w:val="001160FC"/>
    <w:rsid w:val="001165FA"/>
    <w:rsid w:val="00116710"/>
    <w:rsid w:val="0011676D"/>
    <w:rsid w:val="001167B0"/>
    <w:rsid w:val="001168D8"/>
    <w:rsid w:val="001169AC"/>
    <w:rsid w:val="00116D85"/>
    <w:rsid w:val="00117992"/>
    <w:rsid w:val="00117CD8"/>
    <w:rsid w:val="001205DF"/>
    <w:rsid w:val="00120A9F"/>
    <w:rsid w:val="00120AAC"/>
    <w:rsid w:val="00120D94"/>
    <w:rsid w:val="00120E9F"/>
    <w:rsid w:val="00121427"/>
    <w:rsid w:val="00121B28"/>
    <w:rsid w:val="00121B8F"/>
    <w:rsid w:val="00121EB6"/>
    <w:rsid w:val="0012209B"/>
    <w:rsid w:val="001225E0"/>
    <w:rsid w:val="00122ACE"/>
    <w:rsid w:val="00122B1A"/>
    <w:rsid w:val="00122C37"/>
    <w:rsid w:val="00122E2F"/>
    <w:rsid w:val="00123228"/>
    <w:rsid w:val="00123789"/>
    <w:rsid w:val="00123935"/>
    <w:rsid w:val="00123A1E"/>
    <w:rsid w:val="00123A2C"/>
    <w:rsid w:val="00123EA6"/>
    <w:rsid w:val="0012444E"/>
    <w:rsid w:val="001248D0"/>
    <w:rsid w:val="00124A32"/>
    <w:rsid w:val="00124AEF"/>
    <w:rsid w:val="00124FD7"/>
    <w:rsid w:val="0012523B"/>
    <w:rsid w:val="001254C6"/>
    <w:rsid w:val="001256A9"/>
    <w:rsid w:val="00125B23"/>
    <w:rsid w:val="00125CE9"/>
    <w:rsid w:val="00125F62"/>
    <w:rsid w:val="0012602A"/>
    <w:rsid w:val="0012691E"/>
    <w:rsid w:val="00126B46"/>
    <w:rsid w:val="00126E57"/>
    <w:rsid w:val="001275C6"/>
    <w:rsid w:val="001279CB"/>
    <w:rsid w:val="00127BD5"/>
    <w:rsid w:val="001300B6"/>
    <w:rsid w:val="001300DE"/>
    <w:rsid w:val="001303A8"/>
    <w:rsid w:val="00130483"/>
    <w:rsid w:val="0013053D"/>
    <w:rsid w:val="001308BD"/>
    <w:rsid w:val="00130B4C"/>
    <w:rsid w:val="00130C1D"/>
    <w:rsid w:val="00130C49"/>
    <w:rsid w:val="00130D2B"/>
    <w:rsid w:val="00130D37"/>
    <w:rsid w:val="001316DD"/>
    <w:rsid w:val="001316F3"/>
    <w:rsid w:val="00131876"/>
    <w:rsid w:val="00131E72"/>
    <w:rsid w:val="00131E8A"/>
    <w:rsid w:val="001320D5"/>
    <w:rsid w:val="00132257"/>
    <w:rsid w:val="001324E1"/>
    <w:rsid w:val="001324E7"/>
    <w:rsid w:val="00132874"/>
    <w:rsid w:val="001328DF"/>
    <w:rsid w:val="001330B6"/>
    <w:rsid w:val="00133286"/>
    <w:rsid w:val="001334B5"/>
    <w:rsid w:val="001336BE"/>
    <w:rsid w:val="00133C4A"/>
    <w:rsid w:val="00133DA1"/>
    <w:rsid w:val="00133EDC"/>
    <w:rsid w:val="00134B29"/>
    <w:rsid w:val="00134F0B"/>
    <w:rsid w:val="001353DF"/>
    <w:rsid w:val="00135570"/>
    <w:rsid w:val="001355AF"/>
    <w:rsid w:val="001356CD"/>
    <w:rsid w:val="001358A8"/>
    <w:rsid w:val="00135F0C"/>
    <w:rsid w:val="00136098"/>
    <w:rsid w:val="00136217"/>
    <w:rsid w:val="00136628"/>
    <w:rsid w:val="00136941"/>
    <w:rsid w:val="001369F8"/>
    <w:rsid w:val="00136DB5"/>
    <w:rsid w:val="001378C0"/>
    <w:rsid w:val="001379FE"/>
    <w:rsid w:val="00140107"/>
    <w:rsid w:val="001406C5"/>
    <w:rsid w:val="00140A87"/>
    <w:rsid w:val="00140D40"/>
    <w:rsid w:val="001414F5"/>
    <w:rsid w:val="00141A17"/>
    <w:rsid w:val="00141C2A"/>
    <w:rsid w:val="00141CB0"/>
    <w:rsid w:val="00141E5F"/>
    <w:rsid w:val="00141FBD"/>
    <w:rsid w:val="001428A7"/>
    <w:rsid w:val="00142A5B"/>
    <w:rsid w:val="00142B42"/>
    <w:rsid w:val="00142BAD"/>
    <w:rsid w:val="00142C1E"/>
    <w:rsid w:val="00142F02"/>
    <w:rsid w:val="0014311F"/>
    <w:rsid w:val="0014350C"/>
    <w:rsid w:val="001437BD"/>
    <w:rsid w:val="00143987"/>
    <w:rsid w:val="00143CDA"/>
    <w:rsid w:val="00144410"/>
    <w:rsid w:val="001446EE"/>
    <w:rsid w:val="00144E1B"/>
    <w:rsid w:val="00145122"/>
    <w:rsid w:val="001451A2"/>
    <w:rsid w:val="00145601"/>
    <w:rsid w:val="0014579B"/>
    <w:rsid w:val="00145911"/>
    <w:rsid w:val="00146144"/>
    <w:rsid w:val="001461A3"/>
    <w:rsid w:val="001468FE"/>
    <w:rsid w:val="00146D9D"/>
    <w:rsid w:val="00146FC4"/>
    <w:rsid w:val="0014714A"/>
    <w:rsid w:val="00147251"/>
    <w:rsid w:val="001474A4"/>
    <w:rsid w:val="001477E9"/>
    <w:rsid w:val="0014796C"/>
    <w:rsid w:val="00147CAA"/>
    <w:rsid w:val="00150189"/>
    <w:rsid w:val="0015043B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944"/>
    <w:rsid w:val="001529B0"/>
    <w:rsid w:val="00152FB9"/>
    <w:rsid w:val="00153477"/>
    <w:rsid w:val="001534B2"/>
    <w:rsid w:val="00153DD4"/>
    <w:rsid w:val="00153F35"/>
    <w:rsid w:val="00154163"/>
    <w:rsid w:val="0015446D"/>
    <w:rsid w:val="00154A5D"/>
    <w:rsid w:val="00154A65"/>
    <w:rsid w:val="00154B26"/>
    <w:rsid w:val="00154B40"/>
    <w:rsid w:val="00154F70"/>
    <w:rsid w:val="00155269"/>
    <w:rsid w:val="001555BC"/>
    <w:rsid w:val="0015576A"/>
    <w:rsid w:val="0015580B"/>
    <w:rsid w:val="00155860"/>
    <w:rsid w:val="00155A3B"/>
    <w:rsid w:val="00155A85"/>
    <w:rsid w:val="001570FC"/>
    <w:rsid w:val="0015722F"/>
    <w:rsid w:val="001572E9"/>
    <w:rsid w:val="0015743D"/>
    <w:rsid w:val="0015767F"/>
    <w:rsid w:val="001577E9"/>
    <w:rsid w:val="00157D5C"/>
    <w:rsid w:val="00157EDE"/>
    <w:rsid w:val="00157F86"/>
    <w:rsid w:val="00160059"/>
    <w:rsid w:val="0016081D"/>
    <w:rsid w:val="00160AF2"/>
    <w:rsid w:val="00160E6C"/>
    <w:rsid w:val="00161101"/>
    <w:rsid w:val="00161467"/>
    <w:rsid w:val="00161791"/>
    <w:rsid w:val="00161A3F"/>
    <w:rsid w:val="00161DDA"/>
    <w:rsid w:val="00162094"/>
    <w:rsid w:val="0016229B"/>
    <w:rsid w:val="001622BB"/>
    <w:rsid w:val="00162440"/>
    <w:rsid w:val="00162470"/>
    <w:rsid w:val="001627C9"/>
    <w:rsid w:val="001627FC"/>
    <w:rsid w:val="0016298D"/>
    <w:rsid w:val="00162C42"/>
    <w:rsid w:val="00162DD0"/>
    <w:rsid w:val="00162DF3"/>
    <w:rsid w:val="00163377"/>
    <w:rsid w:val="00163D8D"/>
    <w:rsid w:val="00164358"/>
    <w:rsid w:val="00164413"/>
    <w:rsid w:val="001649C5"/>
    <w:rsid w:val="00164D08"/>
    <w:rsid w:val="00164F8E"/>
    <w:rsid w:val="0016517C"/>
    <w:rsid w:val="001652DE"/>
    <w:rsid w:val="001656D2"/>
    <w:rsid w:val="00165703"/>
    <w:rsid w:val="00165AA9"/>
    <w:rsid w:val="00165D74"/>
    <w:rsid w:val="0016626E"/>
    <w:rsid w:val="00166276"/>
    <w:rsid w:val="0016645E"/>
    <w:rsid w:val="00166700"/>
    <w:rsid w:val="00166898"/>
    <w:rsid w:val="001668C9"/>
    <w:rsid w:val="00167005"/>
    <w:rsid w:val="001671AB"/>
    <w:rsid w:val="0016747E"/>
    <w:rsid w:val="001679F1"/>
    <w:rsid w:val="00167BAE"/>
    <w:rsid w:val="00167BE5"/>
    <w:rsid w:val="00167C9A"/>
    <w:rsid w:val="001700CC"/>
    <w:rsid w:val="001704AF"/>
    <w:rsid w:val="00170766"/>
    <w:rsid w:val="0017118E"/>
    <w:rsid w:val="001715E5"/>
    <w:rsid w:val="00171809"/>
    <w:rsid w:val="001719CD"/>
    <w:rsid w:val="0017209C"/>
    <w:rsid w:val="001730A8"/>
    <w:rsid w:val="00173167"/>
    <w:rsid w:val="0017317D"/>
    <w:rsid w:val="001731E5"/>
    <w:rsid w:val="00173641"/>
    <w:rsid w:val="00173C08"/>
    <w:rsid w:val="00173D53"/>
    <w:rsid w:val="00173D5A"/>
    <w:rsid w:val="00173E01"/>
    <w:rsid w:val="00173E5F"/>
    <w:rsid w:val="0017421C"/>
    <w:rsid w:val="00174626"/>
    <w:rsid w:val="001749F8"/>
    <w:rsid w:val="0017539E"/>
    <w:rsid w:val="00175610"/>
    <w:rsid w:val="00175733"/>
    <w:rsid w:val="00175892"/>
    <w:rsid w:val="00175A00"/>
    <w:rsid w:val="00175E2F"/>
    <w:rsid w:val="00175FC0"/>
    <w:rsid w:val="00176325"/>
    <w:rsid w:val="001763EB"/>
    <w:rsid w:val="00176709"/>
    <w:rsid w:val="001768F9"/>
    <w:rsid w:val="00176AD5"/>
    <w:rsid w:val="00176CC5"/>
    <w:rsid w:val="00176DA0"/>
    <w:rsid w:val="00176E4C"/>
    <w:rsid w:val="001772A8"/>
    <w:rsid w:val="00177550"/>
    <w:rsid w:val="0017767E"/>
    <w:rsid w:val="00177810"/>
    <w:rsid w:val="0018037C"/>
    <w:rsid w:val="001803E0"/>
    <w:rsid w:val="00180ADF"/>
    <w:rsid w:val="00180B53"/>
    <w:rsid w:val="00180B99"/>
    <w:rsid w:val="00180B9A"/>
    <w:rsid w:val="00180D38"/>
    <w:rsid w:val="00181544"/>
    <w:rsid w:val="0018197D"/>
    <w:rsid w:val="001825DF"/>
    <w:rsid w:val="00182681"/>
    <w:rsid w:val="001826BF"/>
    <w:rsid w:val="001831A2"/>
    <w:rsid w:val="00183221"/>
    <w:rsid w:val="00183345"/>
    <w:rsid w:val="00183744"/>
    <w:rsid w:val="00183B14"/>
    <w:rsid w:val="001841C9"/>
    <w:rsid w:val="001849FF"/>
    <w:rsid w:val="00184ABE"/>
    <w:rsid w:val="00184C3F"/>
    <w:rsid w:val="00185E75"/>
    <w:rsid w:val="0018614A"/>
    <w:rsid w:val="00186AD7"/>
    <w:rsid w:val="00186B07"/>
    <w:rsid w:val="00186C3B"/>
    <w:rsid w:val="00186FB6"/>
    <w:rsid w:val="00187954"/>
    <w:rsid w:val="00187982"/>
    <w:rsid w:val="001905AF"/>
    <w:rsid w:val="00190AEE"/>
    <w:rsid w:val="00190F28"/>
    <w:rsid w:val="001916A2"/>
    <w:rsid w:val="00191E06"/>
    <w:rsid w:val="001920F0"/>
    <w:rsid w:val="00192527"/>
    <w:rsid w:val="00192611"/>
    <w:rsid w:val="001926F7"/>
    <w:rsid w:val="00192AC2"/>
    <w:rsid w:val="00192DBF"/>
    <w:rsid w:val="0019339E"/>
    <w:rsid w:val="00193409"/>
    <w:rsid w:val="0019355A"/>
    <w:rsid w:val="001937B6"/>
    <w:rsid w:val="00193946"/>
    <w:rsid w:val="00193A3C"/>
    <w:rsid w:val="0019415F"/>
    <w:rsid w:val="001945B4"/>
    <w:rsid w:val="00194D51"/>
    <w:rsid w:val="00194DA0"/>
    <w:rsid w:val="00195071"/>
    <w:rsid w:val="001950A9"/>
    <w:rsid w:val="00195101"/>
    <w:rsid w:val="00195338"/>
    <w:rsid w:val="001956BC"/>
    <w:rsid w:val="00195857"/>
    <w:rsid w:val="001958E5"/>
    <w:rsid w:val="00195BC3"/>
    <w:rsid w:val="00195C2B"/>
    <w:rsid w:val="00195D17"/>
    <w:rsid w:val="001962EA"/>
    <w:rsid w:val="001965A7"/>
    <w:rsid w:val="00196649"/>
    <w:rsid w:val="0019671F"/>
    <w:rsid w:val="00196740"/>
    <w:rsid w:val="00196974"/>
    <w:rsid w:val="001969BA"/>
    <w:rsid w:val="001969FD"/>
    <w:rsid w:val="00197151"/>
    <w:rsid w:val="001974C8"/>
    <w:rsid w:val="00197514"/>
    <w:rsid w:val="00197B5D"/>
    <w:rsid w:val="00197B7A"/>
    <w:rsid w:val="00197D2B"/>
    <w:rsid w:val="00197D49"/>
    <w:rsid w:val="001A05F1"/>
    <w:rsid w:val="001A0A9F"/>
    <w:rsid w:val="001A0D4C"/>
    <w:rsid w:val="001A10EB"/>
    <w:rsid w:val="001A110F"/>
    <w:rsid w:val="001A14FB"/>
    <w:rsid w:val="001A17B9"/>
    <w:rsid w:val="001A196F"/>
    <w:rsid w:val="001A1AC5"/>
    <w:rsid w:val="001A1ADF"/>
    <w:rsid w:val="001A2025"/>
    <w:rsid w:val="001A2106"/>
    <w:rsid w:val="001A2117"/>
    <w:rsid w:val="001A2162"/>
    <w:rsid w:val="001A26E4"/>
    <w:rsid w:val="001A29C6"/>
    <w:rsid w:val="001A2C4A"/>
    <w:rsid w:val="001A3A94"/>
    <w:rsid w:val="001A3B8C"/>
    <w:rsid w:val="001A3F0F"/>
    <w:rsid w:val="001A3F1E"/>
    <w:rsid w:val="001A47A9"/>
    <w:rsid w:val="001A4952"/>
    <w:rsid w:val="001A4BB9"/>
    <w:rsid w:val="001A5232"/>
    <w:rsid w:val="001A5310"/>
    <w:rsid w:val="001A53CE"/>
    <w:rsid w:val="001A5548"/>
    <w:rsid w:val="001A5C5B"/>
    <w:rsid w:val="001A5CEF"/>
    <w:rsid w:val="001A6020"/>
    <w:rsid w:val="001A62E6"/>
    <w:rsid w:val="001A64EC"/>
    <w:rsid w:val="001A6B16"/>
    <w:rsid w:val="001A6E67"/>
    <w:rsid w:val="001A6F28"/>
    <w:rsid w:val="001A7139"/>
    <w:rsid w:val="001A761D"/>
    <w:rsid w:val="001A7A8A"/>
    <w:rsid w:val="001B016A"/>
    <w:rsid w:val="001B0261"/>
    <w:rsid w:val="001B04FF"/>
    <w:rsid w:val="001B055A"/>
    <w:rsid w:val="001B05F9"/>
    <w:rsid w:val="001B0B51"/>
    <w:rsid w:val="001B13B0"/>
    <w:rsid w:val="001B14DE"/>
    <w:rsid w:val="001B1500"/>
    <w:rsid w:val="001B1574"/>
    <w:rsid w:val="001B1947"/>
    <w:rsid w:val="001B1B37"/>
    <w:rsid w:val="001B1DF7"/>
    <w:rsid w:val="001B22B4"/>
    <w:rsid w:val="001B2310"/>
    <w:rsid w:val="001B23B4"/>
    <w:rsid w:val="001B26B9"/>
    <w:rsid w:val="001B277B"/>
    <w:rsid w:val="001B2B33"/>
    <w:rsid w:val="001B2C46"/>
    <w:rsid w:val="001B2EE2"/>
    <w:rsid w:val="001B2FFA"/>
    <w:rsid w:val="001B3190"/>
    <w:rsid w:val="001B3437"/>
    <w:rsid w:val="001B3612"/>
    <w:rsid w:val="001B3DA7"/>
    <w:rsid w:val="001B41C9"/>
    <w:rsid w:val="001B4279"/>
    <w:rsid w:val="001B44E9"/>
    <w:rsid w:val="001B4529"/>
    <w:rsid w:val="001B4922"/>
    <w:rsid w:val="001B4B11"/>
    <w:rsid w:val="001B4BD3"/>
    <w:rsid w:val="001B4DA9"/>
    <w:rsid w:val="001B4F07"/>
    <w:rsid w:val="001B505C"/>
    <w:rsid w:val="001B532D"/>
    <w:rsid w:val="001B5ADD"/>
    <w:rsid w:val="001B5E83"/>
    <w:rsid w:val="001B607A"/>
    <w:rsid w:val="001B6B19"/>
    <w:rsid w:val="001B6C6F"/>
    <w:rsid w:val="001B71F7"/>
    <w:rsid w:val="001B7360"/>
    <w:rsid w:val="001B7556"/>
    <w:rsid w:val="001B7BC0"/>
    <w:rsid w:val="001B7CAB"/>
    <w:rsid w:val="001C044E"/>
    <w:rsid w:val="001C053A"/>
    <w:rsid w:val="001C0B96"/>
    <w:rsid w:val="001C0F3E"/>
    <w:rsid w:val="001C1020"/>
    <w:rsid w:val="001C10B2"/>
    <w:rsid w:val="001C1288"/>
    <w:rsid w:val="001C13E7"/>
    <w:rsid w:val="001C143E"/>
    <w:rsid w:val="001C16AC"/>
    <w:rsid w:val="001C190D"/>
    <w:rsid w:val="001C1C6E"/>
    <w:rsid w:val="001C2151"/>
    <w:rsid w:val="001C22CB"/>
    <w:rsid w:val="001C28C7"/>
    <w:rsid w:val="001C2962"/>
    <w:rsid w:val="001C2A06"/>
    <w:rsid w:val="001C2C55"/>
    <w:rsid w:val="001C30E5"/>
    <w:rsid w:val="001C3207"/>
    <w:rsid w:val="001C3259"/>
    <w:rsid w:val="001C340C"/>
    <w:rsid w:val="001C375D"/>
    <w:rsid w:val="001C3A10"/>
    <w:rsid w:val="001C43CE"/>
    <w:rsid w:val="001C4763"/>
    <w:rsid w:val="001C4918"/>
    <w:rsid w:val="001C4932"/>
    <w:rsid w:val="001C4989"/>
    <w:rsid w:val="001C4DCE"/>
    <w:rsid w:val="001C52F5"/>
    <w:rsid w:val="001C5484"/>
    <w:rsid w:val="001C5678"/>
    <w:rsid w:val="001C595E"/>
    <w:rsid w:val="001C5A49"/>
    <w:rsid w:val="001C5E91"/>
    <w:rsid w:val="001C5F5B"/>
    <w:rsid w:val="001C657D"/>
    <w:rsid w:val="001C6817"/>
    <w:rsid w:val="001C69BD"/>
    <w:rsid w:val="001C6BD7"/>
    <w:rsid w:val="001C73EB"/>
    <w:rsid w:val="001C7585"/>
    <w:rsid w:val="001C784A"/>
    <w:rsid w:val="001C7901"/>
    <w:rsid w:val="001C7B5F"/>
    <w:rsid w:val="001D02B8"/>
    <w:rsid w:val="001D0741"/>
    <w:rsid w:val="001D0747"/>
    <w:rsid w:val="001D13BD"/>
    <w:rsid w:val="001D1809"/>
    <w:rsid w:val="001D1C34"/>
    <w:rsid w:val="001D2209"/>
    <w:rsid w:val="001D233C"/>
    <w:rsid w:val="001D24AB"/>
    <w:rsid w:val="001D24C9"/>
    <w:rsid w:val="001D2763"/>
    <w:rsid w:val="001D2CBF"/>
    <w:rsid w:val="001D2FE1"/>
    <w:rsid w:val="001D3012"/>
    <w:rsid w:val="001D32DC"/>
    <w:rsid w:val="001D362E"/>
    <w:rsid w:val="001D3953"/>
    <w:rsid w:val="001D3CD5"/>
    <w:rsid w:val="001D4F2A"/>
    <w:rsid w:val="001D4FB7"/>
    <w:rsid w:val="001D5250"/>
    <w:rsid w:val="001D530E"/>
    <w:rsid w:val="001D57DA"/>
    <w:rsid w:val="001D5AAA"/>
    <w:rsid w:val="001D5B4C"/>
    <w:rsid w:val="001D5B6C"/>
    <w:rsid w:val="001D5BDE"/>
    <w:rsid w:val="001D5CF6"/>
    <w:rsid w:val="001D5EB4"/>
    <w:rsid w:val="001D5EC6"/>
    <w:rsid w:val="001D6134"/>
    <w:rsid w:val="001D6335"/>
    <w:rsid w:val="001D63A6"/>
    <w:rsid w:val="001D65E2"/>
    <w:rsid w:val="001D663D"/>
    <w:rsid w:val="001D665A"/>
    <w:rsid w:val="001D693E"/>
    <w:rsid w:val="001D790D"/>
    <w:rsid w:val="001D7943"/>
    <w:rsid w:val="001D7F6E"/>
    <w:rsid w:val="001E0473"/>
    <w:rsid w:val="001E066E"/>
    <w:rsid w:val="001E0B57"/>
    <w:rsid w:val="001E0BB5"/>
    <w:rsid w:val="001E0DEC"/>
    <w:rsid w:val="001E1052"/>
    <w:rsid w:val="001E10FF"/>
    <w:rsid w:val="001E14A6"/>
    <w:rsid w:val="001E157A"/>
    <w:rsid w:val="001E18DB"/>
    <w:rsid w:val="001E1B42"/>
    <w:rsid w:val="001E1E85"/>
    <w:rsid w:val="001E1F34"/>
    <w:rsid w:val="001E2147"/>
    <w:rsid w:val="001E2483"/>
    <w:rsid w:val="001E24AC"/>
    <w:rsid w:val="001E26BA"/>
    <w:rsid w:val="001E26D0"/>
    <w:rsid w:val="001E2F3C"/>
    <w:rsid w:val="001E2F41"/>
    <w:rsid w:val="001E34CF"/>
    <w:rsid w:val="001E3562"/>
    <w:rsid w:val="001E3809"/>
    <w:rsid w:val="001E38B9"/>
    <w:rsid w:val="001E38E4"/>
    <w:rsid w:val="001E3B29"/>
    <w:rsid w:val="001E3C05"/>
    <w:rsid w:val="001E3DC3"/>
    <w:rsid w:val="001E443B"/>
    <w:rsid w:val="001E4B97"/>
    <w:rsid w:val="001E4DA8"/>
    <w:rsid w:val="001E4F61"/>
    <w:rsid w:val="001E53F9"/>
    <w:rsid w:val="001E5B36"/>
    <w:rsid w:val="001E5B61"/>
    <w:rsid w:val="001E5EB4"/>
    <w:rsid w:val="001E6350"/>
    <w:rsid w:val="001E67F3"/>
    <w:rsid w:val="001E67F9"/>
    <w:rsid w:val="001E6D27"/>
    <w:rsid w:val="001E6D4A"/>
    <w:rsid w:val="001E6FBD"/>
    <w:rsid w:val="001E746B"/>
    <w:rsid w:val="001E749B"/>
    <w:rsid w:val="001E79F5"/>
    <w:rsid w:val="001E7F4F"/>
    <w:rsid w:val="001E7F9F"/>
    <w:rsid w:val="001F0002"/>
    <w:rsid w:val="001F007E"/>
    <w:rsid w:val="001F026A"/>
    <w:rsid w:val="001F0555"/>
    <w:rsid w:val="001F08A0"/>
    <w:rsid w:val="001F08ED"/>
    <w:rsid w:val="001F0B6E"/>
    <w:rsid w:val="001F1170"/>
    <w:rsid w:val="001F13F4"/>
    <w:rsid w:val="001F1494"/>
    <w:rsid w:val="001F19CC"/>
    <w:rsid w:val="001F19D6"/>
    <w:rsid w:val="001F1A4F"/>
    <w:rsid w:val="001F1BD2"/>
    <w:rsid w:val="001F1D81"/>
    <w:rsid w:val="001F1E8C"/>
    <w:rsid w:val="001F2748"/>
    <w:rsid w:val="001F2ADC"/>
    <w:rsid w:val="001F2B60"/>
    <w:rsid w:val="001F328F"/>
    <w:rsid w:val="001F349D"/>
    <w:rsid w:val="001F36EC"/>
    <w:rsid w:val="001F3C3D"/>
    <w:rsid w:val="001F3CB3"/>
    <w:rsid w:val="001F3D97"/>
    <w:rsid w:val="001F3EFC"/>
    <w:rsid w:val="001F3F81"/>
    <w:rsid w:val="001F3F8F"/>
    <w:rsid w:val="001F40D7"/>
    <w:rsid w:val="001F4130"/>
    <w:rsid w:val="001F41DF"/>
    <w:rsid w:val="001F4461"/>
    <w:rsid w:val="001F46A2"/>
    <w:rsid w:val="001F47DF"/>
    <w:rsid w:val="001F5057"/>
    <w:rsid w:val="001F517B"/>
    <w:rsid w:val="001F58EB"/>
    <w:rsid w:val="001F66C7"/>
    <w:rsid w:val="001F698B"/>
    <w:rsid w:val="001F6A25"/>
    <w:rsid w:val="001F6A6A"/>
    <w:rsid w:val="001F6DAA"/>
    <w:rsid w:val="001F7017"/>
    <w:rsid w:val="001F72F2"/>
    <w:rsid w:val="001F744C"/>
    <w:rsid w:val="001F788F"/>
    <w:rsid w:val="001F78A8"/>
    <w:rsid w:val="001F78AB"/>
    <w:rsid w:val="001F78AD"/>
    <w:rsid w:val="001F7935"/>
    <w:rsid w:val="001F7960"/>
    <w:rsid w:val="001F7A42"/>
    <w:rsid w:val="001F7BF7"/>
    <w:rsid w:val="001F7CA3"/>
    <w:rsid w:val="002000AC"/>
    <w:rsid w:val="00200200"/>
    <w:rsid w:val="00200EB6"/>
    <w:rsid w:val="0020113B"/>
    <w:rsid w:val="002014AA"/>
    <w:rsid w:val="00201545"/>
    <w:rsid w:val="002015F1"/>
    <w:rsid w:val="00201AF9"/>
    <w:rsid w:val="00202067"/>
    <w:rsid w:val="002024EE"/>
    <w:rsid w:val="002027B5"/>
    <w:rsid w:val="00202D89"/>
    <w:rsid w:val="00202EA2"/>
    <w:rsid w:val="00203107"/>
    <w:rsid w:val="00203520"/>
    <w:rsid w:val="0020393E"/>
    <w:rsid w:val="00203B32"/>
    <w:rsid w:val="00203CC7"/>
    <w:rsid w:val="0020439E"/>
    <w:rsid w:val="002047BA"/>
    <w:rsid w:val="0020492C"/>
    <w:rsid w:val="00204A54"/>
    <w:rsid w:val="00204AB6"/>
    <w:rsid w:val="00204C57"/>
    <w:rsid w:val="00204F6D"/>
    <w:rsid w:val="00205060"/>
    <w:rsid w:val="002054E4"/>
    <w:rsid w:val="00205C90"/>
    <w:rsid w:val="00205E0F"/>
    <w:rsid w:val="002060C9"/>
    <w:rsid w:val="00206511"/>
    <w:rsid w:val="00206612"/>
    <w:rsid w:val="0020670C"/>
    <w:rsid w:val="002067CD"/>
    <w:rsid w:val="00206BD6"/>
    <w:rsid w:val="00206C25"/>
    <w:rsid w:val="0020788E"/>
    <w:rsid w:val="002079C0"/>
    <w:rsid w:val="00207A24"/>
    <w:rsid w:val="00207CB7"/>
    <w:rsid w:val="00207DA2"/>
    <w:rsid w:val="002101A5"/>
    <w:rsid w:val="00210348"/>
    <w:rsid w:val="00210353"/>
    <w:rsid w:val="002104D1"/>
    <w:rsid w:val="00210A7F"/>
    <w:rsid w:val="00210CA8"/>
    <w:rsid w:val="00210D05"/>
    <w:rsid w:val="002110EE"/>
    <w:rsid w:val="002111C7"/>
    <w:rsid w:val="00211507"/>
    <w:rsid w:val="00211574"/>
    <w:rsid w:val="0021158F"/>
    <w:rsid w:val="002119E7"/>
    <w:rsid w:val="00211D01"/>
    <w:rsid w:val="00211E62"/>
    <w:rsid w:val="002121EE"/>
    <w:rsid w:val="00212262"/>
    <w:rsid w:val="002125C1"/>
    <w:rsid w:val="00212741"/>
    <w:rsid w:val="00212BB6"/>
    <w:rsid w:val="00213170"/>
    <w:rsid w:val="002131B6"/>
    <w:rsid w:val="00213323"/>
    <w:rsid w:val="0021354B"/>
    <w:rsid w:val="00213C2D"/>
    <w:rsid w:val="00213E1C"/>
    <w:rsid w:val="00213F7A"/>
    <w:rsid w:val="00214400"/>
    <w:rsid w:val="002147FE"/>
    <w:rsid w:val="00214AFF"/>
    <w:rsid w:val="00214D1A"/>
    <w:rsid w:val="00215343"/>
    <w:rsid w:val="0021567F"/>
    <w:rsid w:val="002157EC"/>
    <w:rsid w:val="00215A36"/>
    <w:rsid w:val="00215CD5"/>
    <w:rsid w:val="00215DDA"/>
    <w:rsid w:val="00215E00"/>
    <w:rsid w:val="00216579"/>
    <w:rsid w:val="00216620"/>
    <w:rsid w:val="002167F3"/>
    <w:rsid w:val="00216B70"/>
    <w:rsid w:val="00216CB1"/>
    <w:rsid w:val="002174C2"/>
    <w:rsid w:val="00217783"/>
    <w:rsid w:val="00217B43"/>
    <w:rsid w:val="00217C02"/>
    <w:rsid w:val="00217EF8"/>
    <w:rsid w:val="00217F27"/>
    <w:rsid w:val="00217F9E"/>
    <w:rsid w:val="002200A1"/>
    <w:rsid w:val="0022086E"/>
    <w:rsid w:val="0022090D"/>
    <w:rsid w:val="002209DA"/>
    <w:rsid w:val="00220C80"/>
    <w:rsid w:val="00220DE2"/>
    <w:rsid w:val="00221278"/>
    <w:rsid w:val="002212C7"/>
    <w:rsid w:val="00221431"/>
    <w:rsid w:val="00221C51"/>
    <w:rsid w:val="00222618"/>
    <w:rsid w:val="00222625"/>
    <w:rsid w:val="002226C8"/>
    <w:rsid w:val="002227ED"/>
    <w:rsid w:val="00222877"/>
    <w:rsid w:val="00222A01"/>
    <w:rsid w:val="00222C1B"/>
    <w:rsid w:val="00222FD1"/>
    <w:rsid w:val="00222FDA"/>
    <w:rsid w:val="00224136"/>
    <w:rsid w:val="00224141"/>
    <w:rsid w:val="0022465F"/>
    <w:rsid w:val="002247B0"/>
    <w:rsid w:val="002248AC"/>
    <w:rsid w:val="002249E5"/>
    <w:rsid w:val="00224A42"/>
    <w:rsid w:val="00224F71"/>
    <w:rsid w:val="00224FC6"/>
    <w:rsid w:val="0022506E"/>
    <w:rsid w:val="0022563E"/>
    <w:rsid w:val="00225C74"/>
    <w:rsid w:val="00225D25"/>
    <w:rsid w:val="00225F5E"/>
    <w:rsid w:val="00226148"/>
    <w:rsid w:val="002262FE"/>
    <w:rsid w:val="00226720"/>
    <w:rsid w:val="00226C42"/>
    <w:rsid w:val="00226CF1"/>
    <w:rsid w:val="002270BC"/>
    <w:rsid w:val="0022732A"/>
    <w:rsid w:val="00227388"/>
    <w:rsid w:val="002273C9"/>
    <w:rsid w:val="00227886"/>
    <w:rsid w:val="00227A59"/>
    <w:rsid w:val="00227DFC"/>
    <w:rsid w:val="002300C8"/>
    <w:rsid w:val="002300F2"/>
    <w:rsid w:val="00230A04"/>
    <w:rsid w:val="00230CDB"/>
    <w:rsid w:val="002315F1"/>
    <w:rsid w:val="002317F6"/>
    <w:rsid w:val="0023193F"/>
    <w:rsid w:val="00231C58"/>
    <w:rsid w:val="00231DFE"/>
    <w:rsid w:val="00232580"/>
    <w:rsid w:val="002326CA"/>
    <w:rsid w:val="00232B28"/>
    <w:rsid w:val="00232BE0"/>
    <w:rsid w:val="00232C9C"/>
    <w:rsid w:val="00232F3A"/>
    <w:rsid w:val="0023302B"/>
    <w:rsid w:val="00233085"/>
    <w:rsid w:val="002333AC"/>
    <w:rsid w:val="0023342D"/>
    <w:rsid w:val="002334F4"/>
    <w:rsid w:val="0023355B"/>
    <w:rsid w:val="0023370D"/>
    <w:rsid w:val="0023389E"/>
    <w:rsid w:val="00233CE2"/>
    <w:rsid w:val="00234159"/>
    <w:rsid w:val="0023431C"/>
    <w:rsid w:val="002344EE"/>
    <w:rsid w:val="0023459C"/>
    <w:rsid w:val="00234A11"/>
    <w:rsid w:val="00234D12"/>
    <w:rsid w:val="00234EAF"/>
    <w:rsid w:val="00234FBA"/>
    <w:rsid w:val="00235015"/>
    <w:rsid w:val="0023543B"/>
    <w:rsid w:val="002355FB"/>
    <w:rsid w:val="00235D78"/>
    <w:rsid w:val="0023632C"/>
    <w:rsid w:val="00236389"/>
    <w:rsid w:val="00236537"/>
    <w:rsid w:val="00236874"/>
    <w:rsid w:val="00236B36"/>
    <w:rsid w:val="00236C4E"/>
    <w:rsid w:val="00236C66"/>
    <w:rsid w:val="00236FD0"/>
    <w:rsid w:val="002371CF"/>
    <w:rsid w:val="002372E1"/>
    <w:rsid w:val="002373A4"/>
    <w:rsid w:val="002376C2"/>
    <w:rsid w:val="002378C6"/>
    <w:rsid w:val="0024010F"/>
    <w:rsid w:val="00240345"/>
    <w:rsid w:val="00240370"/>
    <w:rsid w:val="0024098B"/>
    <w:rsid w:val="00240D7A"/>
    <w:rsid w:val="00240DB1"/>
    <w:rsid w:val="00240ECE"/>
    <w:rsid w:val="00240EF5"/>
    <w:rsid w:val="0024109E"/>
    <w:rsid w:val="0024122A"/>
    <w:rsid w:val="00241763"/>
    <w:rsid w:val="00241993"/>
    <w:rsid w:val="00241A18"/>
    <w:rsid w:val="00241BC8"/>
    <w:rsid w:val="00241F34"/>
    <w:rsid w:val="00241F36"/>
    <w:rsid w:val="0024206F"/>
    <w:rsid w:val="00242446"/>
    <w:rsid w:val="002426C6"/>
    <w:rsid w:val="00242DBA"/>
    <w:rsid w:val="002433AD"/>
    <w:rsid w:val="00244252"/>
    <w:rsid w:val="002442E1"/>
    <w:rsid w:val="002443E1"/>
    <w:rsid w:val="002445C2"/>
    <w:rsid w:val="002448A5"/>
    <w:rsid w:val="00244992"/>
    <w:rsid w:val="00244CD0"/>
    <w:rsid w:val="00244EF2"/>
    <w:rsid w:val="00244F60"/>
    <w:rsid w:val="00245499"/>
    <w:rsid w:val="0024564B"/>
    <w:rsid w:val="0024588E"/>
    <w:rsid w:val="00245A8E"/>
    <w:rsid w:val="00245AB2"/>
    <w:rsid w:val="00245D2E"/>
    <w:rsid w:val="00245FDF"/>
    <w:rsid w:val="002467F6"/>
    <w:rsid w:val="00247063"/>
    <w:rsid w:val="00247677"/>
    <w:rsid w:val="002479DC"/>
    <w:rsid w:val="00247D9E"/>
    <w:rsid w:val="00247F10"/>
    <w:rsid w:val="00247F11"/>
    <w:rsid w:val="002502D6"/>
    <w:rsid w:val="0025033E"/>
    <w:rsid w:val="00250472"/>
    <w:rsid w:val="00250628"/>
    <w:rsid w:val="002509A3"/>
    <w:rsid w:val="00250B99"/>
    <w:rsid w:val="00250BEA"/>
    <w:rsid w:val="00251020"/>
    <w:rsid w:val="0025170E"/>
    <w:rsid w:val="002517D4"/>
    <w:rsid w:val="00251CC2"/>
    <w:rsid w:val="00251CCA"/>
    <w:rsid w:val="0025203C"/>
    <w:rsid w:val="0025223B"/>
    <w:rsid w:val="0025242A"/>
    <w:rsid w:val="0025275A"/>
    <w:rsid w:val="00252783"/>
    <w:rsid w:val="002528B9"/>
    <w:rsid w:val="00253351"/>
    <w:rsid w:val="00253A30"/>
    <w:rsid w:val="00253AC4"/>
    <w:rsid w:val="00253AC7"/>
    <w:rsid w:val="00253D54"/>
    <w:rsid w:val="002540BE"/>
    <w:rsid w:val="0025432B"/>
    <w:rsid w:val="00254AB8"/>
    <w:rsid w:val="00254FDC"/>
    <w:rsid w:val="00255223"/>
    <w:rsid w:val="00255285"/>
    <w:rsid w:val="002553F6"/>
    <w:rsid w:val="002558CE"/>
    <w:rsid w:val="00255B5D"/>
    <w:rsid w:val="00255E58"/>
    <w:rsid w:val="00256002"/>
    <w:rsid w:val="0025625F"/>
    <w:rsid w:val="00256309"/>
    <w:rsid w:val="002564DF"/>
    <w:rsid w:val="002567FC"/>
    <w:rsid w:val="00256AAE"/>
    <w:rsid w:val="00257B21"/>
    <w:rsid w:val="00257F50"/>
    <w:rsid w:val="0026077A"/>
    <w:rsid w:val="00260AC4"/>
    <w:rsid w:val="0026101D"/>
    <w:rsid w:val="002610D0"/>
    <w:rsid w:val="002611EA"/>
    <w:rsid w:val="002614A4"/>
    <w:rsid w:val="00261C0E"/>
    <w:rsid w:val="0026204E"/>
    <w:rsid w:val="002625C8"/>
    <w:rsid w:val="002626FC"/>
    <w:rsid w:val="00262AF4"/>
    <w:rsid w:val="00262F4F"/>
    <w:rsid w:val="00263021"/>
    <w:rsid w:val="0026312C"/>
    <w:rsid w:val="00263138"/>
    <w:rsid w:val="00263197"/>
    <w:rsid w:val="002636E1"/>
    <w:rsid w:val="00263D87"/>
    <w:rsid w:val="00263E46"/>
    <w:rsid w:val="002642BE"/>
    <w:rsid w:val="002647D0"/>
    <w:rsid w:val="00264B20"/>
    <w:rsid w:val="00264BEA"/>
    <w:rsid w:val="00264C5F"/>
    <w:rsid w:val="00264E02"/>
    <w:rsid w:val="002652FB"/>
    <w:rsid w:val="00265354"/>
    <w:rsid w:val="002654E3"/>
    <w:rsid w:val="002655EB"/>
    <w:rsid w:val="00265663"/>
    <w:rsid w:val="002656C5"/>
    <w:rsid w:val="0026673B"/>
    <w:rsid w:val="002668AC"/>
    <w:rsid w:val="002669A6"/>
    <w:rsid w:val="00266A62"/>
    <w:rsid w:val="00266AEE"/>
    <w:rsid w:val="00266D22"/>
    <w:rsid w:val="0026703F"/>
    <w:rsid w:val="002670DB"/>
    <w:rsid w:val="002673D0"/>
    <w:rsid w:val="002675D0"/>
    <w:rsid w:val="00267652"/>
    <w:rsid w:val="002677F6"/>
    <w:rsid w:val="00267F77"/>
    <w:rsid w:val="0027030E"/>
    <w:rsid w:val="00270529"/>
    <w:rsid w:val="002708F2"/>
    <w:rsid w:val="00270F7F"/>
    <w:rsid w:val="002711EE"/>
    <w:rsid w:val="00271426"/>
    <w:rsid w:val="002716EB"/>
    <w:rsid w:val="00271766"/>
    <w:rsid w:val="0027198A"/>
    <w:rsid w:val="00271A39"/>
    <w:rsid w:val="00271AB5"/>
    <w:rsid w:val="00271CDE"/>
    <w:rsid w:val="00271EB6"/>
    <w:rsid w:val="00272192"/>
    <w:rsid w:val="0027226D"/>
    <w:rsid w:val="00272562"/>
    <w:rsid w:val="00272CAB"/>
    <w:rsid w:val="00272E94"/>
    <w:rsid w:val="00273064"/>
    <w:rsid w:val="00273124"/>
    <w:rsid w:val="002732C4"/>
    <w:rsid w:val="002735A5"/>
    <w:rsid w:val="002737EC"/>
    <w:rsid w:val="00273914"/>
    <w:rsid w:val="00273D99"/>
    <w:rsid w:val="00273DF8"/>
    <w:rsid w:val="00273E1A"/>
    <w:rsid w:val="002745CD"/>
    <w:rsid w:val="00274765"/>
    <w:rsid w:val="00274C16"/>
    <w:rsid w:val="00275059"/>
    <w:rsid w:val="002751DC"/>
    <w:rsid w:val="00275277"/>
    <w:rsid w:val="0027597F"/>
    <w:rsid w:val="00276133"/>
    <w:rsid w:val="002762E6"/>
    <w:rsid w:val="0027665F"/>
    <w:rsid w:val="002766E5"/>
    <w:rsid w:val="00276711"/>
    <w:rsid w:val="002768F5"/>
    <w:rsid w:val="00276AFF"/>
    <w:rsid w:val="00276D70"/>
    <w:rsid w:val="00276FEF"/>
    <w:rsid w:val="00277266"/>
    <w:rsid w:val="00277C6A"/>
    <w:rsid w:val="00277D9A"/>
    <w:rsid w:val="0028018D"/>
    <w:rsid w:val="0028023F"/>
    <w:rsid w:val="0028033B"/>
    <w:rsid w:val="00280847"/>
    <w:rsid w:val="00280D38"/>
    <w:rsid w:val="0028124C"/>
    <w:rsid w:val="0028170F"/>
    <w:rsid w:val="00281D0A"/>
    <w:rsid w:val="00281DDA"/>
    <w:rsid w:val="00281FC1"/>
    <w:rsid w:val="00282186"/>
    <w:rsid w:val="0028232A"/>
    <w:rsid w:val="002823FB"/>
    <w:rsid w:val="0028242D"/>
    <w:rsid w:val="002825BA"/>
    <w:rsid w:val="002825D9"/>
    <w:rsid w:val="00282684"/>
    <w:rsid w:val="00282A44"/>
    <w:rsid w:val="00282AA3"/>
    <w:rsid w:val="00282AFC"/>
    <w:rsid w:val="00282E99"/>
    <w:rsid w:val="002831DC"/>
    <w:rsid w:val="0028330F"/>
    <w:rsid w:val="0028331B"/>
    <w:rsid w:val="00283721"/>
    <w:rsid w:val="00283BAB"/>
    <w:rsid w:val="00283E27"/>
    <w:rsid w:val="0028406D"/>
    <w:rsid w:val="00284603"/>
    <w:rsid w:val="00285030"/>
    <w:rsid w:val="0028503B"/>
    <w:rsid w:val="002856A6"/>
    <w:rsid w:val="00285BD0"/>
    <w:rsid w:val="00285EF2"/>
    <w:rsid w:val="00285FB8"/>
    <w:rsid w:val="00286258"/>
    <w:rsid w:val="00286580"/>
    <w:rsid w:val="002866FF"/>
    <w:rsid w:val="0028687A"/>
    <w:rsid w:val="00286A5F"/>
    <w:rsid w:val="00286A6D"/>
    <w:rsid w:val="00286C26"/>
    <w:rsid w:val="00286E27"/>
    <w:rsid w:val="00286F1B"/>
    <w:rsid w:val="002871F6"/>
    <w:rsid w:val="002872C0"/>
    <w:rsid w:val="00287A70"/>
    <w:rsid w:val="00287CE3"/>
    <w:rsid w:val="0029028B"/>
    <w:rsid w:val="002904D7"/>
    <w:rsid w:val="00290561"/>
    <w:rsid w:val="00290821"/>
    <w:rsid w:val="00290E52"/>
    <w:rsid w:val="00291022"/>
    <w:rsid w:val="0029148F"/>
    <w:rsid w:val="00291A09"/>
    <w:rsid w:val="0029200C"/>
    <w:rsid w:val="002924EE"/>
    <w:rsid w:val="00292C35"/>
    <w:rsid w:val="00292D4A"/>
    <w:rsid w:val="002931F4"/>
    <w:rsid w:val="00293260"/>
    <w:rsid w:val="00293336"/>
    <w:rsid w:val="0029333F"/>
    <w:rsid w:val="002939AD"/>
    <w:rsid w:val="00293AD8"/>
    <w:rsid w:val="00293D2F"/>
    <w:rsid w:val="00293F54"/>
    <w:rsid w:val="00293FCD"/>
    <w:rsid w:val="002941E7"/>
    <w:rsid w:val="00294384"/>
    <w:rsid w:val="002948E2"/>
    <w:rsid w:val="00294F8B"/>
    <w:rsid w:val="00294F8C"/>
    <w:rsid w:val="00295260"/>
    <w:rsid w:val="002953A9"/>
    <w:rsid w:val="00295B74"/>
    <w:rsid w:val="00295BA9"/>
    <w:rsid w:val="00295CD7"/>
    <w:rsid w:val="00295E32"/>
    <w:rsid w:val="0029620C"/>
    <w:rsid w:val="002962A0"/>
    <w:rsid w:val="002963E6"/>
    <w:rsid w:val="00296674"/>
    <w:rsid w:val="002967A1"/>
    <w:rsid w:val="00296973"/>
    <w:rsid w:val="00296AFD"/>
    <w:rsid w:val="00296BBC"/>
    <w:rsid w:val="00296CC7"/>
    <w:rsid w:val="00296CE9"/>
    <w:rsid w:val="00296FA5"/>
    <w:rsid w:val="00296FC2"/>
    <w:rsid w:val="00297073"/>
    <w:rsid w:val="00297143"/>
    <w:rsid w:val="0029726A"/>
    <w:rsid w:val="002972F4"/>
    <w:rsid w:val="002974B9"/>
    <w:rsid w:val="002975DE"/>
    <w:rsid w:val="00297670"/>
    <w:rsid w:val="00297775"/>
    <w:rsid w:val="00297892"/>
    <w:rsid w:val="00297B72"/>
    <w:rsid w:val="00297ED1"/>
    <w:rsid w:val="002A00C1"/>
    <w:rsid w:val="002A0B6F"/>
    <w:rsid w:val="002A0BE3"/>
    <w:rsid w:val="002A12D1"/>
    <w:rsid w:val="002A1851"/>
    <w:rsid w:val="002A1906"/>
    <w:rsid w:val="002A1DF4"/>
    <w:rsid w:val="002A257D"/>
    <w:rsid w:val="002A2FCA"/>
    <w:rsid w:val="002A33F5"/>
    <w:rsid w:val="002A3583"/>
    <w:rsid w:val="002A38C8"/>
    <w:rsid w:val="002A3909"/>
    <w:rsid w:val="002A3AF5"/>
    <w:rsid w:val="002A3EE0"/>
    <w:rsid w:val="002A3FF7"/>
    <w:rsid w:val="002A416B"/>
    <w:rsid w:val="002A43FD"/>
    <w:rsid w:val="002A447E"/>
    <w:rsid w:val="002A4A19"/>
    <w:rsid w:val="002A4A3B"/>
    <w:rsid w:val="002A4E81"/>
    <w:rsid w:val="002A5160"/>
    <w:rsid w:val="002A52A3"/>
    <w:rsid w:val="002A5404"/>
    <w:rsid w:val="002A5640"/>
    <w:rsid w:val="002A5ACA"/>
    <w:rsid w:val="002A5CDF"/>
    <w:rsid w:val="002A5E64"/>
    <w:rsid w:val="002A5F7C"/>
    <w:rsid w:val="002A60D7"/>
    <w:rsid w:val="002A6276"/>
    <w:rsid w:val="002A6963"/>
    <w:rsid w:val="002A6B67"/>
    <w:rsid w:val="002A6C19"/>
    <w:rsid w:val="002A6D94"/>
    <w:rsid w:val="002A6F84"/>
    <w:rsid w:val="002A757E"/>
    <w:rsid w:val="002A75FB"/>
    <w:rsid w:val="002A774A"/>
    <w:rsid w:val="002A7A3B"/>
    <w:rsid w:val="002B037A"/>
    <w:rsid w:val="002B0795"/>
    <w:rsid w:val="002B0AA5"/>
    <w:rsid w:val="002B0CCA"/>
    <w:rsid w:val="002B0E2E"/>
    <w:rsid w:val="002B16E1"/>
    <w:rsid w:val="002B1A8F"/>
    <w:rsid w:val="002B1CCC"/>
    <w:rsid w:val="002B1E69"/>
    <w:rsid w:val="002B220A"/>
    <w:rsid w:val="002B2EC4"/>
    <w:rsid w:val="002B2EF8"/>
    <w:rsid w:val="002B2F31"/>
    <w:rsid w:val="002B3003"/>
    <w:rsid w:val="002B3090"/>
    <w:rsid w:val="002B3C8A"/>
    <w:rsid w:val="002B473A"/>
    <w:rsid w:val="002B479C"/>
    <w:rsid w:val="002B49AF"/>
    <w:rsid w:val="002B4CBF"/>
    <w:rsid w:val="002B55F7"/>
    <w:rsid w:val="002B5A02"/>
    <w:rsid w:val="002B5B22"/>
    <w:rsid w:val="002B5D20"/>
    <w:rsid w:val="002B6295"/>
    <w:rsid w:val="002B6312"/>
    <w:rsid w:val="002B6504"/>
    <w:rsid w:val="002B6A20"/>
    <w:rsid w:val="002B6AF6"/>
    <w:rsid w:val="002B6FC4"/>
    <w:rsid w:val="002B71F3"/>
    <w:rsid w:val="002B71F9"/>
    <w:rsid w:val="002B7293"/>
    <w:rsid w:val="002B7BB7"/>
    <w:rsid w:val="002B7FE3"/>
    <w:rsid w:val="002C023D"/>
    <w:rsid w:val="002C05DD"/>
    <w:rsid w:val="002C0F5C"/>
    <w:rsid w:val="002C102B"/>
    <w:rsid w:val="002C18B1"/>
    <w:rsid w:val="002C19CA"/>
    <w:rsid w:val="002C1A5B"/>
    <w:rsid w:val="002C1D7C"/>
    <w:rsid w:val="002C1E7B"/>
    <w:rsid w:val="002C26F7"/>
    <w:rsid w:val="002C2AC0"/>
    <w:rsid w:val="002C2CD1"/>
    <w:rsid w:val="002C324C"/>
    <w:rsid w:val="002C3343"/>
    <w:rsid w:val="002C35CF"/>
    <w:rsid w:val="002C36EB"/>
    <w:rsid w:val="002C38D7"/>
    <w:rsid w:val="002C38DA"/>
    <w:rsid w:val="002C3900"/>
    <w:rsid w:val="002C3C92"/>
    <w:rsid w:val="002C3DA3"/>
    <w:rsid w:val="002C443E"/>
    <w:rsid w:val="002C4776"/>
    <w:rsid w:val="002C47BA"/>
    <w:rsid w:val="002C4A4A"/>
    <w:rsid w:val="002C4E1D"/>
    <w:rsid w:val="002C5259"/>
    <w:rsid w:val="002C5262"/>
    <w:rsid w:val="002C52C2"/>
    <w:rsid w:val="002C5348"/>
    <w:rsid w:val="002C53BA"/>
    <w:rsid w:val="002C53C6"/>
    <w:rsid w:val="002C5416"/>
    <w:rsid w:val="002C5A69"/>
    <w:rsid w:val="002C612C"/>
    <w:rsid w:val="002C6422"/>
    <w:rsid w:val="002C644F"/>
    <w:rsid w:val="002C6903"/>
    <w:rsid w:val="002C6D9C"/>
    <w:rsid w:val="002C6DE0"/>
    <w:rsid w:val="002C6FF9"/>
    <w:rsid w:val="002C709F"/>
    <w:rsid w:val="002C73FD"/>
    <w:rsid w:val="002C7B24"/>
    <w:rsid w:val="002C7E56"/>
    <w:rsid w:val="002C7FD5"/>
    <w:rsid w:val="002D00F1"/>
    <w:rsid w:val="002D0142"/>
    <w:rsid w:val="002D09BB"/>
    <w:rsid w:val="002D0A4A"/>
    <w:rsid w:val="002D1277"/>
    <w:rsid w:val="002D17C6"/>
    <w:rsid w:val="002D185B"/>
    <w:rsid w:val="002D1C5C"/>
    <w:rsid w:val="002D1CCA"/>
    <w:rsid w:val="002D1E42"/>
    <w:rsid w:val="002D1F51"/>
    <w:rsid w:val="002D1FF1"/>
    <w:rsid w:val="002D22EA"/>
    <w:rsid w:val="002D24A1"/>
    <w:rsid w:val="002D24AC"/>
    <w:rsid w:val="002D2500"/>
    <w:rsid w:val="002D255B"/>
    <w:rsid w:val="002D257C"/>
    <w:rsid w:val="002D2695"/>
    <w:rsid w:val="002D26F4"/>
    <w:rsid w:val="002D2837"/>
    <w:rsid w:val="002D2A77"/>
    <w:rsid w:val="002D2DA6"/>
    <w:rsid w:val="002D2E3F"/>
    <w:rsid w:val="002D3165"/>
    <w:rsid w:val="002D334C"/>
    <w:rsid w:val="002D33F2"/>
    <w:rsid w:val="002D3586"/>
    <w:rsid w:val="002D367C"/>
    <w:rsid w:val="002D3828"/>
    <w:rsid w:val="002D3D85"/>
    <w:rsid w:val="002D45E8"/>
    <w:rsid w:val="002D49F9"/>
    <w:rsid w:val="002D4A76"/>
    <w:rsid w:val="002D4DFD"/>
    <w:rsid w:val="002D5075"/>
    <w:rsid w:val="002D5206"/>
    <w:rsid w:val="002D551C"/>
    <w:rsid w:val="002D55B3"/>
    <w:rsid w:val="002D55B6"/>
    <w:rsid w:val="002D5BB1"/>
    <w:rsid w:val="002D600A"/>
    <w:rsid w:val="002D618E"/>
    <w:rsid w:val="002D63DB"/>
    <w:rsid w:val="002D65A1"/>
    <w:rsid w:val="002D671F"/>
    <w:rsid w:val="002D67F4"/>
    <w:rsid w:val="002D6B00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1A0"/>
    <w:rsid w:val="002E023F"/>
    <w:rsid w:val="002E08FA"/>
    <w:rsid w:val="002E09AD"/>
    <w:rsid w:val="002E0AB0"/>
    <w:rsid w:val="002E0EDE"/>
    <w:rsid w:val="002E0FE6"/>
    <w:rsid w:val="002E11B5"/>
    <w:rsid w:val="002E1202"/>
    <w:rsid w:val="002E13FE"/>
    <w:rsid w:val="002E17FC"/>
    <w:rsid w:val="002E1A18"/>
    <w:rsid w:val="002E2484"/>
    <w:rsid w:val="002E262F"/>
    <w:rsid w:val="002E2B92"/>
    <w:rsid w:val="002E30D6"/>
    <w:rsid w:val="002E330D"/>
    <w:rsid w:val="002E3355"/>
    <w:rsid w:val="002E33E7"/>
    <w:rsid w:val="002E3475"/>
    <w:rsid w:val="002E3676"/>
    <w:rsid w:val="002E3A3D"/>
    <w:rsid w:val="002E3A5F"/>
    <w:rsid w:val="002E3A89"/>
    <w:rsid w:val="002E3AC3"/>
    <w:rsid w:val="002E3B04"/>
    <w:rsid w:val="002E3B2D"/>
    <w:rsid w:val="002E3B46"/>
    <w:rsid w:val="002E410C"/>
    <w:rsid w:val="002E479E"/>
    <w:rsid w:val="002E47D9"/>
    <w:rsid w:val="002E489B"/>
    <w:rsid w:val="002E4B37"/>
    <w:rsid w:val="002E4B57"/>
    <w:rsid w:val="002E4B69"/>
    <w:rsid w:val="002E4F77"/>
    <w:rsid w:val="002E5195"/>
    <w:rsid w:val="002E519B"/>
    <w:rsid w:val="002E5567"/>
    <w:rsid w:val="002E5DE0"/>
    <w:rsid w:val="002E5EC9"/>
    <w:rsid w:val="002E62D0"/>
    <w:rsid w:val="002E63A6"/>
    <w:rsid w:val="002E650C"/>
    <w:rsid w:val="002E68AF"/>
    <w:rsid w:val="002E69AE"/>
    <w:rsid w:val="002E69CC"/>
    <w:rsid w:val="002E69F3"/>
    <w:rsid w:val="002E6A8A"/>
    <w:rsid w:val="002E6D93"/>
    <w:rsid w:val="002E7211"/>
    <w:rsid w:val="002E7314"/>
    <w:rsid w:val="002E73B8"/>
    <w:rsid w:val="002F00F9"/>
    <w:rsid w:val="002F01E6"/>
    <w:rsid w:val="002F050C"/>
    <w:rsid w:val="002F0F42"/>
    <w:rsid w:val="002F1466"/>
    <w:rsid w:val="002F16A7"/>
    <w:rsid w:val="002F177D"/>
    <w:rsid w:val="002F1988"/>
    <w:rsid w:val="002F1A24"/>
    <w:rsid w:val="002F1ED6"/>
    <w:rsid w:val="002F20E9"/>
    <w:rsid w:val="002F2B2B"/>
    <w:rsid w:val="002F2EE7"/>
    <w:rsid w:val="002F2F1A"/>
    <w:rsid w:val="002F33B3"/>
    <w:rsid w:val="002F350B"/>
    <w:rsid w:val="002F3603"/>
    <w:rsid w:val="002F37B3"/>
    <w:rsid w:val="002F38E7"/>
    <w:rsid w:val="002F3A97"/>
    <w:rsid w:val="002F3B04"/>
    <w:rsid w:val="002F41C7"/>
    <w:rsid w:val="002F41D5"/>
    <w:rsid w:val="002F42CE"/>
    <w:rsid w:val="002F43BE"/>
    <w:rsid w:val="002F4511"/>
    <w:rsid w:val="002F47D9"/>
    <w:rsid w:val="002F48B4"/>
    <w:rsid w:val="002F548D"/>
    <w:rsid w:val="002F5874"/>
    <w:rsid w:val="002F5C27"/>
    <w:rsid w:val="002F5F77"/>
    <w:rsid w:val="002F6210"/>
    <w:rsid w:val="002F64A6"/>
    <w:rsid w:val="002F6A29"/>
    <w:rsid w:val="002F6AB5"/>
    <w:rsid w:val="002F6FB7"/>
    <w:rsid w:val="002F7024"/>
    <w:rsid w:val="002F710C"/>
    <w:rsid w:val="002F7171"/>
    <w:rsid w:val="002F7287"/>
    <w:rsid w:val="002F7CF5"/>
    <w:rsid w:val="002F7F39"/>
    <w:rsid w:val="0030032E"/>
    <w:rsid w:val="00300347"/>
    <w:rsid w:val="00300765"/>
    <w:rsid w:val="00300872"/>
    <w:rsid w:val="00300C16"/>
    <w:rsid w:val="00300D6F"/>
    <w:rsid w:val="00301040"/>
    <w:rsid w:val="00301074"/>
    <w:rsid w:val="003015BE"/>
    <w:rsid w:val="003017EA"/>
    <w:rsid w:val="0030180B"/>
    <w:rsid w:val="003018C2"/>
    <w:rsid w:val="00301B34"/>
    <w:rsid w:val="003027D0"/>
    <w:rsid w:val="00302BA4"/>
    <w:rsid w:val="003030FB"/>
    <w:rsid w:val="003034F1"/>
    <w:rsid w:val="00303647"/>
    <w:rsid w:val="003036F3"/>
    <w:rsid w:val="00303829"/>
    <w:rsid w:val="00303C2B"/>
    <w:rsid w:val="00304000"/>
    <w:rsid w:val="003047D8"/>
    <w:rsid w:val="00304A86"/>
    <w:rsid w:val="00304DDC"/>
    <w:rsid w:val="00305165"/>
    <w:rsid w:val="00305593"/>
    <w:rsid w:val="003055EC"/>
    <w:rsid w:val="00305768"/>
    <w:rsid w:val="003057AA"/>
    <w:rsid w:val="00305968"/>
    <w:rsid w:val="00305BB8"/>
    <w:rsid w:val="00305C34"/>
    <w:rsid w:val="00305FD1"/>
    <w:rsid w:val="00306616"/>
    <w:rsid w:val="0030682B"/>
    <w:rsid w:val="00306936"/>
    <w:rsid w:val="00306943"/>
    <w:rsid w:val="00306E30"/>
    <w:rsid w:val="003070E9"/>
    <w:rsid w:val="003073DD"/>
    <w:rsid w:val="003079B8"/>
    <w:rsid w:val="00307A76"/>
    <w:rsid w:val="00310987"/>
    <w:rsid w:val="00311075"/>
    <w:rsid w:val="00311501"/>
    <w:rsid w:val="0031176B"/>
    <w:rsid w:val="003117FF"/>
    <w:rsid w:val="00311907"/>
    <w:rsid w:val="00311ACD"/>
    <w:rsid w:val="00311CE3"/>
    <w:rsid w:val="00311D92"/>
    <w:rsid w:val="00311FFE"/>
    <w:rsid w:val="003121A1"/>
    <w:rsid w:val="0031263E"/>
    <w:rsid w:val="0031280F"/>
    <w:rsid w:val="003129A7"/>
    <w:rsid w:val="00312A46"/>
    <w:rsid w:val="00312FB1"/>
    <w:rsid w:val="003131FF"/>
    <w:rsid w:val="0031322A"/>
    <w:rsid w:val="00313689"/>
    <w:rsid w:val="00313D06"/>
    <w:rsid w:val="00313DBD"/>
    <w:rsid w:val="003144C0"/>
    <w:rsid w:val="003148E6"/>
    <w:rsid w:val="00314D93"/>
    <w:rsid w:val="00314E8F"/>
    <w:rsid w:val="003157FF"/>
    <w:rsid w:val="00315F74"/>
    <w:rsid w:val="00315F81"/>
    <w:rsid w:val="00316212"/>
    <w:rsid w:val="00316224"/>
    <w:rsid w:val="003167E7"/>
    <w:rsid w:val="0031681C"/>
    <w:rsid w:val="0031696E"/>
    <w:rsid w:val="00316B46"/>
    <w:rsid w:val="00316B57"/>
    <w:rsid w:val="00316FE1"/>
    <w:rsid w:val="00317004"/>
    <w:rsid w:val="00317161"/>
    <w:rsid w:val="00317511"/>
    <w:rsid w:val="0032005A"/>
    <w:rsid w:val="0032011C"/>
    <w:rsid w:val="00320125"/>
    <w:rsid w:val="0032021D"/>
    <w:rsid w:val="00320291"/>
    <w:rsid w:val="00320372"/>
    <w:rsid w:val="0032052A"/>
    <w:rsid w:val="00320708"/>
    <w:rsid w:val="0032071B"/>
    <w:rsid w:val="003207A1"/>
    <w:rsid w:val="003207AA"/>
    <w:rsid w:val="003207CE"/>
    <w:rsid w:val="0032095B"/>
    <w:rsid w:val="00320CF6"/>
    <w:rsid w:val="003217EE"/>
    <w:rsid w:val="00321A46"/>
    <w:rsid w:val="00321F81"/>
    <w:rsid w:val="00321F9F"/>
    <w:rsid w:val="003220E1"/>
    <w:rsid w:val="003223F4"/>
    <w:rsid w:val="0032258C"/>
    <w:rsid w:val="003227B9"/>
    <w:rsid w:val="00322A4F"/>
    <w:rsid w:val="00322FF2"/>
    <w:rsid w:val="00323613"/>
    <w:rsid w:val="00323895"/>
    <w:rsid w:val="00323B11"/>
    <w:rsid w:val="00323BEF"/>
    <w:rsid w:val="003243F5"/>
    <w:rsid w:val="003244A3"/>
    <w:rsid w:val="003245F8"/>
    <w:rsid w:val="0032490F"/>
    <w:rsid w:val="0032493B"/>
    <w:rsid w:val="00324974"/>
    <w:rsid w:val="003249B3"/>
    <w:rsid w:val="00324B05"/>
    <w:rsid w:val="00324DBC"/>
    <w:rsid w:val="00325586"/>
    <w:rsid w:val="003255DC"/>
    <w:rsid w:val="003256BC"/>
    <w:rsid w:val="00325786"/>
    <w:rsid w:val="00325908"/>
    <w:rsid w:val="00325D7F"/>
    <w:rsid w:val="00326704"/>
    <w:rsid w:val="0032677F"/>
    <w:rsid w:val="00326A84"/>
    <w:rsid w:val="0032748C"/>
    <w:rsid w:val="00327789"/>
    <w:rsid w:val="003277C2"/>
    <w:rsid w:val="00327C3C"/>
    <w:rsid w:val="00327F7C"/>
    <w:rsid w:val="003300F1"/>
    <w:rsid w:val="003306C3"/>
    <w:rsid w:val="00330B38"/>
    <w:rsid w:val="00330F1B"/>
    <w:rsid w:val="00330F60"/>
    <w:rsid w:val="0033107C"/>
    <w:rsid w:val="003313D5"/>
    <w:rsid w:val="00331AEA"/>
    <w:rsid w:val="00331BCE"/>
    <w:rsid w:val="00331EF8"/>
    <w:rsid w:val="003321AA"/>
    <w:rsid w:val="0033229B"/>
    <w:rsid w:val="00332384"/>
    <w:rsid w:val="0033252C"/>
    <w:rsid w:val="0033267A"/>
    <w:rsid w:val="0033272F"/>
    <w:rsid w:val="00332789"/>
    <w:rsid w:val="00332898"/>
    <w:rsid w:val="003328D3"/>
    <w:rsid w:val="00332BF9"/>
    <w:rsid w:val="00332DDE"/>
    <w:rsid w:val="0033314A"/>
    <w:rsid w:val="003332A8"/>
    <w:rsid w:val="003332C8"/>
    <w:rsid w:val="0033357E"/>
    <w:rsid w:val="003336C4"/>
    <w:rsid w:val="003336E5"/>
    <w:rsid w:val="003337C4"/>
    <w:rsid w:val="00333E3D"/>
    <w:rsid w:val="00334196"/>
    <w:rsid w:val="003346AD"/>
    <w:rsid w:val="00334798"/>
    <w:rsid w:val="00334A7B"/>
    <w:rsid w:val="00334AE8"/>
    <w:rsid w:val="00334B87"/>
    <w:rsid w:val="00334E54"/>
    <w:rsid w:val="0033502E"/>
    <w:rsid w:val="0033515B"/>
    <w:rsid w:val="0033566D"/>
    <w:rsid w:val="00335A75"/>
    <w:rsid w:val="00335DC5"/>
    <w:rsid w:val="00335F1F"/>
    <w:rsid w:val="0033635C"/>
    <w:rsid w:val="0033636E"/>
    <w:rsid w:val="0033698F"/>
    <w:rsid w:val="0033738C"/>
    <w:rsid w:val="00337399"/>
    <w:rsid w:val="003373BF"/>
    <w:rsid w:val="003373C4"/>
    <w:rsid w:val="003376F3"/>
    <w:rsid w:val="0033776E"/>
    <w:rsid w:val="003378AA"/>
    <w:rsid w:val="0033793F"/>
    <w:rsid w:val="00337B71"/>
    <w:rsid w:val="00337B76"/>
    <w:rsid w:val="00337C5D"/>
    <w:rsid w:val="00337D77"/>
    <w:rsid w:val="00337F9F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56"/>
    <w:rsid w:val="003411CD"/>
    <w:rsid w:val="00341266"/>
    <w:rsid w:val="00341343"/>
    <w:rsid w:val="0034146E"/>
    <w:rsid w:val="003414E7"/>
    <w:rsid w:val="00341592"/>
    <w:rsid w:val="00341626"/>
    <w:rsid w:val="00341656"/>
    <w:rsid w:val="003418A3"/>
    <w:rsid w:val="003419B7"/>
    <w:rsid w:val="00341CEF"/>
    <w:rsid w:val="00341F03"/>
    <w:rsid w:val="00341F27"/>
    <w:rsid w:val="00342662"/>
    <w:rsid w:val="003427CB"/>
    <w:rsid w:val="0034282A"/>
    <w:rsid w:val="00342893"/>
    <w:rsid w:val="00342EFF"/>
    <w:rsid w:val="0034302A"/>
    <w:rsid w:val="00343247"/>
    <w:rsid w:val="0034350F"/>
    <w:rsid w:val="0034355A"/>
    <w:rsid w:val="003435A0"/>
    <w:rsid w:val="003435F5"/>
    <w:rsid w:val="00344207"/>
    <w:rsid w:val="003446B3"/>
    <w:rsid w:val="003446B8"/>
    <w:rsid w:val="003446F0"/>
    <w:rsid w:val="00344E03"/>
    <w:rsid w:val="00344E60"/>
    <w:rsid w:val="00345015"/>
    <w:rsid w:val="00345417"/>
    <w:rsid w:val="00345645"/>
    <w:rsid w:val="00345652"/>
    <w:rsid w:val="003456CA"/>
    <w:rsid w:val="003459A5"/>
    <w:rsid w:val="00345BEE"/>
    <w:rsid w:val="00345C1F"/>
    <w:rsid w:val="00345DD7"/>
    <w:rsid w:val="00345E11"/>
    <w:rsid w:val="00345E15"/>
    <w:rsid w:val="0034632B"/>
    <w:rsid w:val="003463F2"/>
    <w:rsid w:val="0034675F"/>
    <w:rsid w:val="00346967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0AF"/>
    <w:rsid w:val="0035036D"/>
    <w:rsid w:val="003503A2"/>
    <w:rsid w:val="003503C7"/>
    <w:rsid w:val="00350667"/>
    <w:rsid w:val="00350993"/>
    <w:rsid w:val="00350B1F"/>
    <w:rsid w:val="00350FE9"/>
    <w:rsid w:val="003519FD"/>
    <w:rsid w:val="00351F24"/>
    <w:rsid w:val="00351F25"/>
    <w:rsid w:val="0035216D"/>
    <w:rsid w:val="00352647"/>
    <w:rsid w:val="00352851"/>
    <w:rsid w:val="003529A3"/>
    <w:rsid w:val="00352DC5"/>
    <w:rsid w:val="00352EE5"/>
    <w:rsid w:val="00352EE6"/>
    <w:rsid w:val="00353442"/>
    <w:rsid w:val="003534EE"/>
    <w:rsid w:val="00353B6D"/>
    <w:rsid w:val="00353F5E"/>
    <w:rsid w:val="00354095"/>
    <w:rsid w:val="0035438F"/>
    <w:rsid w:val="003543C1"/>
    <w:rsid w:val="0035440C"/>
    <w:rsid w:val="0035513E"/>
    <w:rsid w:val="0035574C"/>
    <w:rsid w:val="00355993"/>
    <w:rsid w:val="00355AA0"/>
    <w:rsid w:val="00355DA8"/>
    <w:rsid w:val="00355E4F"/>
    <w:rsid w:val="0035671A"/>
    <w:rsid w:val="003570BA"/>
    <w:rsid w:val="003571A5"/>
    <w:rsid w:val="0035726B"/>
    <w:rsid w:val="00357310"/>
    <w:rsid w:val="00357BA1"/>
    <w:rsid w:val="00360184"/>
    <w:rsid w:val="003601DC"/>
    <w:rsid w:val="00360359"/>
    <w:rsid w:val="0036046E"/>
    <w:rsid w:val="00360FC4"/>
    <w:rsid w:val="00361746"/>
    <w:rsid w:val="00361F6C"/>
    <w:rsid w:val="00362796"/>
    <w:rsid w:val="003627EE"/>
    <w:rsid w:val="0036280A"/>
    <w:rsid w:val="00362826"/>
    <w:rsid w:val="0036289A"/>
    <w:rsid w:val="003628DD"/>
    <w:rsid w:val="00362C63"/>
    <w:rsid w:val="00362EF6"/>
    <w:rsid w:val="00362FC5"/>
    <w:rsid w:val="00363124"/>
    <w:rsid w:val="003631CC"/>
    <w:rsid w:val="0036338A"/>
    <w:rsid w:val="0036338F"/>
    <w:rsid w:val="0036345C"/>
    <w:rsid w:val="00363633"/>
    <w:rsid w:val="0036368C"/>
    <w:rsid w:val="0036387A"/>
    <w:rsid w:val="003639FB"/>
    <w:rsid w:val="003640A7"/>
    <w:rsid w:val="003642C4"/>
    <w:rsid w:val="0036472D"/>
    <w:rsid w:val="00364A00"/>
    <w:rsid w:val="00364BEC"/>
    <w:rsid w:val="00365769"/>
    <w:rsid w:val="00365F8A"/>
    <w:rsid w:val="003660F6"/>
    <w:rsid w:val="003661F1"/>
    <w:rsid w:val="003664F2"/>
    <w:rsid w:val="00366513"/>
    <w:rsid w:val="0036668F"/>
    <w:rsid w:val="00366811"/>
    <w:rsid w:val="003668D3"/>
    <w:rsid w:val="00366A64"/>
    <w:rsid w:val="003672C8"/>
    <w:rsid w:val="00367355"/>
    <w:rsid w:val="00367AD9"/>
    <w:rsid w:val="00367DE2"/>
    <w:rsid w:val="00370018"/>
    <w:rsid w:val="0037001D"/>
    <w:rsid w:val="0037018B"/>
    <w:rsid w:val="003702A0"/>
    <w:rsid w:val="0037040D"/>
    <w:rsid w:val="00370631"/>
    <w:rsid w:val="0037068B"/>
    <w:rsid w:val="00370A07"/>
    <w:rsid w:val="00370BF7"/>
    <w:rsid w:val="00370CB6"/>
    <w:rsid w:val="00371315"/>
    <w:rsid w:val="003714EC"/>
    <w:rsid w:val="0037155F"/>
    <w:rsid w:val="00371B2D"/>
    <w:rsid w:val="00371B66"/>
    <w:rsid w:val="00371DBC"/>
    <w:rsid w:val="00371FFB"/>
    <w:rsid w:val="003721DE"/>
    <w:rsid w:val="00372599"/>
    <w:rsid w:val="0037289B"/>
    <w:rsid w:val="0037298D"/>
    <w:rsid w:val="003729D0"/>
    <w:rsid w:val="00372C48"/>
    <w:rsid w:val="00372CFD"/>
    <w:rsid w:val="00372E51"/>
    <w:rsid w:val="00372F51"/>
    <w:rsid w:val="003732D3"/>
    <w:rsid w:val="00373609"/>
    <w:rsid w:val="00373DDF"/>
    <w:rsid w:val="00373F56"/>
    <w:rsid w:val="00374125"/>
    <w:rsid w:val="00374575"/>
    <w:rsid w:val="003745B9"/>
    <w:rsid w:val="00374724"/>
    <w:rsid w:val="00374BB3"/>
    <w:rsid w:val="003750A1"/>
    <w:rsid w:val="00375193"/>
    <w:rsid w:val="003759EA"/>
    <w:rsid w:val="00375A04"/>
    <w:rsid w:val="00375C88"/>
    <w:rsid w:val="00375E99"/>
    <w:rsid w:val="00375F0C"/>
    <w:rsid w:val="0037609E"/>
    <w:rsid w:val="003762F7"/>
    <w:rsid w:val="00376513"/>
    <w:rsid w:val="003769B4"/>
    <w:rsid w:val="00376A3D"/>
    <w:rsid w:val="00376BA9"/>
    <w:rsid w:val="00376CE2"/>
    <w:rsid w:val="0037773E"/>
    <w:rsid w:val="00377AA1"/>
    <w:rsid w:val="00377D6C"/>
    <w:rsid w:val="00377DB2"/>
    <w:rsid w:val="0038026E"/>
    <w:rsid w:val="00380501"/>
    <w:rsid w:val="0038068C"/>
    <w:rsid w:val="0038077A"/>
    <w:rsid w:val="0038078D"/>
    <w:rsid w:val="0038084E"/>
    <w:rsid w:val="00380B70"/>
    <w:rsid w:val="00380D5E"/>
    <w:rsid w:val="00381010"/>
    <w:rsid w:val="00381187"/>
    <w:rsid w:val="00381259"/>
    <w:rsid w:val="0038159C"/>
    <w:rsid w:val="003819C6"/>
    <w:rsid w:val="0038252F"/>
    <w:rsid w:val="00382934"/>
    <w:rsid w:val="003829E2"/>
    <w:rsid w:val="00382FE0"/>
    <w:rsid w:val="00383142"/>
    <w:rsid w:val="00383466"/>
    <w:rsid w:val="003838B3"/>
    <w:rsid w:val="00383F11"/>
    <w:rsid w:val="00383F81"/>
    <w:rsid w:val="00383F9B"/>
    <w:rsid w:val="003842B0"/>
    <w:rsid w:val="003842DD"/>
    <w:rsid w:val="00384C95"/>
    <w:rsid w:val="00384F3A"/>
    <w:rsid w:val="00384FF6"/>
    <w:rsid w:val="003853FE"/>
    <w:rsid w:val="0038550F"/>
    <w:rsid w:val="003857C8"/>
    <w:rsid w:val="0038588A"/>
    <w:rsid w:val="00385EFC"/>
    <w:rsid w:val="00386172"/>
    <w:rsid w:val="003863C0"/>
    <w:rsid w:val="0038675F"/>
    <w:rsid w:val="003867E2"/>
    <w:rsid w:val="003868A8"/>
    <w:rsid w:val="00386F68"/>
    <w:rsid w:val="00387445"/>
    <w:rsid w:val="00387CEB"/>
    <w:rsid w:val="00387DC3"/>
    <w:rsid w:val="00390153"/>
    <w:rsid w:val="003901B4"/>
    <w:rsid w:val="003902CE"/>
    <w:rsid w:val="0039090C"/>
    <w:rsid w:val="00390E1F"/>
    <w:rsid w:val="00390FD0"/>
    <w:rsid w:val="003912A9"/>
    <w:rsid w:val="0039154E"/>
    <w:rsid w:val="00391841"/>
    <w:rsid w:val="00391B38"/>
    <w:rsid w:val="00391D4F"/>
    <w:rsid w:val="00391DC4"/>
    <w:rsid w:val="00392EBA"/>
    <w:rsid w:val="00393611"/>
    <w:rsid w:val="00393866"/>
    <w:rsid w:val="00393D2C"/>
    <w:rsid w:val="00393D44"/>
    <w:rsid w:val="00393E83"/>
    <w:rsid w:val="0039472F"/>
    <w:rsid w:val="00394D9C"/>
    <w:rsid w:val="00394F10"/>
    <w:rsid w:val="00395005"/>
    <w:rsid w:val="00395327"/>
    <w:rsid w:val="003953A3"/>
    <w:rsid w:val="003955B4"/>
    <w:rsid w:val="0039582B"/>
    <w:rsid w:val="00395878"/>
    <w:rsid w:val="00395A1F"/>
    <w:rsid w:val="00395C2A"/>
    <w:rsid w:val="00395F7E"/>
    <w:rsid w:val="003960BF"/>
    <w:rsid w:val="003962BF"/>
    <w:rsid w:val="003962CC"/>
    <w:rsid w:val="00396315"/>
    <w:rsid w:val="00396520"/>
    <w:rsid w:val="0039663F"/>
    <w:rsid w:val="0039699F"/>
    <w:rsid w:val="00396A48"/>
    <w:rsid w:val="003970D1"/>
    <w:rsid w:val="00397322"/>
    <w:rsid w:val="0039758D"/>
    <w:rsid w:val="003978BA"/>
    <w:rsid w:val="00397BFE"/>
    <w:rsid w:val="00397D5C"/>
    <w:rsid w:val="00397F99"/>
    <w:rsid w:val="00397FF9"/>
    <w:rsid w:val="003A011F"/>
    <w:rsid w:val="003A031F"/>
    <w:rsid w:val="003A065A"/>
    <w:rsid w:val="003A0870"/>
    <w:rsid w:val="003A09E3"/>
    <w:rsid w:val="003A0D99"/>
    <w:rsid w:val="003A102A"/>
    <w:rsid w:val="003A13DB"/>
    <w:rsid w:val="003A146A"/>
    <w:rsid w:val="003A1518"/>
    <w:rsid w:val="003A1548"/>
    <w:rsid w:val="003A157F"/>
    <w:rsid w:val="003A194A"/>
    <w:rsid w:val="003A1D02"/>
    <w:rsid w:val="003A2670"/>
    <w:rsid w:val="003A2F25"/>
    <w:rsid w:val="003A329F"/>
    <w:rsid w:val="003A36A3"/>
    <w:rsid w:val="003A3943"/>
    <w:rsid w:val="003A3DCF"/>
    <w:rsid w:val="003A436F"/>
    <w:rsid w:val="003A456F"/>
    <w:rsid w:val="003A4895"/>
    <w:rsid w:val="003A495F"/>
    <w:rsid w:val="003A5158"/>
    <w:rsid w:val="003A520A"/>
    <w:rsid w:val="003A525F"/>
    <w:rsid w:val="003A6005"/>
    <w:rsid w:val="003A618C"/>
    <w:rsid w:val="003A6EC1"/>
    <w:rsid w:val="003A7577"/>
    <w:rsid w:val="003A7738"/>
    <w:rsid w:val="003A7D62"/>
    <w:rsid w:val="003A7E29"/>
    <w:rsid w:val="003A7E5B"/>
    <w:rsid w:val="003A7F37"/>
    <w:rsid w:val="003A7F47"/>
    <w:rsid w:val="003B011E"/>
    <w:rsid w:val="003B038E"/>
    <w:rsid w:val="003B0593"/>
    <w:rsid w:val="003B101E"/>
    <w:rsid w:val="003B12CC"/>
    <w:rsid w:val="003B197A"/>
    <w:rsid w:val="003B1A1A"/>
    <w:rsid w:val="003B1E74"/>
    <w:rsid w:val="003B1EDF"/>
    <w:rsid w:val="003B254C"/>
    <w:rsid w:val="003B2584"/>
    <w:rsid w:val="003B264B"/>
    <w:rsid w:val="003B2D00"/>
    <w:rsid w:val="003B2F63"/>
    <w:rsid w:val="003B31CF"/>
    <w:rsid w:val="003B362F"/>
    <w:rsid w:val="003B39CB"/>
    <w:rsid w:val="003B39E2"/>
    <w:rsid w:val="003B3DEE"/>
    <w:rsid w:val="003B4116"/>
    <w:rsid w:val="003B428B"/>
    <w:rsid w:val="003B437D"/>
    <w:rsid w:val="003B44DB"/>
    <w:rsid w:val="003B497F"/>
    <w:rsid w:val="003B49BF"/>
    <w:rsid w:val="003B4D3D"/>
    <w:rsid w:val="003B4DBD"/>
    <w:rsid w:val="003B50E4"/>
    <w:rsid w:val="003B5518"/>
    <w:rsid w:val="003B5DE9"/>
    <w:rsid w:val="003B6099"/>
    <w:rsid w:val="003B60BF"/>
    <w:rsid w:val="003B65D4"/>
    <w:rsid w:val="003B6772"/>
    <w:rsid w:val="003B67EC"/>
    <w:rsid w:val="003B68CF"/>
    <w:rsid w:val="003B6E71"/>
    <w:rsid w:val="003B6F2C"/>
    <w:rsid w:val="003B7053"/>
    <w:rsid w:val="003B7234"/>
    <w:rsid w:val="003B74A3"/>
    <w:rsid w:val="003B7715"/>
    <w:rsid w:val="003B78B6"/>
    <w:rsid w:val="003B78F7"/>
    <w:rsid w:val="003B7A14"/>
    <w:rsid w:val="003B7C60"/>
    <w:rsid w:val="003B7C94"/>
    <w:rsid w:val="003B7D63"/>
    <w:rsid w:val="003B7DE0"/>
    <w:rsid w:val="003B7ED6"/>
    <w:rsid w:val="003C010A"/>
    <w:rsid w:val="003C045D"/>
    <w:rsid w:val="003C0794"/>
    <w:rsid w:val="003C07F9"/>
    <w:rsid w:val="003C0916"/>
    <w:rsid w:val="003C0AAC"/>
    <w:rsid w:val="003C0EF6"/>
    <w:rsid w:val="003C10F7"/>
    <w:rsid w:val="003C12FC"/>
    <w:rsid w:val="003C16E0"/>
    <w:rsid w:val="003C1782"/>
    <w:rsid w:val="003C1B38"/>
    <w:rsid w:val="003C1DEA"/>
    <w:rsid w:val="003C1F51"/>
    <w:rsid w:val="003C20A3"/>
    <w:rsid w:val="003C21DB"/>
    <w:rsid w:val="003C2616"/>
    <w:rsid w:val="003C263C"/>
    <w:rsid w:val="003C2A77"/>
    <w:rsid w:val="003C2BEE"/>
    <w:rsid w:val="003C30F2"/>
    <w:rsid w:val="003C3199"/>
    <w:rsid w:val="003C3320"/>
    <w:rsid w:val="003C33D0"/>
    <w:rsid w:val="003C33D5"/>
    <w:rsid w:val="003C3799"/>
    <w:rsid w:val="003C3CB0"/>
    <w:rsid w:val="003C400E"/>
    <w:rsid w:val="003C41E8"/>
    <w:rsid w:val="003C440E"/>
    <w:rsid w:val="003C5427"/>
    <w:rsid w:val="003C5F1D"/>
    <w:rsid w:val="003C6026"/>
    <w:rsid w:val="003C6093"/>
    <w:rsid w:val="003C62B7"/>
    <w:rsid w:val="003C638E"/>
    <w:rsid w:val="003C6435"/>
    <w:rsid w:val="003C65FF"/>
    <w:rsid w:val="003C66B9"/>
    <w:rsid w:val="003C676B"/>
    <w:rsid w:val="003C69D5"/>
    <w:rsid w:val="003C6D5E"/>
    <w:rsid w:val="003C6DF9"/>
    <w:rsid w:val="003C6EA0"/>
    <w:rsid w:val="003C7056"/>
    <w:rsid w:val="003C7171"/>
    <w:rsid w:val="003C7388"/>
    <w:rsid w:val="003C74BC"/>
    <w:rsid w:val="003C79B5"/>
    <w:rsid w:val="003C7CFC"/>
    <w:rsid w:val="003C7EC1"/>
    <w:rsid w:val="003D0064"/>
    <w:rsid w:val="003D060E"/>
    <w:rsid w:val="003D08DF"/>
    <w:rsid w:val="003D0995"/>
    <w:rsid w:val="003D09CE"/>
    <w:rsid w:val="003D0A10"/>
    <w:rsid w:val="003D0A7B"/>
    <w:rsid w:val="003D107B"/>
    <w:rsid w:val="003D155C"/>
    <w:rsid w:val="003D180C"/>
    <w:rsid w:val="003D1970"/>
    <w:rsid w:val="003D221F"/>
    <w:rsid w:val="003D245D"/>
    <w:rsid w:val="003D2772"/>
    <w:rsid w:val="003D2839"/>
    <w:rsid w:val="003D2BA9"/>
    <w:rsid w:val="003D3173"/>
    <w:rsid w:val="003D31C1"/>
    <w:rsid w:val="003D33D5"/>
    <w:rsid w:val="003D3423"/>
    <w:rsid w:val="003D3556"/>
    <w:rsid w:val="003D36EB"/>
    <w:rsid w:val="003D39B0"/>
    <w:rsid w:val="003D3A0A"/>
    <w:rsid w:val="003D3B8C"/>
    <w:rsid w:val="003D3F4D"/>
    <w:rsid w:val="003D406F"/>
    <w:rsid w:val="003D43F1"/>
    <w:rsid w:val="003D4595"/>
    <w:rsid w:val="003D475B"/>
    <w:rsid w:val="003D4AC7"/>
    <w:rsid w:val="003D4E92"/>
    <w:rsid w:val="003D4F7F"/>
    <w:rsid w:val="003D53FD"/>
    <w:rsid w:val="003D55F1"/>
    <w:rsid w:val="003D58AA"/>
    <w:rsid w:val="003D5B5B"/>
    <w:rsid w:val="003D5BFF"/>
    <w:rsid w:val="003D5CF8"/>
    <w:rsid w:val="003D6185"/>
    <w:rsid w:val="003D6615"/>
    <w:rsid w:val="003D6644"/>
    <w:rsid w:val="003D6660"/>
    <w:rsid w:val="003D6AE2"/>
    <w:rsid w:val="003D6CE2"/>
    <w:rsid w:val="003D7336"/>
    <w:rsid w:val="003D7709"/>
    <w:rsid w:val="003D7BF2"/>
    <w:rsid w:val="003D7F99"/>
    <w:rsid w:val="003E004A"/>
    <w:rsid w:val="003E014B"/>
    <w:rsid w:val="003E0204"/>
    <w:rsid w:val="003E0744"/>
    <w:rsid w:val="003E1077"/>
    <w:rsid w:val="003E11D2"/>
    <w:rsid w:val="003E134E"/>
    <w:rsid w:val="003E1C62"/>
    <w:rsid w:val="003E1E68"/>
    <w:rsid w:val="003E2306"/>
    <w:rsid w:val="003E2C16"/>
    <w:rsid w:val="003E2DE9"/>
    <w:rsid w:val="003E2E4D"/>
    <w:rsid w:val="003E3A5E"/>
    <w:rsid w:val="003E3D2C"/>
    <w:rsid w:val="003E3D93"/>
    <w:rsid w:val="003E3F74"/>
    <w:rsid w:val="003E420F"/>
    <w:rsid w:val="003E4372"/>
    <w:rsid w:val="003E4C40"/>
    <w:rsid w:val="003E5422"/>
    <w:rsid w:val="003E5441"/>
    <w:rsid w:val="003E572B"/>
    <w:rsid w:val="003E5939"/>
    <w:rsid w:val="003E5BE1"/>
    <w:rsid w:val="003E6078"/>
    <w:rsid w:val="003E62A2"/>
    <w:rsid w:val="003E62CF"/>
    <w:rsid w:val="003E648E"/>
    <w:rsid w:val="003E6B4C"/>
    <w:rsid w:val="003E6CA0"/>
    <w:rsid w:val="003E6E9C"/>
    <w:rsid w:val="003E7159"/>
    <w:rsid w:val="003E72F3"/>
    <w:rsid w:val="003E79B6"/>
    <w:rsid w:val="003E7C8A"/>
    <w:rsid w:val="003E7F61"/>
    <w:rsid w:val="003E7FD6"/>
    <w:rsid w:val="003F065E"/>
    <w:rsid w:val="003F0EA9"/>
    <w:rsid w:val="003F1517"/>
    <w:rsid w:val="003F1B35"/>
    <w:rsid w:val="003F1BE2"/>
    <w:rsid w:val="003F1C34"/>
    <w:rsid w:val="003F1FB0"/>
    <w:rsid w:val="003F2471"/>
    <w:rsid w:val="003F263D"/>
    <w:rsid w:val="003F2A26"/>
    <w:rsid w:val="003F2B74"/>
    <w:rsid w:val="003F2F09"/>
    <w:rsid w:val="003F325D"/>
    <w:rsid w:val="003F32EE"/>
    <w:rsid w:val="003F33DE"/>
    <w:rsid w:val="003F3586"/>
    <w:rsid w:val="003F3B86"/>
    <w:rsid w:val="003F3C74"/>
    <w:rsid w:val="003F3DA5"/>
    <w:rsid w:val="003F4013"/>
    <w:rsid w:val="003F4323"/>
    <w:rsid w:val="003F47D8"/>
    <w:rsid w:val="003F49C2"/>
    <w:rsid w:val="003F4ABB"/>
    <w:rsid w:val="003F4EC6"/>
    <w:rsid w:val="003F56E3"/>
    <w:rsid w:val="003F5C03"/>
    <w:rsid w:val="003F60B4"/>
    <w:rsid w:val="003F61B9"/>
    <w:rsid w:val="003F6609"/>
    <w:rsid w:val="003F68BC"/>
    <w:rsid w:val="003F6CCB"/>
    <w:rsid w:val="003F6D33"/>
    <w:rsid w:val="003F7160"/>
    <w:rsid w:val="003F71C1"/>
    <w:rsid w:val="003F75A9"/>
    <w:rsid w:val="003F7A55"/>
    <w:rsid w:val="003F7C46"/>
    <w:rsid w:val="003F7E09"/>
    <w:rsid w:val="003F7E92"/>
    <w:rsid w:val="00400311"/>
    <w:rsid w:val="004005B5"/>
    <w:rsid w:val="004005E8"/>
    <w:rsid w:val="00400908"/>
    <w:rsid w:val="00400C57"/>
    <w:rsid w:val="00400F4A"/>
    <w:rsid w:val="0040145F"/>
    <w:rsid w:val="004014D5"/>
    <w:rsid w:val="00401A1B"/>
    <w:rsid w:val="00401C57"/>
    <w:rsid w:val="004020B9"/>
    <w:rsid w:val="00402EBA"/>
    <w:rsid w:val="004033F6"/>
    <w:rsid w:val="00403834"/>
    <w:rsid w:val="00403C55"/>
    <w:rsid w:val="00403C9E"/>
    <w:rsid w:val="00403CF5"/>
    <w:rsid w:val="0040406B"/>
    <w:rsid w:val="004044F8"/>
    <w:rsid w:val="00404508"/>
    <w:rsid w:val="0040483E"/>
    <w:rsid w:val="00404A3D"/>
    <w:rsid w:val="00405130"/>
    <w:rsid w:val="004052A0"/>
    <w:rsid w:val="00405C19"/>
    <w:rsid w:val="00405C9E"/>
    <w:rsid w:val="004060E9"/>
    <w:rsid w:val="00406662"/>
    <w:rsid w:val="00406695"/>
    <w:rsid w:val="00406970"/>
    <w:rsid w:val="00406C49"/>
    <w:rsid w:val="00406DD1"/>
    <w:rsid w:val="004074E7"/>
    <w:rsid w:val="004076BB"/>
    <w:rsid w:val="004078F3"/>
    <w:rsid w:val="004100F9"/>
    <w:rsid w:val="004101E6"/>
    <w:rsid w:val="004102CF"/>
    <w:rsid w:val="0041039D"/>
    <w:rsid w:val="0041064D"/>
    <w:rsid w:val="0041071D"/>
    <w:rsid w:val="00410E40"/>
    <w:rsid w:val="00411389"/>
    <w:rsid w:val="00411742"/>
    <w:rsid w:val="00411A64"/>
    <w:rsid w:val="00411A84"/>
    <w:rsid w:val="00411BB9"/>
    <w:rsid w:val="00411E7F"/>
    <w:rsid w:val="00412790"/>
    <w:rsid w:val="00412795"/>
    <w:rsid w:val="00412E73"/>
    <w:rsid w:val="00412F69"/>
    <w:rsid w:val="004130C2"/>
    <w:rsid w:val="0041330E"/>
    <w:rsid w:val="0041338D"/>
    <w:rsid w:val="00413583"/>
    <w:rsid w:val="004136BB"/>
    <w:rsid w:val="004136CD"/>
    <w:rsid w:val="0041386E"/>
    <w:rsid w:val="004139C3"/>
    <w:rsid w:val="00413D14"/>
    <w:rsid w:val="00413DFB"/>
    <w:rsid w:val="00413F0E"/>
    <w:rsid w:val="0041423D"/>
    <w:rsid w:val="00414693"/>
    <w:rsid w:val="004146C5"/>
    <w:rsid w:val="004147BF"/>
    <w:rsid w:val="0041484B"/>
    <w:rsid w:val="00414889"/>
    <w:rsid w:val="004149DF"/>
    <w:rsid w:val="00414C6D"/>
    <w:rsid w:val="00414E5D"/>
    <w:rsid w:val="0041506F"/>
    <w:rsid w:val="004153AB"/>
    <w:rsid w:val="0041593B"/>
    <w:rsid w:val="00415C9D"/>
    <w:rsid w:val="00415CE8"/>
    <w:rsid w:val="0041625D"/>
    <w:rsid w:val="004162C2"/>
    <w:rsid w:val="0041634B"/>
    <w:rsid w:val="0041650B"/>
    <w:rsid w:val="0041666A"/>
    <w:rsid w:val="00416A3D"/>
    <w:rsid w:val="00416ACD"/>
    <w:rsid w:val="00416E96"/>
    <w:rsid w:val="004172B8"/>
    <w:rsid w:val="0041759F"/>
    <w:rsid w:val="00417BCA"/>
    <w:rsid w:val="00417C0A"/>
    <w:rsid w:val="00420057"/>
    <w:rsid w:val="0042019D"/>
    <w:rsid w:val="00420468"/>
    <w:rsid w:val="0042080B"/>
    <w:rsid w:val="00420A85"/>
    <w:rsid w:val="00420AA5"/>
    <w:rsid w:val="00421120"/>
    <w:rsid w:val="004213C8"/>
    <w:rsid w:val="0042140B"/>
    <w:rsid w:val="0042182C"/>
    <w:rsid w:val="004219C5"/>
    <w:rsid w:val="00421C82"/>
    <w:rsid w:val="00421D32"/>
    <w:rsid w:val="00422124"/>
    <w:rsid w:val="004221BB"/>
    <w:rsid w:val="00422C92"/>
    <w:rsid w:val="00422CE5"/>
    <w:rsid w:val="00422DA0"/>
    <w:rsid w:val="00423027"/>
    <w:rsid w:val="00423082"/>
    <w:rsid w:val="0042309C"/>
    <w:rsid w:val="004233A5"/>
    <w:rsid w:val="0042351B"/>
    <w:rsid w:val="0042384E"/>
    <w:rsid w:val="00423926"/>
    <w:rsid w:val="004239D1"/>
    <w:rsid w:val="00423B1D"/>
    <w:rsid w:val="0042481C"/>
    <w:rsid w:val="0042496B"/>
    <w:rsid w:val="00424FDC"/>
    <w:rsid w:val="004253B5"/>
    <w:rsid w:val="00425868"/>
    <w:rsid w:val="004259D2"/>
    <w:rsid w:val="00425FD1"/>
    <w:rsid w:val="004262A8"/>
    <w:rsid w:val="00426366"/>
    <w:rsid w:val="0042642B"/>
    <w:rsid w:val="0042679A"/>
    <w:rsid w:val="004268CC"/>
    <w:rsid w:val="00426B63"/>
    <w:rsid w:val="00427180"/>
    <w:rsid w:val="0042791D"/>
    <w:rsid w:val="00427B3A"/>
    <w:rsid w:val="00427D16"/>
    <w:rsid w:val="00427FDB"/>
    <w:rsid w:val="004308C4"/>
    <w:rsid w:val="00430A18"/>
    <w:rsid w:val="004312BF"/>
    <w:rsid w:val="004313C7"/>
    <w:rsid w:val="00431592"/>
    <w:rsid w:val="00431621"/>
    <w:rsid w:val="0043165C"/>
    <w:rsid w:val="004316A2"/>
    <w:rsid w:val="00431A79"/>
    <w:rsid w:val="00431F90"/>
    <w:rsid w:val="00432038"/>
    <w:rsid w:val="0043216A"/>
    <w:rsid w:val="00432458"/>
    <w:rsid w:val="00432974"/>
    <w:rsid w:val="004330E9"/>
    <w:rsid w:val="00433125"/>
    <w:rsid w:val="00433279"/>
    <w:rsid w:val="004332F9"/>
    <w:rsid w:val="00433325"/>
    <w:rsid w:val="0043349D"/>
    <w:rsid w:val="00433AAE"/>
    <w:rsid w:val="00433CC6"/>
    <w:rsid w:val="00434048"/>
    <w:rsid w:val="00434322"/>
    <w:rsid w:val="00434856"/>
    <w:rsid w:val="00434940"/>
    <w:rsid w:val="004349F9"/>
    <w:rsid w:val="00434B79"/>
    <w:rsid w:val="00434E30"/>
    <w:rsid w:val="0043515D"/>
    <w:rsid w:val="00435419"/>
    <w:rsid w:val="00435830"/>
    <w:rsid w:val="00435999"/>
    <w:rsid w:val="00435B9A"/>
    <w:rsid w:val="00435EB1"/>
    <w:rsid w:val="00436037"/>
    <w:rsid w:val="00436237"/>
    <w:rsid w:val="0043627A"/>
    <w:rsid w:val="00436287"/>
    <w:rsid w:val="0043679B"/>
    <w:rsid w:val="00436AC1"/>
    <w:rsid w:val="00436D21"/>
    <w:rsid w:val="0043714B"/>
    <w:rsid w:val="004377B7"/>
    <w:rsid w:val="00437A1E"/>
    <w:rsid w:val="00440277"/>
    <w:rsid w:val="00440CAD"/>
    <w:rsid w:val="00440D5E"/>
    <w:rsid w:val="00440F9E"/>
    <w:rsid w:val="00441756"/>
    <w:rsid w:val="00442146"/>
    <w:rsid w:val="0044258F"/>
    <w:rsid w:val="00442676"/>
    <w:rsid w:val="004428CB"/>
    <w:rsid w:val="0044332F"/>
    <w:rsid w:val="004434FB"/>
    <w:rsid w:val="004435CF"/>
    <w:rsid w:val="004437D9"/>
    <w:rsid w:val="004443B2"/>
    <w:rsid w:val="0044441E"/>
    <w:rsid w:val="004445D6"/>
    <w:rsid w:val="00444A45"/>
    <w:rsid w:val="00444A73"/>
    <w:rsid w:val="00444C7D"/>
    <w:rsid w:val="00445334"/>
    <w:rsid w:val="0044546D"/>
    <w:rsid w:val="00445D90"/>
    <w:rsid w:val="004461C7"/>
    <w:rsid w:val="0044622F"/>
    <w:rsid w:val="00446245"/>
    <w:rsid w:val="004463E1"/>
    <w:rsid w:val="00446985"/>
    <w:rsid w:val="00446B84"/>
    <w:rsid w:val="00446C61"/>
    <w:rsid w:val="00446CE8"/>
    <w:rsid w:val="00446D47"/>
    <w:rsid w:val="004470C0"/>
    <w:rsid w:val="0044726B"/>
    <w:rsid w:val="004477B4"/>
    <w:rsid w:val="00447B74"/>
    <w:rsid w:val="00447BE9"/>
    <w:rsid w:val="00447CF5"/>
    <w:rsid w:val="00450223"/>
    <w:rsid w:val="00450386"/>
    <w:rsid w:val="004503C5"/>
    <w:rsid w:val="0045063A"/>
    <w:rsid w:val="00450766"/>
    <w:rsid w:val="00450ADC"/>
    <w:rsid w:val="00450BE0"/>
    <w:rsid w:val="00450C56"/>
    <w:rsid w:val="00450CCF"/>
    <w:rsid w:val="00450EBE"/>
    <w:rsid w:val="00450EDB"/>
    <w:rsid w:val="00451121"/>
    <w:rsid w:val="00451585"/>
    <w:rsid w:val="004515D6"/>
    <w:rsid w:val="004516DC"/>
    <w:rsid w:val="00451706"/>
    <w:rsid w:val="00451B51"/>
    <w:rsid w:val="00451BF2"/>
    <w:rsid w:val="00451FA5"/>
    <w:rsid w:val="0045214D"/>
    <w:rsid w:val="0045225D"/>
    <w:rsid w:val="004522AF"/>
    <w:rsid w:val="004522D2"/>
    <w:rsid w:val="0045233B"/>
    <w:rsid w:val="00452718"/>
    <w:rsid w:val="004527FA"/>
    <w:rsid w:val="0045292F"/>
    <w:rsid w:val="00452F2A"/>
    <w:rsid w:val="00453249"/>
    <w:rsid w:val="00453410"/>
    <w:rsid w:val="0045343E"/>
    <w:rsid w:val="004535C7"/>
    <w:rsid w:val="004535FA"/>
    <w:rsid w:val="00453AF0"/>
    <w:rsid w:val="00453CB1"/>
    <w:rsid w:val="00453FF9"/>
    <w:rsid w:val="00454205"/>
    <w:rsid w:val="004545C7"/>
    <w:rsid w:val="00454A65"/>
    <w:rsid w:val="00454A7A"/>
    <w:rsid w:val="00454B17"/>
    <w:rsid w:val="0045570E"/>
    <w:rsid w:val="00455A6A"/>
    <w:rsid w:val="00455AF6"/>
    <w:rsid w:val="00455E2E"/>
    <w:rsid w:val="00455E77"/>
    <w:rsid w:val="00455E94"/>
    <w:rsid w:val="00455F39"/>
    <w:rsid w:val="00456211"/>
    <w:rsid w:val="004563C0"/>
    <w:rsid w:val="0045679B"/>
    <w:rsid w:val="00456B69"/>
    <w:rsid w:val="00456BD9"/>
    <w:rsid w:val="00456C65"/>
    <w:rsid w:val="00456C7E"/>
    <w:rsid w:val="004571A4"/>
    <w:rsid w:val="00457263"/>
    <w:rsid w:val="0045750E"/>
    <w:rsid w:val="00457CA8"/>
    <w:rsid w:val="00457EFE"/>
    <w:rsid w:val="004601D4"/>
    <w:rsid w:val="004607A2"/>
    <w:rsid w:val="00460A48"/>
    <w:rsid w:val="00460B30"/>
    <w:rsid w:val="00460F78"/>
    <w:rsid w:val="00461324"/>
    <w:rsid w:val="004613C4"/>
    <w:rsid w:val="004614CB"/>
    <w:rsid w:val="00461503"/>
    <w:rsid w:val="0046161D"/>
    <w:rsid w:val="004616A7"/>
    <w:rsid w:val="0046180A"/>
    <w:rsid w:val="0046199A"/>
    <w:rsid w:val="00461BB3"/>
    <w:rsid w:val="00461E5F"/>
    <w:rsid w:val="0046274B"/>
    <w:rsid w:val="004628D1"/>
    <w:rsid w:val="00462A3C"/>
    <w:rsid w:val="00462A69"/>
    <w:rsid w:val="004630EF"/>
    <w:rsid w:val="004630FF"/>
    <w:rsid w:val="0046327E"/>
    <w:rsid w:val="00463479"/>
    <w:rsid w:val="00463502"/>
    <w:rsid w:val="00463B86"/>
    <w:rsid w:val="00463CC1"/>
    <w:rsid w:val="00464354"/>
    <w:rsid w:val="004644E0"/>
    <w:rsid w:val="004646D9"/>
    <w:rsid w:val="00464944"/>
    <w:rsid w:val="00464CCD"/>
    <w:rsid w:val="00465266"/>
    <w:rsid w:val="00465813"/>
    <w:rsid w:val="00465A75"/>
    <w:rsid w:val="00466115"/>
    <w:rsid w:val="0046656E"/>
    <w:rsid w:val="0046684D"/>
    <w:rsid w:val="0046706D"/>
    <w:rsid w:val="004670FB"/>
    <w:rsid w:val="00467195"/>
    <w:rsid w:val="004673B2"/>
    <w:rsid w:val="00467557"/>
    <w:rsid w:val="00467B16"/>
    <w:rsid w:val="00467EDF"/>
    <w:rsid w:val="00470304"/>
    <w:rsid w:val="0047038E"/>
    <w:rsid w:val="004705F1"/>
    <w:rsid w:val="0047067E"/>
    <w:rsid w:val="004708BE"/>
    <w:rsid w:val="00470C8F"/>
    <w:rsid w:val="00470D4D"/>
    <w:rsid w:val="00470F4F"/>
    <w:rsid w:val="0047105F"/>
    <w:rsid w:val="00471084"/>
    <w:rsid w:val="0047142B"/>
    <w:rsid w:val="004718F6"/>
    <w:rsid w:val="00471A08"/>
    <w:rsid w:val="00471AA7"/>
    <w:rsid w:val="00471D5A"/>
    <w:rsid w:val="00471E43"/>
    <w:rsid w:val="00471ED2"/>
    <w:rsid w:val="00472424"/>
    <w:rsid w:val="00472762"/>
    <w:rsid w:val="004728C4"/>
    <w:rsid w:val="00473265"/>
    <w:rsid w:val="00473615"/>
    <w:rsid w:val="00473743"/>
    <w:rsid w:val="00473AEE"/>
    <w:rsid w:val="00473D95"/>
    <w:rsid w:val="00473FE1"/>
    <w:rsid w:val="004740A0"/>
    <w:rsid w:val="004744FE"/>
    <w:rsid w:val="0047469F"/>
    <w:rsid w:val="00474892"/>
    <w:rsid w:val="004748E0"/>
    <w:rsid w:val="00474C4A"/>
    <w:rsid w:val="00474E78"/>
    <w:rsid w:val="004757E1"/>
    <w:rsid w:val="00475857"/>
    <w:rsid w:val="00475C83"/>
    <w:rsid w:val="00475DCF"/>
    <w:rsid w:val="00475E97"/>
    <w:rsid w:val="004762A9"/>
    <w:rsid w:val="004769F3"/>
    <w:rsid w:val="00476B34"/>
    <w:rsid w:val="00476EB9"/>
    <w:rsid w:val="00477232"/>
    <w:rsid w:val="004773FF"/>
    <w:rsid w:val="004775BC"/>
    <w:rsid w:val="0047771B"/>
    <w:rsid w:val="0047774C"/>
    <w:rsid w:val="00477A43"/>
    <w:rsid w:val="00477B5D"/>
    <w:rsid w:val="00480654"/>
    <w:rsid w:val="004809D1"/>
    <w:rsid w:val="00480A78"/>
    <w:rsid w:val="00480C77"/>
    <w:rsid w:val="00480D38"/>
    <w:rsid w:val="00480FEB"/>
    <w:rsid w:val="00481014"/>
    <w:rsid w:val="004810B6"/>
    <w:rsid w:val="004812A1"/>
    <w:rsid w:val="004812BC"/>
    <w:rsid w:val="0048179C"/>
    <w:rsid w:val="0048273C"/>
    <w:rsid w:val="0048278A"/>
    <w:rsid w:val="00482824"/>
    <w:rsid w:val="00482E4E"/>
    <w:rsid w:val="00482E86"/>
    <w:rsid w:val="00482F28"/>
    <w:rsid w:val="00483128"/>
    <w:rsid w:val="004831A0"/>
    <w:rsid w:val="004832CA"/>
    <w:rsid w:val="00483384"/>
    <w:rsid w:val="00483C59"/>
    <w:rsid w:val="00483D7D"/>
    <w:rsid w:val="004840EC"/>
    <w:rsid w:val="00484155"/>
    <w:rsid w:val="00484276"/>
    <w:rsid w:val="004842EB"/>
    <w:rsid w:val="0048466C"/>
    <w:rsid w:val="00484A63"/>
    <w:rsid w:val="00484BAF"/>
    <w:rsid w:val="00485066"/>
    <w:rsid w:val="004857F9"/>
    <w:rsid w:val="00485AF4"/>
    <w:rsid w:val="00485D4E"/>
    <w:rsid w:val="00485F0F"/>
    <w:rsid w:val="0048620D"/>
    <w:rsid w:val="0048649D"/>
    <w:rsid w:val="004868CB"/>
    <w:rsid w:val="0048699E"/>
    <w:rsid w:val="00486B90"/>
    <w:rsid w:val="0048720D"/>
    <w:rsid w:val="00487AAA"/>
    <w:rsid w:val="00487C12"/>
    <w:rsid w:val="00487CE6"/>
    <w:rsid w:val="00487E67"/>
    <w:rsid w:val="00487F25"/>
    <w:rsid w:val="00490291"/>
    <w:rsid w:val="00490557"/>
    <w:rsid w:val="00490765"/>
    <w:rsid w:val="00490A5E"/>
    <w:rsid w:val="00490A98"/>
    <w:rsid w:val="00490D53"/>
    <w:rsid w:val="00491270"/>
    <w:rsid w:val="0049138E"/>
    <w:rsid w:val="004916CB"/>
    <w:rsid w:val="004917AE"/>
    <w:rsid w:val="004917CF"/>
    <w:rsid w:val="00491EA3"/>
    <w:rsid w:val="00491F31"/>
    <w:rsid w:val="00491F66"/>
    <w:rsid w:val="00492205"/>
    <w:rsid w:val="00492B9B"/>
    <w:rsid w:val="00492BCA"/>
    <w:rsid w:val="00492D93"/>
    <w:rsid w:val="00492FB0"/>
    <w:rsid w:val="00493202"/>
    <w:rsid w:val="004933D7"/>
    <w:rsid w:val="0049387D"/>
    <w:rsid w:val="00493C8F"/>
    <w:rsid w:val="00493CDA"/>
    <w:rsid w:val="00493D0F"/>
    <w:rsid w:val="00493D5F"/>
    <w:rsid w:val="00493EB5"/>
    <w:rsid w:val="00493EB6"/>
    <w:rsid w:val="00494306"/>
    <w:rsid w:val="00494ABE"/>
    <w:rsid w:val="00494DCB"/>
    <w:rsid w:val="00494DE8"/>
    <w:rsid w:val="00494FE8"/>
    <w:rsid w:val="00495052"/>
    <w:rsid w:val="00495087"/>
    <w:rsid w:val="00495130"/>
    <w:rsid w:val="004951C7"/>
    <w:rsid w:val="0049529A"/>
    <w:rsid w:val="00495350"/>
    <w:rsid w:val="00495487"/>
    <w:rsid w:val="0049566A"/>
    <w:rsid w:val="00495721"/>
    <w:rsid w:val="00495956"/>
    <w:rsid w:val="00495BB0"/>
    <w:rsid w:val="00495F56"/>
    <w:rsid w:val="00496466"/>
    <w:rsid w:val="0049674D"/>
    <w:rsid w:val="00496ACB"/>
    <w:rsid w:val="00496AD3"/>
    <w:rsid w:val="00496B83"/>
    <w:rsid w:val="00496BC9"/>
    <w:rsid w:val="00496DC5"/>
    <w:rsid w:val="00496E59"/>
    <w:rsid w:val="00497705"/>
    <w:rsid w:val="00497BF2"/>
    <w:rsid w:val="00497D04"/>
    <w:rsid w:val="00497D4D"/>
    <w:rsid w:val="00497D57"/>
    <w:rsid w:val="004A002F"/>
    <w:rsid w:val="004A014E"/>
    <w:rsid w:val="004A01BD"/>
    <w:rsid w:val="004A01D9"/>
    <w:rsid w:val="004A049F"/>
    <w:rsid w:val="004A0840"/>
    <w:rsid w:val="004A0C34"/>
    <w:rsid w:val="004A0DD0"/>
    <w:rsid w:val="004A0FD4"/>
    <w:rsid w:val="004A0FE4"/>
    <w:rsid w:val="004A15FE"/>
    <w:rsid w:val="004A1CDC"/>
    <w:rsid w:val="004A1D8C"/>
    <w:rsid w:val="004A1E30"/>
    <w:rsid w:val="004A1ECA"/>
    <w:rsid w:val="004A22B9"/>
    <w:rsid w:val="004A234A"/>
    <w:rsid w:val="004A2906"/>
    <w:rsid w:val="004A2E5B"/>
    <w:rsid w:val="004A2F33"/>
    <w:rsid w:val="004A3267"/>
    <w:rsid w:val="004A33E1"/>
    <w:rsid w:val="004A34A2"/>
    <w:rsid w:val="004A38E9"/>
    <w:rsid w:val="004A3901"/>
    <w:rsid w:val="004A3978"/>
    <w:rsid w:val="004A3B65"/>
    <w:rsid w:val="004A3F56"/>
    <w:rsid w:val="004A43FE"/>
    <w:rsid w:val="004A451C"/>
    <w:rsid w:val="004A5BFC"/>
    <w:rsid w:val="004A5FE9"/>
    <w:rsid w:val="004A6634"/>
    <w:rsid w:val="004A6CF6"/>
    <w:rsid w:val="004A7039"/>
    <w:rsid w:val="004A73A9"/>
    <w:rsid w:val="004A74FC"/>
    <w:rsid w:val="004A77B6"/>
    <w:rsid w:val="004A7B68"/>
    <w:rsid w:val="004A7C2B"/>
    <w:rsid w:val="004B0039"/>
    <w:rsid w:val="004B01C2"/>
    <w:rsid w:val="004B0478"/>
    <w:rsid w:val="004B07F1"/>
    <w:rsid w:val="004B08C7"/>
    <w:rsid w:val="004B0B5C"/>
    <w:rsid w:val="004B0C5A"/>
    <w:rsid w:val="004B0D43"/>
    <w:rsid w:val="004B0DF2"/>
    <w:rsid w:val="004B0E57"/>
    <w:rsid w:val="004B1436"/>
    <w:rsid w:val="004B1CC3"/>
    <w:rsid w:val="004B2105"/>
    <w:rsid w:val="004B242B"/>
    <w:rsid w:val="004B268B"/>
    <w:rsid w:val="004B26C5"/>
    <w:rsid w:val="004B2807"/>
    <w:rsid w:val="004B2973"/>
    <w:rsid w:val="004B2B95"/>
    <w:rsid w:val="004B30D4"/>
    <w:rsid w:val="004B3496"/>
    <w:rsid w:val="004B364C"/>
    <w:rsid w:val="004B45D5"/>
    <w:rsid w:val="004B48BB"/>
    <w:rsid w:val="004B4B6A"/>
    <w:rsid w:val="004B4C47"/>
    <w:rsid w:val="004B4FB7"/>
    <w:rsid w:val="004B522C"/>
    <w:rsid w:val="004B54B3"/>
    <w:rsid w:val="004B54B7"/>
    <w:rsid w:val="004B556F"/>
    <w:rsid w:val="004B5634"/>
    <w:rsid w:val="004B5702"/>
    <w:rsid w:val="004B5B97"/>
    <w:rsid w:val="004B5BC0"/>
    <w:rsid w:val="004B5CA7"/>
    <w:rsid w:val="004B61C3"/>
    <w:rsid w:val="004B689B"/>
    <w:rsid w:val="004B6A94"/>
    <w:rsid w:val="004B6B2F"/>
    <w:rsid w:val="004B6B6A"/>
    <w:rsid w:val="004B731D"/>
    <w:rsid w:val="004B759F"/>
    <w:rsid w:val="004B75BF"/>
    <w:rsid w:val="004B7668"/>
    <w:rsid w:val="004B766E"/>
    <w:rsid w:val="004B76C4"/>
    <w:rsid w:val="004B7A13"/>
    <w:rsid w:val="004B7A5C"/>
    <w:rsid w:val="004B7C33"/>
    <w:rsid w:val="004B7C7B"/>
    <w:rsid w:val="004B7F96"/>
    <w:rsid w:val="004C060D"/>
    <w:rsid w:val="004C0955"/>
    <w:rsid w:val="004C0A7C"/>
    <w:rsid w:val="004C0AD1"/>
    <w:rsid w:val="004C0AEA"/>
    <w:rsid w:val="004C1373"/>
    <w:rsid w:val="004C179C"/>
    <w:rsid w:val="004C1AB9"/>
    <w:rsid w:val="004C1B6E"/>
    <w:rsid w:val="004C1B73"/>
    <w:rsid w:val="004C1F69"/>
    <w:rsid w:val="004C22B7"/>
    <w:rsid w:val="004C2651"/>
    <w:rsid w:val="004C28C0"/>
    <w:rsid w:val="004C2A3B"/>
    <w:rsid w:val="004C2B93"/>
    <w:rsid w:val="004C2F07"/>
    <w:rsid w:val="004C30B2"/>
    <w:rsid w:val="004C3BD3"/>
    <w:rsid w:val="004C3DB4"/>
    <w:rsid w:val="004C3E89"/>
    <w:rsid w:val="004C406D"/>
    <w:rsid w:val="004C44B9"/>
    <w:rsid w:val="004C45A3"/>
    <w:rsid w:val="004C48B9"/>
    <w:rsid w:val="004C4AB6"/>
    <w:rsid w:val="004C4B81"/>
    <w:rsid w:val="004C4CD9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89"/>
    <w:rsid w:val="004C65E3"/>
    <w:rsid w:val="004C6697"/>
    <w:rsid w:val="004C68B1"/>
    <w:rsid w:val="004C695A"/>
    <w:rsid w:val="004C6A10"/>
    <w:rsid w:val="004C6BCF"/>
    <w:rsid w:val="004C6EE8"/>
    <w:rsid w:val="004C6FCD"/>
    <w:rsid w:val="004C7665"/>
    <w:rsid w:val="004C7874"/>
    <w:rsid w:val="004C795A"/>
    <w:rsid w:val="004C7D8C"/>
    <w:rsid w:val="004D00A4"/>
    <w:rsid w:val="004D00FC"/>
    <w:rsid w:val="004D048F"/>
    <w:rsid w:val="004D0526"/>
    <w:rsid w:val="004D0692"/>
    <w:rsid w:val="004D09CA"/>
    <w:rsid w:val="004D0FCA"/>
    <w:rsid w:val="004D1102"/>
    <w:rsid w:val="004D1294"/>
    <w:rsid w:val="004D151A"/>
    <w:rsid w:val="004D15D6"/>
    <w:rsid w:val="004D1611"/>
    <w:rsid w:val="004D16AF"/>
    <w:rsid w:val="004D175A"/>
    <w:rsid w:val="004D1869"/>
    <w:rsid w:val="004D1964"/>
    <w:rsid w:val="004D1C1D"/>
    <w:rsid w:val="004D1D1D"/>
    <w:rsid w:val="004D2042"/>
    <w:rsid w:val="004D2080"/>
    <w:rsid w:val="004D25AD"/>
    <w:rsid w:val="004D2675"/>
    <w:rsid w:val="004D27E4"/>
    <w:rsid w:val="004D2BD1"/>
    <w:rsid w:val="004D2C4E"/>
    <w:rsid w:val="004D2D63"/>
    <w:rsid w:val="004D3146"/>
    <w:rsid w:val="004D35EF"/>
    <w:rsid w:val="004D382B"/>
    <w:rsid w:val="004D390F"/>
    <w:rsid w:val="004D3AA1"/>
    <w:rsid w:val="004D3BC7"/>
    <w:rsid w:val="004D40C7"/>
    <w:rsid w:val="004D44EA"/>
    <w:rsid w:val="004D4833"/>
    <w:rsid w:val="004D4A47"/>
    <w:rsid w:val="004D4A96"/>
    <w:rsid w:val="004D4C1B"/>
    <w:rsid w:val="004D4D08"/>
    <w:rsid w:val="004D5281"/>
    <w:rsid w:val="004D53D7"/>
    <w:rsid w:val="004D5788"/>
    <w:rsid w:val="004D5B99"/>
    <w:rsid w:val="004D6033"/>
    <w:rsid w:val="004D66AA"/>
    <w:rsid w:val="004D66CD"/>
    <w:rsid w:val="004D67F4"/>
    <w:rsid w:val="004D70D4"/>
    <w:rsid w:val="004D72DB"/>
    <w:rsid w:val="004D739A"/>
    <w:rsid w:val="004E0091"/>
    <w:rsid w:val="004E02C9"/>
    <w:rsid w:val="004E067A"/>
    <w:rsid w:val="004E0997"/>
    <w:rsid w:val="004E0A5B"/>
    <w:rsid w:val="004E0EF7"/>
    <w:rsid w:val="004E0F8A"/>
    <w:rsid w:val="004E113A"/>
    <w:rsid w:val="004E11F5"/>
    <w:rsid w:val="004E147B"/>
    <w:rsid w:val="004E182D"/>
    <w:rsid w:val="004E1C9E"/>
    <w:rsid w:val="004E1E02"/>
    <w:rsid w:val="004E1F1A"/>
    <w:rsid w:val="004E2B50"/>
    <w:rsid w:val="004E2E9D"/>
    <w:rsid w:val="004E32C9"/>
    <w:rsid w:val="004E3422"/>
    <w:rsid w:val="004E3C3C"/>
    <w:rsid w:val="004E3EA5"/>
    <w:rsid w:val="004E3F77"/>
    <w:rsid w:val="004E3FA8"/>
    <w:rsid w:val="004E4135"/>
    <w:rsid w:val="004E4221"/>
    <w:rsid w:val="004E42CE"/>
    <w:rsid w:val="004E44C0"/>
    <w:rsid w:val="004E44D2"/>
    <w:rsid w:val="004E477E"/>
    <w:rsid w:val="004E47E4"/>
    <w:rsid w:val="004E49F0"/>
    <w:rsid w:val="004E4AD7"/>
    <w:rsid w:val="004E4D8E"/>
    <w:rsid w:val="004E4FB0"/>
    <w:rsid w:val="004E5004"/>
    <w:rsid w:val="004E51A9"/>
    <w:rsid w:val="004E51D3"/>
    <w:rsid w:val="004E5454"/>
    <w:rsid w:val="004E54A8"/>
    <w:rsid w:val="004E56C9"/>
    <w:rsid w:val="004E5AD6"/>
    <w:rsid w:val="004E5B76"/>
    <w:rsid w:val="004E61DC"/>
    <w:rsid w:val="004E685F"/>
    <w:rsid w:val="004E6D13"/>
    <w:rsid w:val="004E6D82"/>
    <w:rsid w:val="004E6F71"/>
    <w:rsid w:val="004E7004"/>
    <w:rsid w:val="004E7099"/>
    <w:rsid w:val="004E7622"/>
    <w:rsid w:val="004E76CD"/>
    <w:rsid w:val="004E7820"/>
    <w:rsid w:val="004E78B5"/>
    <w:rsid w:val="004E7967"/>
    <w:rsid w:val="004E7C7A"/>
    <w:rsid w:val="004E7DAF"/>
    <w:rsid w:val="004E7FC8"/>
    <w:rsid w:val="004F04CA"/>
    <w:rsid w:val="004F051E"/>
    <w:rsid w:val="004F0698"/>
    <w:rsid w:val="004F0A29"/>
    <w:rsid w:val="004F1042"/>
    <w:rsid w:val="004F11EB"/>
    <w:rsid w:val="004F13DC"/>
    <w:rsid w:val="004F1AED"/>
    <w:rsid w:val="004F1C94"/>
    <w:rsid w:val="004F20FC"/>
    <w:rsid w:val="004F226B"/>
    <w:rsid w:val="004F231B"/>
    <w:rsid w:val="004F2528"/>
    <w:rsid w:val="004F259C"/>
    <w:rsid w:val="004F2AA4"/>
    <w:rsid w:val="004F2C77"/>
    <w:rsid w:val="004F2CBF"/>
    <w:rsid w:val="004F30A9"/>
    <w:rsid w:val="004F33ED"/>
    <w:rsid w:val="004F367B"/>
    <w:rsid w:val="004F36C3"/>
    <w:rsid w:val="004F42FD"/>
    <w:rsid w:val="004F4419"/>
    <w:rsid w:val="004F4676"/>
    <w:rsid w:val="004F4721"/>
    <w:rsid w:val="004F4AC5"/>
    <w:rsid w:val="004F4E59"/>
    <w:rsid w:val="004F4E8C"/>
    <w:rsid w:val="004F4F2A"/>
    <w:rsid w:val="004F50E4"/>
    <w:rsid w:val="004F5B40"/>
    <w:rsid w:val="004F5DD3"/>
    <w:rsid w:val="004F5FED"/>
    <w:rsid w:val="004F6106"/>
    <w:rsid w:val="004F61DE"/>
    <w:rsid w:val="004F6468"/>
    <w:rsid w:val="004F6680"/>
    <w:rsid w:val="004F6C51"/>
    <w:rsid w:val="004F6C83"/>
    <w:rsid w:val="004F714D"/>
    <w:rsid w:val="004F72D1"/>
    <w:rsid w:val="004F748D"/>
    <w:rsid w:val="004F7691"/>
    <w:rsid w:val="004F7981"/>
    <w:rsid w:val="004F7B10"/>
    <w:rsid w:val="004F7C16"/>
    <w:rsid w:val="0050009F"/>
    <w:rsid w:val="005004C9"/>
    <w:rsid w:val="00500878"/>
    <w:rsid w:val="00500975"/>
    <w:rsid w:val="00500D46"/>
    <w:rsid w:val="00500D6E"/>
    <w:rsid w:val="00500F2D"/>
    <w:rsid w:val="005016E7"/>
    <w:rsid w:val="0050189B"/>
    <w:rsid w:val="00501913"/>
    <w:rsid w:val="0050202F"/>
    <w:rsid w:val="00502329"/>
    <w:rsid w:val="00502344"/>
    <w:rsid w:val="00502E4D"/>
    <w:rsid w:val="00503054"/>
    <w:rsid w:val="0050333C"/>
    <w:rsid w:val="0050389D"/>
    <w:rsid w:val="00503C5C"/>
    <w:rsid w:val="00503DB1"/>
    <w:rsid w:val="00504708"/>
    <w:rsid w:val="0050472C"/>
    <w:rsid w:val="00504B2A"/>
    <w:rsid w:val="00504F10"/>
    <w:rsid w:val="00504F20"/>
    <w:rsid w:val="005050A4"/>
    <w:rsid w:val="005050A9"/>
    <w:rsid w:val="00505B61"/>
    <w:rsid w:val="00506044"/>
    <w:rsid w:val="0050617C"/>
    <w:rsid w:val="0050626E"/>
    <w:rsid w:val="005062D9"/>
    <w:rsid w:val="00506C5E"/>
    <w:rsid w:val="00506E67"/>
    <w:rsid w:val="005072ED"/>
    <w:rsid w:val="0050757B"/>
    <w:rsid w:val="005076E1"/>
    <w:rsid w:val="00507903"/>
    <w:rsid w:val="005100DF"/>
    <w:rsid w:val="0051048A"/>
    <w:rsid w:val="0051082B"/>
    <w:rsid w:val="00510842"/>
    <w:rsid w:val="00510B97"/>
    <w:rsid w:val="00510C4C"/>
    <w:rsid w:val="00510E72"/>
    <w:rsid w:val="00510ECC"/>
    <w:rsid w:val="005118D8"/>
    <w:rsid w:val="00511A1C"/>
    <w:rsid w:val="00511FD7"/>
    <w:rsid w:val="00512385"/>
    <w:rsid w:val="005123ED"/>
    <w:rsid w:val="00512B00"/>
    <w:rsid w:val="00512D66"/>
    <w:rsid w:val="005134EF"/>
    <w:rsid w:val="005136E6"/>
    <w:rsid w:val="00513D36"/>
    <w:rsid w:val="00513D88"/>
    <w:rsid w:val="00513E4F"/>
    <w:rsid w:val="005140AE"/>
    <w:rsid w:val="00514283"/>
    <w:rsid w:val="005142BE"/>
    <w:rsid w:val="00514C39"/>
    <w:rsid w:val="00514DBA"/>
    <w:rsid w:val="00514DD6"/>
    <w:rsid w:val="00515259"/>
    <w:rsid w:val="005152EA"/>
    <w:rsid w:val="00515317"/>
    <w:rsid w:val="00515496"/>
    <w:rsid w:val="0051580C"/>
    <w:rsid w:val="00515892"/>
    <w:rsid w:val="0051591E"/>
    <w:rsid w:val="00515FB7"/>
    <w:rsid w:val="0051603C"/>
    <w:rsid w:val="00516184"/>
    <w:rsid w:val="005162F9"/>
    <w:rsid w:val="00516DBF"/>
    <w:rsid w:val="00516FC5"/>
    <w:rsid w:val="00517230"/>
    <w:rsid w:val="0051766F"/>
    <w:rsid w:val="00517A1A"/>
    <w:rsid w:val="00517D6F"/>
    <w:rsid w:val="0052090A"/>
    <w:rsid w:val="00520B02"/>
    <w:rsid w:val="00520BFE"/>
    <w:rsid w:val="00521473"/>
    <w:rsid w:val="005218A5"/>
    <w:rsid w:val="00521D48"/>
    <w:rsid w:val="00521ED1"/>
    <w:rsid w:val="005223C5"/>
    <w:rsid w:val="00522784"/>
    <w:rsid w:val="00522A2C"/>
    <w:rsid w:val="00522A4C"/>
    <w:rsid w:val="00522DE1"/>
    <w:rsid w:val="005238D2"/>
    <w:rsid w:val="00523E37"/>
    <w:rsid w:val="0052427A"/>
    <w:rsid w:val="0052434A"/>
    <w:rsid w:val="005249B6"/>
    <w:rsid w:val="00524B7F"/>
    <w:rsid w:val="00524D2A"/>
    <w:rsid w:val="00524D59"/>
    <w:rsid w:val="00524F7F"/>
    <w:rsid w:val="00525029"/>
    <w:rsid w:val="00525131"/>
    <w:rsid w:val="00525319"/>
    <w:rsid w:val="005254E2"/>
    <w:rsid w:val="005254F8"/>
    <w:rsid w:val="00525873"/>
    <w:rsid w:val="00525B7C"/>
    <w:rsid w:val="00525CCC"/>
    <w:rsid w:val="00525D95"/>
    <w:rsid w:val="00525E77"/>
    <w:rsid w:val="005261FF"/>
    <w:rsid w:val="0052636F"/>
    <w:rsid w:val="0052652C"/>
    <w:rsid w:val="00526596"/>
    <w:rsid w:val="00526642"/>
    <w:rsid w:val="00527132"/>
    <w:rsid w:val="005273B6"/>
    <w:rsid w:val="005273CF"/>
    <w:rsid w:val="00527844"/>
    <w:rsid w:val="00530291"/>
    <w:rsid w:val="0053042E"/>
    <w:rsid w:val="0053067E"/>
    <w:rsid w:val="00530BFB"/>
    <w:rsid w:val="00530CE4"/>
    <w:rsid w:val="00530E3B"/>
    <w:rsid w:val="00530EFC"/>
    <w:rsid w:val="00531060"/>
    <w:rsid w:val="005310C0"/>
    <w:rsid w:val="0053112F"/>
    <w:rsid w:val="0053114B"/>
    <w:rsid w:val="0053173A"/>
    <w:rsid w:val="005317A6"/>
    <w:rsid w:val="00531A61"/>
    <w:rsid w:val="00531A71"/>
    <w:rsid w:val="00531F4A"/>
    <w:rsid w:val="00532105"/>
    <w:rsid w:val="0053237E"/>
    <w:rsid w:val="005327AD"/>
    <w:rsid w:val="00532A94"/>
    <w:rsid w:val="00532C4F"/>
    <w:rsid w:val="00532D0A"/>
    <w:rsid w:val="00532E67"/>
    <w:rsid w:val="00532F93"/>
    <w:rsid w:val="0053300C"/>
    <w:rsid w:val="005330D6"/>
    <w:rsid w:val="005332F7"/>
    <w:rsid w:val="00533580"/>
    <w:rsid w:val="0053367D"/>
    <w:rsid w:val="005336B8"/>
    <w:rsid w:val="0053394D"/>
    <w:rsid w:val="005339BA"/>
    <w:rsid w:val="00533C31"/>
    <w:rsid w:val="00533C55"/>
    <w:rsid w:val="00533E99"/>
    <w:rsid w:val="00534250"/>
    <w:rsid w:val="005349FA"/>
    <w:rsid w:val="00534EA6"/>
    <w:rsid w:val="00535011"/>
    <w:rsid w:val="005350C7"/>
    <w:rsid w:val="00535617"/>
    <w:rsid w:val="0053562C"/>
    <w:rsid w:val="0053567E"/>
    <w:rsid w:val="005357A7"/>
    <w:rsid w:val="00535CFA"/>
    <w:rsid w:val="00536263"/>
    <w:rsid w:val="0053630D"/>
    <w:rsid w:val="005364F3"/>
    <w:rsid w:val="00536607"/>
    <w:rsid w:val="00536736"/>
    <w:rsid w:val="005369E3"/>
    <w:rsid w:val="00536A82"/>
    <w:rsid w:val="00536B76"/>
    <w:rsid w:val="00536EF8"/>
    <w:rsid w:val="0053707D"/>
    <w:rsid w:val="00537579"/>
    <w:rsid w:val="00537666"/>
    <w:rsid w:val="005378A0"/>
    <w:rsid w:val="00537901"/>
    <w:rsid w:val="00537A73"/>
    <w:rsid w:val="00537C76"/>
    <w:rsid w:val="00537CB4"/>
    <w:rsid w:val="005407B1"/>
    <w:rsid w:val="00540DEA"/>
    <w:rsid w:val="00540E32"/>
    <w:rsid w:val="00540F98"/>
    <w:rsid w:val="005410D4"/>
    <w:rsid w:val="00541340"/>
    <w:rsid w:val="0054162D"/>
    <w:rsid w:val="00541832"/>
    <w:rsid w:val="005419C8"/>
    <w:rsid w:val="00541BA4"/>
    <w:rsid w:val="00541C2F"/>
    <w:rsid w:val="00542272"/>
    <w:rsid w:val="00542468"/>
    <w:rsid w:val="0054252D"/>
    <w:rsid w:val="00542579"/>
    <w:rsid w:val="00542A1F"/>
    <w:rsid w:val="00542DD2"/>
    <w:rsid w:val="00543085"/>
    <w:rsid w:val="00543230"/>
    <w:rsid w:val="005434E3"/>
    <w:rsid w:val="005436A1"/>
    <w:rsid w:val="0054394C"/>
    <w:rsid w:val="00543A26"/>
    <w:rsid w:val="00543AE1"/>
    <w:rsid w:val="00543C68"/>
    <w:rsid w:val="00544013"/>
    <w:rsid w:val="005440C3"/>
    <w:rsid w:val="0054412D"/>
    <w:rsid w:val="005441D6"/>
    <w:rsid w:val="005441FD"/>
    <w:rsid w:val="005442E6"/>
    <w:rsid w:val="005442FF"/>
    <w:rsid w:val="0054476B"/>
    <w:rsid w:val="00544A22"/>
    <w:rsid w:val="00544B5A"/>
    <w:rsid w:val="00544E33"/>
    <w:rsid w:val="00545087"/>
    <w:rsid w:val="0054516A"/>
    <w:rsid w:val="005455DA"/>
    <w:rsid w:val="0054579A"/>
    <w:rsid w:val="00545BD9"/>
    <w:rsid w:val="00545CB1"/>
    <w:rsid w:val="005461E5"/>
    <w:rsid w:val="0054625F"/>
    <w:rsid w:val="005463A7"/>
    <w:rsid w:val="00546755"/>
    <w:rsid w:val="00546AE3"/>
    <w:rsid w:val="00547616"/>
    <w:rsid w:val="00547CE7"/>
    <w:rsid w:val="00550217"/>
    <w:rsid w:val="00550C05"/>
    <w:rsid w:val="00550CF8"/>
    <w:rsid w:val="00551707"/>
    <w:rsid w:val="005518D2"/>
    <w:rsid w:val="00551C40"/>
    <w:rsid w:val="00551FDB"/>
    <w:rsid w:val="005522B0"/>
    <w:rsid w:val="005522D3"/>
    <w:rsid w:val="00552412"/>
    <w:rsid w:val="005527B7"/>
    <w:rsid w:val="005528DE"/>
    <w:rsid w:val="00552F68"/>
    <w:rsid w:val="005534EA"/>
    <w:rsid w:val="005538E2"/>
    <w:rsid w:val="005539FA"/>
    <w:rsid w:val="00553BED"/>
    <w:rsid w:val="00553D2D"/>
    <w:rsid w:val="005543C1"/>
    <w:rsid w:val="00554463"/>
    <w:rsid w:val="00554951"/>
    <w:rsid w:val="00554A8E"/>
    <w:rsid w:val="00554CE7"/>
    <w:rsid w:val="00554E52"/>
    <w:rsid w:val="00554EC2"/>
    <w:rsid w:val="00554F3E"/>
    <w:rsid w:val="0055514B"/>
    <w:rsid w:val="005551A6"/>
    <w:rsid w:val="005553EE"/>
    <w:rsid w:val="00555400"/>
    <w:rsid w:val="0055557D"/>
    <w:rsid w:val="00555672"/>
    <w:rsid w:val="0055575A"/>
    <w:rsid w:val="0055577B"/>
    <w:rsid w:val="005557B6"/>
    <w:rsid w:val="005566C9"/>
    <w:rsid w:val="00556F4D"/>
    <w:rsid w:val="0055707C"/>
    <w:rsid w:val="005570DC"/>
    <w:rsid w:val="0055731D"/>
    <w:rsid w:val="005574AA"/>
    <w:rsid w:val="00557547"/>
    <w:rsid w:val="005575C0"/>
    <w:rsid w:val="00557894"/>
    <w:rsid w:val="00557D7A"/>
    <w:rsid w:val="00557F6F"/>
    <w:rsid w:val="00557FA8"/>
    <w:rsid w:val="0056022A"/>
    <w:rsid w:val="0056085A"/>
    <w:rsid w:val="00560867"/>
    <w:rsid w:val="0056086E"/>
    <w:rsid w:val="005608C8"/>
    <w:rsid w:val="00560A61"/>
    <w:rsid w:val="0056109B"/>
    <w:rsid w:val="00561139"/>
    <w:rsid w:val="005612E1"/>
    <w:rsid w:val="00561653"/>
    <w:rsid w:val="00561DE5"/>
    <w:rsid w:val="00561F94"/>
    <w:rsid w:val="00562040"/>
    <w:rsid w:val="005622F8"/>
    <w:rsid w:val="0056248B"/>
    <w:rsid w:val="00562551"/>
    <w:rsid w:val="00562601"/>
    <w:rsid w:val="00562912"/>
    <w:rsid w:val="00562D56"/>
    <w:rsid w:val="00563762"/>
    <w:rsid w:val="00563AAE"/>
    <w:rsid w:val="00563CB9"/>
    <w:rsid w:val="00563E58"/>
    <w:rsid w:val="005640B8"/>
    <w:rsid w:val="00564278"/>
    <w:rsid w:val="005643ED"/>
    <w:rsid w:val="0056459E"/>
    <w:rsid w:val="005648BE"/>
    <w:rsid w:val="00564BBF"/>
    <w:rsid w:val="00564C2B"/>
    <w:rsid w:val="00564D03"/>
    <w:rsid w:val="00564D13"/>
    <w:rsid w:val="00565350"/>
    <w:rsid w:val="005654C1"/>
    <w:rsid w:val="0056593E"/>
    <w:rsid w:val="00565B1C"/>
    <w:rsid w:val="005665F5"/>
    <w:rsid w:val="0056663E"/>
    <w:rsid w:val="0056699C"/>
    <w:rsid w:val="005669B9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C89"/>
    <w:rsid w:val="00567E24"/>
    <w:rsid w:val="005700D5"/>
    <w:rsid w:val="00570117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10BD"/>
    <w:rsid w:val="005712EF"/>
    <w:rsid w:val="0057141B"/>
    <w:rsid w:val="00571740"/>
    <w:rsid w:val="00571AD2"/>
    <w:rsid w:val="00571B31"/>
    <w:rsid w:val="00571BAB"/>
    <w:rsid w:val="00571BF0"/>
    <w:rsid w:val="0057203E"/>
    <w:rsid w:val="0057249C"/>
    <w:rsid w:val="00572654"/>
    <w:rsid w:val="00572D11"/>
    <w:rsid w:val="00573227"/>
    <w:rsid w:val="0057325D"/>
    <w:rsid w:val="005735F1"/>
    <w:rsid w:val="00573A13"/>
    <w:rsid w:val="00573B75"/>
    <w:rsid w:val="00573E00"/>
    <w:rsid w:val="00573E32"/>
    <w:rsid w:val="00574078"/>
    <w:rsid w:val="0057441A"/>
    <w:rsid w:val="00574440"/>
    <w:rsid w:val="0057456C"/>
    <w:rsid w:val="00574575"/>
    <w:rsid w:val="00574613"/>
    <w:rsid w:val="00574797"/>
    <w:rsid w:val="00574C2C"/>
    <w:rsid w:val="00574CE3"/>
    <w:rsid w:val="00574F73"/>
    <w:rsid w:val="00575148"/>
    <w:rsid w:val="0057523A"/>
    <w:rsid w:val="00575448"/>
    <w:rsid w:val="005755A7"/>
    <w:rsid w:val="0057573D"/>
    <w:rsid w:val="005758BD"/>
    <w:rsid w:val="0057590C"/>
    <w:rsid w:val="00575A34"/>
    <w:rsid w:val="00575D89"/>
    <w:rsid w:val="00575DA2"/>
    <w:rsid w:val="00576413"/>
    <w:rsid w:val="00576790"/>
    <w:rsid w:val="00576ACB"/>
    <w:rsid w:val="00576ADA"/>
    <w:rsid w:val="00576AF5"/>
    <w:rsid w:val="00576C62"/>
    <w:rsid w:val="00577401"/>
    <w:rsid w:val="005778D7"/>
    <w:rsid w:val="005779D2"/>
    <w:rsid w:val="00577AE6"/>
    <w:rsid w:val="00577C88"/>
    <w:rsid w:val="0058084A"/>
    <w:rsid w:val="005808A6"/>
    <w:rsid w:val="00580A26"/>
    <w:rsid w:val="00580AB1"/>
    <w:rsid w:val="00580C87"/>
    <w:rsid w:val="00580F86"/>
    <w:rsid w:val="00580FCE"/>
    <w:rsid w:val="005815F0"/>
    <w:rsid w:val="0058180B"/>
    <w:rsid w:val="005821FD"/>
    <w:rsid w:val="00582268"/>
    <w:rsid w:val="00582703"/>
    <w:rsid w:val="0058290E"/>
    <w:rsid w:val="00582B2C"/>
    <w:rsid w:val="00582E28"/>
    <w:rsid w:val="00582FEA"/>
    <w:rsid w:val="00583296"/>
    <w:rsid w:val="0058376E"/>
    <w:rsid w:val="00583DDA"/>
    <w:rsid w:val="00583DEB"/>
    <w:rsid w:val="00583E3A"/>
    <w:rsid w:val="005843C1"/>
    <w:rsid w:val="00584F45"/>
    <w:rsid w:val="00585254"/>
    <w:rsid w:val="00585516"/>
    <w:rsid w:val="005858F1"/>
    <w:rsid w:val="00585977"/>
    <w:rsid w:val="00585978"/>
    <w:rsid w:val="00585A40"/>
    <w:rsid w:val="00585B46"/>
    <w:rsid w:val="00585BB6"/>
    <w:rsid w:val="005860DB"/>
    <w:rsid w:val="005862A8"/>
    <w:rsid w:val="005863EE"/>
    <w:rsid w:val="005867A1"/>
    <w:rsid w:val="005869FC"/>
    <w:rsid w:val="00586A29"/>
    <w:rsid w:val="00586B18"/>
    <w:rsid w:val="00587516"/>
    <w:rsid w:val="00587661"/>
    <w:rsid w:val="00587C0F"/>
    <w:rsid w:val="00587D43"/>
    <w:rsid w:val="005907CE"/>
    <w:rsid w:val="00590C9E"/>
    <w:rsid w:val="00590D84"/>
    <w:rsid w:val="00590DD8"/>
    <w:rsid w:val="00591138"/>
    <w:rsid w:val="00591148"/>
    <w:rsid w:val="0059128C"/>
    <w:rsid w:val="005913D0"/>
    <w:rsid w:val="00591593"/>
    <w:rsid w:val="005915F3"/>
    <w:rsid w:val="00591B0F"/>
    <w:rsid w:val="00591B12"/>
    <w:rsid w:val="00591B53"/>
    <w:rsid w:val="00591C44"/>
    <w:rsid w:val="00591E95"/>
    <w:rsid w:val="0059214E"/>
    <w:rsid w:val="00592498"/>
    <w:rsid w:val="005924A5"/>
    <w:rsid w:val="00592B60"/>
    <w:rsid w:val="00592DF0"/>
    <w:rsid w:val="00592FC9"/>
    <w:rsid w:val="00593384"/>
    <w:rsid w:val="0059344F"/>
    <w:rsid w:val="00593E14"/>
    <w:rsid w:val="0059407C"/>
    <w:rsid w:val="00594097"/>
    <w:rsid w:val="0059432B"/>
    <w:rsid w:val="005946F4"/>
    <w:rsid w:val="005948F4"/>
    <w:rsid w:val="00594ACC"/>
    <w:rsid w:val="00595D77"/>
    <w:rsid w:val="005960F3"/>
    <w:rsid w:val="005961AE"/>
    <w:rsid w:val="0059659E"/>
    <w:rsid w:val="005969DB"/>
    <w:rsid w:val="00596E19"/>
    <w:rsid w:val="00596E9D"/>
    <w:rsid w:val="00597024"/>
    <w:rsid w:val="0059713C"/>
    <w:rsid w:val="005972A4"/>
    <w:rsid w:val="005972A5"/>
    <w:rsid w:val="005976E9"/>
    <w:rsid w:val="00597776"/>
    <w:rsid w:val="00597AC8"/>
    <w:rsid w:val="00597D18"/>
    <w:rsid w:val="00597DED"/>
    <w:rsid w:val="005A05A7"/>
    <w:rsid w:val="005A064E"/>
    <w:rsid w:val="005A0CF0"/>
    <w:rsid w:val="005A0D4D"/>
    <w:rsid w:val="005A0D99"/>
    <w:rsid w:val="005A106B"/>
    <w:rsid w:val="005A114E"/>
    <w:rsid w:val="005A1460"/>
    <w:rsid w:val="005A14CF"/>
    <w:rsid w:val="005A151B"/>
    <w:rsid w:val="005A1A07"/>
    <w:rsid w:val="005A1C56"/>
    <w:rsid w:val="005A1DF0"/>
    <w:rsid w:val="005A23B3"/>
    <w:rsid w:val="005A23B6"/>
    <w:rsid w:val="005A23F0"/>
    <w:rsid w:val="005A256D"/>
    <w:rsid w:val="005A28D2"/>
    <w:rsid w:val="005A299A"/>
    <w:rsid w:val="005A2C90"/>
    <w:rsid w:val="005A2D8C"/>
    <w:rsid w:val="005A33BE"/>
    <w:rsid w:val="005A3440"/>
    <w:rsid w:val="005A3452"/>
    <w:rsid w:val="005A37E6"/>
    <w:rsid w:val="005A3958"/>
    <w:rsid w:val="005A3D46"/>
    <w:rsid w:val="005A3F3E"/>
    <w:rsid w:val="005A4130"/>
    <w:rsid w:val="005A42F4"/>
    <w:rsid w:val="005A48BF"/>
    <w:rsid w:val="005A49F2"/>
    <w:rsid w:val="005A4B5E"/>
    <w:rsid w:val="005A4DA4"/>
    <w:rsid w:val="005A5566"/>
    <w:rsid w:val="005A56A2"/>
    <w:rsid w:val="005A603D"/>
    <w:rsid w:val="005A60B2"/>
    <w:rsid w:val="005A6127"/>
    <w:rsid w:val="005A6704"/>
    <w:rsid w:val="005A695B"/>
    <w:rsid w:val="005A69B8"/>
    <w:rsid w:val="005A6A33"/>
    <w:rsid w:val="005A6DB6"/>
    <w:rsid w:val="005A6ED3"/>
    <w:rsid w:val="005A7341"/>
    <w:rsid w:val="005A781B"/>
    <w:rsid w:val="005A7C2E"/>
    <w:rsid w:val="005B02CB"/>
    <w:rsid w:val="005B02CD"/>
    <w:rsid w:val="005B0351"/>
    <w:rsid w:val="005B041A"/>
    <w:rsid w:val="005B0695"/>
    <w:rsid w:val="005B072A"/>
    <w:rsid w:val="005B11E7"/>
    <w:rsid w:val="005B1412"/>
    <w:rsid w:val="005B169B"/>
    <w:rsid w:val="005B19F5"/>
    <w:rsid w:val="005B1B58"/>
    <w:rsid w:val="005B297D"/>
    <w:rsid w:val="005B29CA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F74"/>
    <w:rsid w:val="005B4011"/>
    <w:rsid w:val="005B4615"/>
    <w:rsid w:val="005B4881"/>
    <w:rsid w:val="005B48F9"/>
    <w:rsid w:val="005B4A43"/>
    <w:rsid w:val="005B4AD3"/>
    <w:rsid w:val="005B4D17"/>
    <w:rsid w:val="005B50A0"/>
    <w:rsid w:val="005B5464"/>
    <w:rsid w:val="005B55EA"/>
    <w:rsid w:val="005B56D6"/>
    <w:rsid w:val="005B57FC"/>
    <w:rsid w:val="005B5A7C"/>
    <w:rsid w:val="005B5D69"/>
    <w:rsid w:val="005B5EF7"/>
    <w:rsid w:val="005B6094"/>
    <w:rsid w:val="005B6367"/>
    <w:rsid w:val="005B661E"/>
    <w:rsid w:val="005B6629"/>
    <w:rsid w:val="005B666B"/>
    <w:rsid w:val="005B66C6"/>
    <w:rsid w:val="005B68B9"/>
    <w:rsid w:val="005B691C"/>
    <w:rsid w:val="005B6BCC"/>
    <w:rsid w:val="005B6C31"/>
    <w:rsid w:val="005B6CC0"/>
    <w:rsid w:val="005B6F45"/>
    <w:rsid w:val="005B7029"/>
    <w:rsid w:val="005B7367"/>
    <w:rsid w:val="005B73A2"/>
    <w:rsid w:val="005B7C89"/>
    <w:rsid w:val="005C02CE"/>
    <w:rsid w:val="005C0453"/>
    <w:rsid w:val="005C0783"/>
    <w:rsid w:val="005C0E01"/>
    <w:rsid w:val="005C1DAE"/>
    <w:rsid w:val="005C1FC0"/>
    <w:rsid w:val="005C21AC"/>
    <w:rsid w:val="005C26C9"/>
    <w:rsid w:val="005C276F"/>
    <w:rsid w:val="005C2A4A"/>
    <w:rsid w:val="005C2DFE"/>
    <w:rsid w:val="005C2F56"/>
    <w:rsid w:val="005C2F64"/>
    <w:rsid w:val="005C3082"/>
    <w:rsid w:val="005C31BC"/>
    <w:rsid w:val="005C325C"/>
    <w:rsid w:val="005C33F4"/>
    <w:rsid w:val="005C383A"/>
    <w:rsid w:val="005C3898"/>
    <w:rsid w:val="005C3AAD"/>
    <w:rsid w:val="005C42FF"/>
    <w:rsid w:val="005C468A"/>
    <w:rsid w:val="005C47D8"/>
    <w:rsid w:val="005C4871"/>
    <w:rsid w:val="005C49F7"/>
    <w:rsid w:val="005C4DDA"/>
    <w:rsid w:val="005C5751"/>
    <w:rsid w:val="005C579F"/>
    <w:rsid w:val="005C587C"/>
    <w:rsid w:val="005C5AAC"/>
    <w:rsid w:val="005C5DBF"/>
    <w:rsid w:val="005C5FF6"/>
    <w:rsid w:val="005C611A"/>
    <w:rsid w:val="005C62C5"/>
    <w:rsid w:val="005C631B"/>
    <w:rsid w:val="005C633C"/>
    <w:rsid w:val="005C639F"/>
    <w:rsid w:val="005C6684"/>
    <w:rsid w:val="005C6904"/>
    <w:rsid w:val="005C6C1F"/>
    <w:rsid w:val="005C711F"/>
    <w:rsid w:val="005C716E"/>
    <w:rsid w:val="005C7219"/>
    <w:rsid w:val="005C7716"/>
    <w:rsid w:val="005C797C"/>
    <w:rsid w:val="005D01F0"/>
    <w:rsid w:val="005D0572"/>
    <w:rsid w:val="005D0734"/>
    <w:rsid w:val="005D0C2A"/>
    <w:rsid w:val="005D0E9E"/>
    <w:rsid w:val="005D0ED9"/>
    <w:rsid w:val="005D1191"/>
    <w:rsid w:val="005D12CA"/>
    <w:rsid w:val="005D13C7"/>
    <w:rsid w:val="005D1626"/>
    <w:rsid w:val="005D187B"/>
    <w:rsid w:val="005D1889"/>
    <w:rsid w:val="005D1D2A"/>
    <w:rsid w:val="005D1D37"/>
    <w:rsid w:val="005D1FC5"/>
    <w:rsid w:val="005D20EA"/>
    <w:rsid w:val="005D22B7"/>
    <w:rsid w:val="005D231E"/>
    <w:rsid w:val="005D242A"/>
    <w:rsid w:val="005D2480"/>
    <w:rsid w:val="005D2937"/>
    <w:rsid w:val="005D3245"/>
    <w:rsid w:val="005D348C"/>
    <w:rsid w:val="005D37C1"/>
    <w:rsid w:val="005D3D77"/>
    <w:rsid w:val="005D439E"/>
    <w:rsid w:val="005D43D0"/>
    <w:rsid w:val="005D4447"/>
    <w:rsid w:val="005D44F2"/>
    <w:rsid w:val="005D46BE"/>
    <w:rsid w:val="005D46C3"/>
    <w:rsid w:val="005D48AD"/>
    <w:rsid w:val="005D497D"/>
    <w:rsid w:val="005D4DE8"/>
    <w:rsid w:val="005D5145"/>
    <w:rsid w:val="005D53A9"/>
    <w:rsid w:val="005D5578"/>
    <w:rsid w:val="005D58C2"/>
    <w:rsid w:val="005D5ED3"/>
    <w:rsid w:val="005D611B"/>
    <w:rsid w:val="005D63E1"/>
    <w:rsid w:val="005D66D7"/>
    <w:rsid w:val="005D690E"/>
    <w:rsid w:val="005D6999"/>
    <w:rsid w:val="005D6C73"/>
    <w:rsid w:val="005D6EE1"/>
    <w:rsid w:val="005D7151"/>
    <w:rsid w:val="005D71D0"/>
    <w:rsid w:val="005D72D3"/>
    <w:rsid w:val="005D7493"/>
    <w:rsid w:val="005D7541"/>
    <w:rsid w:val="005D7552"/>
    <w:rsid w:val="005D7580"/>
    <w:rsid w:val="005D7685"/>
    <w:rsid w:val="005D79DE"/>
    <w:rsid w:val="005D7B30"/>
    <w:rsid w:val="005D7C73"/>
    <w:rsid w:val="005E0226"/>
    <w:rsid w:val="005E0325"/>
    <w:rsid w:val="005E03AE"/>
    <w:rsid w:val="005E03F3"/>
    <w:rsid w:val="005E0686"/>
    <w:rsid w:val="005E08F9"/>
    <w:rsid w:val="005E09A0"/>
    <w:rsid w:val="005E0BB3"/>
    <w:rsid w:val="005E0F47"/>
    <w:rsid w:val="005E12DA"/>
    <w:rsid w:val="005E1856"/>
    <w:rsid w:val="005E204C"/>
    <w:rsid w:val="005E23F1"/>
    <w:rsid w:val="005E25B0"/>
    <w:rsid w:val="005E2991"/>
    <w:rsid w:val="005E29D2"/>
    <w:rsid w:val="005E2AA7"/>
    <w:rsid w:val="005E2BAF"/>
    <w:rsid w:val="005E2C8F"/>
    <w:rsid w:val="005E2ECC"/>
    <w:rsid w:val="005E336F"/>
    <w:rsid w:val="005E397F"/>
    <w:rsid w:val="005E39E5"/>
    <w:rsid w:val="005E3A71"/>
    <w:rsid w:val="005E3C14"/>
    <w:rsid w:val="005E3E0E"/>
    <w:rsid w:val="005E3E23"/>
    <w:rsid w:val="005E419C"/>
    <w:rsid w:val="005E41FB"/>
    <w:rsid w:val="005E4503"/>
    <w:rsid w:val="005E461F"/>
    <w:rsid w:val="005E4697"/>
    <w:rsid w:val="005E474F"/>
    <w:rsid w:val="005E49B1"/>
    <w:rsid w:val="005E4CB9"/>
    <w:rsid w:val="005E4F08"/>
    <w:rsid w:val="005E56CF"/>
    <w:rsid w:val="005E5A73"/>
    <w:rsid w:val="005E60BE"/>
    <w:rsid w:val="005E60E3"/>
    <w:rsid w:val="005E638D"/>
    <w:rsid w:val="005E649F"/>
    <w:rsid w:val="005E6533"/>
    <w:rsid w:val="005E6581"/>
    <w:rsid w:val="005E669F"/>
    <w:rsid w:val="005E6906"/>
    <w:rsid w:val="005E7184"/>
    <w:rsid w:val="005E72E0"/>
    <w:rsid w:val="005E758B"/>
    <w:rsid w:val="005E7811"/>
    <w:rsid w:val="005E78E3"/>
    <w:rsid w:val="005E797A"/>
    <w:rsid w:val="005E7A34"/>
    <w:rsid w:val="005E7AD0"/>
    <w:rsid w:val="005E7CF6"/>
    <w:rsid w:val="005F006D"/>
    <w:rsid w:val="005F03E8"/>
    <w:rsid w:val="005F051D"/>
    <w:rsid w:val="005F0528"/>
    <w:rsid w:val="005F0652"/>
    <w:rsid w:val="005F0797"/>
    <w:rsid w:val="005F084A"/>
    <w:rsid w:val="005F0F8E"/>
    <w:rsid w:val="005F10B9"/>
    <w:rsid w:val="005F14AF"/>
    <w:rsid w:val="005F1593"/>
    <w:rsid w:val="005F15A6"/>
    <w:rsid w:val="005F164B"/>
    <w:rsid w:val="005F1AC8"/>
    <w:rsid w:val="005F1B2C"/>
    <w:rsid w:val="005F274F"/>
    <w:rsid w:val="005F276E"/>
    <w:rsid w:val="005F28D4"/>
    <w:rsid w:val="005F2AE6"/>
    <w:rsid w:val="005F2DB6"/>
    <w:rsid w:val="005F2EF2"/>
    <w:rsid w:val="005F2FC3"/>
    <w:rsid w:val="005F3274"/>
    <w:rsid w:val="005F3A11"/>
    <w:rsid w:val="005F3D18"/>
    <w:rsid w:val="005F41CC"/>
    <w:rsid w:val="005F43CF"/>
    <w:rsid w:val="005F4AFB"/>
    <w:rsid w:val="005F4C6B"/>
    <w:rsid w:val="005F4D66"/>
    <w:rsid w:val="005F52C2"/>
    <w:rsid w:val="005F52E0"/>
    <w:rsid w:val="005F54E3"/>
    <w:rsid w:val="005F58D7"/>
    <w:rsid w:val="005F5A68"/>
    <w:rsid w:val="005F5FF8"/>
    <w:rsid w:val="005F632D"/>
    <w:rsid w:val="005F6854"/>
    <w:rsid w:val="005F6B8D"/>
    <w:rsid w:val="005F6E8C"/>
    <w:rsid w:val="005F73F8"/>
    <w:rsid w:val="005F7505"/>
    <w:rsid w:val="005F773F"/>
    <w:rsid w:val="005F775F"/>
    <w:rsid w:val="005F79E4"/>
    <w:rsid w:val="005F7ECF"/>
    <w:rsid w:val="005F7EEA"/>
    <w:rsid w:val="005F7FB3"/>
    <w:rsid w:val="006001C0"/>
    <w:rsid w:val="0060073C"/>
    <w:rsid w:val="00600995"/>
    <w:rsid w:val="00600BBF"/>
    <w:rsid w:val="00600C8F"/>
    <w:rsid w:val="00600EF4"/>
    <w:rsid w:val="00600F7D"/>
    <w:rsid w:val="00601066"/>
    <w:rsid w:val="0060107F"/>
    <w:rsid w:val="0060112A"/>
    <w:rsid w:val="00601408"/>
    <w:rsid w:val="0060159F"/>
    <w:rsid w:val="006017D8"/>
    <w:rsid w:val="006018DD"/>
    <w:rsid w:val="006019C1"/>
    <w:rsid w:val="00601AB5"/>
    <w:rsid w:val="00601EF7"/>
    <w:rsid w:val="00601FBE"/>
    <w:rsid w:val="00602190"/>
    <w:rsid w:val="00602197"/>
    <w:rsid w:val="0060248D"/>
    <w:rsid w:val="00602B94"/>
    <w:rsid w:val="00602C34"/>
    <w:rsid w:val="00602CB5"/>
    <w:rsid w:val="00602E62"/>
    <w:rsid w:val="00602FC1"/>
    <w:rsid w:val="00603506"/>
    <w:rsid w:val="00603773"/>
    <w:rsid w:val="006037F3"/>
    <w:rsid w:val="00603921"/>
    <w:rsid w:val="00603924"/>
    <w:rsid w:val="00603BC1"/>
    <w:rsid w:val="00603C09"/>
    <w:rsid w:val="00604E0D"/>
    <w:rsid w:val="00604E1B"/>
    <w:rsid w:val="00604E44"/>
    <w:rsid w:val="006055E5"/>
    <w:rsid w:val="006056D8"/>
    <w:rsid w:val="006058DB"/>
    <w:rsid w:val="0060624A"/>
    <w:rsid w:val="0060680C"/>
    <w:rsid w:val="006068A8"/>
    <w:rsid w:val="006068F7"/>
    <w:rsid w:val="00606B1E"/>
    <w:rsid w:val="006073B3"/>
    <w:rsid w:val="00607A77"/>
    <w:rsid w:val="00607DA6"/>
    <w:rsid w:val="00607F54"/>
    <w:rsid w:val="00610686"/>
    <w:rsid w:val="006109C5"/>
    <w:rsid w:val="006109DA"/>
    <w:rsid w:val="00610D3A"/>
    <w:rsid w:val="00610DE1"/>
    <w:rsid w:val="00610E92"/>
    <w:rsid w:val="00610F0A"/>
    <w:rsid w:val="006110E9"/>
    <w:rsid w:val="006112BB"/>
    <w:rsid w:val="00611304"/>
    <w:rsid w:val="006115B5"/>
    <w:rsid w:val="00611AB0"/>
    <w:rsid w:val="00612353"/>
    <w:rsid w:val="00612628"/>
    <w:rsid w:val="006127F0"/>
    <w:rsid w:val="00612D03"/>
    <w:rsid w:val="00612E5C"/>
    <w:rsid w:val="00612F78"/>
    <w:rsid w:val="00613304"/>
    <w:rsid w:val="00613542"/>
    <w:rsid w:val="00613B5D"/>
    <w:rsid w:val="00614178"/>
    <w:rsid w:val="0061424D"/>
    <w:rsid w:val="006147F7"/>
    <w:rsid w:val="00614990"/>
    <w:rsid w:val="00614CA3"/>
    <w:rsid w:val="00614CCB"/>
    <w:rsid w:val="00614E8A"/>
    <w:rsid w:val="006157F8"/>
    <w:rsid w:val="0061597E"/>
    <w:rsid w:val="00615B86"/>
    <w:rsid w:val="00615C80"/>
    <w:rsid w:val="00616321"/>
    <w:rsid w:val="00616783"/>
    <w:rsid w:val="00616AF2"/>
    <w:rsid w:val="00616CEB"/>
    <w:rsid w:val="00616DB8"/>
    <w:rsid w:val="00616FA5"/>
    <w:rsid w:val="00617362"/>
    <w:rsid w:val="006175D9"/>
    <w:rsid w:val="006177C9"/>
    <w:rsid w:val="006178D1"/>
    <w:rsid w:val="00617991"/>
    <w:rsid w:val="00617A6E"/>
    <w:rsid w:val="00617A76"/>
    <w:rsid w:val="00617B9A"/>
    <w:rsid w:val="00617DC8"/>
    <w:rsid w:val="00617F83"/>
    <w:rsid w:val="006200F6"/>
    <w:rsid w:val="0062054C"/>
    <w:rsid w:val="00620771"/>
    <w:rsid w:val="00620A14"/>
    <w:rsid w:val="00620A8A"/>
    <w:rsid w:val="00620DF0"/>
    <w:rsid w:val="00620FCE"/>
    <w:rsid w:val="0062112F"/>
    <w:rsid w:val="00621170"/>
    <w:rsid w:val="0062136C"/>
    <w:rsid w:val="00621649"/>
    <w:rsid w:val="00621A62"/>
    <w:rsid w:val="00621AE2"/>
    <w:rsid w:val="00621BB4"/>
    <w:rsid w:val="00621E52"/>
    <w:rsid w:val="00622192"/>
    <w:rsid w:val="0062227A"/>
    <w:rsid w:val="006223A5"/>
    <w:rsid w:val="0062243A"/>
    <w:rsid w:val="00622465"/>
    <w:rsid w:val="006228C7"/>
    <w:rsid w:val="006229F0"/>
    <w:rsid w:val="00622D72"/>
    <w:rsid w:val="00622FF8"/>
    <w:rsid w:val="00623690"/>
    <w:rsid w:val="00623773"/>
    <w:rsid w:val="006239B6"/>
    <w:rsid w:val="00623BC4"/>
    <w:rsid w:val="00623CB9"/>
    <w:rsid w:val="00624328"/>
    <w:rsid w:val="0062446C"/>
    <w:rsid w:val="006249B3"/>
    <w:rsid w:val="00624FAD"/>
    <w:rsid w:val="006250C7"/>
    <w:rsid w:val="006255ED"/>
    <w:rsid w:val="00625626"/>
    <w:rsid w:val="00625711"/>
    <w:rsid w:val="00625D07"/>
    <w:rsid w:val="006265DB"/>
    <w:rsid w:val="00626641"/>
    <w:rsid w:val="00626746"/>
    <w:rsid w:val="0062682A"/>
    <w:rsid w:val="00626AAF"/>
    <w:rsid w:val="00626AEA"/>
    <w:rsid w:val="00627023"/>
    <w:rsid w:val="0062707C"/>
    <w:rsid w:val="00627284"/>
    <w:rsid w:val="00627314"/>
    <w:rsid w:val="006273B7"/>
    <w:rsid w:val="006273E2"/>
    <w:rsid w:val="006276DF"/>
    <w:rsid w:val="00627A27"/>
    <w:rsid w:val="00627B5D"/>
    <w:rsid w:val="00627BAA"/>
    <w:rsid w:val="00627CFE"/>
    <w:rsid w:val="00627D86"/>
    <w:rsid w:val="00627E76"/>
    <w:rsid w:val="00630033"/>
    <w:rsid w:val="006305F7"/>
    <w:rsid w:val="00630618"/>
    <w:rsid w:val="00630805"/>
    <w:rsid w:val="006308F0"/>
    <w:rsid w:val="00630C90"/>
    <w:rsid w:val="00630DDC"/>
    <w:rsid w:val="00630E31"/>
    <w:rsid w:val="00631000"/>
    <w:rsid w:val="00631003"/>
    <w:rsid w:val="00631168"/>
    <w:rsid w:val="0063152A"/>
    <w:rsid w:val="006315FA"/>
    <w:rsid w:val="006316F6"/>
    <w:rsid w:val="00631BD0"/>
    <w:rsid w:val="0063211D"/>
    <w:rsid w:val="006322AD"/>
    <w:rsid w:val="0063231A"/>
    <w:rsid w:val="0063234A"/>
    <w:rsid w:val="00632710"/>
    <w:rsid w:val="00632A44"/>
    <w:rsid w:val="006330A0"/>
    <w:rsid w:val="0063339C"/>
    <w:rsid w:val="00633592"/>
    <w:rsid w:val="006336DC"/>
    <w:rsid w:val="00633A02"/>
    <w:rsid w:val="00633A65"/>
    <w:rsid w:val="00633B02"/>
    <w:rsid w:val="00633F68"/>
    <w:rsid w:val="00634856"/>
    <w:rsid w:val="00634F26"/>
    <w:rsid w:val="00634FAC"/>
    <w:rsid w:val="00635074"/>
    <w:rsid w:val="006351C0"/>
    <w:rsid w:val="00635234"/>
    <w:rsid w:val="00635291"/>
    <w:rsid w:val="006355EB"/>
    <w:rsid w:val="006358B7"/>
    <w:rsid w:val="00635BAC"/>
    <w:rsid w:val="00635DFD"/>
    <w:rsid w:val="00635EC3"/>
    <w:rsid w:val="00635F0F"/>
    <w:rsid w:val="00635F67"/>
    <w:rsid w:val="00636246"/>
    <w:rsid w:val="006364CA"/>
    <w:rsid w:val="00636541"/>
    <w:rsid w:val="0063665A"/>
    <w:rsid w:val="006368AC"/>
    <w:rsid w:val="006368FC"/>
    <w:rsid w:val="00636BDD"/>
    <w:rsid w:val="00636BF9"/>
    <w:rsid w:val="00636E89"/>
    <w:rsid w:val="006376F1"/>
    <w:rsid w:val="0063785D"/>
    <w:rsid w:val="00637BA4"/>
    <w:rsid w:val="00637EE8"/>
    <w:rsid w:val="00637F4F"/>
    <w:rsid w:val="00640145"/>
    <w:rsid w:val="00640A65"/>
    <w:rsid w:val="00640C31"/>
    <w:rsid w:val="00640C83"/>
    <w:rsid w:val="00640F24"/>
    <w:rsid w:val="0064113B"/>
    <w:rsid w:val="00641322"/>
    <w:rsid w:val="006414A5"/>
    <w:rsid w:val="006419F8"/>
    <w:rsid w:val="00641AE5"/>
    <w:rsid w:val="00641C76"/>
    <w:rsid w:val="006420A5"/>
    <w:rsid w:val="0064212E"/>
    <w:rsid w:val="00642386"/>
    <w:rsid w:val="006423FF"/>
    <w:rsid w:val="006424C9"/>
    <w:rsid w:val="00642A08"/>
    <w:rsid w:val="00642D91"/>
    <w:rsid w:val="00642E98"/>
    <w:rsid w:val="00643087"/>
    <w:rsid w:val="00643325"/>
    <w:rsid w:val="00643941"/>
    <w:rsid w:val="00644127"/>
    <w:rsid w:val="00644553"/>
    <w:rsid w:val="00644749"/>
    <w:rsid w:val="006447D2"/>
    <w:rsid w:val="006449C2"/>
    <w:rsid w:val="0064511E"/>
    <w:rsid w:val="0064514D"/>
    <w:rsid w:val="00645334"/>
    <w:rsid w:val="00645348"/>
    <w:rsid w:val="0064534C"/>
    <w:rsid w:val="006453D7"/>
    <w:rsid w:val="00645822"/>
    <w:rsid w:val="00645887"/>
    <w:rsid w:val="00645959"/>
    <w:rsid w:val="006459EF"/>
    <w:rsid w:val="00645AEA"/>
    <w:rsid w:val="00645B8F"/>
    <w:rsid w:val="006460F0"/>
    <w:rsid w:val="006466BE"/>
    <w:rsid w:val="006467D8"/>
    <w:rsid w:val="00646DE8"/>
    <w:rsid w:val="00646DEA"/>
    <w:rsid w:val="00647163"/>
    <w:rsid w:val="00647D4E"/>
    <w:rsid w:val="00647FAE"/>
    <w:rsid w:val="0065010F"/>
    <w:rsid w:val="006502D2"/>
    <w:rsid w:val="006504CD"/>
    <w:rsid w:val="00650744"/>
    <w:rsid w:val="00650D2B"/>
    <w:rsid w:val="00650F9B"/>
    <w:rsid w:val="00650FF3"/>
    <w:rsid w:val="006510AC"/>
    <w:rsid w:val="00651228"/>
    <w:rsid w:val="00651235"/>
    <w:rsid w:val="00651484"/>
    <w:rsid w:val="00651509"/>
    <w:rsid w:val="00651565"/>
    <w:rsid w:val="006517FA"/>
    <w:rsid w:val="00651CFD"/>
    <w:rsid w:val="00651E5E"/>
    <w:rsid w:val="00652143"/>
    <w:rsid w:val="00652181"/>
    <w:rsid w:val="00652592"/>
    <w:rsid w:val="00652F13"/>
    <w:rsid w:val="006534F4"/>
    <w:rsid w:val="00653654"/>
    <w:rsid w:val="00653659"/>
    <w:rsid w:val="006536F1"/>
    <w:rsid w:val="00653A07"/>
    <w:rsid w:val="00653B6A"/>
    <w:rsid w:val="00653D2E"/>
    <w:rsid w:val="00653FA2"/>
    <w:rsid w:val="00653FEB"/>
    <w:rsid w:val="00654470"/>
    <w:rsid w:val="00654DFE"/>
    <w:rsid w:val="006550C5"/>
    <w:rsid w:val="006553C2"/>
    <w:rsid w:val="006553F3"/>
    <w:rsid w:val="00655439"/>
    <w:rsid w:val="006559CC"/>
    <w:rsid w:val="00655E11"/>
    <w:rsid w:val="00656035"/>
    <w:rsid w:val="006560E1"/>
    <w:rsid w:val="006562FC"/>
    <w:rsid w:val="0065680A"/>
    <w:rsid w:val="00656EDB"/>
    <w:rsid w:val="00656FD6"/>
    <w:rsid w:val="0065736F"/>
    <w:rsid w:val="006577D3"/>
    <w:rsid w:val="0065794A"/>
    <w:rsid w:val="0065796E"/>
    <w:rsid w:val="006579ED"/>
    <w:rsid w:val="00657AB4"/>
    <w:rsid w:val="006600B2"/>
    <w:rsid w:val="00660472"/>
    <w:rsid w:val="00660676"/>
    <w:rsid w:val="006606D2"/>
    <w:rsid w:val="00660786"/>
    <w:rsid w:val="00660B4B"/>
    <w:rsid w:val="00660E1B"/>
    <w:rsid w:val="00661E55"/>
    <w:rsid w:val="0066211A"/>
    <w:rsid w:val="00662160"/>
    <w:rsid w:val="00662AB3"/>
    <w:rsid w:val="00663425"/>
    <w:rsid w:val="006636DE"/>
    <w:rsid w:val="006637F0"/>
    <w:rsid w:val="00663800"/>
    <w:rsid w:val="00663DDE"/>
    <w:rsid w:val="00663F9D"/>
    <w:rsid w:val="00664034"/>
    <w:rsid w:val="00664058"/>
    <w:rsid w:val="00664091"/>
    <w:rsid w:val="00664522"/>
    <w:rsid w:val="00664A3D"/>
    <w:rsid w:val="00664AF0"/>
    <w:rsid w:val="00664C1E"/>
    <w:rsid w:val="00664E58"/>
    <w:rsid w:val="00664F97"/>
    <w:rsid w:val="006658AD"/>
    <w:rsid w:val="006658CD"/>
    <w:rsid w:val="006658D3"/>
    <w:rsid w:val="00665A7D"/>
    <w:rsid w:val="00665AF3"/>
    <w:rsid w:val="00665CD3"/>
    <w:rsid w:val="00666079"/>
    <w:rsid w:val="00666363"/>
    <w:rsid w:val="00666626"/>
    <w:rsid w:val="00666E41"/>
    <w:rsid w:val="00666E61"/>
    <w:rsid w:val="00666E63"/>
    <w:rsid w:val="0066700A"/>
    <w:rsid w:val="006670D9"/>
    <w:rsid w:val="00667328"/>
    <w:rsid w:val="0066746F"/>
    <w:rsid w:val="00667517"/>
    <w:rsid w:val="006675A5"/>
    <w:rsid w:val="00667DDC"/>
    <w:rsid w:val="00667E75"/>
    <w:rsid w:val="006701F3"/>
    <w:rsid w:val="00670797"/>
    <w:rsid w:val="00670893"/>
    <w:rsid w:val="006708BD"/>
    <w:rsid w:val="00670C03"/>
    <w:rsid w:val="00670DBA"/>
    <w:rsid w:val="0067143D"/>
    <w:rsid w:val="00671E06"/>
    <w:rsid w:val="00672094"/>
    <w:rsid w:val="006723B6"/>
    <w:rsid w:val="006725EE"/>
    <w:rsid w:val="006728D2"/>
    <w:rsid w:val="00672936"/>
    <w:rsid w:val="00672A08"/>
    <w:rsid w:val="00672A50"/>
    <w:rsid w:val="00672AB2"/>
    <w:rsid w:val="00672CC4"/>
    <w:rsid w:val="00672E4E"/>
    <w:rsid w:val="006733E4"/>
    <w:rsid w:val="00673671"/>
    <w:rsid w:val="006738BC"/>
    <w:rsid w:val="0067399C"/>
    <w:rsid w:val="00673C42"/>
    <w:rsid w:val="00673D9F"/>
    <w:rsid w:val="00674003"/>
    <w:rsid w:val="00674085"/>
    <w:rsid w:val="006743C8"/>
    <w:rsid w:val="00674414"/>
    <w:rsid w:val="006745DD"/>
    <w:rsid w:val="0067500C"/>
    <w:rsid w:val="0067523E"/>
    <w:rsid w:val="00675637"/>
    <w:rsid w:val="006756FC"/>
    <w:rsid w:val="00675A52"/>
    <w:rsid w:val="00675AC3"/>
    <w:rsid w:val="00675B3F"/>
    <w:rsid w:val="00675E90"/>
    <w:rsid w:val="00675F8F"/>
    <w:rsid w:val="0067604D"/>
    <w:rsid w:val="006767B5"/>
    <w:rsid w:val="006768CB"/>
    <w:rsid w:val="00676AE9"/>
    <w:rsid w:val="00676B5C"/>
    <w:rsid w:val="006770D6"/>
    <w:rsid w:val="006772DD"/>
    <w:rsid w:val="006775BD"/>
    <w:rsid w:val="00677967"/>
    <w:rsid w:val="00677A06"/>
    <w:rsid w:val="00677DD3"/>
    <w:rsid w:val="00680047"/>
    <w:rsid w:val="006801FC"/>
    <w:rsid w:val="006802C1"/>
    <w:rsid w:val="00680377"/>
    <w:rsid w:val="00680729"/>
    <w:rsid w:val="006808A1"/>
    <w:rsid w:val="00680C74"/>
    <w:rsid w:val="00680FF0"/>
    <w:rsid w:val="0068128D"/>
    <w:rsid w:val="006812E8"/>
    <w:rsid w:val="006816D3"/>
    <w:rsid w:val="006817C3"/>
    <w:rsid w:val="00681AA1"/>
    <w:rsid w:val="00681EE9"/>
    <w:rsid w:val="00681FB8"/>
    <w:rsid w:val="006820D1"/>
    <w:rsid w:val="006820DE"/>
    <w:rsid w:val="00682275"/>
    <w:rsid w:val="00682321"/>
    <w:rsid w:val="006825FF"/>
    <w:rsid w:val="006827D1"/>
    <w:rsid w:val="006828E1"/>
    <w:rsid w:val="00682DF3"/>
    <w:rsid w:val="0068306C"/>
    <w:rsid w:val="00683602"/>
    <w:rsid w:val="00683634"/>
    <w:rsid w:val="006837D2"/>
    <w:rsid w:val="00683E7B"/>
    <w:rsid w:val="00683EB0"/>
    <w:rsid w:val="0068407A"/>
    <w:rsid w:val="006841ED"/>
    <w:rsid w:val="00684322"/>
    <w:rsid w:val="00684969"/>
    <w:rsid w:val="006849E1"/>
    <w:rsid w:val="00684B2C"/>
    <w:rsid w:val="00684EC9"/>
    <w:rsid w:val="006850FB"/>
    <w:rsid w:val="00685383"/>
    <w:rsid w:val="00685389"/>
    <w:rsid w:val="00685689"/>
    <w:rsid w:val="006858AA"/>
    <w:rsid w:val="00685DCB"/>
    <w:rsid w:val="00685FF6"/>
    <w:rsid w:val="0068630F"/>
    <w:rsid w:val="00686337"/>
    <w:rsid w:val="006869C1"/>
    <w:rsid w:val="00686B28"/>
    <w:rsid w:val="00686CDB"/>
    <w:rsid w:val="00686D98"/>
    <w:rsid w:val="006874FB"/>
    <w:rsid w:val="00687DF0"/>
    <w:rsid w:val="00687FE9"/>
    <w:rsid w:val="00690133"/>
    <w:rsid w:val="006902F3"/>
    <w:rsid w:val="00690329"/>
    <w:rsid w:val="006906F7"/>
    <w:rsid w:val="00690A6F"/>
    <w:rsid w:val="00690E9C"/>
    <w:rsid w:val="00691087"/>
    <w:rsid w:val="006910AF"/>
    <w:rsid w:val="0069114D"/>
    <w:rsid w:val="0069141F"/>
    <w:rsid w:val="0069147D"/>
    <w:rsid w:val="006914FA"/>
    <w:rsid w:val="00691708"/>
    <w:rsid w:val="00691866"/>
    <w:rsid w:val="00691AF1"/>
    <w:rsid w:val="00691D6A"/>
    <w:rsid w:val="00691EB1"/>
    <w:rsid w:val="006920AD"/>
    <w:rsid w:val="006925D9"/>
    <w:rsid w:val="00692A8E"/>
    <w:rsid w:val="00692E64"/>
    <w:rsid w:val="0069331B"/>
    <w:rsid w:val="006934CF"/>
    <w:rsid w:val="006935C0"/>
    <w:rsid w:val="0069368E"/>
    <w:rsid w:val="00693793"/>
    <w:rsid w:val="006939DE"/>
    <w:rsid w:val="00693A36"/>
    <w:rsid w:val="00693A85"/>
    <w:rsid w:val="00693D0D"/>
    <w:rsid w:val="00693D32"/>
    <w:rsid w:val="00693DE1"/>
    <w:rsid w:val="0069455E"/>
    <w:rsid w:val="006946D3"/>
    <w:rsid w:val="006949B2"/>
    <w:rsid w:val="00694DD6"/>
    <w:rsid w:val="006950F8"/>
    <w:rsid w:val="00695D73"/>
    <w:rsid w:val="00695E46"/>
    <w:rsid w:val="006961B4"/>
    <w:rsid w:val="00696B98"/>
    <w:rsid w:val="00696E32"/>
    <w:rsid w:val="00696E39"/>
    <w:rsid w:val="00697126"/>
    <w:rsid w:val="006971F0"/>
    <w:rsid w:val="006974D8"/>
    <w:rsid w:val="006975D9"/>
    <w:rsid w:val="00697D5C"/>
    <w:rsid w:val="006A072E"/>
    <w:rsid w:val="006A0E88"/>
    <w:rsid w:val="006A1104"/>
    <w:rsid w:val="006A14CA"/>
    <w:rsid w:val="006A16AE"/>
    <w:rsid w:val="006A1B16"/>
    <w:rsid w:val="006A2189"/>
    <w:rsid w:val="006A21BB"/>
    <w:rsid w:val="006A2987"/>
    <w:rsid w:val="006A2CD4"/>
    <w:rsid w:val="006A3316"/>
    <w:rsid w:val="006A3432"/>
    <w:rsid w:val="006A3784"/>
    <w:rsid w:val="006A3A3D"/>
    <w:rsid w:val="006A3BA2"/>
    <w:rsid w:val="006A3FE5"/>
    <w:rsid w:val="006A4647"/>
    <w:rsid w:val="006A4653"/>
    <w:rsid w:val="006A4B7A"/>
    <w:rsid w:val="006A4C21"/>
    <w:rsid w:val="006A4EE2"/>
    <w:rsid w:val="006A5043"/>
    <w:rsid w:val="006A5283"/>
    <w:rsid w:val="006A534A"/>
    <w:rsid w:val="006A572F"/>
    <w:rsid w:val="006A5ACC"/>
    <w:rsid w:val="006A5CAD"/>
    <w:rsid w:val="006A6139"/>
    <w:rsid w:val="006A676C"/>
    <w:rsid w:val="006A7135"/>
    <w:rsid w:val="006A7146"/>
    <w:rsid w:val="006A7201"/>
    <w:rsid w:val="006A74DC"/>
    <w:rsid w:val="006A76A3"/>
    <w:rsid w:val="006A78C2"/>
    <w:rsid w:val="006A79DB"/>
    <w:rsid w:val="006B0065"/>
    <w:rsid w:val="006B0158"/>
    <w:rsid w:val="006B05AC"/>
    <w:rsid w:val="006B0CEB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5B7"/>
    <w:rsid w:val="006B25CB"/>
    <w:rsid w:val="006B26B0"/>
    <w:rsid w:val="006B2751"/>
    <w:rsid w:val="006B2864"/>
    <w:rsid w:val="006B2A39"/>
    <w:rsid w:val="006B2C93"/>
    <w:rsid w:val="006B2E45"/>
    <w:rsid w:val="006B2F35"/>
    <w:rsid w:val="006B354E"/>
    <w:rsid w:val="006B405D"/>
    <w:rsid w:val="006B4179"/>
    <w:rsid w:val="006B43BE"/>
    <w:rsid w:val="006B4671"/>
    <w:rsid w:val="006B47B0"/>
    <w:rsid w:val="006B497B"/>
    <w:rsid w:val="006B4BC7"/>
    <w:rsid w:val="006B5166"/>
    <w:rsid w:val="006B5338"/>
    <w:rsid w:val="006B55C6"/>
    <w:rsid w:val="006B570F"/>
    <w:rsid w:val="006B5BA3"/>
    <w:rsid w:val="006B5DA2"/>
    <w:rsid w:val="006B5DC2"/>
    <w:rsid w:val="006B6018"/>
    <w:rsid w:val="006B607C"/>
    <w:rsid w:val="006B61F8"/>
    <w:rsid w:val="006B6495"/>
    <w:rsid w:val="006B66F5"/>
    <w:rsid w:val="006B6952"/>
    <w:rsid w:val="006B7181"/>
    <w:rsid w:val="006B72CC"/>
    <w:rsid w:val="006B74F0"/>
    <w:rsid w:val="006B7748"/>
    <w:rsid w:val="006B77D8"/>
    <w:rsid w:val="006B7827"/>
    <w:rsid w:val="006B784F"/>
    <w:rsid w:val="006B7C1A"/>
    <w:rsid w:val="006C0240"/>
    <w:rsid w:val="006C05A1"/>
    <w:rsid w:val="006C0927"/>
    <w:rsid w:val="006C0C73"/>
    <w:rsid w:val="006C0DD6"/>
    <w:rsid w:val="006C0E29"/>
    <w:rsid w:val="006C1391"/>
    <w:rsid w:val="006C1BA4"/>
    <w:rsid w:val="006C1CDF"/>
    <w:rsid w:val="006C1EE2"/>
    <w:rsid w:val="006C1FA9"/>
    <w:rsid w:val="006C234B"/>
    <w:rsid w:val="006C253B"/>
    <w:rsid w:val="006C256B"/>
    <w:rsid w:val="006C2A66"/>
    <w:rsid w:val="006C2EB3"/>
    <w:rsid w:val="006C3152"/>
    <w:rsid w:val="006C31B7"/>
    <w:rsid w:val="006C31C0"/>
    <w:rsid w:val="006C33DF"/>
    <w:rsid w:val="006C3433"/>
    <w:rsid w:val="006C3A1A"/>
    <w:rsid w:val="006C4106"/>
    <w:rsid w:val="006C4614"/>
    <w:rsid w:val="006C46A0"/>
    <w:rsid w:val="006C47F5"/>
    <w:rsid w:val="006C492A"/>
    <w:rsid w:val="006C4B68"/>
    <w:rsid w:val="006C51FC"/>
    <w:rsid w:val="006C5991"/>
    <w:rsid w:val="006C5E11"/>
    <w:rsid w:val="006C6152"/>
    <w:rsid w:val="006C69AB"/>
    <w:rsid w:val="006C6B14"/>
    <w:rsid w:val="006C6B2E"/>
    <w:rsid w:val="006C6B7B"/>
    <w:rsid w:val="006C6C3F"/>
    <w:rsid w:val="006C6E33"/>
    <w:rsid w:val="006C7859"/>
    <w:rsid w:val="006C7AAA"/>
    <w:rsid w:val="006C7FC0"/>
    <w:rsid w:val="006D01D0"/>
    <w:rsid w:val="006D01E6"/>
    <w:rsid w:val="006D02D0"/>
    <w:rsid w:val="006D075F"/>
    <w:rsid w:val="006D1167"/>
    <w:rsid w:val="006D1401"/>
    <w:rsid w:val="006D16DC"/>
    <w:rsid w:val="006D18CC"/>
    <w:rsid w:val="006D1A90"/>
    <w:rsid w:val="006D1B21"/>
    <w:rsid w:val="006D1BE3"/>
    <w:rsid w:val="006D1D14"/>
    <w:rsid w:val="006D1D9D"/>
    <w:rsid w:val="006D21AB"/>
    <w:rsid w:val="006D228E"/>
    <w:rsid w:val="006D234F"/>
    <w:rsid w:val="006D24AB"/>
    <w:rsid w:val="006D2519"/>
    <w:rsid w:val="006D2BC4"/>
    <w:rsid w:val="006D2CED"/>
    <w:rsid w:val="006D2D7B"/>
    <w:rsid w:val="006D2E58"/>
    <w:rsid w:val="006D2F6D"/>
    <w:rsid w:val="006D3468"/>
    <w:rsid w:val="006D35CB"/>
    <w:rsid w:val="006D391F"/>
    <w:rsid w:val="006D3ACC"/>
    <w:rsid w:val="006D3B71"/>
    <w:rsid w:val="006D44BC"/>
    <w:rsid w:val="006D4623"/>
    <w:rsid w:val="006D4AE9"/>
    <w:rsid w:val="006D5247"/>
    <w:rsid w:val="006D546B"/>
    <w:rsid w:val="006D585A"/>
    <w:rsid w:val="006D60AD"/>
    <w:rsid w:val="006D6187"/>
    <w:rsid w:val="006D6220"/>
    <w:rsid w:val="006D6445"/>
    <w:rsid w:val="006D6461"/>
    <w:rsid w:val="006D654D"/>
    <w:rsid w:val="006D6B6D"/>
    <w:rsid w:val="006D6C0D"/>
    <w:rsid w:val="006D6EA8"/>
    <w:rsid w:val="006D76A8"/>
    <w:rsid w:val="006D7D72"/>
    <w:rsid w:val="006D7FF3"/>
    <w:rsid w:val="006E0142"/>
    <w:rsid w:val="006E052E"/>
    <w:rsid w:val="006E0877"/>
    <w:rsid w:val="006E0AF7"/>
    <w:rsid w:val="006E0D05"/>
    <w:rsid w:val="006E0F4A"/>
    <w:rsid w:val="006E13B1"/>
    <w:rsid w:val="006E1633"/>
    <w:rsid w:val="006E170A"/>
    <w:rsid w:val="006E19ED"/>
    <w:rsid w:val="006E1CC8"/>
    <w:rsid w:val="006E20AF"/>
    <w:rsid w:val="006E23E2"/>
    <w:rsid w:val="006E25E2"/>
    <w:rsid w:val="006E2703"/>
    <w:rsid w:val="006E2759"/>
    <w:rsid w:val="006E27D7"/>
    <w:rsid w:val="006E2C0C"/>
    <w:rsid w:val="006E2D6D"/>
    <w:rsid w:val="006E3807"/>
    <w:rsid w:val="006E392A"/>
    <w:rsid w:val="006E39B6"/>
    <w:rsid w:val="006E3AA6"/>
    <w:rsid w:val="006E3B58"/>
    <w:rsid w:val="006E3E4B"/>
    <w:rsid w:val="006E3F2C"/>
    <w:rsid w:val="006E4666"/>
    <w:rsid w:val="006E47EC"/>
    <w:rsid w:val="006E4B5B"/>
    <w:rsid w:val="006E5060"/>
    <w:rsid w:val="006E5375"/>
    <w:rsid w:val="006E53C7"/>
    <w:rsid w:val="006E594F"/>
    <w:rsid w:val="006E5B40"/>
    <w:rsid w:val="006E5B7C"/>
    <w:rsid w:val="006E5C56"/>
    <w:rsid w:val="006E5C79"/>
    <w:rsid w:val="006E621B"/>
    <w:rsid w:val="006E62D4"/>
    <w:rsid w:val="006E640D"/>
    <w:rsid w:val="006E6483"/>
    <w:rsid w:val="006E674A"/>
    <w:rsid w:val="006E7091"/>
    <w:rsid w:val="006E70C1"/>
    <w:rsid w:val="006E7432"/>
    <w:rsid w:val="006E756A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8FB"/>
    <w:rsid w:val="006F099E"/>
    <w:rsid w:val="006F09E0"/>
    <w:rsid w:val="006F09EF"/>
    <w:rsid w:val="006F0A6D"/>
    <w:rsid w:val="006F0DD7"/>
    <w:rsid w:val="006F0F8B"/>
    <w:rsid w:val="006F1352"/>
    <w:rsid w:val="006F1737"/>
    <w:rsid w:val="006F17B8"/>
    <w:rsid w:val="006F1F8C"/>
    <w:rsid w:val="006F20D1"/>
    <w:rsid w:val="006F2149"/>
    <w:rsid w:val="006F2192"/>
    <w:rsid w:val="006F21BF"/>
    <w:rsid w:val="006F2642"/>
    <w:rsid w:val="006F2F28"/>
    <w:rsid w:val="006F2FE3"/>
    <w:rsid w:val="006F3AED"/>
    <w:rsid w:val="006F3F40"/>
    <w:rsid w:val="006F44CA"/>
    <w:rsid w:val="006F4761"/>
    <w:rsid w:val="006F47A3"/>
    <w:rsid w:val="006F481D"/>
    <w:rsid w:val="006F4931"/>
    <w:rsid w:val="006F4A4A"/>
    <w:rsid w:val="006F4C57"/>
    <w:rsid w:val="006F54B9"/>
    <w:rsid w:val="006F55A7"/>
    <w:rsid w:val="006F5620"/>
    <w:rsid w:val="006F56F7"/>
    <w:rsid w:val="006F5A24"/>
    <w:rsid w:val="006F5FDB"/>
    <w:rsid w:val="006F60D6"/>
    <w:rsid w:val="006F6368"/>
    <w:rsid w:val="006F677A"/>
    <w:rsid w:val="006F67D2"/>
    <w:rsid w:val="006F6835"/>
    <w:rsid w:val="006F6A4F"/>
    <w:rsid w:val="006F6CF5"/>
    <w:rsid w:val="006F6D6E"/>
    <w:rsid w:val="006F6FBA"/>
    <w:rsid w:val="006F6FDE"/>
    <w:rsid w:val="006F6FF3"/>
    <w:rsid w:val="006F73F7"/>
    <w:rsid w:val="006F792F"/>
    <w:rsid w:val="006F7AB6"/>
    <w:rsid w:val="006F7B96"/>
    <w:rsid w:val="006F7D1B"/>
    <w:rsid w:val="006F7FB7"/>
    <w:rsid w:val="00700055"/>
    <w:rsid w:val="00700443"/>
    <w:rsid w:val="0070048B"/>
    <w:rsid w:val="00700546"/>
    <w:rsid w:val="0070090E"/>
    <w:rsid w:val="00700A6C"/>
    <w:rsid w:val="00700D73"/>
    <w:rsid w:val="0070123B"/>
    <w:rsid w:val="007018DA"/>
    <w:rsid w:val="00701A77"/>
    <w:rsid w:val="00701C6E"/>
    <w:rsid w:val="0070214B"/>
    <w:rsid w:val="007028E1"/>
    <w:rsid w:val="0070292E"/>
    <w:rsid w:val="00702A0A"/>
    <w:rsid w:val="00702BBB"/>
    <w:rsid w:val="00702CF2"/>
    <w:rsid w:val="00702F53"/>
    <w:rsid w:val="007030AF"/>
    <w:rsid w:val="00703C84"/>
    <w:rsid w:val="00703F92"/>
    <w:rsid w:val="00704160"/>
    <w:rsid w:val="007041C3"/>
    <w:rsid w:val="0070434F"/>
    <w:rsid w:val="00704D0B"/>
    <w:rsid w:val="00705901"/>
    <w:rsid w:val="00705AF2"/>
    <w:rsid w:val="00705D39"/>
    <w:rsid w:val="007060C6"/>
    <w:rsid w:val="0070620D"/>
    <w:rsid w:val="007065F2"/>
    <w:rsid w:val="007068E3"/>
    <w:rsid w:val="007069B8"/>
    <w:rsid w:val="007069D0"/>
    <w:rsid w:val="00706D74"/>
    <w:rsid w:val="00706E35"/>
    <w:rsid w:val="00707087"/>
    <w:rsid w:val="00707134"/>
    <w:rsid w:val="00707412"/>
    <w:rsid w:val="00707482"/>
    <w:rsid w:val="0070771B"/>
    <w:rsid w:val="00707D32"/>
    <w:rsid w:val="00707D64"/>
    <w:rsid w:val="00707E57"/>
    <w:rsid w:val="0071008F"/>
    <w:rsid w:val="0071014F"/>
    <w:rsid w:val="007102B0"/>
    <w:rsid w:val="007103DE"/>
    <w:rsid w:val="00710962"/>
    <w:rsid w:val="00710C73"/>
    <w:rsid w:val="00710F4B"/>
    <w:rsid w:val="00711327"/>
    <w:rsid w:val="0071142D"/>
    <w:rsid w:val="0071143D"/>
    <w:rsid w:val="00711448"/>
    <w:rsid w:val="0071176C"/>
    <w:rsid w:val="00711E54"/>
    <w:rsid w:val="0071222C"/>
    <w:rsid w:val="007122D5"/>
    <w:rsid w:val="007122FE"/>
    <w:rsid w:val="0071244A"/>
    <w:rsid w:val="00712563"/>
    <w:rsid w:val="00712622"/>
    <w:rsid w:val="0071265E"/>
    <w:rsid w:val="0071274C"/>
    <w:rsid w:val="007129FF"/>
    <w:rsid w:val="00712ED8"/>
    <w:rsid w:val="00713446"/>
    <w:rsid w:val="00713600"/>
    <w:rsid w:val="00713A64"/>
    <w:rsid w:val="00713D71"/>
    <w:rsid w:val="00713D92"/>
    <w:rsid w:val="007141E8"/>
    <w:rsid w:val="00714349"/>
    <w:rsid w:val="007146AE"/>
    <w:rsid w:val="00714A00"/>
    <w:rsid w:val="00714C84"/>
    <w:rsid w:val="00714E99"/>
    <w:rsid w:val="00715000"/>
    <w:rsid w:val="007150BB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60F7"/>
    <w:rsid w:val="00716186"/>
    <w:rsid w:val="00716293"/>
    <w:rsid w:val="00716F60"/>
    <w:rsid w:val="0071710D"/>
    <w:rsid w:val="007173DF"/>
    <w:rsid w:val="007175E8"/>
    <w:rsid w:val="0071769F"/>
    <w:rsid w:val="00717D4D"/>
    <w:rsid w:val="00717D74"/>
    <w:rsid w:val="00720520"/>
    <w:rsid w:val="00720B2E"/>
    <w:rsid w:val="00720EFE"/>
    <w:rsid w:val="00720F09"/>
    <w:rsid w:val="00720F2B"/>
    <w:rsid w:val="00721166"/>
    <w:rsid w:val="00721328"/>
    <w:rsid w:val="00721925"/>
    <w:rsid w:val="007219AD"/>
    <w:rsid w:val="00721B36"/>
    <w:rsid w:val="00721C08"/>
    <w:rsid w:val="00721E1C"/>
    <w:rsid w:val="00722055"/>
    <w:rsid w:val="00722068"/>
    <w:rsid w:val="007221DF"/>
    <w:rsid w:val="007223AD"/>
    <w:rsid w:val="0072256D"/>
    <w:rsid w:val="00722E93"/>
    <w:rsid w:val="0072315C"/>
    <w:rsid w:val="00723214"/>
    <w:rsid w:val="007232BE"/>
    <w:rsid w:val="007232F0"/>
    <w:rsid w:val="00723316"/>
    <w:rsid w:val="00723448"/>
    <w:rsid w:val="00723567"/>
    <w:rsid w:val="007235AD"/>
    <w:rsid w:val="00723704"/>
    <w:rsid w:val="00724156"/>
    <w:rsid w:val="00724490"/>
    <w:rsid w:val="007244F1"/>
    <w:rsid w:val="007245C6"/>
    <w:rsid w:val="007245E0"/>
    <w:rsid w:val="00724626"/>
    <w:rsid w:val="00724764"/>
    <w:rsid w:val="007247AC"/>
    <w:rsid w:val="00724A32"/>
    <w:rsid w:val="00724C90"/>
    <w:rsid w:val="00724DE3"/>
    <w:rsid w:val="00725644"/>
    <w:rsid w:val="00725A53"/>
    <w:rsid w:val="00725AB7"/>
    <w:rsid w:val="00725C09"/>
    <w:rsid w:val="00725D92"/>
    <w:rsid w:val="00725EA9"/>
    <w:rsid w:val="00725EF6"/>
    <w:rsid w:val="00726282"/>
    <w:rsid w:val="007265C5"/>
    <w:rsid w:val="007266C1"/>
    <w:rsid w:val="00726D9D"/>
    <w:rsid w:val="007272AF"/>
    <w:rsid w:val="007273DC"/>
    <w:rsid w:val="007276D3"/>
    <w:rsid w:val="00727A19"/>
    <w:rsid w:val="00727AC8"/>
    <w:rsid w:val="00727C4A"/>
    <w:rsid w:val="00727DB1"/>
    <w:rsid w:val="00727FF6"/>
    <w:rsid w:val="00730D10"/>
    <w:rsid w:val="00730EF4"/>
    <w:rsid w:val="00731478"/>
    <w:rsid w:val="007318D9"/>
    <w:rsid w:val="00731D72"/>
    <w:rsid w:val="00731D86"/>
    <w:rsid w:val="00732C36"/>
    <w:rsid w:val="00732C8F"/>
    <w:rsid w:val="00732C94"/>
    <w:rsid w:val="00732C99"/>
    <w:rsid w:val="00732D79"/>
    <w:rsid w:val="00732DD8"/>
    <w:rsid w:val="007330CF"/>
    <w:rsid w:val="007331A4"/>
    <w:rsid w:val="00733661"/>
    <w:rsid w:val="007338A1"/>
    <w:rsid w:val="00733FD1"/>
    <w:rsid w:val="0073416E"/>
    <w:rsid w:val="00734242"/>
    <w:rsid w:val="007343D3"/>
    <w:rsid w:val="007345C3"/>
    <w:rsid w:val="0073477F"/>
    <w:rsid w:val="00734A4C"/>
    <w:rsid w:val="00734B5F"/>
    <w:rsid w:val="00734C23"/>
    <w:rsid w:val="00734EB9"/>
    <w:rsid w:val="00735308"/>
    <w:rsid w:val="0073564A"/>
    <w:rsid w:val="007358C4"/>
    <w:rsid w:val="007359A9"/>
    <w:rsid w:val="00735A0B"/>
    <w:rsid w:val="00735C92"/>
    <w:rsid w:val="00735E7F"/>
    <w:rsid w:val="00736216"/>
    <w:rsid w:val="00736511"/>
    <w:rsid w:val="00736603"/>
    <w:rsid w:val="00736A64"/>
    <w:rsid w:val="00736B87"/>
    <w:rsid w:val="00736F20"/>
    <w:rsid w:val="00737435"/>
    <w:rsid w:val="0073747E"/>
    <w:rsid w:val="007379AB"/>
    <w:rsid w:val="00737E94"/>
    <w:rsid w:val="00737FCA"/>
    <w:rsid w:val="00740311"/>
    <w:rsid w:val="0074059C"/>
    <w:rsid w:val="00740691"/>
    <w:rsid w:val="00740701"/>
    <w:rsid w:val="007408DD"/>
    <w:rsid w:val="00740B84"/>
    <w:rsid w:val="00740D6E"/>
    <w:rsid w:val="00740F52"/>
    <w:rsid w:val="007413EC"/>
    <w:rsid w:val="007415F1"/>
    <w:rsid w:val="00741761"/>
    <w:rsid w:val="00741859"/>
    <w:rsid w:val="00741A44"/>
    <w:rsid w:val="00741C03"/>
    <w:rsid w:val="00741FED"/>
    <w:rsid w:val="007424CB"/>
    <w:rsid w:val="00742D0C"/>
    <w:rsid w:val="00742D11"/>
    <w:rsid w:val="00742E20"/>
    <w:rsid w:val="00743232"/>
    <w:rsid w:val="00743234"/>
    <w:rsid w:val="007432A1"/>
    <w:rsid w:val="00743315"/>
    <w:rsid w:val="0074364C"/>
    <w:rsid w:val="007437E0"/>
    <w:rsid w:val="00743B5B"/>
    <w:rsid w:val="00743DDD"/>
    <w:rsid w:val="007444C2"/>
    <w:rsid w:val="00744554"/>
    <w:rsid w:val="007445D7"/>
    <w:rsid w:val="00744ABE"/>
    <w:rsid w:val="00744C40"/>
    <w:rsid w:val="0074501B"/>
    <w:rsid w:val="007452A3"/>
    <w:rsid w:val="0074593F"/>
    <w:rsid w:val="00745EB9"/>
    <w:rsid w:val="00745F04"/>
    <w:rsid w:val="0074619F"/>
    <w:rsid w:val="00746261"/>
    <w:rsid w:val="007465A6"/>
    <w:rsid w:val="0074676A"/>
    <w:rsid w:val="0074690A"/>
    <w:rsid w:val="00746BBA"/>
    <w:rsid w:val="00746EE4"/>
    <w:rsid w:val="00746F1B"/>
    <w:rsid w:val="007471CB"/>
    <w:rsid w:val="00747461"/>
    <w:rsid w:val="0074785A"/>
    <w:rsid w:val="00747DCE"/>
    <w:rsid w:val="00747EDE"/>
    <w:rsid w:val="007500EF"/>
    <w:rsid w:val="007503F9"/>
    <w:rsid w:val="007506B4"/>
    <w:rsid w:val="00750A40"/>
    <w:rsid w:val="00750CE5"/>
    <w:rsid w:val="00750DAD"/>
    <w:rsid w:val="00750F70"/>
    <w:rsid w:val="00750FBE"/>
    <w:rsid w:val="00751107"/>
    <w:rsid w:val="0075115B"/>
    <w:rsid w:val="007519E0"/>
    <w:rsid w:val="00751FFA"/>
    <w:rsid w:val="00752089"/>
    <w:rsid w:val="007520C7"/>
    <w:rsid w:val="00752450"/>
    <w:rsid w:val="007527A3"/>
    <w:rsid w:val="007527E9"/>
    <w:rsid w:val="00752B3C"/>
    <w:rsid w:val="00752D8E"/>
    <w:rsid w:val="00752E90"/>
    <w:rsid w:val="00752FC5"/>
    <w:rsid w:val="00752FEC"/>
    <w:rsid w:val="00753031"/>
    <w:rsid w:val="007531A9"/>
    <w:rsid w:val="00753509"/>
    <w:rsid w:val="00753B1A"/>
    <w:rsid w:val="00753C93"/>
    <w:rsid w:val="00753E64"/>
    <w:rsid w:val="00753EC1"/>
    <w:rsid w:val="007540EA"/>
    <w:rsid w:val="0075446B"/>
    <w:rsid w:val="007548A8"/>
    <w:rsid w:val="00754C2B"/>
    <w:rsid w:val="00754C8B"/>
    <w:rsid w:val="00754C8C"/>
    <w:rsid w:val="00754E68"/>
    <w:rsid w:val="0075502E"/>
    <w:rsid w:val="00755243"/>
    <w:rsid w:val="007552EF"/>
    <w:rsid w:val="00755761"/>
    <w:rsid w:val="00755868"/>
    <w:rsid w:val="00755AE3"/>
    <w:rsid w:val="00755FD2"/>
    <w:rsid w:val="007564EA"/>
    <w:rsid w:val="00756618"/>
    <w:rsid w:val="00756840"/>
    <w:rsid w:val="00756A15"/>
    <w:rsid w:val="00756AD4"/>
    <w:rsid w:val="00756C2E"/>
    <w:rsid w:val="00756E22"/>
    <w:rsid w:val="00756FAE"/>
    <w:rsid w:val="007572CA"/>
    <w:rsid w:val="00757B1A"/>
    <w:rsid w:val="00757D4C"/>
    <w:rsid w:val="00757DD6"/>
    <w:rsid w:val="00757E10"/>
    <w:rsid w:val="007602A4"/>
    <w:rsid w:val="00760300"/>
    <w:rsid w:val="0076081F"/>
    <w:rsid w:val="0076090A"/>
    <w:rsid w:val="00760C3F"/>
    <w:rsid w:val="00760CA1"/>
    <w:rsid w:val="00760E6C"/>
    <w:rsid w:val="007612B1"/>
    <w:rsid w:val="0076144D"/>
    <w:rsid w:val="00761A30"/>
    <w:rsid w:val="00761F0C"/>
    <w:rsid w:val="00761F8F"/>
    <w:rsid w:val="0076200D"/>
    <w:rsid w:val="00762AA4"/>
    <w:rsid w:val="00762C23"/>
    <w:rsid w:val="00763307"/>
    <w:rsid w:val="0076332B"/>
    <w:rsid w:val="007635CF"/>
    <w:rsid w:val="0076426E"/>
    <w:rsid w:val="007643B7"/>
    <w:rsid w:val="00764A7D"/>
    <w:rsid w:val="00764C8F"/>
    <w:rsid w:val="00764FB6"/>
    <w:rsid w:val="00764FE6"/>
    <w:rsid w:val="0076507C"/>
    <w:rsid w:val="00765163"/>
    <w:rsid w:val="00765654"/>
    <w:rsid w:val="00765802"/>
    <w:rsid w:val="00765A0C"/>
    <w:rsid w:val="00765EA5"/>
    <w:rsid w:val="00765F09"/>
    <w:rsid w:val="0076665B"/>
    <w:rsid w:val="00766A41"/>
    <w:rsid w:val="00766DBA"/>
    <w:rsid w:val="007672E1"/>
    <w:rsid w:val="00767599"/>
    <w:rsid w:val="007675DB"/>
    <w:rsid w:val="00767A84"/>
    <w:rsid w:val="00767D93"/>
    <w:rsid w:val="007700A6"/>
    <w:rsid w:val="0077049D"/>
    <w:rsid w:val="00770912"/>
    <w:rsid w:val="00770DB5"/>
    <w:rsid w:val="00770E77"/>
    <w:rsid w:val="00771483"/>
    <w:rsid w:val="007715BB"/>
    <w:rsid w:val="00771899"/>
    <w:rsid w:val="00771B70"/>
    <w:rsid w:val="00771D9D"/>
    <w:rsid w:val="00771EEC"/>
    <w:rsid w:val="00771F90"/>
    <w:rsid w:val="00772112"/>
    <w:rsid w:val="00772447"/>
    <w:rsid w:val="0077244C"/>
    <w:rsid w:val="00772F70"/>
    <w:rsid w:val="00772FAD"/>
    <w:rsid w:val="00772FE5"/>
    <w:rsid w:val="00773040"/>
    <w:rsid w:val="007733D8"/>
    <w:rsid w:val="0077353F"/>
    <w:rsid w:val="0077374D"/>
    <w:rsid w:val="007737A8"/>
    <w:rsid w:val="007738D2"/>
    <w:rsid w:val="00774331"/>
    <w:rsid w:val="0077459A"/>
    <w:rsid w:val="007745D0"/>
    <w:rsid w:val="00774BF3"/>
    <w:rsid w:val="00774C19"/>
    <w:rsid w:val="00774D6B"/>
    <w:rsid w:val="007751A7"/>
    <w:rsid w:val="0077524F"/>
    <w:rsid w:val="007755E2"/>
    <w:rsid w:val="0077584C"/>
    <w:rsid w:val="00775971"/>
    <w:rsid w:val="007759FE"/>
    <w:rsid w:val="00775B61"/>
    <w:rsid w:val="00776265"/>
    <w:rsid w:val="0077651C"/>
    <w:rsid w:val="007768AE"/>
    <w:rsid w:val="00776E31"/>
    <w:rsid w:val="00776FA0"/>
    <w:rsid w:val="00777107"/>
    <w:rsid w:val="00777193"/>
    <w:rsid w:val="007772B0"/>
    <w:rsid w:val="007773E1"/>
    <w:rsid w:val="0077750C"/>
    <w:rsid w:val="00777C9F"/>
    <w:rsid w:val="007805AB"/>
    <w:rsid w:val="00780947"/>
    <w:rsid w:val="00780B98"/>
    <w:rsid w:val="00780DE5"/>
    <w:rsid w:val="00781572"/>
    <w:rsid w:val="00781BB0"/>
    <w:rsid w:val="007822A0"/>
    <w:rsid w:val="0078256E"/>
    <w:rsid w:val="007829A7"/>
    <w:rsid w:val="00782D4A"/>
    <w:rsid w:val="00782EC7"/>
    <w:rsid w:val="00783295"/>
    <w:rsid w:val="00783312"/>
    <w:rsid w:val="007833BC"/>
    <w:rsid w:val="0078354A"/>
    <w:rsid w:val="00783816"/>
    <w:rsid w:val="00784076"/>
    <w:rsid w:val="007842B7"/>
    <w:rsid w:val="00784682"/>
    <w:rsid w:val="00784C98"/>
    <w:rsid w:val="00784E94"/>
    <w:rsid w:val="00784EA1"/>
    <w:rsid w:val="007852DF"/>
    <w:rsid w:val="007857CA"/>
    <w:rsid w:val="00785ECD"/>
    <w:rsid w:val="00785FD0"/>
    <w:rsid w:val="007865B0"/>
    <w:rsid w:val="007865ED"/>
    <w:rsid w:val="007866D1"/>
    <w:rsid w:val="00786905"/>
    <w:rsid w:val="00786FB2"/>
    <w:rsid w:val="00787214"/>
    <w:rsid w:val="00787234"/>
    <w:rsid w:val="00787C7C"/>
    <w:rsid w:val="00787EC6"/>
    <w:rsid w:val="00790050"/>
    <w:rsid w:val="007903DA"/>
    <w:rsid w:val="00790D9F"/>
    <w:rsid w:val="00790FB8"/>
    <w:rsid w:val="00791084"/>
    <w:rsid w:val="0079112F"/>
    <w:rsid w:val="007913F5"/>
    <w:rsid w:val="007917C3"/>
    <w:rsid w:val="00791A58"/>
    <w:rsid w:val="00792387"/>
    <w:rsid w:val="00792902"/>
    <w:rsid w:val="00792EA1"/>
    <w:rsid w:val="00793402"/>
    <w:rsid w:val="007937AB"/>
    <w:rsid w:val="0079392A"/>
    <w:rsid w:val="00793B73"/>
    <w:rsid w:val="00793F1D"/>
    <w:rsid w:val="00794DE5"/>
    <w:rsid w:val="0079514F"/>
    <w:rsid w:val="00795742"/>
    <w:rsid w:val="00795A30"/>
    <w:rsid w:val="00795E08"/>
    <w:rsid w:val="00796537"/>
    <w:rsid w:val="007967DD"/>
    <w:rsid w:val="007967E4"/>
    <w:rsid w:val="00796812"/>
    <w:rsid w:val="00796A0B"/>
    <w:rsid w:val="00797183"/>
    <w:rsid w:val="00797619"/>
    <w:rsid w:val="007976CE"/>
    <w:rsid w:val="007A06EC"/>
    <w:rsid w:val="007A0805"/>
    <w:rsid w:val="007A08E5"/>
    <w:rsid w:val="007A1268"/>
    <w:rsid w:val="007A1899"/>
    <w:rsid w:val="007A1FF6"/>
    <w:rsid w:val="007A23B7"/>
    <w:rsid w:val="007A23C3"/>
    <w:rsid w:val="007A23D6"/>
    <w:rsid w:val="007A2427"/>
    <w:rsid w:val="007A25E9"/>
    <w:rsid w:val="007A26EE"/>
    <w:rsid w:val="007A2C91"/>
    <w:rsid w:val="007A2E3A"/>
    <w:rsid w:val="007A3124"/>
    <w:rsid w:val="007A3830"/>
    <w:rsid w:val="007A385E"/>
    <w:rsid w:val="007A3904"/>
    <w:rsid w:val="007A3C04"/>
    <w:rsid w:val="007A3F8C"/>
    <w:rsid w:val="007A40B4"/>
    <w:rsid w:val="007A43E9"/>
    <w:rsid w:val="007A44A7"/>
    <w:rsid w:val="007A4640"/>
    <w:rsid w:val="007A4D91"/>
    <w:rsid w:val="007A508E"/>
    <w:rsid w:val="007A53AA"/>
    <w:rsid w:val="007A551C"/>
    <w:rsid w:val="007A5ABA"/>
    <w:rsid w:val="007A5D9F"/>
    <w:rsid w:val="007A609F"/>
    <w:rsid w:val="007A619E"/>
    <w:rsid w:val="007A6360"/>
    <w:rsid w:val="007A661B"/>
    <w:rsid w:val="007A662C"/>
    <w:rsid w:val="007A6752"/>
    <w:rsid w:val="007A6B21"/>
    <w:rsid w:val="007A6F05"/>
    <w:rsid w:val="007A6F6F"/>
    <w:rsid w:val="007A6F8D"/>
    <w:rsid w:val="007A729F"/>
    <w:rsid w:val="007A73DA"/>
    <w:rsid w:val="007A765C"/>
    <w:rsid w:val="007A7F95"/>
    <w:rsid w:val="007B089F"/>
    <w:rsid w:val="007B0C77"/>
    <w:rsid w:val="007B0D21"/>
    <w:rsid w:val="007B11DF"/>
    <w:rsid w:val="007B133A"/>
    <w:rsid w:val="007B17F2"/>
    <w:rsid w:val="007B208B"/>
    <w:rsid w:val="007B21BA"/>
    <w:rsid w:val="007B2231"/>
    <w:rsid w:val="007B2271"/>
    <w:rsid w:val="007B273E"/>
    <w:rsid w:val="007B2CEA"/>
    <w:rsid w:val="007B300D"/>
    <w:rsid w:val="007B3251"/>
    <w:rsid w:val="007B32D5"/>
    <w:rsid w:val="007B37EB"/>
    <w:rsid w:val="007B3C1D"/>
    <w:rsid w:val="007B3D02"/>
    <w:rsid w:val="007B3D4F"/>
    <w:rsid w:val="007B3DF0"/>
    <w:rsid w:val="007B3F0D"/>
    <w:rsid w:val="007B408D"/>
    <w:rsid w:val="007B4560"/>
    <w:rsid w:val="007B45E4"/>
    <w:rsid w:val="007B48B8"/>
    <w:rsid w:val="007B48BB"/>
    <w:rsid w:val="007B5268"/>
    <w:rsid w:val="007B5455"/>
    <w:rsid w:val="007B5AD3"/>
    <w:rsid w:val="007B5E76"/>
    <w:rsid w:val="007B615B"/>
    <w:rsid w:val="007B65E3"/>
    <w:rsid w:val="007B67EF"/>
    <w:rsid w:val="007B6867"/>
    <w:rsid w:val="007B69F1"/>
    <w:rsid w:val="007B69FE"/>
    <w:rsid w:val="007B6E62"/>
    <w:rsid w:val="007B715D"/>
    <w:rsid w:val="007B725B"/>
    <w:rsid w:val="007B73F9"/>
    <w:rsid w:val="007B7484"/>
    <w:rsid w:val="007B762F"/>
    <w:rsid w:val="007B7768"/>
    <w:rsid w:val="007C0002"/>
    <w:rsid w:val="007C07E6"/>
    <w:rsid w:val="007C08D2"/>
    <w:rsid w:val="007C0AD6"/>
    <w:rsid w:val="007C165B"/>
    <w:rsid w:val="007C1C2C"/>
    <w:rsid w:val="007C1F62"/>
    <w:rsid w:val="007C2E67"/>
    <w:rsid w:val="007C2FDD"/>
    <w:rsid w:val="007C3176"/>
    <w:rsid w:val="007C33C2"/>
    <w:rsid w:val="007C3514"/>
    <w:rsid w:val="007C3534"/>
    <w:rsid w:val="007C3AB8"/>
    <w:rsid w:val="007C4033"/>
    <w:rsid w:val="007C4499"/>
    <w:rsid w:val="007C44FA"/>
    <w:rsid w:val="007C456E"/>
    <w:rsid w:val="007C4878"/>
    <w:rsid w:val="007C49F2"/>
    <w:rsid w:val="007C4AA8"/>
    <w:rsid w:val="007C4C7D"/>
    <w:rsid w:val="007C4DBA"/>
    <w:rsid w:val="007C507D"/>
    <w:rsid w:val="007C540C"/>
    <w:rsid w:val="007C560B"/>
    <w:rsid w:val="007C566D"/>
    <w:rsid w:val="007C5908"/>
    <w:rsid w:val="007C5CAD"/>
    <w:rsid w:val="007C6027"/>
    <w:rsid w:val="007C6E11"/>
    <w:rsid w:val="007C7E5F"/>
    <w:rsid w:val="007C7ED3"/>
    <w:rsid w:val="007C7FE2"/>
    <w:rsid w:val="007D014B"/>
    <w:rsid w:val="007D033D"/>
    <w:rsid w:val="007D04EB"/>
    <w:rsid w:val="007D05BD"/>
    <w:rsid w:val="007D08A8"/>
    <w:rsid w:val="007D0F95"/>
    <w:rsid w:val="007D1172"/>
    <w:rsid w:val="007D16C8"/>
    <w:rsid w:val="007D192D"/>
    <w:rsid w:val="007D1C80"/>
    <w:rsid w:val="007D1F20"/>
    <w:rsid w:val="007D21EA"/>
    <w:rsid w:val="007D2482"/>
    <w:rsid w:val="007D2547"/>
    <w:rsid w:val="007D2C49"/>
    <w:rsid w:val="007D2E41"/>
    <w:rsid w:val="007D309A"/>
    <w:rsid w:val="007D34BA"/>
    <w:rsid w:val="007D3578"/>
    <w:rsid w:val="007D3C25"/>
    <w:rsid w:val="007D3EAE"/>
    <w:rsid w:val="007D3F91"/>
    <w:rsid w:val="007D45C1"/>
    <w:rsid w:val="007D486D"/>
    <w:rsid w:val="007D4BEE"/>
    <w:rsid w:val="007D4C9D"/>
    <w:rsid w:val="007D4D8E"/>
    <w:rsid w:val="007D4EA1"/>
    <w:rsid w:val="007D52CB"/>
    <w:rsid w:val="007D54B2"/>
    <w:rsid w:val="007D5925"/>
    <w:rsid w:val="007D5A97"/>
    <w:rsid w:val="007D5B6D"/>
    <w:rsid w:val="007D5C24"/>
    <w:rsid w:val="007D6500"/>
    <w:rsid w:val="007D6566"/>
    <w:rsid w:val="007D6915"/>
    <w:rsid w:val="007D6EDB"/>
    <w:rsid w:val="007D73D2"/>
    <w:rsid w:val="007D744F"/>
    <w:rsid w:val="007D7760"/>
    <w:rsid w:val="007D78A0"/>
    <w:rsid w:val="007D7A43"/>
    <w:rsid w:val="007D7C37"/>
    <w:rsid w:val="007D7CF3"/>
    <w:rsid w:val="007D7E66"/>
    <w:rsid w:val="007D7F03"/>
    <w:rsid w:val="007E02C4"/>
    <w:rsid w:val="007E0770"/>
    <w:rsid w:val="007E0B05"/>
    <w:rsid w:val="007E0C3B"/>
    <w:rsid w:val="007E0EDA"/>
    <w:rsid w:val="007E114F"/>
    <w:rsid w:val="007E116D"/>
    <w:rsid w:val="007E138E"/>
    <w:rsid w:val="007E142A"/>
    <w:rsid w:val="007E1752"/>
    <w:rsid w:val="007E17BE"/>
    <w:rsid w:val="007E1A36"/>
    <w:rsid w:val="007E1A67"/>
    <w:rsid w:val="007E2004"/>
    <w:rsid w:val="007E2330"/>
    <w:rsid w:val="007E2361"/>
    <w:rsid w:val="007E23F8"/>
    <w:rsid w:val="007E247E"/>
    <w:rsid w:val="007E297C"/>
    <w:rsid w:val="007E2984"/>
    <w:rsid w:val="007E312E"/>
    <w:rsid w:val="007E3847"/>
    <w:rsid w:val="007E39D5"/>
    <w:rsid w:val="007E3C4D"/>
    <w:rsid w:val="007E3D50"/>
    <w:rsid w:val="007E3FBB"/>
    <w:rsid w:val="007E4035"/>
    <w:rsid w:val="007E40BB"/>
    <w:rsid w:val="007E41D9"/>
    <w:rsid w:val="007E41F7"/>
    <w:rsid w:val="007E4423"/>
    <w:rsid w:val="007E4F5C"/>
    <w:rsid w:val="007E4FA6"/>
    <w:rsid w:val="007E521C"/>
    <w:rsid w:val="007E53F6"/>
    <w:rsid w:val="007E5690"/>
    <w:rsid w:val="007E5ED4"/>
    <w:rsid w:val="007E69BB"/>
    <w:rsid w:val="007E6A20"/>
    <w:rsid w:val="007E70C3"/>
    <w:rsid w:val="007E72FA"/>
    <w:rsid w:val="007E79E3"/>
    <w:rsid w:val="007E7A6A"/>
    <w:rsid w:val="007E7C0A"/>
    <w:rsid w:val="007E7D04"/>
    <w:rsid w:val="007E7EF0"/>
    <w:rsid w:val="007E7F2E"/>
    <w:rsid w:val="007F0162"/>
    <w:rsid w:val="007F01F5"/>
    <w:rsid w:val="007F0232"/>
    <w:rsid w:val="007F043C"/>
    <w:rsid w:val="007F06B9"/>
    <w:rsid w:val="007F0A42"/>
    <w:rsid w:val="007F0C6E"/>
    <w:rsid w:val="007F0E1B"/>
    <w:rsid w:val="007F0E2B"/>
    <w:rsid w:val="007F0F4A"/>
    <w:rsid w:val="007F138A"/>
    <w:rsid w:val="007F1B3F"/>
    <w:rsid w:val="007F1FA0"/>
    <w:rsid w:val="007F2100"/>
    <w:rsid w:val="007F2290"/>
    <w:rsid w:val="007F274D"/>
    <w:rsid w:val="007F2ABB"/>
    <w:rsid w:val="007F2B13"/>
    <w:rsid w:val="007F2C25"/>
    <w:rsid w:val="007F2ECF"/>
    <w:rsid w:val="007F2F8D"/>
    <w:rsid w:val="007F304B"/>
    <w:rsid w:val="007F3425"/>
    <w:rsid w:val="007F3833"/>
    <w:rsid w:val="007F38C2"/>
    <w:rsid w:val="007F38FE"/>
    <w:rsid w:val="007F3EBD"/>
    <w:rsid w:val="007F3FCB"/>
    <w:rsid w:val="007F40EF"/>
    <w:rsid w:val="007F4586"/>
    <w:rsid w:val="007F458B"/>
    <w:rsid w:val="007F46B3"/>
    <w:rsid w:val="007F4711"/>
    <w:rsid w:val="007F499E"/>
    <w:rsid w:val="007F4AA0"/>
    <w:rsid w:val="007F4BDA"/>
    <w:rsid w:val="007F4C36"/>
    <w:rsid w:val="007F4D5A"/>
    <w:rsid w:val="007F4FD7"/>
    <w:rsid w:val="007F503C"/>
    <w:rsid w:val="007F597D"/>
    <w:rsid w:val="007F5B79"/>
    <w:rsid w:val="007F60C2"/>
    <w:rsid w:val="007F6CCA"/>
    <w:rsid w:val="007F6E61"/>
    <w:rsid w:val="007F6FB2"/>
    <w:rsid w:val="007F6FD1"/>
    <w:rsid w:val="007F7034"/>
    <w:rsid w:val="007F75ED"/>
    <w:rsid w:val="007F7E07"/>
    <w:rsid w:val="007F7EA0"/>
    <w:rsid w:val="00800019"/>
    <w:rsid w:val="008003FF"/>
    <w:rsid w:val="00800410"/>
    <w:rsid w:val="00800491"/>
    <w:rsid w:val="008004F4"/>
    <w:rsid w:val="00801241"/>
    <w:rsid w:val="0080128B"/>
    <w:rsid w:val="00801304"/>
    <w:rsid w:val="0080130D"/>
    <w:rsid w:val="0080152A"/>
    <w:rsid w:val="00801BC2"/>
    <w:rsid w:val="00802440"/>
    <w:rsid w:val="00802B64"/>
    <w:rsid w:val="00802F8F"/>
    <w:rsid w:val="00802FD3"/>
    <w:rsid w:val="00803421"/>
    <w:rsid w:val="0080347C"/>
    <w:rsid w:val="008034A7"/>
    <w:rsid w:val="00803769"/>
    <w:rsid w:val="0080392D"/>
    <w:rsid w:val="00803CCE"/>
    <w:rsid w:val="00803FAC"/>
    <w:rsid w:val="008040B5"/>
    <w:rsid w:val="00804420"/>
    <w:rsid w:val="00804B6D"/>
    <w:rsid w:val="00804B8F"/>
    <w:rsid w:val="00804BFA"/>
    <w:rsid w:val="00804C8A"/>
    <w:rsid w:val="00805434"/>
    <w:rsid w:val="008059B1"/>
    <w:rsid w:val="00805E60"/>
    <w:rsid w:val="00805EFB"/>
    <w:rsid w:val="00806156"/>
    <w:rsid w:val="00806526"/>
    <w:rsid w:val="00806598"/>
    <w:rsid w:val="00806B87"/>
    <w:rsid w:val="00806DF8"/>
    <w:rsid w:val="00807938"/>
    <w:rsid w:val="008079B5"/>
    <w:rsid w:val="0081066C"/>
    <w:rsid w:val="00810CA5"/>
    <w:rsid w:val="00810D60"/>
    <w:rsid w:val="00810F07"/>
    <w:rsid w:val="00810FE2"/>
    <w:rsid w:val="008110A6"/>
    <w:rsid w:val="0081110E"/>
    <w:rsid w:val="0081111E"/>
    <w:rsid w:val="00811312"/>
    <w:rsid w:val="008115F2"/>
    <w:rsid w:val="00811672"/>
    <w:rsid w:val="008116D6"/>
    <w:rsid w:val="00811ED5"/>
    <w:rsid w:val="00811EEE"/>
    <w:rsid w:val="00812371"/>
    <w:rsid w:val="0081255A"/>
    <w:rsid w:val="00812987"/>
    <w:rsid w:val="00812B08"/>
    <w:rsid w:val="00812B91"/>
    <w:rsid w:val="00813807"/>
    <w:rsid w:val="00813A22"/>
    <w:rsid w:val="00813ACB"/>
    <w:rsid w:val="00813C47"/>
    <w:rsid w:val="00814013"/>
    <w:rsid w:val="008142F6"/>
    <w:rsid w:val="008146DA"/>
    <w:rsid w:val="008146EA"/>
    <w:rsid w:val="00814BF7"/>
    <w:rsid w:val="008150EF"/>
    <w:rsid w:val="008153D7"/>
    <w:rsid w:val="008154CB"/>
    <w:rsid w:val="008157FA"/>
    <w:rsid w:val="00815A0C"/>
    <w:rsid w:val="00815BBC"/>
    <w:rsid w:val="00815C92"/>
    <w:rsid w:val="00816340"/>
    <w:rsid w:val="008165BF"/>
    <w:rsid w:val="0081671F"/>
    <w:rsid w:val="00816A4D"/>
    <w:rsid w:val="00816FF3"/>
    <w:rsid w:val="0081701D"/>
    <w:rsid w:val="00817051"/>
    <w:rsid w:val="00817101"/>
    <w:rsid w:val="00817238"/>
    <w:rsid w:val="008175F6"/>
    <w:rsid w:val="00817687"/>
    <w:rsid w:val="008179B4"/>
    <w:rsid w:val="008179D9"/>
    <w:rsid w:val="008179DD"/>
    <w:rsid w:val="00817CEE"/>
    <w:rsid w:val="00817DAC"/>
    <w:rsid w:val="00820438"/>
    <w:rsid w:val="00820868"/>
    <w:rsid w:val="00820896"/>
    <w:rsid w:val="00820AFD"/>
    <w:rsid w:val="00820B98"/>
    <w:rsid w:val="00820EE4"/>
    <w:rsid w:val="008213AF"/>
    <w:rsid w:val="008214A1"/>
    <w:rsid w:val="0082159B"/>
    <w:rsid w:val="0082196C"/>
    <w:rsid w:val="00821A37"/>
    <w:rsid w:val="00821A79"/>
    <w:rsid w:val="00821EF1"/>
    <w:rsid w:val="00821FFC"/>
    <w:rsid w:val="008220EB"/>
    <w:rsid w:val="0082239F"/>
    <w:rsid w:val="00822836"/>
    <w:rsid w:val="00822894"/>
    <w:rsid w:val="00822B96"/>
    <w:rsid w:val="00822C4D"/>
    <w:rsid w:val="00822E41"/>
    <w:rsid w:val="00822E8C"/>
    <w:rsid w:val="008233F0"/>
    <w:rsid w:val="008235AF"/>
    <w:rsid w:val="008236FD"/>
    <w:rsid w:val="00823754"/>
    <w:rsid w:val="00823802"/>
    <w:rsid w:val="00823D98"/>
    <w:rsid w:val="00824309"/>
    <w:rsid w:val="008246D7"/>
    <w:rsid w:val="00824889"/>
    <w:rsid w:val="00824CA0"/>
    <w:rsid w:val="00824DEA"/>
    <w:rsid w:val="00824E0B"/>
    <w:rsid w:val="00824E53"/>
    <w:rsid w:val="008252EA"/>
    <w:rsid w:val="0082530D"/>
    <w:rsid w:val="008257D7"/>
    <w:rsid w:val="00825816"/>
    <w:rsid w:val="008258CD"/>
    <w:rsid w:val="00825F30"/>
    <w:rsid w:val="00826077"/>
    <w:rsid w:val="00826EC5"/>
    <w:rsid w:val="00826FA4"/>
    <w:rsid w:val="00826FB3"/>
    <w:rsid w:val="008273B9"/>
    <w:rsid w:val="008274AF"/>
    <w:rsid w:val="00827981"/>
    <w:rsid w:val="008279D0"/>
    <w:rsid w:val="008279DC"/>
    <w:rsid w:val="00827B86"/>
    <w:rsid w:val="00827B89"/>
    <w:rsid w:val="00827C87"/>
    <w:rsid w:val="00827EA2"/>
    <w:rsid w:val="008300B0"/>
    <w:rsid w:val="008301FE"/>
    <w:rsid w:val="0083038A"/>
    <w:rsid w:val="0083062A"/>
    <w:rsid w:val="0083069A"/>
    <w:rsid w:val="00830983"/>
    <w:rsid w:val="00830A23"/>
    <w:rsid w:val="00830B13"/>
    <w:rsid w:val="00830CC8"/>
    <w:rsid w:val="008313C1"/>
    <w:rsid w:val="008314C4"/>
    <w:rsid w:val="0083168D"/>
    <w:rsid w:val="008317E1"/>
    <w:rsid w:val="00831ADC"/>
    <w:rsid w:val="00831D55"/>
    <w:rsid w:val="00831D68"/>
    <w:rsid w:val="008321F1"/>
    <w:rsid w:val="008326F6"/>
    <w:rsid w:val="00832F6F"/>
    <w:rsid w:val="00832F9D"/>
    <w:rsid w:val="00832FD4"/>
    <w:rsid w:val="0083322F"/>
    <w:rsid w:val="00833287"/>
    <w:rsid w:val="008336BF"/>
    <w:rsid w:val="008336ED"/>
    <w:rsid w:val="0083373B"/>
    <w:rsid w:val="00833937"/>
    <w:rsid w:val="008339D3"/>
    <w:rsid w:val="00833E20"/>
    <w:rsid w:val="00833F67"/>
    <w:rsid w:val="00833F72"/>
    <w:rsid w:val="00834023"/>
    <w:rsid w:val="008340EA"/>
    <w:rsid w:val="00834191"/>
    <w:rsid w:val="00834289"/>
    <w:rsid w:val="00834366"/>
    <w:rsid w:val="00834758"/>
    <w:rsid w:val="008347CA"/>
    <w:rsid w:val="008347D5"/>
    <w:rsid w:val="00834A0D"/>
    <w:rsid w:val="00834C44"/>
    <w:rsid w:val="008353A2"/>
    <w:rsid w:val="00835550"/>
    <w:rsid w:val="00835A42"/>
    <w:rsid w:val="0083623D"/>
    <w:rsid w:val="00836377"/>
    <w:rsid w:val="0083653C"/>
    <w:rsid w:val="008368F0"/>
    <w:rsid w:val="0083693E"/>
    <w:rsid w:val="008370B0"/>
    <w:rsid w:val="0083743F"/>
    <w:rsid w:val="00837764"/>
    <w:rsid w:val="008377C7"/>
    <w:rsid w:val="00837B28"/>
    <w:rsid w:val="00837CFB"/>
    <w:rsid w:val="00837E29"/>
    <w:rsid w:val="00837FD3"/>
    <w:rsid w:val="00840486"/>
    <w:rsid w:val="008416B6"/>
    <w:rsid w:val="008416CB"/>
    <w:rsid w:val="00841719"/>
    <w:rsid w:val="008418BF"/>
    <w:rsid w:val="00842758"/>
    <w:rsid w:val="008428D4"/>
    <w:rsid w:val="00842A88"/>
    <w:rsid w:val="00842B0B"/>
    <w:rsid w:val="00842B0E"/>
    <w:rsid w:val="008432B2"/>
    <w:rsid w:val="00843385"/>
    <w:rsid w:val="008434E7"/>
    <w:rsid w:val="00843B64"/>
    <w:rsid w:val="00843F52"/>
    <w:rsid w:val="008440A7"/>
    <w:rsid w:val="00844151"/>
    <w:rsid w:val="00844301"/>
    <w:rsid w:val="0084493D"/>
    <w:rsid w:val="00844AB7"/>
    <w:rsid w:val="00844E9E"/>
    <w:rsid w:val="0084573C"/>
    <w:rsid w:val="008457FF"/>
    <w:rsid w:val="00845D31"/>
    <w:rsid w:val="00845FCE"/>
    <w:rsid w:val="0084623E"/>
    <w:rsid w:val="008462C1"/>
    <w:rsid w:val="008463ED"/>
    <w:rsid w:val="00846512"/>
    <w:rsid w:val="00846684"/>
    <w:rsid w:val="008466EF"/>
    <w:rsid w:val="0084780F"/>
    <w:rsid w:val="0084797B"/>
    <w:rsid w:val="00847E02"/>
    <w:rsid w:val="00850477"/>
    <w:rsid w:val="0085047E"/>
    <w:rsid w:val="008504F0"/>
    <w:rsid w:val="00850667"/>
    <w:rsid w:val="00850699"/>
    <w:rsid w:val="00850839"/>
    <w:rsid w:val="0085091E"/>
    <w:rsid w:val="00850BBF"/>
    <w:rsid w:val="00850C29"/>
    <w:rsid w:val="00850CA1"/>
    <w:rsid w:val="00850D7D"/>
    <w:rsid w:val="00850FEE"/>
    <w:rsid w:val="00851868"/>
    <w:rsid w:val="00851D82"/>
    <w:rsid w:val="00851DB2"/>
    <w:rsid w:val="00851E91"/>
    <w:rsid w:val="008523EC"/>
    <w:rsid w:val="00852887"/>
    <w:rsid w:val="008529A6"/>
    <w:rsid w:val="00852D5F"/>
    <w:rsid w:val="00852D77"/>
    <w:rsid w:val="00852DB7"/>
    <w:rsid w:val="00852DFB"/>
    <w:rsid w:val="00852EF2"/>
    <w:rsid w:val="00853A8C"/>
    <w:rsid w:val="00853C84"/>
    <w:rsid w:val="00853D1D"/>
    <w:rsid w:val="008545DD"/>
    <w:rsid w:val="0085462C"/>
    <w:rsid w:val="00854760"/>
    <w:rsid w:val="0085483F"/>
    <w:rsid w:val="00854FED"/>
    <w:rsid w:val="0085514B"/>
    <w:rsid w:val="00855320"/>
    <w:rsid w:val="0085544B"/>
    <w:rsid w:val="008554B9"/>
    <w:rsid w:val="00855A64"/>
    <w:rsid w:val="00855C4E"/>
    <w:rsid w:val="008563C8"/>
    <w:rsid w:val="00856597"/>
    <w:rsid w:val="00856643"/>
    <w:rsid w:val="008568F2"/>
    <w:rsid w:val="008569CE"/>
    <w:rsid w:val="00856AD6"/>
    <w:rsid w:val="00856C33"/>
    <w:rsid w:val="00856E8A"/>
    <w:rsid w:val="00856E93"/>
    <w:rsid w:val="00856EED"/>
    <w:rsid w:val="00857033"/>
    <w:rsid w:val="00857163"/>
    <w:rsid w:val="008579DB"/>
    <w:rsid w:val="00857C8B"/>
    <w:rsid w:val="00857E2B"/>
    <w:rsid w:val="0086047C"/>
    <w:rsid w:val="008604EF"/>
    <w:rsid w:val="00860683"/>
    <w:rsid w:val="00860799"/>
    <w:rsid w:val="00860987"/>
    <w:rsid w:val="00860BF4"/>
    <w:rsid w:val="00860C65"/>
    <w:rsid w:val="00860EB1"/>
    <w:rsid w:val="008616E3"/>
    <w:rsid w:val="00861835"/>
    <w:rsid w:val="008618AD"/>
    <w:rsid w:val="00861A0C"/>
    <w:rsid w:val="00861FCD"/>
    <w:rsid w:val="008620ED"/>
    <w:rsid w:val="008623B0"/>
    <w:rsid w:val="008626BC"/>
    <w:rsid w:val="00862C88"/>
    <w:rsid w:val="00862F28"/>
    <w:rsid w:val="00863026"/>
    <w:rsid w:val="0086306F"/>
    <w:rsid w:val="008631EA"/>
    <w:rsid w:val="008636D3"/>
    <w:rsid w:val="0086393E"/>
    <w:rsid w:val="00863AD0"/>
    <w:rsid w:val="00863C0E"/>
    <w:rsid w:val="00864197"/>
    <w:rsid w:val="008643A7"/>
    <w:rsid w:val="008644F8"/>
    <w:rsid w:val="008645A4"/>
    <w:rsid w:val="00864876"/>
    <w:rsid w:val="00864AF2"/>
    <w:rsid w:val="00864D45"/>
    <w:rsid w:val="00864E79"/>
    <w:rsid w:val="0086559C"/>
    <w:rsid w:val="008656DE"/>
    <w:rsid w:val="00865723"/>
    <w:rsid w:val="0086589B"/>
    <w:rsid w:val="008658E7"/>
    <w:rsid w:val="00865F9E"/>
    <w:rsid w:val="008661EB"/>
    <w:rsid w:val="00866408"/>
    <w:rsid w:val="00866737"/>
    <w:rsid w:val="008667E2"/>
    <w:rsid w:val="00866813"/>
    <w:rsid w:val="00866868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B8C"/>
    <w:rsid w:val="00867C5D"/>
    <w:rsid w:val="00867EBE"/>
    <w:rsid w:val="00870060"/>
    <w:rsid w:val="00870648"/>
    <w:rsid w:val="00870AF5"/>
    <w:rsid w:val="00870C73"/>
    <w:rsid w:val="00870C79"/>
    <w:rsid w:val="00870F2C"/>
    <w:rsid w:val="00871191"/>
    <w:rsid w:val="0087197F"/>
    <w:rsid w:val="00871C80"/>
    <w:rsid w:val="00871CAC"/>
    <w:rsid w:val="0087217D"/>
    <w:rsid w:val="008722BD"/>
    <w:rsid w:val="00872388"/>
    <w:rsid w:val="008723AF"/>
    <w:rsid w:val="00872661"/>
    <w:rsid w:val="008727A1"/>
    <w:rsid w:val="00872C34"/>
    <w:rsid w:val="00872CCA"/>
    <w:rsid w:val="00873594"/>
    <w:rsid w:val="008736D7"/>
    <w:rsid w:val="00873744"/>
    <w:rsid w:val="00873936"/>
    <w:rsid w:val="00873C49"/>
    <w:rsid w:val="00874095"/>
    <w:rsid w:val="008740BE"/>
    <w:rsid w:val="0087427F"/>
    <w:rsid w:val="008742E3"/>
    <w:rsid w:val="00874D62"/>
    <w:rsid w:val="00874D95"/>
    <w:rsid w:val="008751EA"/>
    <w:rsid w:val="008753CD"/>
    <w:rsid w:val="008753FC"/>
    <w:rsid w:val="008757E3"/>
    <w:rsid w:val="00875D32"/>
    <w:rsid w:val="00876004"/>
    <w:rsid w:val="008762AB"/>
    <w:rsid w:val="00876535"/>
    <w:rsid w:val="00876988"/>
    <w:rsid w:val="008769CF"/>
    <w:rsid w:val="00876B0E"/>
    <w:rsid w:val="00876C9E"/>
    <w:rsid w:val="00876CCD"/>
    <w:rsid w:val="00876F2B"/>
    <w:rsid w:val="0087729D"/>
    <w:rsid w:val="008773C8"/>
    <w:rsid w:val="00877441"/>
    <w:rsid w:val="00877810"/>
    <w:rsid w:val="00877A62"/>
    <w:rsid w:val="00877B83"/>
    <w:rsid w:val="00877C75"/>
    <w:rsid w:val="00877EE3"/>
    <w:rsid w:val="00880178"/>
    <w:rsid w:val="00880B81"/>
    <w:rsid w:val="00880CD9"/>
    <w:rsid w:val="00881114"/>
    <w:rsid w:val="008812C0"/>
    <w:rsid w:val="008813D6"/>
    <w:rsid w:val="00881737"/>
    <w:rsid w:val="008817F4"/>
    <w:rsid w:val="00881826"/>
    <w:rsid w:val="00881B57"/>
    <w:rsid w:val="00881B65"/>
    <w:rsid w:val="00881D15"/>
    <w:rsid w:val="00881EA1"/>
    <w:rsid w:val="008822E5"/>
    <w:rsid w:val="008823B2"/>
    <w:rsid w:val="008824AD"/>
    <w:rsid w:val="00882527"/>
    <w:rsid w:val="00882CB5"/>
    <w:rsid w:val="0088305C"/>
    <w:rsid w:val="0088336E"/>
    <w:rsid w:val="00883650"/>
    <w:rsid w:val="0088397A"/>
    <w:rsid w:val="00883ADC"/>
    <w:rsid w:val="00883DB4"/>
    <w:rsid w:val="00884373"/>
    <w:rsid w:val="0088445E"/>
    <w:rsid w:val="00884489"/>
    <w:rsid w:val="008845C4"/>
    <w:rsid w:val="00884B8F"/>
    <w:rsid w:val="00885141"/>
    <w:rsid w:val="0088523F"/>
    <w:rsid w:val="00885504"/>
    <w:rsid w:val="00885BC1"/>
    <w:rsid w:val="0088693E"/>
    <w:rsid w:val="008869FF"/>
    <w:rsid w:val="00886CDF"/>
    <w:rsid w:val="008872FD"/>
    <w:rsid w:val="0088780B"/>
    <w:rsid w:val="00887951"/>
    <w:rsid w:val="00887957"/>
    <w:rsid w:val="00887A69"/>
    <w:rsid w:val="00887B0B"/>
    <w:rsid w:val="00890177"/>
    <w:rsid w:val="00890427"/>
    <w:rsid w:val="008904FB"/>
    <w:rsid w:val="0089057A"/>
    <w:rsid w:val="0089060A"/>
    <w:rsid w:val="008908C0"/>
    <w:rsid w:val="00890A65"/>
    <w:rsid w:val="00890A85"/>
    <w:rsid w:val="00890E62"/>
    <w:rsid w:val="00890F20"/>
    <w:rsid w:val="00891150"/>
    <w:rsid w:val="008911FF"/>
    <w:rsid w:val="00891225"/>
    <w:rsid w:val="008917FB"/>
    <w:rsid w:val="00891B02"/>
    <w:rsid w:val="00891CBE"/>
    <w:rsid w:val="00892049"/>
    <w:rsid w:val="00892217"/>
    <w:rsid w:val="0089255E"/>
    <w:rsid w:val="0089272A"/>
    <w:rsid w:val="008927AD"/>
    <w:rsid w:val="00892959"/>
    <w:rsid w:val="00892A47"/>
    <w:rsid w:val="00892AE2"/>
    <w:rsid w:val="00892B7E"/>
    <w:rsid w:val="008935DA"/>
    <w:rsid w:val="0089368A"/>
    <w:rsid w:val="008936B6"/>
    <w:rsid w:val="008937E1"/>
    <w:rsid w:val="008937EF"/>
    <w:rsid w:val="00893828"/>
    <w:rsid w:val="008938FF"/>
    <w:rsid w:val="00893D3D"/>
    <w:rsid w:val="00893F85"/>
    <w:rsid w:val="008946CB"/>
    <w:rsid w:val="008947B1"/>
    <w:rsid w:val="008948DE"/>
    <w:rsid w:val="0089513B"/>
    <w:rsid w:val="008954F1"/>
    <w:rsid w:val="008958B6"/>
    <w:rsid w:val="0089606D"/>
    <w:rsid w:val="008961C0"/>
    <w:rsid w:val="008962A3"/>
    <w:rsid w:val="008963D7"/>
    <w:rsid w:val="008964F9"/>
    <w:rsid w:val="008965E9"/>
    <w:rsid w:val="008966F7"/>
    <w:rsid w:val="00896782"/>
    <w:rsid w:val="00896B69"/>
    <w:rsid w:val="00896C44"/>
    <w:rsid w:val="00897082"/>
    <w:rsid w:val="008970CD"/>
    <w:rsid w:val="00897213"/>
    <w:rsid w:val="00897372"/>
    <w:rsid w:val="00897427"/>
    <w:rsid w:val="008974F1"/>
    <w:rsid w:val="008975F5"/>
    <w:rsid w:val="008976B7"/>
    <w:rsid w:val="008A00E5"/>
    <w:rsid w:val="008A01A1"/>
    <w:rsid w:val="008A06E4"/>
    <w:rsid w:val="008A08A0"/>
    <w:rsid w:val="008A1000"/>
    <w:rsid w:val="008A10B9"/>
    <w:rsid w:val="008A11D5"/>
    <w:rsid w:val="008A14D5"/>
    <w:rsid w:val="008A1678"/>
    <w:rsid w:val="008A1B81"/>
    <w:rsid w:val="008A1E10"/>
    <w:rsid w:val="008A1E15"/>
    <w:rsid w:val="008A1FC7"/>
    <w:rsid w:val="008A2028"/>
    <w:rsid w:val="008A217D"/>
    <w:rsid w:val="008A2613"/>
    <w:rsid w:val="008A2794"/>
    <w:rsid w:val="008A29C9"/>
    <w:rsid w:val="008A2F8F"/>
    <w:rsid w:val="008A3828"/>
    <w:rsid w:val="008A38F6"/>
    <w:rsid w:val="008A395D"/>
    <w:rsid w:val="008A39A7"/>
    <w:rsid w:val="008A3B1B"/>
    <w:rsid w:val="008A40B0"/>
    <w:rsid w:val="008A41C0"/>
    <w:rsid w:val="008A42D9"/>
    <w:rsid w:val="008A4379"/>
    <w:rsid w:val="008A44E8"/>
    <w:rsid w:val="008A48E7"/>
    <w:rsid w:val="008A4CBF"/>
    <w:rsid w:val="008A4F5E"/>
    <w:rsid w:val="008A533F"/>
    <w:rsid w:val="008A5519"/>
    <w:rsid w:val="008A5549"/>
    <w:rsid w:val="008A55A2"/>
    <w:rsid w:val="008A5815"/>
    <w:rsid w:val="008A5FE5"/>
    <w:rsid w:val="008A61DD"/>
    <w:rsid w:val="008A6A2B"/>
    <w:rsid w:val="008A6F48"/>
    <w:rsid w:val="008A717B"/>
    <w:rsid w:val="008A71D0"/>
    <w:rsid w:val="008A71DC"/>
    <w:rsid w:val="008A740F"/>
    <w:rsid w:val="008A7415"/>
    <w:rsid w:val="008A7900"/>
    <w:rsid w:val="008A7F6D"/>
    <w:rsid w:val="008B0320"/>
    <w:rsid w:val="008B077E"/>
    <w:rsid w:val="008B08A4"/>
    <w:rsid w:val="008B08F1"/>
    <w:rsid w:val="008B0C84"/>
    <w:rsid w:val="008B11AA"/>
    <w:rsid w:val="008B1451"/>
    <w:rsid w:val="008B176B"/>
    <w:rsid w:val="008B17BD"/>
    <w:rsid w:val="008B18F5"/>
    <w:rsid w:val="008B236A"/>
    <w:rsid w:val="008B286E"/>
    <w:rsid w:val="008B2CE2"/>
    <w:rsid w:val="008B2DF0"/>
    <w:rsid w:val="008B30C8"/>
    <w:rsid w:val="008B315A"/>
    <w:rsid w:val="008B3925"/>
    <w:rsid w:val="008B3BBA"/>
    <w:rsid w:val="008B3C2A"/>
    <w:rsid w:val="008B40CD"/>
    <w:rsid w:val="008B4266"/>
    <w:rsid w:val="008B42CB"/>
    <w:rsid w:val="008B457F"/>
    <w:rsid w:val="008B4645"/>
    <w:rsid w:val="008B4718"/>
    <w:rsid w:val="008B47D3"/>
    <w:rsid w:val="008B5071"/>
    <w:rsid w:val="008B542F"/>
    <w:rsid w:val="008B55EC"/>
    <w:rsid w:val="008B5A4B"/>
    <w:rsid w:val="008B5BFA"/>
    <w:rsid w:val="008B5C8D"/>
    <w:rsid w:val="008B5E08"/>
    <w:rsid w:val="008B6009"/>
    <w:rsid w:val="008B650B"/>
    <w:rsid w:val="008B6537"/>
    <w:rsid w:val="008B6785"/>
    <w:rsid w:val="008B67A2"/>
    <w:rsid w:val="008B6909"/>
    <w:rsid w:val="008B6A02"/>
    <w:rsid w:val="008B6A6E"/>
    <w:rsid w:val="008B6C46"/>
    <w:rsid w:val="008B72C7"/>
    <w:rsid w:val="008B754C"/>
    <w:rsid w:val="008B7A57"/>
    <w:rsid w:val="008B7CE7"/>
    <w:rsid w:val="008C0270"/>
    <w:rsid w:val="008C02E4"/>
    <w:rsid w:val="008C0705"/>
    <w:rsid w:val="008C0BFA"/>
    <w:rsid w:val="008C0F4D"/>
    <w:rsid w:val="008C1516"/>
    <w:rsid w:val="008C1A5E"/>
    <w:rsid w:val="008C1C0E"/>
    <w:rsid w:val="008C1DBC"/>
    <w:rsid w:val="008C1E6D"/>
    <w:rsid w:val="008C1F32"/>
    <w:rsid w:val="008C21BE"/>
    <w:rsid w:val="008C225C"/>
    <w:rsid w:val="008C2286"/>
    <w:rsid w:val="008C268B"/>
    <w:rsid w:val="008C28E5"/>
    <w:rsid w:val="008C2DE7"/>
    <w:rsid w:val="008C31BE"/>
    <w:rsid w:val="008C3506"/>
    <w:rsid w:val="008C3D99"/>
    <w:rsid w:val="008C3E64"/>
    <w:rsid w:val="008C3F44"/>
    <w:rsid w:val="008C3FB9"/>
    <w:rsid w:val="008C4246"/>
    <w:rsid w:val="008C44DB"/>
    <w:rsid w:val="008C46A5"/>
    <w:rsid w:val="008C4819"/>
    <w:rsid w:val="008C494C"/>
    <w:rsid w:val="008C4991"/>
    <w:rsid w:val="008C4C18"/>
    <w:rsid w:val="008C4F4A"/>
    <w:rsid w:val="008C5310"/>
    <w:rsid w:val="008C5C7E"/>
    <w:rsid w:val="008C5D73"/>
    <w:rsid w:val="008C61DD"/>
    <w:rsid w:val="008C65A7"/>
    <w:rsid w:val="008C716F"/>
    <w:rsid w:val="008C764B"/>
    <w:rsid w:val="008C76F4"/>
    <w:rsid w:val="008C7786"/>
    <w:rsid w:val="008C77AC"/>
    <w:rsid w:val="008C7C44"/>
    <w:rsid w:val="008C7D00"/>
    <w:rsid w:val="008C7F62"/>
    <w:rsid w:val="008D00BE"/>
    <w:rsid w:val="008D034D"/>
    <w:rsid w:val="008D08C3"/>
    <w:rsid w:val="008D0BDF"/>
    <w:rsid w:val="008D104F"/>
    <w:rsid w:val="008D13A2"/>
    <w:rsid w:val="008D13C8"/>
    <w:rsid w:val="008D1583"/>
    <w:rsid w:val="008D1D7D"/>
    <w:rsid w:val="008D2015"/>
    <w:rsid w:val="008D2287"/>
    <w:rsid w:val="008D22B2"/>
    <w:rsid w:val="008D23BA"/>
    <w:rsid w:val="008D2687"/>
    <w:rsid w:val="008D2CEF"/>
    <w:rsid w:val="008D3080"/>
    <w:rsid w:val="008D30EA"/>
    <w:rsid w:val="008D373C"/>
    <w:rsid w:val="008D37E5"/>
    <w:rsid w:val="008D3956"/>
    <w:rsid w:val="008D3A0E"/>
    <w:rsid w:val="008D3FE2"/>
    <w:rsid w:val="008D4275"/>
    <w:rsid w:val="008D42A1"/>
    <w:rsid w:val="008D43C9"/>
    <w:rsid w:val="008D459F"/>
    <w:rsid w:val="008D4604"/>
    <w:rsid w:val="008D4832"/>
    <w:rsid w:val="008D494A"/>
    <w:rsid w:val="008D5CE7"/>
    <w:rsid w:val="008D5D6A"/>
    <w:rsid w:val="008D5E24"/>
    <w:rsid w:val="008D5E33"/>
    <w:rsid w:val="008D60B2"/>
    <w:rsid w:val="008D634E"/>
    <w:rsid w:val="008D6378"/>
    <w:rsid w:val="008D6899"/>
    <w:rsid w:val="008D69A5"/>
    <w:rsid w:val="008D6ADE"/>
    <w:rsid w:val="008D6B5A"/>
    <w:rsid w:val="008D6D4B"/>
    <w:rsid w:val="008D6DCB"/>
    <w:rsid w:val="008D6EAB"/>
    <w:rsid w:val="008D6F4A"/>
    <w:rsid w:val="008D70CF"/>
    <w:rsid w:val="008D774E"/>
    <w:rsid w:val="008D78A7"/>
    <w:rsid w:val="008D7B35"/>
    <w:rsid w:val="008D7C28"/>
    <w:rsid w:val="008D7C63"/>
    <w:rsid w:val="008D7CCE"/>
    <w:rsid w:val="008D7DCF"/>
    <w:rsid w:val="008E09BF"/>
    <w:rsid w:val="008E0BB3"/>
    <w:rsid w:val="008E0E58"/>
    <w:rsid w:val="008E0FBD"/>
    <w:rsid w:val="008E10FB"/>
    <w:rsid w:val="008E15AB"/>
    <w:rsid w:val="008E16EC"/>
    <w:rsid w:val="008E1E73"/>
    <w:rsid w:val="008E2035"/>
    <w:rsid w:val="008E2134"/>
    <w:rsid w:val="008E23E6"/>
    <w:rsid w:val="008E2636"/>
    <w:rsid w:val="008E26DD"/>
    <w:rsid w:val="008E27DB"/>
    <w:rsid w:val="008E283B"/>
    <w:rsid w:val="008E28CF"/>
    <w:rsid w:val="008E2A2E"/>
    <w:rsid w:val="008E2AD3"/>
    <w:rsid w:val="008E2B5D"/>
    <w:rsid w:val="008E3045"/>
    <w:rsid w:val="008E348D"/>
    <w:rsid w:val="008E3815"/>
    <w:rsid w:val="008E3D24"/>
    <w:rsid w:val="008E40A9"/>
    <w:rsid w:val="008E41E9"/>
    <w:rsid w:val="008E429F"/>
    <w:rsid w:val="008E435C"/>
    <w:rsid w:val="008E4A45"/>
    <w:rsid w:val="008E4B10"/>
    <w:rsid w:val="008E4B33"/>
    <w:rsid w:val="008E4CFE"/>
    <w:rsid w:val="008E4E2F"/>
    <w:rsid w:val="008E4F5E"/>
    <w:rsid w:val="008E5063"/>
    <w:rsid w:val="008E51BB"/>
    <w:rsid w:val="008E5481"/>
    <w:rsid w:val="008E58E2"/>
    <w:rsid w:val="008E5957"/>
    <w:rsid w:val="008E5ECF"/>
    <w:rsid w:val="008E6395"/>
    <w:rsid w:val="008E6552"/>
    <w:rsid w:val="008E6619"/>
    <w:rsid w:val="008E66CD"/>
    <w:rsid w:val="008E67EF"/>
    <w:rsid w:val="008E6FD1"/>
    <w:rsid w:val="008E718F"/>
    <w:rsid w:val="008E74F2"/>
    <w:rsid w:val="008E7978"/>
    <w:rsid w:val="008E7E68"/>
    <w:rsid w:val="008E7F6A"/>
    <w:rsid w:val="008F06CB"/>
    <w:rsid w:val="008F0761"/>
    <w:rsid w:val="008F0A86"/>
    <w:rsid w:val="008F0AF6"/>
    <w:rsid w:val="008F0AFF"/>
    <w:rsid w:val="008F0D71"/>
    <w:rsid w:val="008F1333"/>
    <w:rsid w:val="008F1532"/>
    <w:rsid w:val="008F1550"/>
    <w:rsid w:val="008F17F3"/>
    <w:rsid w:val="008F1A5D"/>
    <w:rsid w:val="008F1B23"/>
    <w:rsid w:val="008F1C32"/>
    <w:rsid w:val="008F1C51"/>
    <w:rsid w:val="008F20C7"/>
    <w:rsid w:val="008F2943"/>
    <w:rsid w:val="008F3030"/>
    <w:rsid w:val="008F31B5"/>
    <w:rsid w:val="008F363C"/>
    <w:rsid w:val="008F38EF"/>
    <w:rsid w:val="008F3B7E"/>
    <w:rsid w:val="008F423F"/>
    <w:rsid w:val="008F441F"/>
    <w:rsid w:val="008F44E6"/>
    <w:rsid w:val="008F463D"/>
    <w:rsid w:val="008F4729"/>
    <w:rsid w:val="008F482D"/>
    <w:rsid w:val="008F4932"/>
    <w:rsid w:val="008F49B3"/>
    <w:rsid w:val="008F4AD6"/>
    <w:rsid w:val="008F52CE"/>
    <w:rsid w:val="008F53FC"/>
    <w:rsid w:val="008F5C02"/>
    <w:rsid w:val="008F5CC4"/>
    <w:rsid w:val="008F601C"/>
    <w:rsid w:val="008F624E"/>
    <w:rsid w:val="008F698C"/>
    <w:rsid w:val="008F6A6D"/>
    <w:rsid w:val="008F6BBF"/>
    <w:rsid w:val="008F6C90"/>
    <w:rsid w:val="008F6E13"/>
    <w:rsid w:val="008F6F31"/>
    <w:rsid w:val="008F6FFB"/>
    <w:rsid w:val="008F70B4"/>
    <w:rsid w:val="008F758D"/>
    <w:rsid w:val="008F780F"/>
    <w:rsid w:val="008F7EBF"/>
    <w:rsid w:val="008F7EE4"/>
    <w:rsid w:val="008F7EFA"/>
    <w:rsid w:val="00900044"/>
    <w:rsid w:val="0090020A"/>
    <w:rsid w:val="00900335"/>
    <w:rsid w:val="00900766"/>
    <w:rsid w:val="00900FA0"/>
    <w:rsid w:val="0090102E"/>
    <w:rsid w:val="00901279"/>
    <w:rsid w:val="00901374"/>
    <w:rsid w:val="00901E36"/>
    <w:rsid w:val="0090266B"/>
    <w:rsid w:val="00902B08"/>
    <w:rsid w:val="00902D35"/>
    <w:rsid w:val="00902D9B"/>
    <w:rsid w:val="009030C0"/>
    <w:rsid w:val="00903146"/>
    <w:rsid w:val="0090348B"/>
    <w:rsid w:val="00903870"/>
    <w:rsid w:val="0090387B"/>
    <w:rsid w:val="00903962"/>
    <w:rsid w:val="00903B65"/>
    <w:rsid w:val="00903E4F"/>
    <w:rsid w:val="00903F3D"/>
    <w:rsid w:val="009042D3"/>
    <w:rsid w:val="0090432C"/>
    <w:rsid w:val="00904846"/>
    <w:rsid w:val="009048D5"/>
    <w:rsid w:val="00904A4C"/>
    <w:rsid w:val="00904B54"/>
    <w:rsid w:val="00904F0A"/>
    <w:rsid w:val="00904FD2"/>
    <w:rsid w:val="009056DA"/>
    <w:rsid w:val="00905767"/>
    <w:rsid w:val="009059C4"/>
    <w:rsid w:val="00905FA3"/>
    <w:rsid w:val="0090674D"/>
    <w:rsid w:val="00906829"/>
    <w:rsid w:val="0090687F"/>
    <w:rsid w:val="00906CB3"/>
    <w:rsid w:val="00906F49"/>
    <w:rsid w:val="00906F9E"/>
    <w:rsid w:val="0090703B"/>
    <w:rsid w:val="009070A8"/>
    <w:rsid w:val="009073D9"/>
    <w:rsid w:val="00907457"/>
    <w:rsid w:val="00907F55"/>
    <w:rsid w:val="0091049D"/>
    <w:rsid w:val="009104D4"/>
    <w:rsid w:val="00910702"/>
    <w:rsid w:val="00910B68"/>
    <w:rsid w:val="00910F90"/>
    <w:rsid w:val="009110E9"/>
    <w:rsid w:val="009113B4"/>
    <w:rsid w:val="00911562"/>
    <w:rsid w:val="009117E9"/>
    <w:rsid w:val="00911863"/>
    <w:rsid w:val="00911A63"/>
    <w:rsid w:val="00911B37"/>
    <w:rsid w:val="00911C6C"/>
    <w:rsid w:val="00911F1C"/>
    <w:rsid w:val="00911F2C"/>
    <w:rsid w:val="009121AA"/>
    <w:rsid w:val="00912336"/>
    <w:rsid w:val="009123C1"/>
    <w:rsid w:val="009124BB"/>
    <w:rsid w:val="009124C5"/>
    <w:rsid w:val="0091255B"/>
    <w:rsid w:val="009126C1"/>
    <w:rsid w:val="00912908"/>
    <w:rsid w:val="00912A14"/>
    <w:rsid w:val="00912F11"/>
    <w:rsid w:val="009130DB"/>
    <w:rsid w:val="00913285"/>
    <w:rsid w:val="00913894"/>
    <w:rsid w:val="0091396B"/>
    <w:rsid w:val="00913BE2"/>
    <w:rsid w:val="0091408C"/>
    <w:rsid w:val="009140C8"/>
    <w:rsid w:val="009147D3"/>
    <w:rsid w:val="00915034"/>
    <w:rsid w:val="0091526A"/>
    <w:rsid w:val="0091529D"/>
    <w:rsid w:val="009157B8"/>
    <w:rsid w:val="00915832"/>
    <w:rsid w:val="00915863"/>
    <w:rsid w:val="009158B7"/>
    <w:rsid w:val="009158CF"/>
    <w:rsid w:val="00915950"/>
    <w:rsid w:val="00915BE7"/>
    <w:rsid w:val="00915CF7"/>
    <w:rsid w:val="00915D07"/>
    <w:rsid w:val="00915D15"/>
    <w:rsid w:val="00915D79"/>
    <w:rsid w:val="00915EA0"/>
    <w:rsid w:val="00915EAF"/>
    <w:rsid w:val="009164DD"/>
    <w:rsid w:val="00916A82"/>
    <w:rsid w:val="00916DEC"/>
    <w:rsid w:val="00916F4A"/>
    <w:rsid w:val="00917276"/>
    <w:rsid w:val="009176E3"/>
    <w:rsid w:val="00917B2D"/>
    <w:rsid w:val="00917BA9"/>
    <w:rsid w:val="009201B7"/>
    <w:rsid w:val="009201F6"/>
    <w:rsid w:val="009204C9"/>
    <w:rsid w:val="0092067F"/>
    <w:rsid w:val="00920840"/>
    <w:rsid w:val="00920D15"/>
    <w:rsid w:val="00920E8B"/>
    <w:rsid w:val="00921429"/>
    <w:rsid w:val="009214BE"/>
    <w:rsid w:val="009217B1"/>
    <w:rsid w:val="009219B6"/>
    <w:rsid w:val="00921CEB"/>
    <w:rsid w:val="00921E29"/>
    <w:rsid w:val="00921EED"/>
    <w:rsid w:val="0092206D"/>
    <w:rsid w:val="0092216D"/>
    <w:rsid w:val="00922771"/>
    <w:rsid w:val="0092297F"/>
    <w:rsid w:val="009229B1"/>
    <w:rsid w:val="00922BD3"/>
    <w:rsid w:val="00923176"/>
    <w:rsid w:val="00923183"/>
    <w:rsid w:val="009231B4"/>
    <w:rsid w:val="0092328B"/>
    <w:rsid w:val="00923879"/>
    <w:rsid w:val="00923FBA"/>
    <w:rsid w:val="00924A46"/>
    <w:rsid w:val="00924D7F"/>
    <w:rsid w:val="0092504D"/>
    <w:rsid w:val="009252A6"/>
    <w:rsid w:val="009255CB"/>
    <w:rsid w:val="00925847"/>
    <w:rsid w:val="00925A64"/>
    <w:rsid w:val="00925D3A"/>
    <w:rsid w:val="009264FF"/>
    <w:rsid w:val="009265B8"/>
    <w:rsid w:val="00926768"/>
    <w:rsid w:val="00927909"/>
    <w:rsid w:val="00927B12"/>
    <w:rsid w:val="00927D42"/>
    <w:rsid w:val="0093001A"/>
    <w:rsid w:val="00930055"/>
    <w:rsid w:val="009301DE"/>
    <w:rsid w:val="009306DC"/>
    <w:rsid w:val="009307C5"/>
    <w:rsid w:val="00930BE7"/>
    <w:rsid w:val="0093193E"/>
    <w:rsid w:val="00931CB1"/>
    <w:rsid w:val="00931FA3"/>
    <w:rsid w:val="009321CE"/>
    <w:rsid w:val="0093277B"/>
    <w:rsid w:val="0093282C"/>
    <w:rsid w:val="00932BFC"/>
    <w:rsid w:val="00932C00"/>
    <w:rsid w:val="00932D9F"/>
    <w:rsid w:val="009334EB"/>
    <w:rsid w:val="00933864"/>
    <w:rsid w:val="00933DDD"/>
    <w:rsid w:val="0093432D"/>
    <w:rsid w:val="0093435D"/>
    <w:rsid w:val="0093445B"/>
    <w:rsid w:val="0093488C"/>
    <w:rsid w:val="00934F74"/>
    <w:rsid w:val="0093546B"/>
    <w:rsid w:val="00935716"/>
    <w:rsid w:val="00935A16"/>
    <w:rsid w:val="00935BA7"/>
    <w:rsid w:val="00935D1B"/>
    <w:rsid w:val="009361CE"/>
    <w:rsid w:val="0093670F"/>
    <w:rsid w:val="009369DB"/>
    <w:rsid w:val="00936E0C"/>
    <w:rsid w:val="00936E3A"/>
    <w:rsid w:val="0093757B"/>
    <w:rsid w:val="00937734"/>
    <w:rsid w:val="00937942"/>
    <w:rsid w:val="00937EBF"/>
    <w:rsid w:val="0094006D"/>
    <w:rsid w:val="00940076"/>
    <w:rsid w:val="00940491"/>
    <w:rsid w:val="0094068C"/>
    <w:rsid w:val="00940795"/>
    <w:rsid w:val="00940A34"/>
    <w:rsid w:val="00940ACB"/>
    <w:rsid w:val="00941240"/>
    <w:rsid w:val="00941267"/>
    <w:rsid w:val="00941375"/>
    <w:rsid w:val="0094139A"/>
    <w:rsid w:val="009413F0"/>
    <w:rsid w:val="009414B7"/>
    <w:rsid w:val="00941978"/>
    <w:rsid w:val="00941AEC"/>
    <w:rsid w:val="00941C81"/>
    <w:rsid w:val="00942196"/>
    <w:rsid w:val="00942557"/>
    <w:rsid w:val="00942565"/>
    <w:rsid w:val="00942924"/>
    <w:rsid w:val="00942926"/>
    <w:rsid w:val="00942AB6"/>
    <w:rsid w:val="00942D1A"/>
    <w:rsid w:val="00942DEB"/>
    <w:rsid w:val="00942E69"/>
    <w:rsid w:val="00942F0B"/>
    <w:rsid w:val="009431F6"/>
    <w:rsid w:val="009437A2"/>
    <w:rsid w:val="00943871"/>
    <w:rsid w:val="00943BA7"/>
    <w:rsid w:val="009442F1"/>
    <w:rsid w:val="009443C8"/>
    <w:rsid w:val="00944507"/>
    <w:rsid w:val="009447E8"/>
    <w:rsid w:val="009447FE"/>
    <w:rsid w:val="009449D2"/>
    <w:rsid w:val="00944AEC"/>
    <w:rsid w:val="009450FC"/>
    <w:rsid w:val="0094537A"/>
    <w:rsid w:val="0094550C"/>
    <w:rsid w:val="00945597"/>
    <w:rsid w:val="009455B5"/>
    <w:rsid w:val="00945717"/>
    <w:rsid w:val="009458E3"/>
    <w:rsid w:val="00945A06"/>
    <w:rsid w:val="009463F8"/>
    <w:rsid w:val="009469EF"/>
    <w:rsid w:val="00946BDC"/>
    <w:rsid w:val="00946C22"/>
    <w:rsid w:val="009470C1"/>
    <w:rsid w:val="00947247"/>
    <w:rsid w:val="009473C4"/>
    <w:rsid w:val="009474EE"/>
    <w:rsid w:val="00947614"/>
    <w:rsid w:val="0094780C"/>
    <w:rsid w:val="0094790B"/>
    <w:rsid w:val="0095032E"/>
    <w:rsid w:val="009503E4"/>
    <w:rsid w:val="00950721"/>
    <w:rsid w:val="0095091D"/>
    <w:rsid w:val="00950D4B"/>
    <w:rsid w:val="00950DE9"/>
    <w:rsid w:val="00950E60"/>
    <w:rsid w:val="0095105D"/>
    <w:rsid w:val="009510C6"/>
    <w:rsid w:val="0095167E"/>
    <w:rsid w:val="009516E9"/>
    <w:rsid w:val="009516F1"/>
    <w:rsid w:val="009518B8"/>
    <w:rsid w:val="00952634"/>
    <w:rsid w:val="00952A27"/>
    <w:rsid w:val="0095303D"/>
    <w:rsid w:val="00953094"/>
    <w:rsid w:val="0095314B"/>
    <w:rsid w:val="0095317E"/>
    <w:rsid w:val="0095373D"/>
    <w:rsid w:val="00953C45"/>
    <w:rsid w:val="00953D2E"/>
    <w:rsid w:val="00953F41"/>
    <w:rsid w:val="00954441"/>
    <w:rsid w:val="0095462C"/>
    <w:rsid w:val="0095484A"/>
    <w:rsid w:val="00954ADA"/>
    <w:rsid w:val="00954B2C"/>
    <w:rsid w:val="00954D16"/>
    <w:rsid w:val="00954DFC"/>
    <w:rsid w:val="0095541C"/>
    <w:rsid w:val="00955555"/>
    <w:rsid w:val="0095596E"/>
    <w:rsid w:val="009559C6"/>
    <w:rsid w:val="009559F9"/>
    <w:rsid w:val="00955B7A"/>
    <w:rsid w:val="009562BF"/>
    <w:rsid w:val="00956326"/>
    <w:rsid w:val="00956710"/>
    <w:rsid w:val="0095682B"/>
    <w:rsid w:val="009568CD"/>
    <w:rsid w:val="00956E03"/>
    <w:rsid w:val="009570C3"/>
    <w:rsid w:val="009572C2"/>
    <w:rsid w:val="00957782"/>
    <w:rsid w:val="0095789A"/>
    <w:rsid w:val="00957E4B"/>
    <w:rsid w:val="00957FC2"/>
    <w:rsid w:val="00960148"/>
    <w:rsid w:val="009603A1"/>
    <w:rsid w:val="0096052D"/>
    <w:rsid w:val="0096057C"/>
    <w:rsid w:val="00960595"/>
    <w:rsid w:val="0096066E"/>
    <w:rsid w:val="00960892"/>
    <w:rsid w:val="0096093A"/>
    <w:rsid w:val="009609EC"/>
    <w:rsid w:val="00960B22"/>
    <w:rsid w:val="00960B79"/>
    <w:rsid w:val="00960C78"/>
    <w:rsid w:val="00960D60"/>
    <w:rsid w:val="0096103B"/>
    <w:rsid w:val="00961164"/>
    <w:rsid w:val="00961582"/>
    <w:rsid w:val="0096160D"/>
    <w:rsid w:val="00962079"/>
    <w:rsid w:val="0096278D"/>
    <w:rsid w:val="0096280C"/>
    <w:rsid w:val="0096288D"/>
    <w:rsid w:val="009629BA"/>
    <w:rsid w:val="00962E39"/>
    <w:rsid w:val="009633D1"/>
    <w:rsid w:val="0096346E"/>
    <w:rsid w:val="00964423"/>
    <w:rsid w:val="00964485"/>
    <w:rsid w:val="0096450A"/>
    <w:rsid w:val="009647BB"/>
    <w:rsid w:val="00964A7D"/>
    <w:rsid w:val="00964CF7"/>
    <w:rsid w:val="009657B3"/>
    <w:rsid w:val="009659CE"/>
    <w:rsid w:val="00965C59"/>
    <w:rsid w:val="00965F76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E40"/>
    <w:rsid w:val="00967FDA"/>
    <w:rsid w:val="009702B3"/>
    <w:rsid w:val="009702C8"/>
    <w:rsid w:val="00970571"/>
    <w:rsid w:val="00970638"/>
    <w:rsid w:val="00970AEE"/>
    <w:rsid w:val="00970B54"/>
    <w:rsid w:val="00970C52"/>
    <w:rsid w:val="00970CCD"/>
    <w:rsid w:val="00970E33"/>
    <w:rsid w:val="00970E75"/>
    <w:rsid w:val="009714E4"/>
    <w:rsid w:val="00971902"/>
    <w:rsid w:val="00971A66"/>
    <w:rsid w:val="00971F8F"/>
    <w:rsid w:val="0097217B"/>
    <w:rsid w:val="0097220C"/>
    <w:rsid w:val="00972261"/>
    <w:rsid w:val="009724A7"/>
    <w:rsid w:val="009727C1"/>
    <w:rsid w:val="00973662"/>
    <w:rsid w:val="00973B07"/>
    <w:rsid w:val="00973D82"/>
    <w:rsid w:val="009741BB"/>
    <w:rsid w:val="00974713"/>
    <w:rsid w:val="009748CF"/>
    <w:rsid w:val="009748D4"/>
    <w:rsid w:val="0097499F"/>
    <w:rsid w:val="00974CEE"/>
    <w:rsid w:val="00975246"/>
    <w:rsid w:val="00975252"/>
    <w:rsid w:val="009755E0"/>
    <w:rsid w:val="0097564E"/>
    <w:rsid w:val="0097594F"/>
    <w:rsid w:val="00975A09"/>
    <w:rsid w:val="00975A56"/>
    <w:rsid w:val="00975BDD"/>
    <w:rsid w:val="00975FCF"/>
    <w:rsid w:val="0097619E"/>
    <w:rsid w:val="0097635C"/>
    <w:rsid w:val="0097662B"/>
    <w:rsid w:val="0097670B"/>
    <w:rsid w:val="009769C9"/>
    <w:rsid w:val="00976A8C"/>
    <w:rsid w:val="00976CF8"/>
    <w:rsid w:val="00976F5B"/>
    <w:rsid w:val="009777FC"/>
    <w:rsid w:val="0098010D"/>
    <w:rsid w:val="0098018B"/>
    <w:rsid w:val="0098093B"/>
    <w:rsid w:val="00980C0F"/>
    <w:rsid w:val="00981C9B"/>
    <w:rsid w:val="00982094"/>
    <w:rsid w:val="0098213F"/>
    <w:rsid w:val="00982A28"/>
    <w:rsid w:val="00982F1E"/>
    <w:rsid w:val="00982F56"/>
    <w:rsid w:val="00983441"/>
    <w:rsid w:val="00983783"/>
    <w:rsid w:val="0098398D"/>
    <w:rsid w:val="00983A1E"/>
    <w:rsid w:val="009840FA"/>
    <w:rsid w:val="00984637"/>
    <w:rsid w:val="00984D7C"/>
    <w:rsid w:val="00984EAF"/>
    <w:rsid w:val="00984F32"/>
    <w:rsid w:val="00984FCB"/>
    <w:rsid w:val="00985301"/>
    <w:rsid w:val="00985544"/>
    <w:rsid w:val="009858BF"/>
    <w:rsid w:val="009859BF"/>
    <w:rsid w:val="00986340"/>
    <w:rsid w:val="00986760"/>
    <w:rsid w:val="009867B4"/>
    <w:rsid w:val="00987107"/>
    <w:rsid w:val="009875A2"/>
    <w:rsid w:val="0098781A"/>
    <w:rsid w:val="00987A0A"/>
    <w:rsid w:val="00987C46"/>
    <w:rsid w:val="00987E5A"/>
    <w:rsid w:val="00987F6C"/>
    <w:rsid w:val="009901DA"/>
    <w:rsid w:val="00990751"/>
    <w:rsid w:val="0099098A"/>
    <w:rsid w:val="00990A15"/>
    <w:rsid w:val="009910C0"/>
    <w:rsid w:val="009912E4"/>
    <w:rsid w:val="00991395"/>
    <w:rsid w:val="009913D6"/>
    <w:rsid w:val="0099147A"/>
    <w:rsid w:val="009916AE"/>
    <w:rsid w:val="0099181E"/>
    <w:rsid w:val="0099192E"/>
    <w:rsid w:val="00991AF3"/>
    <w:rsid w:val="00991D79"/>
    <w:rsid w:val="00992056"/>
    <w:rsid w:val="009926AB"/>
    <w:rsid w:val="00992ABC"/>
    <w:rsid w:val="00992F6B"/>
    <w:rsid w:val="009931BA"/>
    <w:rsid w:val="00993478"/>
    <w:rsid w:val="009935C9"/>
    <w:rsid w:val="00993C50"/>
    <w:rsid w:val="0099423A"/>
    <w:rsid w:val="009942B8"/>
    <w:rsid w:val="00994814"/>
    <w:rsid w:val="0099494C"/>
    <w:rsid w:val="00994B94"/>
    <w:rsid w:val="00994C99"/>
    <w:rsid w:val="00994CD2"/>
    <w:rsid w:val="00994D08"/>
    <w:rsid w:val="009954CE"/>
    <w:rsid w:val="009956DD"/>
    <w:rsid w:val="0099580F"/>
    <w:rsid w:val="00995A1B"/>
    <w:rsid w:val="00995E43"/>
    <w:rsid w:val="00995E4E"/>
    <w:rsid w:val="00995FDF"/>
    <w:rsid w:val="0099600C"/>
    <w:rsid w:val="00996216"/>
    <w:rsid w:val="009962E1"/>
    <w:rsid w:val="009963BD"/>
    <w:rsid w:val="0099647C"/>
    <w:rsid w:val="009964D7"/>
    <w:rsid w:val="00996A01"/>
    <w:rsid w:val="00996FDF"/>
    <w:rsid w:val="00996FED"/>
    <w:rsid w:val="00997828"/>
    <w:rsid w:val="00997B6B"/>
    <w:rsid w:val="00997F8A"/>
    <w:rsid w:val="009A067B"/>
    <w:rsid w:val="009A0C94"/>
    <w:rsid w:val="009A0D66"/>
    <w:rsid w:val="009A111A"/>
    <w:rsid w:val="009A132F"/>
    <w:rsid w:val="009A1386"/>
    <w:rsid w:val="009A1595"/>
    <w:rsid w:val="009A1667"/>
    <w:rsid w:val="009A16D1"/>
    <w:rsid w:val="009A16DE"/>
    <w:rsid w:val="009A16FF"/>
    <w:rsid w:val="009A178D"/>
    <w:rsid w:val="009A1F49"/>
    <w:rsid w:val="009A1FB8"/>
    <w:rsid w:val="009A2751"/>
    <w:rsid w:val="009A33CD"/>
    <w:rsid w:val="009A369D"/>
    <w:rsid w:val="009A3CC6"/>
    <w:rsid w:val="009A3D0C"/>
    <w:rsid w:val="009A3D1C"/>
    <w:rsid w:val="009A413D"/>
    <w:rsid w:val="009A44D8"/>
    <w:rsid w:val="009A458B"/>
    <w:rsid w:val="009A4CE0"/>
    <w:rsid w:val="009A4CE2"/>
    <w:rsid w:val="009A532E"/>
    <w:rsid w:val="009A5BF4"/>
    <w:rsid w:val="009A5DBA"/>
    <w:rsid w:val="009A5DE4"/>
    <w:rsid w:val="009A5EE7"/>
    <w:rsid w:val="009A5EEC"/>
    <w:rsid w:val="009A6D82"/>
    <w:rsid w:val="009A6FA5"/>
    <w:rsid w:val="009A70E1"/>
    <w:rsid w:val="009A7804"/>
    <w:rsid w:val="009A7973"/>
    <w:rsid w:val="009A7A17"/>
    <w:rsid w:val="009B01E8"/>
    <w:rsid w:val="009B0CE3"/>
    <w:rsid w:val="009B1072"/>
    <w:rsid w:val="009B1282"/>
    <w:rsid w:val="009B17E6"/>
    <w:rsid w:val="009B1C24"/>
    <w:rsid w:val="009B1D66"/>
    <w:rsid w:val="009B1DBC"/>
    <w:rsid w:val="009B288A"/>
    <w:rsid w:val="009B2A75"/>
    <w:rsid w:val="009B3107"/>
    <w:rsid w:val="009B3313"/>
    <w:rsid w:val="009B376D"/>
    <w:rsid w:val="009B3D7B"/>
    <w:rsid w:val="009B4023"/>
    <w:rsid w:val="009B42AE"/>
    <w:rsid w:val="009B4788"/>
    <w:rsid w:val="009B4B59"/>
    <w:rsid w:val="009B4C04"/>
    <w:rsid w:val="009B4C4B"/>
    <w:rsid w:val="009B4CB6"/>
    <w:rsid w:val="009B4DA9"/>
    <w:rsid w:val="009B51E7"/>
    <w:rsid w:val="009B5204"/>
    <w:rsid w:val="009B5295"/>
    <w:rsid w:val="009B5925"/>
    <w:rsid w:val="009B5C0E"/>
    <w:rsid w:val="009B5C8F"/>
    <w:rsid w:val="009B5DB9"/>
    <w:rsid w:val="009B5E3D"/>
    <w:rsid w:val="009B5EB9"/>
    <w:rsid w:val="009B602A"/>
    <w:rsid w:val="009B61FC"/>
    <w:rsid w:val="009B66B6"/>
    <w:rsid w:val="009B70CA"/>
    <w:rsid w:val="009B75C3"/>
    <w:rsid w:val="009B767E"/>
    <w:rsid w:val="009B7983"/>
    <w:rsid w:val="009B7E3E"/>
    <w:rsid w:val="009C0077"/>
    <w:rsid w:val="009C04B2"/>
    <w:rsid w:val="009C08BA"/>
    <w:rsid w:val="009C0906"/>
    <w:rsid w:val="009C0ABA"/>
    <w:rsid w:val="009C1151"/>
    <w:rsid w:val="009C1693"/>
    <w:rsid w:val="009C170A"/>
    <w:rsid w:val="009C1765"/>
    <w:rsid w:val="009C17DA"/>
    <w:rsid w:val="009C1E0E"/>
    <w:rsid w:val="009C2021"/>
    <w:rsid w:val="009C21BA"/>
    <w:rsid w:val="009C23EB"/>
    <w:rsid w:val="009C2793"/>
    <w:rsid w:val="009C28E5"/>
    <w:rsid w:val="009C2A58"/>
    <w:rsid w:val="009C3353"/>
    <w:rsid w:val="009C3600"/>
    <w:rsid w:val="009C39F5"/>
    <w:rsid w:val="009C3AAB"/>
    <w:rsid w:val="009C41AB"/>
    <w:rsid w:val="009C4212"/>
    <w:rsid w:val="009C429D"/>
    <w:rsid w:val="009C42EF"/>
    <w:rsid w:val="009C4946"/>
    <w:rsid w:val="009C4BFC"/>
    <w:rsid w:val="009C4E8E"/>
    <w:rsid w:val="009C4F85"/>
    <w:rsid w:val="009C5478"/>
    <w:rsid w:val="009C5B94"/>
    <w:rsid w:val="009C5D52"/>
    <w:rsid w:val="009C5F3E"/>
    <w:rsid w:val="009C6464"/>
    <w:rsid w:val="009C6AA1"/>
    <w:rsid w:val="009C6C2E"/>
    <w:rsid w:val="009C6D2A"/>
    <w:rsid w:val="009C6E96"/>
    <w:rsid w:val="009C73E7"/>
    <w:rsid w:val="009C76EB"/>
    <w:rsid w:val="009C78C0"/>
    <w:rsid w:val="009C7E5A"/>
    <w:rsid w:val="009D01BA"/>
    <w:rsid w:val="009D03EE"/>
    <w:rsid w:val="009D074F"/>
    <w:rsid w:val="009D079B"/>
    <w:rsid w:val="009D09AB"/>
    <w:rsid w:val="009D0F06"/>
    <w:rsid w:val="009D14B7"/>
    <w:rsid w:val="009D1505"/>
    <w:rsid w:val="009D18BA"/>
    <w:rsid w:val="009D1A5B"/>
    <w:rsid w:val="009D1C83"/>
    <w:rsid w:val="009D1E8D"/>
    <w:rsid w:val="009D2152"/>
    <w:rsid w:val="009D2293"/>
    <w:rsid w:val="009D2509"/>
    <w:rsid w:val="009D2511"/>
    <w:rsid w:val="009D286D"/>
    <w:rsid w:val="009D2971"/>
    <w:rsid w:val="009D2976"/>
    <w:rsid w:val="009D2D3B"/>
    <w:rsid w:val="009D2E19"/>
    <w:rsid w:val="009D2E1B"/>
    <w:rsid w:val="009D3369"/>
    <w:rsid w:val="009D3564"/>
    <w:rsid w:val="009D36F1"/>
    <w:rsid w:val="009D36F3"/>
    <w:rsid w:val="009D3AF6"/>
    <w:rsid w:val="009D3B20"/>
    <w:rsid w:val="009D40D1"/>
    <w:rsid w:val="009D43FD"/>
    <w:rsid w:val="009D471A"/>
    <w:rsid w:val="009D4AC5"/>
    <w:rsid w:val="009D4AC7"/>
    <w:rsid w:val="009D4FB8"/>
    <w:rsid w:val="009D51FF"/>
    <w:rsid w:val="009D5232"/>
    <w:rsid w:val="009D572F"/>
    <w:rsid w:val="009D57B7"/>
    <w:rsid w:val="009D5D4B"/>
    <w:rsid w:val="009D5ED0"/>
    <w:rsid w:val="009D604B"/>
    <w:rsid w:val="009D62DD"/>
    <w:rsid w:val="009D6600"/>
    <w:rsid w:val="009D66C4"/>
    <w:rsid w:val="009D67CB"/>
    <w:rsid w:val="009D6876"/>
    <w:rsid w:val="009D687B"/>
    <w:rsid w:val="009D6CF6"/>
    <w:rsid w:val="009D6EE0"/>
    <w:rsid w:val="009D7068"/>
    <w:rsid w:val="009D7438"/>
    <w:rsid w:val="009D7505"/>
    <w:rsid w:val="009D769D"/>
    <w:rsid w:val="009D79F3"/>
    <w:rsid w:val="009D7F1F"/>
    <w:rsid w:val="009D7FF9"/>
    <w:rsid w:val="009E01E7"/>
    <w:rsid w:val="009E0321"/>
    <w:rsid w:val="009E03C8"/>
    <w:rsid w:val="009E04CA"/>
    <w:rsid w:val="009E0529"/>
    <w:rsid w:val="009E0AE1"/>
    <w:rsid w:val="009E0B9F"/>
    <w:rsid w:val="009E0E1F"/>
    <w:rsid w:val="009E0E5D"/>
    <w:rsid w:val="009E1580"/>
    <w:rsid w:val="009E16DA"/>
    <w:rsid w:val="009E177A"/>
    <w:rsid w:val="009E17A1"/>
    <w:rsid w:val="009E1829"/>
    <w:rsid w:val="009E1C7A"/>
    <w:rsid w:val="009E1C7B"/>
    <w:rsid w:val="009E1CA5"/>
    <w:rsid w:val="009E1DEB"/>
    <w:rsid w:val="009E216D"/>
    <w:rsid w:val="009E23DD"/>
    <w:rsid w:val="009E2405"/>
    <w:rsid w:val="009E35D9"/>
    <w:rsid w:val="009E35EA"/>
    <w:rsid w:val="009E3CA9"/>
    <w:rsid w:val="009E3D07"/>
    <w:rsid w:val="009E3DDE"/>
    <w:rsid w:val="009E45B8"/>
    <w:rsid w:val="009E4C34"/>
    <w:rsid w:val="009E4E71"/>
    <w:rsid w:val="009E4ED5"/>
    <w:rsid w:val="009E52C8"/>
    <w:rsid w:val="009E5343"/>
    <w:rsid w:val="009E565E"/>
    <w:rsid w:val="009E594F"/>
    <w:rsid w:val="009E5A9E"/>
    <w:rsid w:val="009E6116"/>
    <w:rsid w:val="009E6162"/>
    <w:rsid w:val="009E6185"/>
    <w:rsid w:val="009E63DE"/>
    <w:rsid w:val="009E64CE"/>
    <w:rsid w:val="009E64E1"/>
    <w:rsid w:val="009E6658"/>
    <w:rsid w:val="009E6804"/>
    <w:rsid w:val="009E689C"/>
    <w:rsid w:val="009E68A5"/>
    <w:rsid w:val="009E6CF7"/>
    <w:rsid w:val="009E6EDC"/>
    <w:rsid w:val="009E7E79"/>
    <w:rsid w:val="009E7E8E"/>
    <w:rsid w:val="009F0406"/>
    <w:rsid w:val="009F0A82"/>
    <w:rsid w:val="009F0C8E"/>
    <w:rsid w:val="009F1144"/>
    <w:rsid w:val="009F12DF"/>
    <w:rsid w:val="009F16BF"/>
    <w:rsid w:val="009F16EE"/>
    <w:rsid w:val="009F19D4"/>
    <w:rsid w:val="009F1D7D"/>
    <w:rsid w:val="009F1E0D"/>
    <w:rsid w:val="009F2041"/>
    <w:rsid w:val="009F26AF"/>
    <w:rsid w:val="009F26F8"/>
    <w:rsid w:val="009F282C"/>
    <w:rsid w:val="009F2944"/>
    <w:rsid w:val="009F29C5"/>
    <w:rsid w:val="009F29F1"/>
    <w:rsid w:val="009F3285"/>
    <w:rsid w:val="009F35A6"/>
    <w:rsid w:val="009F369A"/>
    <w:rsid w:val="009F3B7D"/>
    <w:rsid w:val="009F3F70"/>
    <w:rsid w:val="009F3FF5"/>
    <w:rsid w:val="009F44E1"/>
    <w:rsid w:val="009F468B"/>
    <w:rsid w:val="009F47A1"/>
    <w:rsid w:val="009F48F0"/>
    <w:rsid w:val="009F4D43"/>
    <w:rsid w:val="009F4D8A"/>
    <w:rsid w:val="009F594F"/>
    <w:rsid w:val="009F59BE"/>
    <w:rsid w:val="009F5E04"/>
    <w:rsid w:val="009F5FC5"/>
    <w:rsid w:val="009F64C8"/>
    <w:rsid w:val="009F66BD"/>
    <w:rsid w:val="009F764A"/>
    <w:rsid w:val="009F7726"/>
    <w:rsid w:val="009F7C95"/>
    <w:rsid w:val="009F7F63"/>
    <w:rsid w:val="00A004F9"/>
    <w:rsid w:val="00A0073B"/>
    <w:rsid w:val="00A00A28"/>
    <w:rsid w:val="00A00D00"/>
    <w:rsid w:val="00A00D78"/>
    <w:rsid w:val="00A011B2"/>
    <w:rsid w:val="00A013A9"/>
    <w:rsid w:val="00A01572"/>
    <w:rsid w:val="00A0170B"/>
    <w:rsid w:val="00A01D62"/>
    <w:rsid w:val="00A01EAB"/>
    <w:rsid w:val="00A02065"/>
    <w:rsid w:val="00A020C2"/>
    <w:rsid w:val="00A0220B"/>
    <w:rsid w:val="00A02357"/>
    <w:rsid w:val="00A0245E"/>
    <w:rsid w:val="00A0288B"/>
    <w:rsid w:val="00A02914"/>
    <w:rsid w:val="00A02AFC"/>
    <w:rsid w:val="00A02DAA"/>
    <w:rsid w:val="00A0389F"/>
    <w:rsid w:val="00A03B3B"/>
    <w:rsid w:val="00A03D4E"/>
    <w:rsid w:val="00A0431A"/>
    <w:rsid w:val="00A04347"/>
    <w:rsid w:val="00A046D3"/>
    <w:rsid w:val="00A04A4C"/>
    <w:rsid w:val="00A04B37"/>
    <w:rsid w:val="00A04B8B"/>
    <w:rsid w:val="00A04C01"/>
    <w:rsid w:val="00A04D15"/>
    <w:rsid w:val="00A05037"/>
    <w:rsid w:val="00A051B0"/>
    <w:rsid w:val="00A052BB"/>
    <w:rsid w:val="00A056B4"/>
    <w:rsid w:val="00A05724"/>
    <w:rsid w:val="00A05B6A"/>
    <w:rsid w:val="00A05B85"/>
    <w:rsid w:val="00A05BC9"/>
    <w:rsid w:val="00A05C81"/>
    <w:rsid w:val="00A06127"/>
    <w:rsid w:val="00A062EC"/>
    <w:rsid w:val="00A06B56"/>
    <w:rsid w:val="00A06DFA"/>
    <w:rsid w:val="00A07638"/>
    <w:rsid w:val="00A07A5C"/>
    <w:rsid w:val="00A07B0F"/>
    <w:rsid w:val="00A07C62"/>
    <w:rsid w:val="00A1009A"/>
    <w:rsid w:val="00A1038F"/>
    <w:rsid w:val="00A10451"/>
    <w:rsid w:val="00A104A8"/>
    <w:rsid w:val="00A105F0"/>
    <w:rsid w:val="00A108BB"/>
    <w:rsid w:val="00A10AE3"/>
    <w:rsid w:val="00A10B9B"/>
    <w:rsid w:val="00A10EBC"/>
    <w:rsid w:val="00A1147F"/>
    <w:rsid w:val="00A115A6"/>
    <w:rsid w:val="00A11684"/>
    <w:rsid w:val="00A1192D"/>
    <w:rsid w:val="00A11C8D"/>
    <w:rsid w:val="00A11D65"/>
    <w:rsid w:val="00A12682"/>
    <w:rsid w:val="00A1326A"/>
    <w:rsid w:val="00A13292"/>
    <w:rsid w:val="00A1332A"/>
    <w:rsid w:val="00A133FD"/>
    <w:rsid w:val="00A139D4"/>
    <w:rsid w:val="00A139FD"/>
    <w:rsid w:val="00A13E24"/>
    <w:rsid w:val="00A13F2C"/>
    <w:rsid w:val="00A14098"/>
    <w:rsid w:val="00A14183"/>
    <w:rsid w:val="00A14542"/>
    <w:rsid w:val="00A147D1"/>
    <w:rsid w:val="00A147E3"/>
    <w:rsid w:val="00A14827"/>
    <w:rsid w:val="00A14A7F"/>
    <w:rsid w:val="00A14BE6"/>
    <w:rsid w:val="00A14FEB"/>
    <w:rsid w:val="00A15013"/>
    <w:rsid w:val="00A1502C"/>
    <w:rsid w:val="00A150B4"/>
    <w:rsid w:val="00A151AE"/>
    <w:rsid w:val="00A15872"/>
    <w:rsid w:val="00A15BCC"/>
    <w:rsid w:val="00A15C29"/>
    <w:rsid w:val="00A15DEA"/>
    <w:rsid w:val="00A1617A"/>
    <w:rsid w:val="00A1619D"/>
    <w:rsid w:val="00A16505"/>
    <w:rsid w:val="00A16835"/>
    <w:rsid w:val="00A16BBA"/>
    <w:rsid w:val="00A16D1A"/>
    <w:rsid w:val="00A16EB4"/>
    <w:rsid w:val="00A17035"/>
    <w:rsid w:val="00A1732B"/>
    <w:rsid w:val="00A1775E"/>
    <w:rsid w:val="00A17802"/>
    <w:rsid w:val="00A17C03"/>
    <w:rsid w:val="00A17D6A"/>
    <w:rsid w:val="00A17F4C"/>
    <w:rsid w:val="00A207A6"/>
    <w:rsid w:val="00A20EDC"/>
    <w:rsid w:val="00A2163B"/>
    <w:rsid w:val="00A21696"/>
    <w:rsid w:val="00A218B9"/>
    <w:rsid w:val="00A21914"/>
    <w:rsid w:val="00A2199B"/>
    <w:rsid w:val="00A21BB5"/>
    <w:rsid w:val="00A21FC3"/>
    <w:rsid w:val="00A226E7"/>
    <w:rsid w:val="00A22A86"/>
    <w:rsid w:val="00A22B63"/>
    <w:rsid w:val="00A22EC6"/>
    <w:rsid w:val="00A2320F"/>
    <w:rsid w:val="00A232A2"/>
    <w:rsid w:val="00A2336F"/>
    <w:rsid w:val="00A23712"/>
    <w:rsid w:val="00A2381D"/>
    <w:rsid w:val="00A23C85"/>
    <w:rsid w:val="00A23CBE"/>
    <w:rsid w:val="00A23D75"/>
    <w:rsid w:val="00A23EDA"/>
    <w:rsid w:val="00A24127"/>
    <w:rsid w:val="00A243E6"/>
    <w:rsid w:val="00A24B41"/>
    <w:rsid w:val="00A24BF0"/>
    <w:rsid w:val="00A24FE8"/>
    <w:rsid w:val="00A254C3"/>
    <w:rsid w:val="00A25597"/>
    <w:rsid w:val="00A2572A"/>
    <w:rsid w:val="00A25B80"/>
    <w:rsid w:val="00A25C61"/>
    <w:rsid w:val="00A25FBD"/>
    <w:rsid w:val="00A26178"/>
    <w:rsid w:val="00A263CF"/>
    <w:rsid w:val="00A26507"/>
    <w:rsid w:val="00A267B5"/>
    <w:rsid w:val="00A268C3"/>
    <w:rsid w:val="00A269B5"/>
    <w:rsid w:val="00A26A98"/>
    <w:rsid w:val="00A26C44"/>
    <w:rsid w:val="00A26CF3"/>
    <w:rsid w:val="00A27148"/>
    <w:rsid w:val="00A27257"/>
    <w:rsid w:val="00A27852"/>
    <w:rsid w:val="00A279B0"/>
    <w:rsid w:val="00A279F7"/>
    <w:rsid w:val="00A27B8B"/>
    <w:rsid w:val="00A27FDC"/>
    <w:rsid w:val="00A3037C"/>
    <w:rsid w:val="00A303AF"/>
    <w:rsid w:val="00A308CE"/>
    <w:rsid w:val="00A30A54"/>
    <w:rsid w:val="00A30F81"/>
    <w:rsid w:val="00A31236"/>
    <w:rsid w:val="00A312FB"/>
    <w:rsid w:val="00A3196D"/>
    <w:rsid w:val="00A31A2A"/>
    <w:rsid w:val="00A31B1A"/>
    <w:rsid w:val="00A31CDA"/>
    <w:rsid w:val="00A31FED"/>
    <w:rsid w:val="00A32109"/>
    <w:rsid w:val="00A3244B"/>
    <w:rsid w:val="00A327D7"/>
    <w:rsid w:val="00A327E3"/>
    <w:rsid w:val="00A32A22"/>
    <w:rsid w:val="00A32AFE"/>
    <w:rsid w:val="00A32D09"/>
    <w:rsid w:val="00A32E91"/>
    <w:rsid w:val="00A32EC2"/>
    <w:rsid w:val="00A32EF7"/>
    <w:rsid w:val="00A32F1C"/>
    <w:rsid w:val="00A33002"/>
    <w:rsid w:val="00A33027"/>
    <w:rsid w:val="00A33252"/>
    <w:rsid w:val="00A33DCF"/>
    <w:rsid w:val="00A33F89"/>
    <w:rsid w:val="00A34090"/>
    <w:rsid w:val="00A342F8"/>
    <w:rsid w:val="00A34A05"/>
    <w:rsid w:val="00A34BF2"/>
    <w:rsid w:val="00A34F75"/>
    <w:rsid w:val="00A34FC4"/>
    <w:rsid w:val="00A35241"/>
    <w:rsid w:val="00A354E6"/>
    <w:rsid w:val="00A35582"/>
    <w:rsid w:val="00A35679"/>
    <w:rsid w:val="00A35718"/>
    <w:rsid w:val="00A359BD"/>
    <w:rsid w:val="00A35B3B"/>
    <w:rsid w:val="00A35B47"/>
    <w:rsid w:val="00A35BAF"/>
    <w:rsid w:val="00A35C06"/>
    <w:rsid w:val="00A35D0E"/>
    <w:rsid w:val="00A36146"/>
    <w:rsid w:val="00A36459"/>
    <w:rsid w:val="00A367CB"/>
    <w:rsid w:val="00A37296"/>
    <w:rsid w:val="00A374B3"/>
    <w:rsid w:val="00A375DB"/>
    <w:rsid w:val="00A37630"/>
    <w:rsid w:val="00A376EC"/>
    <w:rsid w:val="00A37B45"/>
    <w:rsid w:val="00A37D5D"/>
    <w:rsid w:val="00A40263"/>
    <w:rsid w:val="00A407E2"/>
    <w:rsid w:val="00A40BC9"/>
    <w:rsid w:val="00A40D51"/>
    <w:rsid w:val="00A4161C"/>
    <w:rsid w:val="00A41792"/>
    <w:rsid w:val="00A417D0"/>
    <w:rsid w:val="00A418D4"/>
    <w:rsid w:val="00A41CDC"/>
    <w:rsid w:val="00A41F7D"/>
    <w:rsid w:val="00A420DA"/>
    <w:rsid w:val="00A42128"/>
    <w:rsid w:val="00A428F9"/>
    <w:rsid w:val="00A42BE9"/>
    <w:rsid w:val="00A43032"/>
    <w:rsid w:val="00A4337F"/>
    <w:rsid w:val="00A43386"/>
    <w:rsid w:val="00A433F0"/>
    <w:rsid w:val="00A43434"/>
    <w:rsid w:val="00A4355A"/>
    <w:rsid w:val="00A43880"/>
    <w:rsid w:val="00A43ACE"/>
    <w:rsid w:val="00A43CBF"/>
    <w:rsid w:val="00A43DD4"/>
    <w:rsid w:val="00A44AD8"/>
    <w:rsid w:val="00A44FD2"/>
    <w:rsid w:val="00A45087"/>
    <w:rsid w:val="00A4524F"/>
    <w:rsid w:val="00A452BA"/>
    <w:rsid w:val="00A4559B"/>
    <w:rsid w:val="00A45860"/>
    <w:rsid w:val="00A458C6"/>
    <w:rsid w:val="00A458E0"/>
    <w:rsid w:val="00A45AF1"/>
    <w:rsid w:val="00A45DE6"/>
    <w:rsid w:val="00A45F92"/>
    <w:rsid w:val="00A45F96"/>
    <w:rsid w:val="00A45FC7"/>
    <w:rsid w:val="00A46674"/>
    <w:rsid w:val="00A4681F"/>
    <w:rsid w:val="00A46B5A"/>
    <w:rsid w:val="00A46D9D"/>
    <w:rsid w:val="00A46DF0"/>
    <w:rsid w:val="00A47191"/>
    <w:rsid w:val="00A47598"/>
    <w:rsid w:val="00A47879"/>
    <w:rsid w:val="00A47FD4"/>
    <w:rsid w:val="00A500DA"/>
    <w:rsid w:val="00A50186"/>
    <w:rsid w:val="00A501E7"/>
    <w:rsid w:val="00A5077F"/>
    <w:rsid w:val="00A508B5"/>
    <w:rsid w:val="00A50918"/>
    <w:rsid w:val="00A50A5E"/>
    <w:rsid w:val="00A513C6"/>
    <w:rsid w:val="00A51749"/>
    <w:rsid w:val="00A51DC8"/>
    <w:rsid w:val="00A51FA4"/>
    <w:rsid w:val="00A52033"/>
    <w:rsid w:val="00A52396"/>
    <w:rsid w:val="00A5284E"/>
    <w:rsid w:val="00A529B7"/>
    <w:rsid w:val="00A52CA3"/>
    <w:rsid w:val="00A52D07"/>
    <w:rsid w:val="00A52E61"/>
    <w:rsid w:val="00A52E6E"/>
    <w:rsid w:val="00A52F29"/>
    <w:rsid w:val="00A5316F"/>
    <w:rsid w:val="00A53562"/>
    <w:rsid w:val="00A53620"/>
    <w:rsid w:val="00A5362B"/>
    <w:rsid w:val="00A5382E"/>
    <w:rsid w:val="00A53F21"/>
    <w:rsid w:val="00A53FF0"/>
    <w:rsid w:val="00A5410D"/>
    <w:rsid w:val="00A54240"/>
    <w:rsid w:val="00A54332"/>
    <w:rsid w:val="00A54388"/>
    <w:rsid w:val="00A543FE"/>
    <w:rsid w:val="00A54572"/>
    <w:rsid w:val="00A5490D"/>
    <w:rsid w:val="00A54BB9"/>
    <w:rsid w:val="00A554E7"/>
    <w:rsid w:val="00A5587C"/>
    <w:rsid w:val="00A55916"/>
    <w:rsid w:val="00A55A02"/>
    <w:rsid w:val="00A55DF5"/>
    <w:rsid w:val="00A55E68"/>
    <w:rsid w:val="00A560B3"/>
    <w:rsid w:val="00A56262"/>
    <w:rsid w:val="00A5634E"/>
    <w:rsid w:val="00A5646A"/>
    <w:rsid w:val="00A565FB"/>
    <w:rsid w:val="00A56840"/>
    <w:rsid w:val="00A56DD7"/>
    <w:rsid w:val="00A57049"/>
    <w:rsid w:val="00A5709B"/>
    <w:rsid w:val="00A570C0"/>
    <w:rsid w:val="00A5716E"/>
    <w:rsid w:val="00A5729E"/>
    <w:rsid w:val="00A5735E"/>
    <w:rsid w:val="00A57364"/>
    <w:rsid w:val="00A573D5"/>
    <w:rsid w:val="00A573FB"/>
    <w:rsid w:val="00A57913"/>
    <w:rsid w:val="00A57A6E"/>
    <w:rsid w:val="00A57AFF"/>
    <w:rsid w:val="00A602D8"/>
    <w:rsid w:val="00A6046F"/>
    <w:rsid w:val="00A60A86"/>
    <w:rsid w:val="00A61147"/>
    <w:rsid w:val="00A613BE"/>
    <w:rsid w:val="00A614DD"/>
    <w:rsid w:val="00A615BE"/>
    <w:rsid w:val="00A61C52"/>
    <w:rsid w:val="00A626D4"/>
    <w:rsid w:val="00A62C02"/>
    <w:rsid w:val="00A6327D"/>
    <w:rsid w:val="00A6349F"/>
    <w:rsid w:val="00A63908"/>
    <w:rsid w:val="00A63ABD"/>
    <w:rsid w:val="00A641E5"/>
    <w:rsid w:val="00A643CB"/>
    <w:rsid w:val="00A64402"/>
    <w:rsid w:val="00A644D4"/>
    <w:rsid w:val="00A649AA"/>
    <w:rsid w:val="00A649B7"/>
    <w:rsid w:val="00A64ADB"/>
    <w:rsid w:val="00A64E95"/>
    <w:rsid w:val="00A64F87"/>
    <w:rsid w:val="00A65244"/>
    <w:rsid w:val="00A65489"/>
    <w:rsid w:val="00A655D1"/>
    <w:rsid w:val="00A6598B"/>
    <w:rsid w:val="00A65C98"/>
    <w:rsid w:val="00A66020"/>
    <w:rsid w:val="00A6607B"/>
    <w:rsid w:val="00A661A3"/>
    <w:rsid w:val="00A66503"/>
    <w:rsid w:val="00A66638"/>
    <w:rsid w:val="00A6684C"/>
    <w:rsid w:val="00A6699E"/>
    <w:rsid w:val="00A66A1B"/>
    <w:rsid w:val="00A66AA2"/>
    <w:rsid w:val="00A66BE7"/>
    <w:rsid w:val="00A67482"/>
    <w:rsid w:val="00A67610"/>
    <w:rsid w:val="00A6762A"/>
    <w:rsid w:val="00A678C7"/>
    <w:rsid w:val="00A704DA"/>
    <w:rsid w:val="00A70539"/>
    <w:rsid w:val="00A70888"/>
    <w:rsid w:val="00A711E2"/>
    <w:rsid w:val="00A713D4"/>
    <w:rsid w:val="00A713E1"/>
    <w:rsid w:val="00A7157B"/>
    <w:rsid w:val="00A71867"/>
    <w:rsid w:val="00A71ABC"/>
    <w:rsid w:val="00A71BEC"/>
    <w:rsid w:val="00A72453"/>
    <w:rsid w:val="00A7269B"/>
    <w:rsid w:val="00A72877"/>
    <w:rsid w:val="00A72899"/>
    <w:rsid w:val="00A72AA7"/>
    <w:rsid w:val="00A72AF1"/>
    <w:rsid w:val="00A73098"/>
    <w:rsid w:val="00A73339"/>
    <w:rsid w:val="00A73883"/>
    <w:rsid w:val="00A739CE"/>
    <w:rsid w:val="00A73AEE"/>
    <w:rsid w:val="00A73CE6"/>
    <w:rsid w:val="00A73E88"/>
    <w:rsid w:val="00A7461F"/>
    <w:rsid w:val="00A747F1"/>
    <w:rsid w:val="00A74AED"/>
    <w:rsid w:val="00A74FF6"/>
    <w:rsid w:val="00A750A2"/>
    <w:rsid w:val="00A7513F"/>
    <w:rsid w:val="00A758CF"/>
    <w:rsid w:val="00A75914"/>
    <w:rsid w:val="00A75939"/>
    <w:rsid w:val="00A75946"/>
    <w:rsid w:val="00A75964"/>
    <w:rsid w:val="00A75B41"/>
    <w:rsid w:val="00A75C78"/>
    <w:rsid w:val="00A75DE2"/>
    <w:rsid w:val="00A75F40"/>
    <w:rsid w:val="00A7600A"/>
    <w:rsid w:val="00A760B8"/>
    <w:rsid w:val="00A76289"/>
    <w:rsid w:val="00A76583"/>
    <w:rsid w:val="00A76C70"/>
    <w:rsid w:val="00A76DB8"/>
    <w:rsid w:val="00A77387"/>
    <w:rsid w:val="00A77725"/>
    <w:rsid w:val="00A77A6F"/>
    <w:rsid w:val="00A77D84"/>
    <w:rsid w:val="00A80406"/>
    <w:rsid w:val="00A80473"/>
    <w:rsid w:val="00A8075E"/>
    <w:rsid w:val="00A807DA"/>
    <w:rsid w:val="00A8089D"/>
    <w:rsid w:val="00A80A71"/>
    <w:rsid w:val="00A80B93"/>
    <w:rsid w:val="00A80E78"/>
    <w:rsid w:val="00A80FF9"/>
    <w:rsid w:val="00A812C1"/>
    <w:rsid w:val="00A81408"/>
    <w:rsid w:val="00A814F5"/>
    <w:rsid w:val="00A81779"/>
    <w:rsid w:val="00A81861"/>
    <w:rsid w:val="00A81C05"/>
    <w:rsid w:val="00A81E92"/>
    <w:rsid w:val="00A81F71"/>
    <w:rsid w:val="00A81FE6"/>
    <w:rsid w:val="00A8204B"/>
    <w:rsid w:val="00A8261D"/>
    <w:rsid w:val="00A82E2B"/>
    <w:rsid w:val="00A82F5F"/>
    <w:rsid w:val="00A83047"/>
    <w:rsid w:val="00A83791"/>
    <w:rsid w:val="00A839A0"/>
    <w:rsid w:val="00A83C7C"/>
    <w:rsid w:val="00A83C97"/>
    <w:rsid w:val="00A83C9B"/>
    <w:rsid w:val="00A85045"/>
    <w:rsid w:val="00A850A7"/>
    <w:rsid w:val="00A855B4"/>
    <w:rsid w:val="00A85968"/>
    <w:rsid w:val="00A85B35"/>
    <w:rsid w:val="00A85D42"/>
    <w:rsid w:val="00A85ECD"/>
    <w:rsid w:val="00A86390"/>
    <w:rsid w:val="00A8651B"/>
    <w:rsid w:val="00A8672E"/>
    <w:rsid w:val="00A86A9D"/>
    <w:rsid w:val="00A86F04"/>
    <w:rsid w:val="00A87288"/>
    <w:rsid w:val="00A8741E"/>
    <w:rsid w:val="00A879C2"/>
    <w:rsid w:val="00A87A58"/>
    <w:rsid w:val="00A87C38"/>
    <w:rsid w:val="00A87F6B"/>
    <w:rsid w:val="00A87FAE"/>
    <w:rsid w:val="00A87FB0"/>
    <w:rsid w:val="00A9020B"/>
    <w:rsid w:val="00A90392"/>
    <w:rsid w:val="00A906CC"/>
    <w:rsid w:val="00A908EB"/>
    <w:rsid w:val="00A9099A"/>
    <w:rsid w:val="00A909D6"/>
    <w:rsid w:val="00A90BAE"/>
    <w:rsid w:val="00A90C0C"/>
    <w:rsid w:val="00A90C61"/>
    <w:rsid w:val="00A90D1D"/>
    <w:rsid w:val="00A90D64"/>
    <w:rsid w:val="00A9111F"/>
    <w:rsid w:val="00A9157E"/>
    <w:rsid w:val="00A91A38"/>
    <w:rsid w:val="00A91F21"/>
    <w:rsid w:val="00A9219D"/>
    <w:rsid w:val="00A92772"/>
    <w:rsid w:val="00A929FE"/>
    <w:rsid w:val="00A92D25"/>
    <w:rsid w:val="00A92DB6"/>
    <w:rsid w:val="00A92E64"/>
    <w:rsid w:val="00A933CD"/>
    <w:rsid w:val="00A9359E"/>
    <w:rsid w:val="00A93811"/>
    <w:rsid w:val="00A93848"/>
    <w:rsid w:val="00A93920"/>
    <w:rsid w:val="00A93DB0"/>
    <w:rsid w:val="00A94052"/>
    <w:rsid w:val="00A94320"/>
    <w:rsid w:val="00A948B7"/>
    <w:rsid w:val="00A94A0B"/>
    <w:rsid w:val="00A94ABD"/>
    <w:rsid w:val="00A94CFA"/>
    <w:rsid w:val="00A95121"/>
    <w:rsid w:val="00A951F5"/>
    <w:rsid w:val="00A95E69"/>
    <w:rsid w:val="00A965B3"/>
    <w:rsid w:val="00A967A4"/>
    <w:rsid w:val="00A96BD6"/>
    <w:rsid w:val="00A974B6"/>
    <w:rsid w:val="00A978BF"/>
    <w:rsid w:val="00A97AC9"/>
    <w:rsid w:val="00A97B5F"/>
    <w:rsid w:val="00A97C36"/>
    <w:rsid w:val="00A97CCD"/>
    <w:rsid w:val="00A97FCC"/>
    <w:rsid w:val="00AA00A8"/>
    <w:rsid w:val="00AA01B7"/>
    <w:rsid w:val="00AA0716"/>
    <w:rsid w:val="00AA0944"/>
    <w:rsid w:val="00AA0C8D"/>
    <w:rsid w:val="00AA0D0F"/>
    <w:rsid w:val="00AA0DD8"/>
    <w:rsid w:val="00AA0F0C"/>
    <w:rsid w:val="00AA10A8"/>
    <w:rsid w:val="00AA14EB"/>
    <w:rsid w:val="00AA171F"/>
    <w:rsid w:val="00AA18BF"/>
    <w:rsid w:val="00AA18D5"/>
    <w:rsid w:val="00AA195C"/>
    <w:rsid w:val="00AA1A92"/>
    <w:rsid w:val="00AA1B31"/>
    <w:rsid w:val="00AA1DE1"/>
    <w:rsid w:val="00AA263C"/>
    <w:rsid w:val="00AA28EF"/>
    <w:rsid w:val="00AA2ADB"/>
    <w:rsid w:val="00AA3676"/>
    <w:rsid w:val="00AA3DAB"/>
    <w:rsid w:val="00AA4100"/>
    <w:rsid w:val="00AA417A"/>
    <w:rsid w:val="00AA4219"/>
    <w:rsid w:val="00AA424A"/>
    <w:rsid w:val="00AA4621"/>
    <w:rsid w:val="00AA49C6"/>
    <w:rsid w:val="00AA4ABE"/>
    <w:rsid w:val="00AA4CF0"/>
    <w:rsid w:val="00AA4D04"/>
    <w:rsid w:val="00AA5540"/>
    <w:rsid w:val="00AA5622"/>
    <w:rsid w:val="00AA574F"/>
    <w:rsid w:val="00AA5770"/>
    <w:rsid w:val="00AA682B"/>
    <w:rsid w:val="00AA6E2F"/>
    <w:rsid w:val="00AA75E1"/>
    <w:rsid w:val="00AA7C9E"/>
    <w:rsid w:val="00AA7D1B"/>
    <w:rsid w:val="00AA7E35"/>
    <w:rsid w:val="00AB0060"/>
    <w:rsid w:val="00AB02CE"/>
    <w:rsid w:val="00AB0394"/>
    <w:rsid w:val="00AB0570"/>
    <w:rsid w:val="00AB086B"/>
    <w:rsid w:val="00AB0958"/>
    <w:rsid w:val="00AB0A93"/>
    <w:rsid w:val="00AB0AAB"/>
    <w:rsid w:val="00AB0C49"/>
    <w:rsid w:val="00AB0C4A"/>
    <w:rsid w:val="00AB0CF6"/>
    <w:rsid w:val="00AB0DE3"/>
    <w:rsid w:val="00AB0E4C"/>
    <w:rsid w:val="00AB105D"/>
    <w:rsid w:val="00AB11D1"/>
    <w:rsid w:val="00AB141F"/>
    <w:rsid w:val="00AB1FAB"/>
    <w:rsid w:val="00AB21FD"/>
    <w:rsid w:val="00AB225D"/>
    <w:rsid w:val="00AB2698"/>
    <w:rsid w:val="00AB272D"/>
    <w:rsid w:val="00AB292E"/>
    <w:rsid w:val="00AB2CE4"/>
    <w:rsid w:val="00AB2FDA"/>
    <w:rsid w:val="00AB350B"/>
    <w:rsid w:val="00AB372C"/>
    <w:rsid w:val="00AB3790"/>
    <w:rsid w:val="00AB3A58"/>
    <w:rsid w:val="00AB3AFD"/>
    <w:rsid w:val="00AB3D49"/>
    <w:rsid w:val="00AB4016"/>
    <w:rsid w:val="00AB4124"/>
    <w:rsid w:val="00AB43C3"/>
    <w:rsid w:val="00AB43D7"/>
    <w:rsid w:val="00AB46F4"/>
    <w:rsid w:val="00AB486D"/>
    <w:rsid w:val="00AB4CD1"/>
    <w:rsid w:val="00AB4D2B"/>
    <w:rsid w:val="00AB4E5B"/>
    <w:rsid w:val="00AB4EB1"/>
    <w:rsid w:val="00AB5023"/>
    <w:rsid w:val="00AB519D"/>
    <w:rsid w:val="00AB5825"/>
    <w:rsid w:val="00AB59C3"/>
    <w:rsid w:val="00AB5A2C"/>
    <w:rsid w:val="00AB5C18"/>
    <w:rsid w:val="00AB5D9A"/>
    <w:rsid w:val="00AB5EA5"/>
    <w:rsid w:val="00AB648F"/>
    <w:rsid w:val="00AB64D9"/>
    <w:rsid w:val="00AB67AE"/>
    <w:rsid w:val="00AB689B"/>
    <w:rsid w:val="00AB6A28"/>
    <w:rsid w:val="00AB6A5C"/>
    <w:rsid w:val="00AB6A7D"/>
    <w:rsid w:val="00AB6CF2"/>
    <w:rsid w:val="00AB6DD2"/>
    <w:rsid w:val="00AB6FE6"/>
    <w:rsid w:val="00AB701E"/>
    <w:rsid w:val="00AB7881"/>
    <w:rsid w:val="00AB7F42"/>
    <w:rsid w:val="00AB7FD2"/>
    <w:rsid w:val="00AC01F2"/>
    <w:rsid w:val="00AC0398"/>
    <w:rsid w:val="00AC09F9"/>
    <w:rsid w:val="00AC0ACD"/>
    <w:rsid w:val="00AC0AFF"/>
    <w:rsid w:val="00AC1151"/>
    <w:rsid w:val="00AC11C7"/>
    <w:rsid w:val="00AC1347"/>
    <w:rsid w:val="00AC14EE"/>
    <w:rsid w:val="00AC1892"/>
    <w:rsid w:val="00AC18C8"/>
    <w:rsid w:val="00AC1A04"/>
    <w:rsid w:val="00AC1CCA"/>
    <w:rsid w:val="00AC1D15"/>
    <w:rsid w:val="00AC1ED0"/>
    <w:rsid w:val="00AC200B"/>
    <w:rsid w:val="00AC31EB"/>
    <w:rsid w:val="00AC339A"/>
    <w:rsid w:val="00AC366D"/>
    <w:rsid w:val="00AC3936"/>
    <w:rsid w:val="00AC39AD"/>
    <w:rsid w:val="00AC3A1A"/>
    <w:rsid w:val="00AC3BFD"/>
    <w:rsid w:val="00AC3D33"/>
    <w:rsid w:val="00AC439A"/>
    <w:rsid w:val="00AC45D5"/>
    <w:rsid w:val="00AC4705"/>
    <w:rsid w:val="00AC482F"/>
    <w:rsid w:val="00AC48AB"/>
    <w:rsid w:val="00AC4994"/>
    <w:rsid w:val="00AC49CC"/>
    <w:rsid w:val="00AC4CF1"/>
    <w:rsid w:val="00AC5237"/>
    <w:rsid w:val="00AC53B6"/>
    <w:rsid w:val="00AC5841"/>
    <w:rsid w:val="00AC5B2F"/>
    <w:rsid w:val="00AC6043"/>
    <w:rsid w:val="00AC6166"/>
    <w:rsid w:val="00AC639C"/>
    <w:rsid w:val="00AC6465"/>
    <w:rsid w:val="00AC65E8"/>
    <w:rsid w:val="00AC67CF"/>
    <w:rsid w:val="00AC6862"/>
    <w:rsid w:val="00AC6A81"/>
    <w:rsid w:val="00AC6AA2"/>
    <w:rsid w:val="00AC72F6"/>
    <w:rsid w:val="00AC7390"/>
    <w:rsid w:val="00AC7926"/>
    <w:rsid w:val="00AC7B7C"/>
    <w:rsid w:val="00AC7F2A"/>
    <w:rsid w:val="00AC7F94"/>
    <w:rsid w:val="00AD0B68"/>
    <w:rsid w:val="00AD1123"/>
    <w:rsid w:val="00AD1422"/>
    <w:rsid w:val="00AD1581"/>
    <w:rsid w:val="00AD1DE6"/>
    <w:rsid w:val="00AD1F64"/>
    <w:rsid w:val="00AD211C"/>
    <w:rsid w:val="00AD23DB"/>
    <w:rsid w:val="00AD2B1C"/>
    <w:rsid w:val="00AD2E4D"/>
    <w:rsid w:val="00AD39AA"/>
    <w:rsid w:val="00AD3C90"/>
    <w:rsid w:val="00AD40CF"/>
    <w:rsid w:val="00AD4184"/>
    <w:rsid w:val="00AD41F9"/>
    <w:rsid w:val="00AD44EC"/>
    <w:rsid w:val="00AD44FF"/>
    <w:rsid w:val="00AD489D"/>
    <w:rsid w:val="00AD4CE5"/>
    <w:rsid w:val="00AD4D18"/>
    <w:rsid w:val="00AD563E"/>
    <w:rsid w:val="00AD5862"/>
    <w:rsid w:val="00AD5D37"/>
    <w:rsid w:val="00AD5F28"/>
    <w:rsid w:val="00AD5FF2"/>
    <w:rsid w:val="00AD6107"/>
    <w:rsid w:val="00AD650D"/>
    <w:rsid w:val="00AD6758"/>
    <w:rsid w:val="00AD6A4F"/>
    <w:rsid w:val="00AD70FA"/>
    <w:rsid w:val="00AD7149"/>
    <w:rsid w:val="00AD778F"/>
    <w:rsid w:val="00AD7B6F"/>
    <w:rsid w:val="00AE023B"/>
    <w:rsid w:val="00AE0C55"/>
    <w:rsid w:val="00AE0CA4"/>
    <w:rsid w:val="00AE0EFD"/>
    <w:rsid w:val="00AE0F20"/>
    <w:rsid w:val="00AE0F3A"/>
    <w:rsid w:val="00AE10D5"/>
    <w:rsid w:val="00AE11C7"/>
    <w:rsid w:val="00AE13D8"/>
    <w:rsid w:val="00AE1630"/>
    <w:rsid w:val="00AE1B89"/>
    <w:rsid w:val="00AE203C"/>
    <w:rsid w:val="00AE23A6"/>
    <w:rsid w:val="00AE23F4"/>
    <w:rsid w:val="00AE267E"/>
    <w:rsid w:val="00AE2AE9"/>
    <w:rsid w:val="00AE2AF0"/>
    <w:rsid w:val="00AE2BB3"/>
    <w:rsid w:val="00AE2FE0"/>
    <w:rsid w:val="00AE313C"/>
    <w:rsid w:val="00AE3298"/>
    <w:rsid w:val="00AE333A"/>
    <w:rsid w:val="00AE35C2"/>
    <w:rsid w:val="00AE3EB5"/>
    <w:rsid w:val="00AE4003"/>
    <w:rsid w:val="00AE4216"/>
    <w:rsid w:val="00AE4368"/>
    <w:rsid w:val="00AE45E8"/>
    <w:rsid w:val="00AE4B69"/>
    <w:rsid w:val="00AE5024"/>
    <w:rsid w:val="00AE52A4"/>
    <w:rsid w:val="00AE5371"/>
    <w:rsid w:val="00AE597B"/>
    <w:rsid w:val="00AE5D00"/>
    <w:rsid w:val="00AE5DBA"/>
    <w:rsid w:val="00AE60DD"/>
    <w:rsid w:val="00AE6156"/>
    <w:rsid w:val="00AE6185"/>
    <w:rsid w:val="00AE621C"/>
    <w:rsid w:val="00AE64A7"/>
    <w:rsid w:val="00AE6845"/>
    <w:rsid w:val="00AE6BA9"/>
    <w:rsid w:val="00AE6C61"/>
    <w:rsid w:val="00AE7181"/>
    <w:rsid w:val="00AE763A"/>
    <w:rsid w:val="00AE7A21"/>
    <w:rsid w:val="00AE7CF9"/>
    <w:rsid w:val="00AF01A7"/>
    <w:rsid w:val="00AF042F"/>
    <w:rsid w:val="00AF07A2"/>
    <w:rsid w:val="00AF0826"/>
    <w:rsid w:val="00AF0AC1"/>
    <w:rsid w:val="00AF0C76"/>
    <w:rsid w:val="00AF0C83"/>
    <w:rsid w:val="00AF0E03"/>
    <w:rsid w:val="00AF0E88"/>
    <w:rsid w:val="00AF11F6"/>
    <w:rsid w:val="00AF1569"/>
    <w:rsid w:val="00AF16AC"/>
    <w:rsid w:val="00AF1821"/>
    <w:rsid w:val="00AF18B2"/>
    <w:rsid w:val="00AF1AFA"/>
    <w:rsid w:val="00AF1BA1"/>
    <w:rsid w:val="00AF1C5B"/>
    <w:rsid w:val="00AF1D36"/>
    <w:rsid w:val="00AF1F03"/>
    <w:rsid w:val="00AF1FAF"/>
    <w:rsid w:val="00AF3211"/>
    <w:rsid w:val="00AF3379"/>
    <w:rsid w:val="00AF33C9"/>
    <w:rsid w:val="00AF352A"/>
    <w:rsid w:val="00AF3EA9"/>
    <w:rsid w:val="00AF3EB1"/>
    <w:rsid w:val="00AF41AB"/>
    <w:rsid w:val="00AF41E9"/>
    <w:rsid w:val="00AF4209"/>
    <w:rsid w:val="00AF4432"/>
    <w:rsid w:val="00AF48EB"/>
    <w:rsid w:val="00AF4984"/>
    <w:rsid w:val="00AF4A5E"/>
    <w:rsid w:val="00AF4C55"/>
    <w:rsid w:val="00AF4DE1"/>
    <w:rsid w:val="00AF501D"/>
    <w:rsid w:val="00AF5157"/>
    <w:rsid w:val="00AF5438"/>
    <w:rsid w:val="00AF56D4"/>
    <w:rsid w:val="00AF5741"/>
    <w:rsid w:val="00AF5782"/>
    <w:rsid w:val="00AF579D"/>
    <w:rsid w:val="00AF579E"/>
    <w:rsid w:val="00AF60C0"/>
    <w:rsid w:val="00AF63F7"/>
    <w:rsid w:val="00AF68F0"/>
    <w:rsid w:val="00AF6E41"/>
    <w:rsid w:val="00AF70E2"/>
    <w:rsid w:val="00AF74A7"/>
    <w:rsid w:val="00AF74AE"/>
    <w:rsid w:val="00AF75BD"/>
    <w:rsid w:val="00AF78FF"/>
    <w:rsid w:val="00AF799A"/>
    <w:rsid w:val="00AF7CBA"/>
    <w:rsid w:val="00B00101"/>
    <w:rsid w:val="00B001BC"/>
    <w:rsid w:val="00B006C9"/>
    <w:rsid w:val="00B008D9"/>
    <w:rsid w:val="00B00963"/>
    <w:rsid w:val="00B00B29"/>
    <w:rsid w:val="00B00BCA"/>
    <w:rsid w:val="00B0100F"/>
    <w:rsid w:val="00B0164C"/>
    <w:rsid w:val="00B01679"/>
    <w:rsid w:val="00B018FD"/>
    <w:rsid w:val="00B0236F"/>
    <w:rsid w:val="00B0240E"/>
    <w:rsid w:val="00B02423"/>
    <w:rsid w:val="00B024EF"/>
    <w:rsid w:val="00B0261B"/>
    <w:rsid w:val="00B03148"/>
    <w:rsid w:val="00B03164"/>
    <w:rsid w:val="00B032DF"/>
    <w:rsid w:val="00B03308"/>
    <w:rsid w:val="00B038BF"/>
    <w:rsid w:val="00B03D06"/>
    <w:rsid w:val="00B03F12"/>
    <w:rsid w:val="00B041E6"/>
    <w:rsid w:val="00B04BF2"/>
    <w:rsid w:val="00B053B6"/>
    <w:rsid w:val="00B05462"/>
    <w:rsid w:val="00B059B2"/>
    <w:rsid w:val="00B059BB"/>
    <w:rsid w:val="00B059C4"/>
    <w:rsid w:val="00B05B3A"/>
    <w:rsid w:val="00B05D6A"/>
    <w:rsid w:val="00B0604D"/>
    <w:rsid w:val="00B067E3"/>
    <w:rsid w:val="00B068BD"/>
    <w:rsid w:val="00B06B5E"/>
    <w:rsid w:val="00B06CFF"/>
    <w:rsid w:val="00B07002"/>
    <w:rsid w:val="00B07344"/>
    <w:rsid w:val="00B100F2"/>
    <w:rsid w:val="00B10104"/>
    <w:rsid w:val="00B103B8"/>
    <w:rsid w:val="00B103CE"/>
    <w:rsid w:val="00B1053B"/>
    <w:rsid w:val="00B105F6"/>
    <w:rsid w:val="00B10BE9"/>
    <w:rsid w:val="00B10D51"/>
    <w:rsid w:val="00B10D5D"/>
    <w:rsid w:val="00B10EA8"/>
    <w:rsid w:val="00B110FD"/>
    <w:rsid w:val="00B1120F"/>
    <w:rsid w:val="00B11554"/>
    <w:rsid w:val="00B11735"/>
    <w:rsid w:val="00B11833"/>
    <w:rsid w:val="00B118C8"/>
    <w:rsid w:val="00B12144"/>
    <w:rsid w:val="00B1218D"/>
    <w:rsid w:val="00B12220"/>
    <w:rsid w:val="00B12544"/>
    <w:rsid w:val="00B1296E"/>
    <w:rsid w:val="00B12B81"/>
    <w:rsid w:val="00B12C3C"/>
    <w:rsid w:val="00B130F2"/>
    <w:rsid w:val="00B133A2"/>
    <w:rsid w:val="00B135ED"/>
    <w:rsid w:val="00B13866"/>
    <w:rsid w:val="00B13976"/>
    <w:rsid w:val="00B13DD9"/>
    <w:rsid w:val="00B144C2"/>
    <w:rsid w:val="00B146BF"/>
    <w:rsid w:val="00B14D9A"/>
    <w:rsid w:val="00B14DAA"/>
    <w:rsid w:val="00B1571E"/>
    <w:rsid w:val="00B16121"/>
    <w:rsid w:val="00B165CE"/>
    <w:rsid w:val="00B16B8D"/>
    <w:rsid w:val="00B16F0D"/>
    <w:rsid w:val="00B16FF5"/>
    <w:rsid w:val="00B17122"/>
    <w:rsid w:val="00B17BEE"/>
    <w:rsid w:val="00B17F7A"/>
    <w:rsid w:val="00B2001F"/>
    <w:rsid w:val="00B20351"/>
    <w:rsid w:val="00B20777"/>
    <w:rsid w:val="00B209C6"/>
    <w:rsid w:val="00B214FB"/>
    <w:rsid w:val="00B21890"/>
    <w:rsid w:val="00B21D0C"/>
    <w:rsid w:val="00B22286"/>
    <w:rsid w:val="00B22322"/>
    <w:rsid w:val="00B22465"/>
    <w:rsid w:val="00B225A1"/>
    <w:rsid w:val="00B22605"/>
    <w:rsid w:val="00B22743"/>
    <w:rsid w:val="00B228DA"/>
    <w:rsid w:val="00B22F4E"/>
    <w:rsid w:val="00B23089"/>
    <w:rsid w:val="00B2348B"/>
    <w:rsid w:val="00B234A6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8F2"/>
    <w:rsid w:val="00B24A06"/>
    <w:rsid w:val="00B24C02"/>
    <w:rsid w:val="00B24F7C"/>
    <w:rsid w:val="00B2533B"/>
    <w:rsid w:val="00B25758"/>
    <w:rsid w:val="00B25946"/>
    <w:rsid w:val="00B25977"/>
    <w:rsid w:val="00B25B0E"/>
    <w:rsid w:val="00B25E7C"/>
    <w:rsid w:val="00B25FC4"/>
    <w:rsid w:val="00B2607B"/>
    <w:rsid w:val="00B266C2"/>
    <w:rsid w:val="00B27277"/>
    <w:rsid w:val="00B277E4"/>
    <w:rsid w:val="00B27ACE"/>
    <w:rsid w:val="00B27C6C"/>
    <w:rsid w:val="00B27CB7"/>
    <w:rsid w:val="00B27D27"/>
    <w:rsid w:val="00B27E75"/>
    <w:rsid w:val="00B27EC5"/>
    <w:rsid w:val="00B30173"/>
    <w:rsid w:val="00B3030D"/>
    <w:rsid w:val="00B3037A"/>
    <w:rsid w:val="00B303FF"/>
    <w:rsid w:val="00B30904"/>
    <w:rsid w:val="00B30C74"/>
    <w:rsid w:val="00B311A9"/>
    <w:rsid w:val="00B312F4"/>
    <w:rsid w:val="00B31461"/>
    <w:rsid w:val="00B3146B"/>
    <w:rsid w:val="00B314E2"/>
    <w:rsid w:val="00B3190E"/>
    <w:rsid w:val="00B319AD"/>
    <w:rsid w:val="00B31C2E"/>
    <w:rsid w:val="00B326D0"/>
    <w:rsid w:val="00B3310F"/>
    <w:rsid w:val="00B339AB"/>
    <w:rsid w:val="00B33A1D"/>
    <w:rsid w:val="00B33C26"/>
    <w:rsid w:val="00B33CF7"/>
    <w:rsid w:val="00B34093"/>
    <w:rsid w:val="00B342F6"/>
    <w:rsid w:val="00B344A8"/>
    <w:rsid w:val="00B345E3"/>
    <w:rsid w:val="00B352C2"/>
    <w:rsid w:val="00B36AD6"/>
    <w:rsid w:val="00B36BDA"/>
    <w:rsid w:val="00B371CD"/>
    <w:rsid w:val="00B3750D"/>
    <w:rsid w:val="00B376D2"/>
    <w:rsid w:val="00B377E6"/>
    <w:rsid w:val="00B37B5F"/>
    <w:rsid w:val="00B37C97"/>
    <w:rsid w:val="00B37D14"/>
    <w:rsid w:val="00B40133"/>
    <w:rsid w:val="00B4013E"/>
    <w:rsid w:val="00B40140"/>
    <w:rsid w:val="00B40280"/>
    <w:rsid w:val="00B4081E"/>
    <w:rsid w:val="00B40B42"/>
    <w:rsid w:val="00B413BD"/>
    <w:rsid w:val="00B41740"/>
    <w:rsid w:val="00B41B1B"/>
    <w:rsid w:val="00B4210E"/>
    <w:rsid w:val="00B425DD"/>
    <w:rsid w:val="00B42AA8"/>
    <w:rsid w:val="00B4301D"/>
    <w:rsid w:val="00B43138"/>
    <w:rsid w:val="00B43368"/>
    <w:rsid w:val="00B43598"/>
    <w:rsid w:val="00B43637"/>
    <w:rsid w:val="00B43666"/>
    <w:rsid w:val="00B43A2E"/>
    <w:rsid w:val="00B43B77"/>
    <w:rsid w:val="00B43BE1"/>
    <w:rsid w:val="00B43DC1"/>
    <w:rsid w:val="00B43E24"/>
    <w:rsid w:val="00B43FCB"/>
    <w:rsid w:val="00B44299"/>
    <w:rsid w:val="00B443E5"/>
    <w:rsid w:val="00B444AA"/>
    <w:rsid w:val="00B445FC"/>
    <w:rsid w:val="00B44F21"/>
    <w:rsid w:val="00B450AC"/>
    <w:rsid w:val="00B4517B"/>
    <w:rsid w:val="00B4536F"/>
    <w:rsid w:val="00B454CD"/>
    <w:rsid w:val="00B45557"/>
    <w:rsid w:val="00B4577E"/>
    <w:rsid w:val="00B45847"/>
    <w:rsid w:val="00B45C16"/>
    <w:rsid w:val="00B463AD"/>
    <w:rsid w:val="00B464F2"/>
    <w:rsid w:val="00B46783"/>
    <w:rsid w:val="00B4687C"/>
    <w:rsid w:val="00B4692C"/>
    <w:rsid w:val="00B46A5B"/>
    <w:rsid w:val="00B46B69"/>
    <w:rsid w:val="00B46D8F"/>
    <w:rsid w:val="00B471D1"/>
    <w:rsid w:val="00B473A7"/>
    <w:rsid w:val="00B47402"/>
    <w:rsid w:val="00B47757"/>
    <w:rsid w:val="00B477D8"/>
    <w:rsid w:val="00B477E3"/>
    <w:rsid w:val="00B47C33"/>
    <w:rsid w:val="00B47EA3"/>
    <w:rsid w:val="00B500D4"/>
    <w:rsid w:val="00B50101"/>
    <w:rsid w:val="00B5033F"/>
    <w:rsid w:val="00B50621"/>
    <w:rsid w:val="00B51408"/>
    <w:rsid w:val="00B5164C"/>
    <w:rsid w:val="00B51822"/>
    <w:rsid w:val="00B5187F"/>
    <w:rsid w:val="00B5199A"/>
    <w:rsid w:val="00B51A42"/>
    <w:rsid w:val="00B51CC4"/>
    <w:rsid w:val="00B51FB9"/>
    <w:rsid w:val="00B5204E"/>
    <w:rsid w:val="00B52094"/>
    <w:rsid w:val="00B52251"/>
    <w:rsid w:val="00B529A7"/>
    <w:rsid w:val="00B52ED3"/>
    <w:rsid w:val="00B532B5"/>
    <w:rsid w:val="00B532E9"/>
    <w:rsid w:val="00B533E2"/>
    <w:rsid w:val="00B53422"/>
    <w:rsid w:val="00B5395A"/>
    <w:rsid w:val="00B53D85"/>
    <w:rsid w:val="00B53DB4"/>
    <w:rsid w:val="00B54226"/>
    <w:rsid w:val="00B5478F"/>
    <w:rsid w:val="00B54B7F"/>
    <w:rsid w:val="00B54E78"/>
    <w:rsid w:val="00B54EDD"/>
    <w:rsid w:val="00B54F80"/>
    <w:rsid w:val="00B54FD0"/>
    <w:rsid w:val="00B5516F"/>
    <w:rsid w:val="00B55209"/>
    <w:rsid w:val="00B55679"/>
    <w:rsid w:val="00B55C35"/>
    <w:rsid w:val="00B55DB8"/>
    <w:rsid w:val="00B5605D"/>
    <w:rsid w:val="00B5610D"/>
    <w:rsid w:val="00B5640E"/>
    <w:rsid w:val="00B56460"/>
    <w:rsid w:val="00B5671F"/>
    <w:rsid w:val="00B56919"/>
    <w:rsid w:val="00B569E5"/>
    <w:rsid w:val="00B56AF4"/>
    <w:rsid w:val="00B56D08"/>
    <w:rsid w:val="00B56E22"/>
    <w:rsid w:val="00B56EEE"/>
    <w:rsid w:val="00B56F0C"/>
    <w:rsid w:val="00B5736F"/>
    <w:rsid w:val="00B57609"/>
    <w:rsid w:val="00B57751"/>
    <w:rsid w:val="00B61104"/>
    <w:rsid w:val="00B61489"/>
    <w:rsid w:val="00B61544"/>
    <w:rsid w:val="00B617FB"/>
    <w:rsid w:val="00B61AF6"/>
    <w:rsid w:val="00B61C26"/>
    <w:rsid w:val="00B620D2"/>
    <w:rsid w:val="00B620E4"/>
    <w:rsid w:val="00B621F1"/>
    <w:rsid w:val="00B62298"/>
    <w:rsid w:val="00B623D7"/>
    <w:rsid w:val="00B6278E"/>
    <w:rsid w:val="00B627A1"/>
    <w:rsid w:val="00B62BCC"/>
    <w:rsid w:val="00B63A72"/>
    <w:rsid w:val="00B63A9B"/>
    <w:rsid w:val="00B63C62"/>
    <w:rsid w:val="00B63F65"/>
    <w:rsid w:val="00B6416C"/>
    <w:rsid w:val="00B644F2"/>
    <w:rsid w:val="00B64506"/>
    <w:rsid w:val="00B64D1B"/>
    <w:rsid w:val="00B64FE2"/>
    <w:rsid w:val="00B6532E"/>
    <w:rsid w:val="00B6563D"/>
    <w:rsid w:val="00B65D1C"/>
    <w:rsid w:val="00B65F6A"/>
    <w:rsid w:val="00B65F81"/>
    <w:rsid w:val="00B663F0"/>
    <w:rsid w:val="00B66492"/>
    <w:rsid w:val="00B667F5"/>
    <w:rsid w:val="00B6694B"/>
    <w:rsid w:val="00B66A89"/>
    <w:rsid w:val="00B66C1C"/>
    <w:rsid w:val="00B66DBA"/>
    <w:rsid w:val="00B67070"/>
    <w:rsid w:val="00B67DA1"/>
    <w:rsid w:val="00B70176"/>
    <w:rsid w:val="00B704ED"/>
    <w:rsid w:val="00B7061D"/>
    <w:rsid w:val="00B70F50"/>
    <w:rsid w:val="00B710FE"/>
    <w:rsid w:val="00B711BB"/>
    <w:rsid w:val="00B71257"/>
    <w:rsid w:val="00B71399"/>
    <w:rsid w:val="00B71414"/>
    <w:rsid w:val="00B7181E"/>
    <w:rsid w:val="00B718D5"/>
    <w:rsid w:val="00B71D6C"/>
    <w:rsid w:val="00B71EEE"/>
    <w:rsid w:val="00B7209C"/>
    <w:rsid w:val="00B72274"/>
    <w:rsid w:val="00B723A8"/>
    <w:rsid w:val="00B723F2"/>
    <w:rsid w:val="00B725CD"/>
    <w:rsid w:val="00B72680"/>
    <w:rsid w:val="00B72A3B"/>
    <w:rsid w:val="00B72C6B"/>
    <w:rsid w:val="00B72EA5"/>
    <w:rsid w:val="00B72EE5"/>
    <w:rsid w:val="00B73088"/>
    <w:rsid w:val="00B73631"/>
    <w:rsid w:val="00B73B4E"/>
    <w:rsid w:val="00B73BB6"/>
    <w:rsid w:val="00B73FFD"/>
    <w:rsid w:val="00B742B4"/>
    <w:rsid w:val="00B748D9"/>
    <w:rsid w:val="00B74CD9"/>
    <w:rsid w:val="00B75337"/>
    <w:rsid w:val="00B7534E"/>
    <w:rsid w:val="00B7541B"/>
    <w:rsid w:val="00B75624"/>
    <w:rsid w:val="00B75C41"/>
    <w:rsid w:val="00B75F9E"/>
    <w:rsid w:val="00B760C1"/>
    <w:rsid w:val="00B7617D"/>
    <w:rsid w:val="00B763B6"/>
    <w:rsid w:val="00B76678"/>
    <w:rsid w:val="00B7667C"/>
    <w:rsid w:val="00B76E0F"/>
    <w:rsid w:val="00B76F77"/>
    <w:rsid w:val="00B770AF"/>
    <w:rsid w:val="00B77416"/>
    <w:rsid w:val="00B77CB8"/>
    <w:rsid w:val="00B77F03"/>
    <w:rsid w:val="00B8022F"/>
    <w:rsid w:val="00B8054F"/>
    <w:rsid w:val="00B805B8"/>
    <w:rsid w:val="00B80616"/>
    <w:rsid w:val="00B806A0"/>
    <w:rsid w:val="00B807FE"/>
    <w:rsid w:val="00B80BD0"/>
    <w:rsid w:val="00B80D72"/>
    <w:rsid w:val="00B81010"/>
    <w:rsid w:val="00B811E0"/>
    <w:rsid w:val="00B81291"/>
    <w:rsid w:val="00B81434"/>
    <w:rsid w:val="00B81BAE"/>
    <w:rsid w:val="00B82599"/>
    <w:rsid w:val="00B82600"/>
    <w:rsid w:val="00B82A34"/>
    <w:rsid w:val="00B82C76"/>
    <w:rsid w:val="00B83181"/>
    <w:rsid w:val="00B831CF"/>
    <w:rsid w:val="00B83284"/>
    <w:rsid w:val="00B83920"/>
    <w:rsid w:val="00B83ACC"/>
    <w:rsid w:val="00B83BB2"/>
    <w:rsid w:val="00B83D35"/>
    <w:rsid w:val="00B8405F"/>
    <w:rsid w:val="00B84093"/>
    <w:rsid w:val="00B8498C"/>
    <w:rsid w:val="00B849F6"/>
    <w:rsid w:val="00B84BE8"/>
    <w:rsid w:val="00B851E6"/>
    <w:rsid w:val="00B859A7"/>
    <w:rsid w:val="00B85A3D"/>
    <w:rsid w:val="00B85CC1"/>
    <w:rsid w:val="00B85D29"/>
    <w:rsid w:val="00B865EB"/>
    <w:rsid w:val="00B86D32"/>
    <w:rsid w:val="00B86DF3"/>
    <w:rsid w:val="00B872A6"/>
    <w:rsid w:val="00B87AC9"/>
    <w:rsid w:val="00B87BD7"/>
    <w:rsid w:val="00B90009"/>
    <w:rsid w:val="00B9012A"/>
    <w:rsid w:val="00B90277"/>
    <w:rsid w:val="00B907BB"/>
    <w:rsid w:val="00B908BA"/>
    <w:rsid w:val="00B908C1"/>
    <w:rsid w:val="00B908C7"/>
    <w:rsid w:val="00B9098B"/>
    <w:rsid w:val="00B90ACE"/>
    <w:rsid w:val="00B90B14"/>
    <w:rsid w:val="00B90DCB"/>
    <w:rsid w:val="00B9116C"/>
    <w:rsid w:val="00B9153F"/>
    <w:rsid w:val="00B91B5B"/>
    <w:rsid w:val="00B921DC"/>
    <w:rsid w:val="00B922F2"/>
    <w:rsid w:val="00B92484"/>
    <w:rsid w:val="00B9255D"/>
    <w:rsid w:val="00B92860"/>
    <w:rsid w:val="00B928F6"/>
    <w:rsid w:val="00B92AB2"/>
    <w:rsid w:val="00B92D7B"/>
    <w:rsid w:val="00B9301B"/>
    <w:rsid w:val="00B930DB"/>
    <w:rsid w:val="00B93165"/>
    <w:rsid w:val="00B93258"/>
    <w:rsid w:val="00B936CE"/>
    <w:rsid w:val="00B93841"/>
    <w:rsid w:val="00B938A5"/>
    <w:rsid w:val="00B93E96"/>
    <w:rsid w:val="00B94029"/>
    <w:rsid w:val="00B94034"/>
    <w:rsid w:val="00B9455D"/>
    <w:rsid w:val="00B94CD2"/>
    <w:rsid w:val="00B94F6B"/>
    <w:rsid w:val="00B95168"/>
    <w:rsid w:val="00B95377"/>
    <w:rsid w:val="00B953A7"/>
    <w:rsid w:val="00B9548B"/>
    <w:rsid w:val="00B955ED"/>
    <w:rsid w:val="00B958BB"/>
    <w:rsid w:val="00B95BD0"/>
    <w:rsid w:val="00B95C6A"/>
    <w:rsid w:val="00B95E15"/>
    <w:rsid w:val="00B95F32"/>
    <w:rsid w:val="00B9618B"/>
    <w:rsid w:val="00B96364"/>
    <w:rsid w:val="00B968AA"/>
    <w:rsid w:val="00B96A19"/>
    <w:rsid w:val="00B96B72"/>
    <w:rsid w:val="00B96F90"/>
    <w:rsid w:val="00B970BF"/>
    <w:rsid w:val="00B9719C"/>
    <w:rsid w:val="00B97368"/>
    <w:rsid w:val="00B9746A"/>
    <w:rsid w:val="00B9776B"/>
    <w:rsid w:val="00B97827"/>
    <w:rsid w:val="00B97905"/>
    <w:rsid w:val="00B97AD1"/>
    <w:rsid w:val="00BA022D"/>
    <w:rsid w:val="00BA025D"/>
    <w:rsid w:val="00BA0389"/>
    <w:rsid w:val="00BA051F"/>
    <w:rsid w:val="00BA096D"/>
    <w:rsid w:val="00BA0B82"/>
    <w:rsid w:val="00BA10D2"/>
    <w:rsid w:val="00BA1A6E"/>
    <w:rsid w:val="00BA1C3E"/>
    <w:rsid w:val="00BA1E3B"/>
    <w:rsid w:val="00BA2007"/>
    <w:rsid w:val="00BA2034"/>
    <w:rsid w:val="00BA22BE"/>
    <w:rsid w:val="00BA23EB"/>
    <w:rsid w:val="00BA2983"/>
    <w:rsid w:val="00BA3354"/>
    <w:rsid w:val="00BA36A6"/>
    <w:rsid w:val="00BA380C"/>
    <w:rsid w:val="00BA381C"/>
    <w:rsid w:val="00BA3A10"/>
    <w:rsid w:val="00BA3A6A"/>
    <w:rsid w:val="00BA3B50"/>
    <w:rsid w:val="00BA4661"/>
    <w:rsid w:val="00BA5365"/>
    <w:rsid w:val="00BA53A8"/>
    <w:rsid w:val="00BA55E2"/>
    <w:rsid w:val="00BA569E"/>
    <w:rsid w:val="00BA5712"/>
    <w:rsid w:val="00BA5A32"/>
    <w:rsid w:val="00BA5D08"/>
    <w:rsid w:val="00BA5E40"/>
    <w:rsid w:val="00BA5F7B"/>
    <w:rsid w:val="00BA60DF"/>
    <w:rsid w:val="00BA6102"/>
    <w:rsid w:val="00BA61A3"/>
    <w:rsid w:val="00BA62B2"/>
    <w:rsid w:val="00BA630C"/>
    <w:rsid w:val="00BA6945"/>
    <w:rsid w:val="00BA69B7"/>
    <w:rsid w:val="00BA6D81"/>
    <w:rsid w:val="00BA6E6D"/>
    <w:rsid w:val="00BA6ECD"/>
    <w:rsid w:val="00BA6F77"/>
    <w:rsid w:val="00BA6FFA"/>
    <w:rsid w:val="00BA73B1"/>
    <w:rsid w:val="00BA769A"/>
    <w:rsid w:val="00BA7A4C"/>
    <w:rsid w:val="00BA7DDB"/>
    <w:rsid w:val="00BA7F30"/>
    <w:rsid w:val="00BA7F7F"/>
    <w:rsid w:val="00BB00E8"/>
    <w:rsid w:val="00BB0399"/>
    <w:rsid w:val="00BB041A"/>
    <w:rsid w:val="00BB04B8"/>
    <w:rsid w:val="00BB067B"/>
    <w:rsid w:val="00BB090B"/>
    <w:rsid w:val="00BB092F"/>
    <w:rsid w:val="00BB0A28"/>
    <w:rsid w:val="00BB0FB2"/>
    <w:rsid w:val="00BB10F9"/>
    <w:rsid w:val="00BB19F9"/>
    <w:rsid w:val="00BB239C"/>
    <w:rsid w:val="00BB2562"/>
    <w:rsid w:val="00BB2664"/>
    <w:rsid w:val="00BB267F"/>
    <w:rsid w:val="00BB26E7"/>
    <w:rsid w:val="00BB274E"/>
    <w:rsid w:val="00BB2BF0"/>
    <w:rsid w:val="00BB3000"/>
    <w:rsid w:val="00BB3677"/>
    <w:rsid w:val="00BB39EA"/>
    <w:rsid w:val="00BB3C6F"/>
    <w:rsid w:val="00BB3D78"/>
    <w:rsid w:val="00BB3E71"/>
    <w:rsid w:val="00BB3E9B"/>
    <w:rsid w:val="00BB442B"/>
    <w:rsid w:val="00BB44B4"/>
    <w:rsid w:val="00BB4B13"/>
    <w:rsid w:val="00BB4D8B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BC2"/>
    <w:rsid w:val="00BB7221"/>
    <w:rsid w:val="00BB742C"/>
    <w:rsid w:val="00BB7479"/>
    <w:rsid w:val="00BB76E3"/>
    <w:rsid w:val="00BB77BA"/>
    <w:rsid w:val="00BB7C08"/>
    <w:rsid w:val="00BB7E32"/>
    <w:rsid w:val="00BC043C"/>
    <w:rsid w:val="00BC0444"/>
    <w:rsid w:val="00BC1040"/>
    <w:rsid w:val="00BC1041"/>
    <w:rsid w:val="00BC1219"/>
    <w:rsid w:val="00BC16C4"/>
    <w:rsid w:val="00BC192D"/>
    <w:rsid w:val="00BC1CEE"/>
    <w:rsid w:val="00BC1F42"/>
    <w:rsid w:val="00BC1FA2"/>
    <w:rsid w:val="00BC216C"/>
    <w:rsid w:val="00BC240F"/>
    <w:rsid w:val="00BC24EC"/>
    <w:rsid w:val="00BC2E02"/>
    <w:rsid w:val="00BC2E05"/>
    <w:rsid w:val="00BC342E"/>
    <w:rsid w:val="00BC34F6"/>
    <w:rsid w:val="00BC39CC"/>
    <w:rsid w:val="00BC3D04"/>
    <w:rsid w:val="00BC3D5D"/>
    <w:rsid w:val="00BC3F79"/>
    <w:rsid w:val="00BC404F"/>
    <w:rsid w:val="00BC41D0"/>
    <w:rsid w:val="00BC454E"/>
    <w:rsid w:val="00BC4611"/>
    <w:rsid w:val="00BC465F"/>
    <w:rsid w:val="00BC4760"/>
    <w:rsid w:val="00BC485D"/>
    <w:rsid w:val="00BC4E3E"/>
    <w:rsid w:val="00BC5000"/>
    <w:rsid w:val="00BC5032"/>
    <w:rsid w:val="00BC57BB"/>
    <w:rsid w:val="00BC57D0"/>
    <w:rsid w:val="00BC5A01"/>
    <w:rsid w:val="00BC5E02"/>
    <w:rsid w:val="00BC61D5"/>
    <w:rsid w:val="00BC62C2"/>
    <w:rsid w:val="00BC633A"/>
    <w:rsid w:val="00BC66B5"/>
    <w:rsid w:val="00BC68ED"/>
    <w:rsid w:val="00BC6904"/>
    <w:rsid w:val="00BC6908"/>
    <w:rsid w:val="00BC745B"/>
    <w:rsid w:val="00BC796D"/>
    <w:rsid w:val="00BC79DF"/>
    <w:rsid w:val="00BC7F41"/>
    <w:rsid w:val="00BC7FE3"/>
    <w:rsid w:val="00BD0248"/>
    <w:rsid w:val="00BD03DB"/>
    <w:rsid w:val="00BD065D"/>
    <w:rsid w:val="00BD0E7A"/>
    <w:rsid w:val="00BD0FAB"/>
    <w:rsid w:val="00BD0FF7"/>
    <w:rsid w:val="00BD101D"/>
    <w:rsid w:val="00BD1CA4"/>
    <w:rsid w:val="00BD1E75"/>
    <w:rsid w:val="00BD2587"/>
    <w:rsid w:val="00BD275D"/>
    <w:rsid w:val="00BD2D41"/>
    <w:rsid w:val="00BD36BA"/>
    <w:rsid w:val="00BD39BF"/>
    <w:rsid w:val="00BD3B80"/>
    <w:rsid w:val="00BD3E19"/>
    <w:rsid w:val="00BD4766"/>
    <w:rsid w:val="00BD4789"/>
    <w:rsid w:val="00BD48E0"/>
    <w:rsid w:val="00BD4BCC"/>
    <w:rsid w:val="00BD4C2B"/>
    <w:rsid w:val="00BD4FFB"/>
    <w:rsid w:val="00BD5232"/>
    <w:rsid w:val="00BD5341"/>
    <w:rsid w:val="00BD554B"/>
    <w:rsid w:val="00BD5A2F"/>
    <w:rsid w:val="00BD5B0B"/>
    <w:rsid w:val="00BD5D49"/>
    <w:rsid w:val="00BD5E6A"/>
    <w:rsid w:val="00BD5FCE"/>
    <w:rsid w:val="00BD6459"/>
    <w:rsid w:val="00BD6500"/>
    <w:rsid w:val="00BD6BD6"/>
    <w:rsid w:val="00BD6C56"/>
    <w:rsid w:val="00BD7012"/>
    <w:rsid w:val="00BD7076"/>
    <w:rsid w:val="00BD718D"/>
    <w:rsid w:val="00BD7719"/>
    <w:rsid w:val="00BD7C8A"/>
    <w:rsid w:val="00BD7F9D"/>
    <w:rsid w:val="00BE01ED"/>
    <w:rsid w:val="00BE0242"/>
    <w:rsid w:val="00BE06C6"/>
    <w:rsid w:val="00BE0AEA"/>
    <w:rsid w:val="00BE0BF8"/>
    <w:rsid w:val="00BE10B1"/>
    <w:rsid w:val="00BE1132"/>
    <w:rsid w:val="00BE138F"/>
    <w:rsid w:val="00BE1526"/>
    <w:rsid w:val="00BE16E0"/>
    <w:rsid w:val="00BE1ADC"/>
    <w:rsid w:val="00BE1EF3"/>
    <w:rsid w:val="00BE1F63"/>
    <w:rsid w:val="00BE21BB"/>
    <w:rsid w:val="00BE2595"/>
    <w:rsid w:val="00BE259A"/>
    <w:rsid w:val="00BE25BE"/>
    <w:rsid w:val="00BE2B72"/>
    <w:rsid w:val="00BE2BEB"/>
    <w:rsid w:val="00BE2EB0"/>
    <w:rsid w:val="00BE300A"/>
    <w:rsid w:val="00BE316A"/>
    <w:rsid w:val="00BE3218"/>
    <w:rsid w:val="00BE3608"/>
    <w:rsid w:val="00BE391B"/>
    <w:rsid w:val="00BE3959"/>
    <w:rsid w:val="00BE3AFC"/>
    <w:rsid w:val="00BE3EAB"/>
    <w:rsid w:val="00BE40D9"/>
    <w:rsid w:val="00BE46B7"/>
    <w:rsid w:val="00BE4A29"/>
    <w:rsid w:val="00BE5000"/>
    <w:rsid w:val="00BE551B"/>
    <w:rsid w:val="00BE5701"/>
    <w:rsid w:val="00BE66DF"/>
    <w:rsid w:val="00BE66E9"/>
    <w:rsid w:val="00BE69FF"/>
    <w:rsid w:val="00BE6A95"/>
    <w:rsid w:val="00BE6CB1"/>
    <w:rsid w:val="00BE6F38"/>
    <w:rsid w:val="00BE77E1"/>
    <w:rsid w:val="00BE7845"/>
    <w:rsid w:val="00BE7847"/>
    <w:rsid w:val="00BE787A"/>
    <w:rsid w:val="00BE7FAB"/>
    <w:rsid w:val="00BF026B"/>
    <w:rsid w:val="00BF0386"/>
    <w:rsid w:val="00BF046A"/>
    <w:rsid w:val="00BF09CF"/>
    <w:rsid w:val="00BF0B28"/>
    <w:rsid w:val="00BF0DA1"/>
    <w:rsid w:val="00BF0DF3"/>
    <w:rsid w:val="00BF1024"/>
    <w:rsid w:val="00BF18E4"/>
    <w:rsid w:val="00BF1C4D"/>
    <w:rsid w:val="00BF1CC7"/>
    <w:rsid w:val="00BF1DEE"/>
    <w:rsid w:val="00BF1E2F"/>
    <w:rsid w:val="00BF1FB5"/>
    <w:rsid w:val="00BF21B9"/>
    <w:rsid w:val="00BF2718"/>
    <w:rsid w:val="00BF2913"/>
    <w:rsid w:val="00BF2B18"/>
    <w:rsid w:val="00BF2FA3"/>
    <w:rsid w:val="00BF308A"/>
    <w:rsid w:val="00BF3426"/>
    <w:rsid w:val="00BF348F"/>
    <w:rsid w:val="00BF389E"/>
    <w:rsid w:val="00BF3DC2"/>
    <w:rsid w:val="00BF3ED2"/>
    <w:rsid w:val="00BF4124"/>
    <w:rsid w:val="00BF41C8"/>
    <w:rsid w:val="00BF4507"/>
    <w:rsid w:val="00BF467D"/>
    <w:rsid w:val="00BF478B"/>
    <w:rsid w:val="00BF4DAC"/>
    <w:rsid w:val="00BF4DB7"/>
    <w:rsid w:val="00BF54CE"/>
    <w:rsid w:val="00BF5A8D"/>
    <w:rsid w:val="00BF5B35"/>
    <w:rsid w:val="00BF5D99"/>
    <w:rsid w:val="00BF5DFF"/>
    <w:rsid w:val="00BF5FC7"/>
    <w:rsid w:val="00BF6404"/>
    <w:rsid w:val="00BF678E"/>
    <w:rsid w:val="00BF68A0"/>
    <w:rsid w:val="00BF6AE4"/>
    <w:rsid w:val="00BF6ECF"/>
    <w:rsid w:val="00BF7277"/>
    <w:rsid w:val="00BF73BA"/>
    <w:rsid w:val="00BF746B"/>
    <w:rsid w:val="00BF78B7"/>
    <w:rsid w:val="00BF7E71"/>
    <w:rsid w:val="00C000D1"/>
    <w:rsid w:val="00C001BA"/>
    <w:rsid w:val="00C0070C"/>
    <w:rsid w:val="00C008AC"/>
    <w:rsid w:val="00C011B2"/>
    <w:rsid w:val="00C01236"/>
    <w:rsid w:val="00C012F4"/>
    <w:rsid w:val="00C013AC"/>
    <w:rsid w:val="00C014A1"/>
    <w:rsid w:val="00C01989"/>
    <w:rsid w:val="00C01991"/>
    <w:rsid w:val="00C01C9F"/>
    <w:rsid w:val="00C01CAA"/>
    <w:rsid w:val="00C01E2C"/>
    <w:rsid w:val="00C02622"/>
    <w:rsid w:val="00C02674"/>
    <w:rsid w:val="00C02B27"/>
    <w:rsid w:val="00C02D93"/>
    <w:rsid w:val="00C0305D"/>
    <w:rsid w:val="00C0311D"/>
    <w:rsid w:val="00C032F7"/>
    <w:rsid w:val="00C037D7"/>
    <w:rsid w:val="00C03852"/>
    <w:rsid w:val="00C038A8"/>
    <w:rsid w:val="00C03A62"/>
    <w:rsid w:val="00C03A70"/>
    <w:rsid w:val="00C03B01"/>
    <w:rsid w:val="00C04364"/>
    <w:rsid w:val="00C04564"/>
    <w:rsid w:val="00C0459C"/>
    <w:rsid w:val="00C05405"/>
    <w:rsid w:val="00C054D7"/>
    <w:rsid w:val="00C056EF"/>
    <w:rsid w:val="00C05AF8"/>
    <w:rsid w:val="00C05CC5"/>
    <w:rsid w:val="00C05D4B"/>
    <w:rsid w:val="00C05FEC"/>
    <w:rsid w:val="00C061FE"/>
    <w:rsid w:val="00C06494"/>
    <w:rsid w:val="00C065E8"/>
    <w:rsid w:val="00C0685F"/>
    <w:rsid w:val="00C06E67"/>
    <w:rsid w:val="00C06F55"/>
    <w:rsid w:val="00C07223"/>
    <w:rsid w:val="00C0751B"/>
    <w:rsid w:val="00C075E6"/>
    <w:rsid w:val="00C07606"/>
    <w:rsid w:val="00C07F3F"/>
    <w:rsid w:val="00C103C0"/>
    <w:rsid w:val="00C10580"/>
    <w:rsid w:val="00C1072F"/>
    <w:rsid w:val="00C10BC8"/>
    <w:rsid w:val="00C10DDF"/>
    <w:rsid w:val="00C11075"/>
    <w:rsid w:val="00C11FD3"/>
    <w:rsid w:val="00C11FE3"/>
    <w:rsid w:val="00C120D0"/>
    <w:rsid w:val="00C1299D"/>
    <w:rsid w:val="00C13320"/>
    <w:rsid w:val="00C134A8"/>
    <w:rsid w:val="00C13607"/>
    <w:rsid w:val="00C13B08"/>
    <w:rsid w:val="00C13B71"/>
    <w:rsid w:val="00C142AE"/>
    <w:rsid w:val="00C1496A"/>
    <w:rsid w:val="00C14BAD"/>
    <w:rsid w:val="00C14BBE"/>
    <w:rsid w:val="00C150E7"/>
    <w:rsid w:val="00C1528E"/>
    <w:rsid w:val="00C15497"/>
    <w:rsid w:val="00C15FE5"/>
    <w:rsid w:val="00C1609F"/>
    <w:rsid w:val="00C161A9"/>
    <w:rsid w:val="00C164A7"/>
    <w:rsid w:val="00C167C8"/>
    <w:rsid w:val="00C167DD"/>
    <w:rsid w:val="00C16D0C"/>
    <w:rsid w:val="00C17293"/>
    <w:rsid w:val="00C176A3"/>
    <w:rsid w:val="00C1789D"/>
    <w:rsid w:val="00C178D4"/>
    <w:rsid w:val="00C17915"/>
    <w:rsid w:val="00C17940"/>
    <w:rsid w:val="00C179E3"/>
    <w:rsid w:val="00C17AA7"/>
    <w:rsid w:val="00C17E56"/>
    <w:rsid w:val="00C17F15"/>
    <w:rsid w:val="00C17F35"/>
    <w:rsid w:val="00C2036F"/>
    <w:rsid w:val="00C20461"/>
    <w:rsid w:val="00C20529"/>
    <w:rsid w:val="00C205C8"/>
    <w:rsid w:val="00C20628"/>
    <w:rsid w:val="00C20AF3"/>
    <w:rsid w:val="00C20C34"/>
    <w:rsid w:val="00C20EEA"/>
    <w:rsid w:val="00C2113E"/>
    <w:rsid w:val="00C212FB"/>
    <w:rsid w:val="00C215B7"/>
    <w:rsid w:val="00C215D6"/>
    <w:rsid w:val="00C216FE"/>
    <w:rsid w:val="00C2181B"/>
    <w:rsid w:val="00C218AD"/>
    <w:rsid w:val="00C2191D"/>
    <w:rsid w:val="00C21CB3"/>
    <w:rsid w:val="00C21D5F"/>
    <w:rsid w:val="00C21E70"/>
    <w:rsid w:val="00C226C3"/>
    <w:rsid w:val="00C2299C"/>
    <w:rsid w:val="00C22B78"/>
    <w:rsid w:val="00C22CFE"/>
    <w:rsid w:val="00C22D28"/>
    <w:rsid w:val="00C22F29"/>
    <w:rsid w:val="00C23005"/>
    <w:rsid w:val="00C23173"/>
    <w:rsid w:val="00C23440"/>
    <w:rsid w:val="00C237AC"/>
    <w:rsid w:val="00C23841"/>
    <w:rsid w:val="00C23BAA"/>
    <w:rsid w:val="00C23BF7"/>
    <w:rsid w:val="00C243DF"/>
    <w:rsid w:val="00C2481E"/>
    <w:rsid w:val="00C24B80"/>
    <w:rsid w:val="00C24C62"/>
    <w:rsid w:val="00C24CDF"/>
    <w:rsid w:val="00C24F06"/>
    <w:rsid w:val="00C25169"/>
    <w:rsid w:val="00C251BC"/>
    <w:rsid w:val="00C25215"/>
    <w:rsid w:val="00C25266"/>
    <w:rsid w:val="00C25347"/>
    <w:rsid w:val="00C2537D"/>
    <w:rsid w:val="00C2558B"/>
    <w:rsid w:val="00C256B0"/>
    <w:rsid w:val="00C256E3"/>
    <w:rsid w:val="00C25876"/>
    <w:rsid w:val="00C25F95"/>
    <w:rsid w:val="00C260D4"/>
    <w:rsid w:val="00C262FB"/>
    <w:rsid w:val="00C265F4"/>
    <w:rsid w:val="00C268A3"/>
    <w:rsid w:val="00C26B9E"/>
    <w:rsid w:val="00C26D44"/>
    <w:rsid w:val="00C26F26"/>
    <w:rsid w:val="00C27095"/>
    <w:rsid w:val="00C27131"/>
    <w:rsid w:val="00C271AC"/>
    <w:rsid w:val="00C271FF"/>
    <w:rsid w:val="00C2730D"/>
    <w:rsid w:val="00C27432"/>
    <w:rsid w:val="00C274A8"/>
    <w:rsid w:val="00C27788"/>
    <w:rsid w:val="00C2799E"/>
    <w:rsid w:val="00C27B6F"/>
    <w:rsid w:val="00C27DD7"/>
    <w:rsid w:val="00C27E9E"/>
    <w:rsid w:val="00C30005"/>
    <w:rsid w:val="00C3048D"/>
    <w:rsid w:val="00C305E9"/>
    <w:rsid w:val="00C30727"/>
    <w:rsid w:val="00C30B3E"/>
    <w:rsid w:val="00C30B7A"/>
    <w:rsid w:val="00C30D63"/>
    <w:rsid w:val="00C31136"/>
    <w:rsid w:val="00C312CF"/>
    <w:rsid w:val="00C3155A"/>
    <w:rsid w:val="00C315CD"/>
    <w:rsid w:val="00C316A4"/>
    <w:rsid w:val="00C31720"/>
    <w:rsid w:val="00C3196C"/>
    <w:rsid w:val="00C319A0"/>
    <w:rsid w:val="00C31B19"/>
    <w:rsid w:val="00C31DFF"/>
    <w:rsid w:val="00C31F4C"/>
    <w:rsid w:val="00C32DB5"/>
    <w:rsid w:val="00C33014"/>
    <w:rsid w:val="00C3308C"/>
    <w:rsid w:val="00C333F3"/>
    <w:rsid w:val="00C33CE6"/>
    <w:rsid w:val="00C3409C"/>
    <w:rsid w:val="00C342CD"/>
    <w:rsid w:val="00C3475F"/>
    <w:rsid w:val="00C349BA"/>
    <w:rsid w:val="00C35015"/>
    <w:rsid w:val="00C350C4"/>
    <w:rsid w:val="00C351AA"/>
    <w:rsid w:val="00C352BA"/>
    <w:rsid w:val="00C35629"/>
    <w:rsid w:val="00C35AD2"/>
    <w:rsid w:val="00C35B34"/>
    <w:rsid w:val="00C361F6"/>
    <w:rsid w:val="00C36373"/>
    <w:rsid w:val="00C36519"/>
    <w:rsid w:val="00C36679"/>
    <w:rsid w:val="00C36755"/>
    <w:rsid w:val="00C369DC"/>
    <w:rsid w:val="00C36BA5"/>
    <w:rsid w:val="00C36F53"/>
    <w:rsid w:val="00C3731A"/>
    <w:rsid w:val="00C3747A"/>
    <w:rsid w:val="00C37865"/>
    <w:rsid w:val="00C37888"/>
    <w:rsid w:val="00C37A13"/>
    <w:rsid w:val="00C37BB3"/>
    <w:rsid w:val="00C37CAF"/>
    <w:rsid w:val="00C37DD2"/>
    <w:rsid w:val="00C4000B"/>
    <w:rsid w:val="00C40105"/>
    <w:rsid w:val="00C40729"/>
    <w:rsid w:val="00C408EF"/>
    <w:rsid w:val="00C4090C"/>
    <w:rsid w:val="00C40CAF"/>
    <w:rsid w:val="00C410F1"/>
    <w:rsid w:val="00C41245"/>
    <w:rsid w:val="00C412C0"/>
    <w:rsid w:val="00C412F2"/>
    <w:rsid w:val="00C4175C"/>
    <w:rsid w:val="00C41859"/>
    <w:rsid w:val="00C41BF6"/>
    <w:rsid w:val="00C41E58"/>
    <w:rsid w:val="00C41F1D"/>
    <w:rsid w:val="00C41F5C"/>
    <w:rsid w:val="00C420CB"/>
    <w:rsid w:val="00C42169"/>
    <w:rsid w:val="00C421C7"/>
    <w:rsid w:val="00C42845"/>
    <w:rsid w:val="00C42934"/>
    <w:rsid w:val="00C42FE5"/>
    <w:rsid w:val="00C4350F"/>
    <w:rsid w:val="00C438BA"/>
    <w:rsid w:val="00C43CBD"/>
    <w:rsid w:val="00C43CFF"/>
    <w:rsid w:val="00C43D6D"/>
    <w:rsid w:val="00C43DBA"/>
    <w:rsid w:val="00C43E35"/>
    <w:rsid w:val="00C43FD3"/>
    <w:rsid w:val="00C440BA"/>
    <w:rsid w:val="00C441AE"/>
    <w:rsid w:val="00C44558"/>
    <w:rsid w:val="00C44A76"/>
    <w:rsid w:val="00C44BAE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7B4"/>
    <w:rsid w:val="00C46CDA"/>
    <w:rsid w:val="00C46D41"/>
    <w:rsid w:val="00C46E62"/>
    <w:rsid w:val="00C4702B"/>
    <w:rsid w:val="00C4774D"/>
    <w:rsid w:val="00C47B32"/>
    <w:rsid w:val="00C47CBA"/>
    <w:rsid w:val="00C50042"/>
    <w:rsid w:val="00C50188"/>
    <w:rsid w:val="00C5021D"/>
    <w:rsid w:val="00C5037C"/>
    <w:rsid w:val="00C5056C"/>
    <w:rsid w:val="00C50B58"/>
    <w:rsid w:val="00C50BEC"/>
    <w:rsid w:val="00C50C5B"/>
    <w:rsid w:val="00C51722"/>
    <w:rsid w:val="00C51C9D"/>
    <w:rsid w:val="00C51D2E"/>
    <w:rsid w:val="00C52351"/>
    <w:rsid w:val="00C5257D"/>
    <w:rsid w:val="00C5280E"/>
    <w:rsid w:val="00C528E0"/>
    <w:rsid w:val="00C52927"/>
    <w:rsid w:val="00C52AA2"/>
    <w:rsid w:val="00C52F47"/>
    <w:rsid w:val="00C530BB"/>
    <w:rsid w:val="00C5313A"/>
    <w:rsid w:val="00C53345"/>
    <w:rsid w:val="00C534B7"/>
    <w:rsid w:val="00C539ED"/>
    <w:rsid w:val="00C53A1D"/>
    <w:rsid w:val="00C53FFB"/>
    <w:rsid w:val="00C542E0"/>
    <w:rsid w:val="00C546A8"/>
    <w:rsid w:val="00C54BC8"/>
    <w:rsid w:val="00C54D2B"/>
    <w:rsid w:val="00C55806"/>
    <w:rsid w:val="00C558EC"/>
    <w:rsid w:val="00C56108"/>
    <w:rsid w:val="00C56216"/>
    <w:rsid w:val="00C56563"/>
    <w:rsid w:val="00C56690"/>
    <w:rsid w:val="00C567C2"/>
    <w:rsid w:val="00C56C45"/>
    <w:rsid w:val="00C5795F"/>
    <w:rsid w:val="00C57BAD"/>
    <w:rsid w:val="00C57FEB"/>
    <w:rsid w:val="00C60A4D"/>
    <w:rsid w:val="00C60C86"/>
    <w:rsid w:val="00C6102D"/>
    <w:rsid w:val="00C61881"/>
    <w:rsid w:val="00C61BCB"/>
    <w:rsid w:val="00C61DB0"/>
    <w:rsid w:val="00C61E30"/>
    <w:rsid w:val="00C6209A"/>
    <w:rsid w:val="00C62603"/>
    <w:rsid w:val="00C62D45"/>
    <w:rsid w:val="00C6301B"/>
    <w:rsid w:val="00C6301F"/>
    <w:rsid w:val="00C6343B"/>
    <w:rsid w:val="00C63AAC"/>
    <w:rsid w:val="00C63ABC"/>
    <w:rsid w:val="00C63D85"/>
    <w:rsid w:val="00C63DD4"/>
    <w:rsid w:val="00C63E06"/>
    <w:rsid w:val="00C63ED2"/>
    <w:rsid w:val="00C640C6"/>
    <w:rsid w:val="00C64504"/>
    <w:rsid w:val="00C64574"/>
    <w:rsid w:val="00C64DF1"/>
    <w:rsid w:val="00C6506E"/>
    <w:rsid w:val="00C65092"/>
    <w:rsid w:val="00C65605"/>
    <w:rsid w:val="00C65851"/>
    <w:rsid w:val="00C65C2D"/>
    <w:rsid w:val="00C65C9A"/>
    <w:rsid w:val="00C6615E"/>
    <w:rsid w:val="00C66980"/>
    <w:rsid w:val="00C669D3"/>
    <w:rsid w:val="00C66AF9"/>
    <w:rsid w:val="00C66BFC"/>
    <w:rsid w:val="00C66FE6"/>
    <w:rsid w:val="00C671D2"/>
    <w:rsid w:val="00C679C5"/>
    <w:rsid w:val="00C67B97"/>
    <w:rsid w:val="00C67D13"/>
    <w:rsid w:val="00C67E52"/>
    <w:rsid w:val="00C7012D"/>
    <w:rsid w:val="00C70159"/>
    <w:rsid w:val="00C703DF"/>
    <w:rsid w:val="00C70B67"/>
    <w:rsid w:val="00C70E2F"/>
    <w:rsid w:val="00C70E6B"/>
    <w:rsid w:val="00C70EDA"/>
    <w:rsid w:val="00C71208"/>
    <w:rsid w:val="00C713B4"/>
    <w:rsid w:val="00C715C4"/>
    <w:rsid w:val="00C715F8"/>
    <w:rsid w:val="00C71945"/>
    <w:rsid w:val="00C71A38"/>
    <w:rsid w:val="00C71CDE"/>
    <w:rsid w:val="00C71E1C"/>
    <w:rsid w:val="00C7289E"/>
    <w:rsid w:val="00C72975"/>
    <w:rsid w:val="00C729F7"/>
    <w:rsid w:val="00C72CB5"/>
    <w:rsid w:val="00C72DDF"/>
    <w:rsid w:val="00C72E9B"/>
    <w:rsid w:val="00C73579"/>
    <w:rsid w:val="00C73D0D"/>
    <w:rsid w:val="00C73D89"/>
    <w:rsid w:val="00C73F10"/>
    <w:rsid w:val="00C74195"/>
    <w:rsid w:val="00C745DF"/>
    <w:rsid w:val="00C74940"/>
    <w:rsid w:val="00C74AED"/>
    <w:rsid w:val="00C74C1C"/>
    <w:rsid w:val="00C74D3F"/>
    <w:rsid w:val="00C7509B"/>
    <w:rsid w:val="00C75132"/>
    <w:rsid w:val="00C7554A"/>
    <w:rsid w:val="00C75800"/>
    <w:rsid w:val="00C75FED"/>
    <w:rsid w:val="00C76920"/>
    <w:rsid w:val="00C76AD8"/>
    <w:rsid w:val="00C76DEA"/>
    <w:rsid w:val="00C778AB"/>
    <w:rsid w:val="00C77908"/>
    <w:rsid w:val="00C77A7C"/>
    <w:rsid w:val="00C77CBA"/>
    <w:rsid w:val="00C80594"/>
    <w:rsid w:val="00C80AC3"/>
    <w:rsid w:val="00C80F8E"/>
    <w:rsid w:val="00C8131B"/>
    <w:rsid w:val="00C81593"/>
    <w:rsid w:val="00C818FF"/>
    <w:rsid w:val="00C8190B"/>
    <w:rsid w:val="00C8213B"/>
    <w:rsid w:val="00C8216E"/>
    <w:rsid w:val="00C826CD"/>
    <w:rsid w:val="00C82892"/>
    <w:rsid w:val="00C82BFB"/>
    <w:rsid w:val="00C83798"/>
    <w:rsid w:val="00C83C59"/>
    <w:rsid w:val="00C84B16"/>
    <w:rsid w:val="00C84F1B"/>
    <w:rsid w:val="00C84F2A"/>
    <w:rsid w:val="00C84F30"/>
    <w:rsid w:val="00C8522E"/>
    <w:rsid w:val="00C859D0"/>
    <w:rsid w:val="00C85AD4"/>
    <w:rsid w:val="00C85C96"/>
    <w:rsid w:val="00C86095"/>
    <w:rsid w:val="00C865A1"/>
    <w:rsid w:val="00C8717E"/>
    <w:rsid w:val="00C87381"/>
    <w:rsid w:val="00C87C5D"/>
    <w:rsid w:val="00C87D78"/>
    <w:rsid w:val="00C87F9A"/>
    <w:rsid w:val="00C87FD8"/>
    <w:rsid w:val="00C90147"/>
    <w:rsid w:val="00C903E6"/>
    <w:rsid w:val="00C90965"/>
    <w:rsid w:val="00C909A0"/>
    <w:rsid w:val="00C90F65"/>
    <w:rsid w:val="00C910CF"/>
    <w:rsid w:val="00C91302"/>
    <w:rsid w:val="00C9145D"/>
    <w:rsid w:val="00C91590"/>
    <w:rsid w:val="00C917C5"/>
    <w:rsid w:val="00C91CED"/>
    <w:rsid w:val="00C91E7E"/>
    <w:rsid w:val="00C91EB2"/>
    <w:rsid w:val="00C91FE8"/>
    <w:rsid w:val="00C921B7"/>
    <w:rsid w:val="00C925D3"/>
    <w:rsid w:val="00C927EC"/>
    <w:rsid w:val="00C92888"/>
    <w:rsid w:val="00C92B96"/>
    <w:rsid w:val="00C92F07"/>
    <w:rsid w:val="00C92FAB"/>
    <w:rsid w:val="00C93086"/>
    <w:rsid w:val="00C930F5"/>
    <w:rsid w:val="00C9313D"/>
    <w:rsid w:val="00C9316F"/>
    <w:rsid w:val="00C933B6"/>
    <w:rsid w:val="00C938D3"/>
    <w:rsid w:val="00C93B72"/>
    <w:rsid w:val="00C93BA9"/>
    <w:rsid w:val="00C93D8D"/>
    <w:rsid w:val="00C93E72"/>
    <w:rsid w:val="00C942CB"/>
    <w:rsid w:val="00C94787"/>
    <w:rsid w:val="00C94990"/>
    <w:rsid w:val="00C94ABD"/>
    <w:rsid w:val="00C9511C"/>
    <w:rsid w:val="00C9516B"/>
    <w:rsid w:val="00C95170"/>
    <w:rsid w:val="00C95235"/>
    <w:rsid w:val="00C9548B"/>
    <w:rsid w:val="00C956CC"/>
    <w:rsid w:val="00C9589B"/>
    <w:rsid w:val="00C95A8B"/>
    <w:rsid w:val="00C95AA7"/>
    <w:rsid w:val="00C965CA"/>
    <w:rsid w:val="00C967EC"/>
    <w:rsid w:val="00C96BFC"/>
    <w:rsid w:val="00C975C4"/>
    <w:rsid w:val="00C97612"/>
    <w:rsid w:val="00C97A9A"/>
    <w:rsid w:val="00C97B45"/>
    <w:rsid w:val="00C97B5D"/>
    <w:rsid w:val="00C97D36"/>
    <w:rsid w:val="00CA0063"/>
    <w:rsid w:val="00CA06C8"/>
    <w:rsid w:val="00CA070E"/>
    <w:rsid w:val="00CA07F8"/>
    <w:rsid w:val="00CA0BCD"/>
    <w:rsid w:val="00CA0EC3"/>
    <w:rsid w:val="00CA0EF0"/>
    <w:rsid w:val="00CA11B1"/>
    <w:rsid w:val="00CA1360"/>
    <w:rsid w:val="00CA1B55"/>
    <w:rsid w:val="00CA2615"/>
    <w:rsid w:val="00CA2CB9"/>
    <w:rsid w:val="00CA2E64"/>
    <w:rsid w:val="00CA3315"/>
    <w:rsid w:val="00CA3489"/>
    <w:rsid w:val="00CA386D"/>
    <w:rsid w:val="00CA3B3A"/>
    <w:rsid w:val="00CA3DD8"/>
    <w:rsid w:val="00CA405D"/>
    <w:rsid w:val="00CA4343"/>
    <w:rsid w:val="00CA43D3"/>
    <w:rsid w:val="00CA4453"/>
    <w:rsid w:val="00CA4C91"/>
    <w:rsid w:val="00CA4E9B"/>
    <w:rsid w:val="00CA5098"/>
    <w:rsid w:val="00CA52EF"/>
    <w:rsid w:val="00CA56D8"/>
    <w:rsid w:val="00CA5C13"/>
    <w:rsid w:val="00CA5F3E"/>
    <w:rsid w:val="00CA61DB"/>
    <w:rsid w:val="00CA6356"/>
    <w:rsid w:val="00CA643E"/>
    <w:rsid w:val="00CA6A47"/>
    <w:rsid w:val="00CA6B52"/>
    <w:rsid w:val="00CA6B93"/>
    <w:rsid w:val="00CA6C3D"/>
    <w:rsid w:val="00CA6C4D"/>
    <w:rsid w:val="00CA6C7C"/>
    <w:rsid w:val="00CA6D47"/>
    <w:rsid w:val="00CA6EEA"/>
    <w:rsid w:val="00CA6FCE"/>
    <w:rsid w:val="00CA7702"/>
    <w:rsid w:val="00CA7A01"/>
    <w:rsid w:val="00CA7A9D"/>
    <w:rsid w:val="00CA7D95"/>
    <w:rsid w:val="00CA7DAD"/>
    <w:rsid w:val="00CA7FB7"/>
    <w:rsid w:val="00CB00EB"/>
    <w:rsid w:val="00CB0133"/>
    <w:rsid w:val="00CB0214"/>
    <w:rsid w:val="00CB0527"/>
    <w:rsid w:val="00CB0933"/>
    <w:rsid w:val="00CB0AD5"/>
    <w:rsid w:val="00CB0B64"/>
    <w:rsid w:val="00CB0D64"/>
    <w:rsid w:val="00CB1A6E"/>
    <w:rsid w:val="00CB1EBE"/>
    <w:rsid w:val="00CB201A"/>
    <w:rsid w:val="00CB2034"/>
    <w:rsid w:val="00CB2050"/>
    <w:rsid w:val="00CB2081"/>
    <w:rsid w:val="00CB23DF"/>
    <w:rsid w:val="00CB240F"/>
    <w:rsid w:val="00CB26B2"/>
    <w:rsid w:val="00CB270D"/>
    <w:rsid w:val="00CB2826"/>
    <w:rsid w:val="00CB29A8"/>
    <w:rsid w:val="00CB2CB5"/>
    <w:rsid w:val="00CB2D30"/>
    <w:rsid w:val="00CB2E57"/>
    <w:rsid w:val="00CB2E6C"/>
    <w:rsid w:val="00CB2F83"/>
    <w:rsid w:val="00CB314B"/>
    <w:rsid w:val="00CB36B8"/>
    <w:rsid w:val="00CB381A"/>
    <w:rsid w:val="00CB3FD7"/>
    <w:rsid w:val="00CB4148"/>
    <w:rsid w:val="00CB46C5"/>
    <w:rsid w:val="00CB530C"/>
    <w:rsid w:val="00CB5323"/>
    <w:rsid w:val="00CB5C80"/>
    <w:rsid w:val="00CB5CAA"/>
    <w:rsid w:val="00CB5F06"/>
    <w:rsid w:val="00CB5FF9"/>
    <w:rsid w:val="00CB61CD"/>
    <w:rsid w:val="00CB661E"/>
    <w:rsid w:val="00CB683E"/>
    <w:rsid w:val="00CB7240"/>
    <w:rsid w:val="00CB75CD"/>
    <w:rsid w:val="00CB75EB"/>
    <w:rsid w:val="00CB7816"/>
    <w:rsid w:val="00CB7F91"/>
    <w:rsid w:val="00CC020A"/>
    <w:rsid w:val="00CC056C"/>
    <w:rsid w:val="00CC0675"/>
    <w:rsid w:val="00CC0712"/>
    <w:rsid w:val="00CC08D7"/>
    <w:rsid w:val="00CC0F54"/>
    <w:rsid w:val="00CC114B"/>
    <w:rsid w:val="00CC1391"/>
    <w:rsid w:val="00CC13E5"/>
    <w:rsid w:val="00CC147E"/>
    <w:rsid w:val="00CC149A"/>
    <w:rsid w:val="00CC1867"/>
    <w:rsid w:val="00CC1A22"/>
    <w:rsid w:val="00CC1C13"/>
    <w:rsid w:val="00CC1CD6"/>
    <w:rsid w:val="00CC2476"/>
    <w:rsid w:val="00CC265B"/>
    <w:rsid w:val="00CC2E87"/>
    <w:rsid w:val="00CC3046"/>
    <w:rsid w:val="00CC32CC"/>
    <w:rsid w:val="00CC3378"/>
    <w:rsid w:val="00CC33DC"/>
    <w:rsid w:val="00CC351E"/>
    <w:rsid w:val="00CC38DB"/>
    <w:rsid w:val="00CC3991"/>
    <w:rsid w:val="00CC45F7"/>
    <w:rsid w:val="00CC4AAA"/>
    <w:rsid w:val="00CC4B03"/>
    <w:rsid w:val="00CC4EBF"/>
    <w:rsid w:val="00CC4FAF"/>
    <w:rsid w:val="00CC52D3"/>
    <w:rsid w:val="00CC54E8"/>
    <w:rsid w:val="00CC5547"/>
    <w:rsid w:val="00CC5D0E"/>
    <w:rsid w:val="00CC5F55"/>
    <w:rsid w:val="00CC69A6"/>
    <w:rsid w:val="00CC6EC5"/>
    <w:rsid w:val="00CC7027"/>
    <w:rsid w:val="00CC7270"/>
    <w:rsid w:val="00CC7592"/>
    <w:rsid w:val="00CC792D"/>
    <w:rsid w:val="00CC7C40"/>
    <w:rsid w:val="00CC7EBF"/>
    <w:rsid w:val="00CD0393"/>
    <w:rsid w:val="00CD03A7"/>
    <w:rsid w:val="00CD0A02"/>
    <w:rsid w:val="00CD0A25"/>
    <w:rsid w:val="00CD0EA8"/>
    <w:rsid w:val="00CD1186"/>
    <w:rsid w:val="00CD1197"/>
    <w:rsid w:val="00CD138D"/>
    <w:rsid w:val="00CD1470"/>
    <w:rsid w:val="00CD1785"/>
    <w:rsid w:val="00CD19E8"/>
    <w:rsid w:val="00CD1AFA"/>
    <w:rsid w:val="00CD1BE2"/>
    <w:rsid w:val="00CD2542"/>
    <w:rsid w:val="00CD2AD4"/>
    <w:rsid w:val="00CD2B46"/>
    <w:rsid w:val="00CD3161"/>
    <w:rsid w:val="00CD3312"/>
    <w:rsid w:val="00CD3499"/>
    <w:rsid w:val="00CD38EF"/>
    <w:rsid w:val="00CD3B85"/>
    <w:rsid w:val="00CD3C58"/>
    <w:rsid w:val="00CD3C5E"/>
    <w:rsid w:val="00CD3E11"/>
    <w:rsid w:val="00CD3E27"/>
    <w:rsid w:val="00CD3E46"/>
    <w:rsid w:val="00CD404F"/>
    <w:rsid w:val="00CD46E7"/>
    <w:rsid w:val="00CD4913"/>
    <w:rsid w:val="00CD517F"/>
    <w:rsid w:val="00CD5290"/>
    <w:rsid w:val="00CD52FC"/>
    <w:rsid w:val="00CD5611"/>
    <w:rsid w:val="00CD577A"/>
    <w:rsid w:val="00CD5B77"/>
    <w:rsid w:val="00CD5B79"/>
    <w:rsid w:val="00CD5BEE"/>
    <w:rsid w:val="00CD5C38"/>
    <w:rsid w:val="00CD5C90"/>
    <w:rsid w:val="00CD5FBE"/>
    <w:rsid w:val="00CD60F0"/>
    <w:rsid w:val="00CD6C3C"/>
    <w:rsid w:val="00CD6E0A"/>
    <w:rsid w:val="00CD6FAE"/>
    <w:rsid w:val="00CD7557"/>
    <w:rsid w:val="00CD7A0E"/>
    <w:rsid w:val="00CD7D00"/>
    <w:rsid w:val="00CD7E59"/>
    <w:rsid w:val="00CD7EBE"/>
    <w:rsid w:val="00CE015F"/>
    <w:rsid w:val="00CE0169"/>
    <w:rsid w:val="00CE0510"/>
    <w:rsid w:val="00CE092F"/>
    <w:rsid w:val="00CE0D4C"/>
    <w:rsid w:val="00CE16EF"/>
    <w:rsid w:val="00CE1920"/>
    <w:rsid w:val="00CE1A25"/>
    <w:rsid w:val="00CE1D7E"/>
    <w:rsid w:val="00CE1E08"/>
    <w:rsid w:val="00CE21BF"/>
    <w:rsid w:val="00CE23B7"/>
    <w:rsid w:val="00CE2413"/>
    <w:rsid w:val="00CE2A96"/>
    <w:rsid w:val="00CE3051"/>
    <w:rsid w:val="00CE33D7"/>
    <w:rsid w:val="00CE3446"/>
    <w:rsid w:val="00CE354A"/>
    <w:rsid w:val="00CE3563"/>
    <w:rsid w:val="00CE3640"/>
    <w:rsid w:val="00CE364C"/>
    <w:rsid w:val="00CE3CD4"/>
    <w:rsid w:val="00CE3D4A"/>
    <w:rsid w:val="00CE3EDA"/>
    <w:rsid w:val="00CE425C"/>
    <w:rsid w:val="00CE42FF"/>
    <w:rsid w:val="00CE459F"/>
    <w:rsid w:val="00CE4700"/>
    <w:rsid w:val="00CE47A9"/>
    <w:rsid w:val="00CE4D23"/>
    <w:rsid w:val="00CE4D39"/>
    <w:rsid w:val="00CE4D3B"/>
    <w:rsid w:val="00CE4EE0"/>
    <w:rsid w:val="00CE4F6F"/>
    <w:rsid w:val="00CE51A3"/>
    <w:rsid w:val="00CE53A4"/>
    <w:rsid w:val="00CE5819"/>
    <w:rsid w:val="00CE5D46"/>
    <w:rsid w:val="00CE6730"/>
    <w:rsid w:val="00CE680E"/>
    <w:rsid w:val="00CE6A48"/>
    <w:rsid w:val="00CE6D48"/>
    <w:rsid w:val="00CE6DC5"/>
    <w:rsid w:val="00CE6E8C"/>
    <w:rsid w:val="00CE6F52"/>
    <w:rsid w:val="00CE738B"/>
    <w:rsid w:val="00CE76FD"/>
    <w:rsid w:val="00CF02C0"/>
    <w:rsid w:val="00CF0790"/>
    <w:rsid w:val="00CF0AF6"/>
    <w:rsid w:val="00CF0B57"/>
    <w:rsid w:val="00CF0DB0"/>
    <w:rsid w:val="00CF0DF8"/>
    <w:rsid w:val="00CF1026"/>
    <w:rsid w:val="00CF104D"/>
    <w:rsid w:val="00CF1082"/>
    <w:rsid w:val="00CF1306"/>
    <w:rsid w:val="00CF1658"/>
    <w:rsid w:val="00CF1907"/>
    <w:rsid w:val="00CF19E6"/>
    <w:rsid w:val="00CF1A4A"/>
    <w:rsid w:val="00CF1C65"/>
    <w:rsid w:val="00CF1D7C"/>
    <w:rsid w:val="00CF1EE6"/>
    <w:rsid w:val="00CF20C8"/>
    <w:rsid w:val="00CF225C"/>
    <w:rsid w:val="00CF25CE"/>
    <w:rsid w:val="00CF2A57"/>
    <w:rsid w:val="00CF2B31"/>
    <w:rsid w:val="00CF2C8A"/>
    <w:rsid w:val="00CF319E"/>
    <w:rsid w:val="00CF38DB"/>
    <w:rsid w:val="00CF3D56"/>
    <w:rsid w:val="00CF3FEB"/>
    <w:rsid w:val="00CF427E"/>
    <w:rsid w:val="00CF46A7"/>
    <w:rsid w:val="00CF47A8"/>
    <w:rsid w:val="00CF4A93"/>
    <w:rsid w:val="00CF4D6F"/>
    <w:rsid w:val="00CF4ECE"/>
    <w:rsid w:val="00CF5067"/>
    <w:rsid w:val="00CF563D"/>
    <w:rsid w:val="00CF5995"/>
    <w:rsid w:val="00CF59C6"/>
    <w:rsid w:val="00CF5BA6"/>
    <w:rsid w:val="00CF5ECC"/>
    <w:rsid w:val="00CF6160"/>
    <w:rsid w:val="00CF634C"/>
    <w:rsid w:val="00CF6499"/>
    <w:rsid w:val="00CF678F"/>
    <w:rsid w:val="00CF7104"/>
    <w:rsid w:val="00CF7788"/>
    <w:rsid w:val="00CF7DE8"/>
    <w:rsid w:val="00CF7F1A"/>
    <w:rsid w:val="00CF7FEF"/>
    <w:rsid w:val="00D0000C"/>
    <w:rsid w:val="00D001FC"/>
    <w:rsid w:val="00D0036B"/>
    <w:rsid w:val="00D006DE"/>
    <w:rsid w:val="00D0097B"/>
    <w:rsid w:val="00D00A8D"/>
    <w:rsid w:val="00D00CE2"/>
    <w:rsid w:val="00D011A1"/>
    <w:rsid w:val="00D01CFE"/>
    <w:rsid w:val="00D01D21"/>
    <w:rsid w:val="00D01DB2"/>
    <w:rsid w:val="00D0225E"/>
    <w:rsid w:val="00D025F2"/>
    <w:rsid w:val="00D02820"/>
    <w:rsid w:val="00D02872"/>
    <w:rsid w:val="00D02C34"/>
    <w:rsid w:val="00D03528"/>
    <w:rsid w:val="00D03D5B"/>
    <w:rsid w:val="00D0421D"/>
    <w:rsid w:val="00D04236"/>
    <w:rsid w:val="00D043A9"/>
    <w:rsid w:val="00D04651"/>
    <w:rsid w:val="00D04AD2"/>
    <w:rsid w:val="00D04BFB"/>
    <w:rsid w:val="00D054E8"/>
    <w:rsid w:val="00D05BBD"/>
    <w:rsid w:val="00D05CE3"/>
    <w:rsid w:val="00D05E86"/>
    <w:rsid w:val="00D05F40"/>
    <w:rsid w:val="00D05FAB"/>
    <w:rsid w:val="00D0657B"/>
    <w:rsid w:val="00D0682A"/>
    <w:rsid w:val="00D06A42"/>
    <w:rsid w:val="00D06BF7"/>
    <w:rsid w:val="00D06D13"/>
    <w:rsid w:val="00D06F45"/>
    <w:rsid w:val="00D07172"/>
    <w:rsid w:val="00D071D4"/>
    <w:rsid w:val="00D0728D"/>
    <w:rsid w:val="00D074BF"/>
    <w:rsid w:val="00D0782B"/>
    <w:rsid w:val="00D1031F"/>
    <w:rsid w:val="00D10677"/>
    <w:rsid w:val="00D10775"/>
    <w:rsid w:val="00D10912"/>
    <w:rsid w:val="00D10937"/>
    <w:rsid w:val="00D10B21"/>
    <w:rsid w:val="00D10D11"/>
    <w:rsid w:val="00D11154"/>
    <w:rsid w:val="00D1141F"/>
    <w:rsid w:val="00D116E1"/>
    <w:rsid w:val="00D11C01"/>
    <w:rsid w:val="00D125C5"/>
    <w:rsid w:val="00D129CC"/>
    <w:rsid w:val="00D13208"/>
    <w:rsid w:val="00D1354D"/>
    <w:rsid w:val="00D1377B"/>
    <w:rsid w:val="00D13C56"/>
    <w:rsid w:val="00D13E1E"/>
    <w:rsid w:val="00D13EDF"/>
    <w:rsid w:val="00D1403F"/>
    <w:rsid w:val="00D140B8"/>
    <w:rsid w:val="00D143E8"/>
    <w:rsid w:val="00D14BD8"/>
    <w:rsid w:val="00D14FC0"/>
    <w:rsid w:val="00D159B7"/>
    <w:rsid w:val="00D15ECC"/>
    <w:rsid w:val="00D15F56"/>
    <w:rsid w:val="00D1620C"/>
    <w:rsid w:val="00D16276"/>
    <w:rsid w:val="00D16455"/>
    <w:rsid w:val="00D16894"/>
    <w:rsid w:val="00D16C5A"/>
    <w:rsid w:val="00D17032"/>
    <w:rsid w:val="00D17040"/>
    <w:rsid w:val="00D17BCE"/>
    <w:rsid w:val="00D17E6B"/>
    <w:rsid w:val="00D2048E"/>
    <w:rsid w:val="00D20981"/>
    <w:rsid w:val="00D20DEE"/>
    <w:rsid w:val="00D211FA"/>
    <w:rsid w:val="00D21476"/>
    <w:rsid w:val="00D21498"/>
    <w:rsid w:val="00D21DBB"/>
    <w:rsid w:val="00D221DC"/>
    <w:rsid w:val="00D222CA"/>
    <w:rsid w:val="00D224D9"/>
    <w:rsid w:val="00D2295E"/>
    <w:rsid w:val="00D22BB6"/>
    <w:rsid w:val="00D2304E"/>
    <w:rsid w:val="00D23230"/>
    <w:rsid w:val="00D23238"/>
    <w:rsid w:val="00D23C14"/>
    <w:rsid w:val="00D23C32"/>
    <w:rsid w:val="00D23CAA"/>
    <w:rsid w:val="00D249AB"/>
    <w:rsid w:val="00D24A75"/>
    <w:rsid w:val="00D24C54"/>
    <w:rsid w:val="00D25185"/>
    <w:rsid w:val="00D255AA"/>
    <w:rsid w:val="00D25662"/>
    <w:rsid w:val="00D25C0B"/>
    <w:rsid w:val="00D25D4C"/>
    <w:rsid w:val="00D25EFB"/>
    <w:rsid w:val="00D2603D"/>
    <w:rsid w:val="00D260C2"/>
    <w:rsid w:val="00D260D5"/>
    <w:rsid w:val="00D26598"/>
    <w:rsid w:val="00D26605"/>
    <w:rsid w:val="00D26B87"/>
    <w:rsid w:val="00D27088"/>
    <w:rsid w:val="00D27359"/>
    <w:rsid w:val="00D27723"/>
    <w:rsid w:val="00D27E99"/>
    <w:rsid w:val="00D303FF"/>
    <w:rsid w:val="00D30447"/>
    <w:rsid w:val="00D3058F"/>
    <w:rsid w:val="00D305B7"/>
    <w:rsid w:val="00D3090E"/>
    <w:rsid w:val="00D30B25"/>
    <w:rsid w:val="00D30CB4"/>
    <w:rsid w:val="00D30DA3"/>
    <w:rsid w:val="00D30EAA"/>
    <w:rsid w:val="00D313AB"/>
    <w:rsid w:val="00D31437"/>
    <w:rsid w:val="00D3163E"/>
    <w:rsid w:val="00D327C8"/>
    <w:rsid w:val="00D32A90"/>
    <w:rsid w:val="00D32E79"/>
    <w:rsid w:val="00D3338F"/>
    <w:rsid w:val="00D3354C"/>
    <w:rsid w:val="00D33946"/>
    <w:rsid w:val="00D3399D"/>
    <w:rsid w:val="00D33A98"/>
    <w:rsid w:val="00D33EC8"/>
    <w:rsid w:val="00D33FC3"/>
    <w:rsid w:val="00D34271"/>
    <w:rsid w:val="00D34353"/>
    <w:rsid w:val="00D3438A"/>
    <w:rsid w:val="00D34782"/>
    <w:rsid w:val="00D34B68"/>
    <w:rsid w:val="00D34BC2"/>
    <w:rsid w:val="00D34C54"/>
    <w:rsid w:val="00D34DDA"/>
    <w:rsid w:val="00D350F6"/>
    <w:rsid w:val="00D35262"/>
    <w:rsid w:val="00D35305"/>
    <w:rsid w:val="00D35401"/>
    <w:rsid w:val="00D35552"/>
    <w:rsid w:val="00D35859"/>
    <w:rsid w:val="00D3617C"/>
    <w:rsid w:val="00D36443"/>
    <w:rsid w:val="00D36516"/>
    <w:rsid w:val="00D36D4F"/>
    <w:rsid w:val="00D36EC5"/>
    <w:rsid w:val="00D36EC8"/>
    <w:rsid w:val="00D36F0A"/>
    <w:rsid w:val="00D371B8"/>
    <w:rsid w:val="00D371E0"/>
    <w:rsid w:val="00D377DF"/>
    <w:rsid w:val="00D37877"/>
    <w:rsid w:val="00D378A9"/>
    <w:rsid w:val="00D37A38"/>
    <w:rsid w:val="00D37D6F"/>
    <w:rsid w:val="00D37DA0"/>
    <w:rsid w:val="00D400FD"/>
    <w:rsid w:val="00D40555"/>
    <w:rsid w:val="00D406D7"/>
    <w:rsid w:val="00D409D8"/>
    <w:rsid w:val="00D40DCE"/>
    <w:rsid w:val="00D41714"/>
    <w:rsid w:val="00D41AD2"/>
    <w:rsid w:val="00D41B62"/>
    <w:rsid w:val="00D41B98"/>
    <w:rsid w:val="00D41D82"/>
    <w:rsid w:val="00D41E36"/>
    <w:rsid w:val="00D42312"/>
    <w:rsid w:val="00D42611"/>
    <w:rsid w:val="00D4280B"/>
    <w:rsid w:val="00D4299A"/>
    <w:rsid w:val="00D42FA3"/>
    <w:rsid w:val="00D43410"/>
    <w:rsid w:val="00D435ED"/>
    <w:rsid w:val="00D438C2"/>
    <w:rsid w:val="00D438C4"/>
    <w:rsid w:val="00D439A9"/>
    <w:rsid w:val="00D439C3"/>
    <w:rsid w:val="00D43A3D"/>
    <w:rsid w:val="00D43B8C"/>
    <w:rsid w:val="00D43EA0"/>
    <w:rsid w:val="00D4411D"/>
    <w:rsid w:val="00D44699"/>
    <w:rsid w:val="00D447F3"/>
    <w:rsid w:val="00D4482B"/>
    <w:rsid w:val="00D449B4"/>
    <w:rsid w:val="00D44BC9"/>
    <w:rsid w:val="00D44C5A"/>
    <w:rsid w:val="00D44C81"/>
    <w:rsid w:val="00D4501D"/>
    <w:rsid w:val="00D45244"/>
    <w:rsid w:val="00D453C7"/>
    <w:rsid w:val="00D457BF"/>
    <w:rsid w:val="00D457D7"/>
    <w:rsid w:val="00D45854"/>
    <w:rsid w:val="00D45C2B"/>
    <w:rsid w:val="00D45C39"/>
    <w:rsid w:val="00D46113"/>
    <w:rsid w:val="00D4611D"/>
    <w:rsid w:val="00D4627D"/>
    <w:rsid w:val="00D464B2"/>
    <w:rsid w:val="00D46C2B"/>
    <w:rsid w:val="00D46D6C"/>
    <w:rsid w:val="00D471A1"/>
    <w:rsid w:val="00D47394"/>
    <w:rsid w:val="00D47424"/>
    <w:rsid w:val="00D478DF"/>
    <w:rsid w:val="00D47ABC"/>
    <w:rsid w:val="00D47BFA"/>
    <w:rsid w:val="00D47C57"/>
    <w:rsid w:val="00D47DFD"/>
    <w:rsid w:val="00D50319"/>
    <w:rsid w:val="00D50714"/>
    <w:rsid w:val="00D508F5"/>
    <w:rsid w:val="00D50BB0"/>
    <w:rsid w:val="00D50BF1"/>
    <w:rsid w:val="00D50CBD"/>
    <w:rsid w:val="00D50FA4"/>
    <w:rsid w:val="00D5176D"/>
    <w:rsid w:val="00D517E4"/>
    <w:rsid w:val="00D519CA"/>
    <w:rsid w:val="00D51A9D"/>
    <w:rsid w:val="00D51B8B"/>
    <w:rsid w:val="00D51D55"/>
    <w:rsid w:val="00D51F1D"/>
    <w:rsid w:val="00D51FBA"/>
    <w:rsid w:val="00D5212E"/>
    <w:rsid w:val="00D523D8"/>
    <w:rsid w:val="00D528CA"/>
    <w:rsid w:val="00D52949"/>
    <w:rsid w:val="00D52C42"/>
    <w:rsid w:val="00D52CD6"/>
    <w:rsid w:val="00D52DAC"/>
    <w:rsid w:val="00D53649"/>
    <w:rsid w:val="00D5370E"/>
    <w:rsid w:val="00D539E0"/>
    <w:rsid w:val="00D53C5E"/>
    <w:rsid w:val="00D53E11"/>
    <w:rsid w:val="00D54040"/>
    <w:rsid w:val="00D54071"/>
    <w:rsid w:val="00D54448"/>
    <w:rsid w:val="00D54479"/>
    <w:rsid w:val="00D544A9"/>
    <w:rsid w:val="00D54CA5"/>
    <w:rsid w:val="00D54DD3"/>
    <w:rsid w:val="00D54E5E"/>
    <w:rsid w:val="00D55987"/>
    <w:rsid w:val="00D560C2"/>
    <w:rsid w:val="00D56424"/>
    <w:rsid w:val="00D565E6"/>
    <w:rsid w:val="00D5677E"/>
    <w:rsid w:val="00D56C7A"/>
    <w:rsid w:val="00D56D3D"/>
    <w:rsid w:val="00D56F60"/>
    <w:rsid w:val="00D570E3"/>
    <w:rsid w:val="00D57268"/>
    <w:rsid w:val="00D576BE"/>
    <w:rsid w:val="00D576D8"/>
    <w:rsid w:val="00D5793D"/>
    <w:rsid w:val="00D57A69"/>
    <w:rsid w:val="00D57E00"/>
    <w:rsid w:val="00D57E7F"/>
    <w:rsid w:val="00D600A1"/>
    <w:rsid w:val="00D603D9"/>
    <w:rsid w:val="00D60559"/>
    <w:rsid w:val="00D605DC"/>
    <w:rsid w:val="00D60B43"/>
    <w:rsid w:val="00D60B8B"/>
    <w:rsid w:val="00D60BD8"/>
    <w:rsid w:val="00D60BDF"/>
    <w:rsid w:val="00D60C0B"/>
    <w:rsid w:val="00D60C75"/>
    <w:rsid w:val="00D60D44"/>
    <w:rsid w:val="00D61360"/>
    <w:rsid w:val="00D61453"/>
    <w:rsid w:val="00D61F0A"/>
    <w:rsid w:val="00D62533"/>
    <w:rsid w:val="00D6261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E89"/>
    <w:rsid w:val="00D640B5"/>
    <w:rsid w:val="00D64428"/>
    <w:rsid w:val="00D645FC"/>
    <w:rsid w:val="00D65046"/>
    <w:rsid w:val="00D65384"/>
    <w:rsid w:val="00D6572A"/>
    <w:rsid w:val="00D659FF"/>
    <w:rsid w:val="00D65BEF"/>
    <w:rsid w:val="00D65C13"/>
    <w:rsid w:val="00D65EE6"/>
    <w:rsid w:val="00D663F7"/>
    <w:rsid w:val="00D6657D"/>
    <w:rsid w:val="00D66840"/>
    <w:rsid w:val="00D66B65"/>
    <w:rsid w:val="00D66CA3"/>
    <w:rsid w:val="00D66E9D"/>
    <w:rsid w:val="00D67277"/>
    <w:rsid w:val="00D6736B"/>
    <w:rsid w:val="00D67372"/>
    <w:rsid w:val="00D67B4E"/>
    <w:rsid w:val="00D67BA1"/>
    <w:rsid w:val="00D7034B"/>
    <w:rsid w:val="00D7037C"/>
    <w:rsid w:val="00D7083C"/>
    <w:rsid w:val="00D70A4C"/>
    <w:rsid w:val="00D70B1D"/>
    <w:rsid w:val="00D70C04"/>
    <w:rsid w:val="00D70E82"/>
    <w:rsid w:val="00D70FE7"/>
    <w:rsid w:val="00D71158"/>
    <w:rsid w:val="00D712CE"/>
    <w:rsid w:val="00D71408"/>
    <w:rsid w:val="00D714B2"/>
    <w:rsid w:val="00D716E5"/>
    <w:rsid w:val="00D71A03"/>
    <w:rsid w:val="00D71B76"/>
    <w:rsid w:val="00D71CF7"/>
    <w:rsid w:val="00D71F8A"/>
    <w:rsid w:val="00D72038"/>
    <w:rsid w:val="00D72905"/>
    <w:rsid w:val="00D72D2D"/>
    <w:rsid w:val="00D7320A"/>
    <w:rsid w:val="00D7328A"/>
    <w:rsid w:val="00D73905"/>
    <w:rsid w:val="00D73A0D"/>
    <w:rsid w:val="00D73BE6"/>
    <w:rsid w:val="00D73CBC"/>
    <w:rsid w:val="00D7444F"/>
    <w:rsid w:val="00D747AB"/>
    <w:rsid w:val="00D74817"/>
    <w:rsid w:val="00D748E8"/>
    <w:rsid w:val="00D74E1A"/>
    <w:rsid w:val="00D75255"/>
    <w:rsid w:val="00D7536C"/>
    <w:rsid w:val="00D755A8"/>
    <w:rsid w:val="00D758F6"/>
    <w:rsid w:val="00D759F9"/>
    <w:rsid w:val="00D7660F"/>
    <w:rsid w:val="00D76718"/>
    <w:rsid w:val="00D7692A"/>
    <w:rsid w:val="00D769D0"/>
    <w:rsid w:val="00D76BE7"/>
    <w:rsid w:val="00D76DA3"/>
    <w:rsid w:val="00D7774F"/>
    <w:rsid w:val="00D777B4"/>
    <w:rsid w:val="00D77A14"/>
    <w:rsid w:val="00D77FAD"/>
    <w:rsid w:val="00D80719"/>
    <w:rsid w:val="00D80DF4"/>
    <w:rsid w:val="00D81138"/>
    <w:rsid w:val="00D81695"/>
    <w:rsid w:val="00D81AD6"/>
    <w:rsid w:val="00D81EE0"/>
    <w:rsid w:val="00D8203D"/>
    <w:rsid w:val="00D8223B"/>
    <w:rsid w:val="00D822AF"/>
    <w:rsid w:val="00D82392"/>
    <w:rsid w:val="00D82473"/>
    <w:rsid w:val="00D827EB"/>
    <w:rsid w:val="00D8288C"/>
    <w:rsid w:val="00D82909"/>
    <w:rsid w:val="00D8328A"/>
    <w:rsid w:val="00D836FA"/>
    <w:rsid w:val="00D838B5"/>
    <w:rsid w:val="00D838D3"/>
    <w:rsid w:val="00D83AA0"/>
    <w:rsid w:val="00D83E67"/>
    <w:rsid w:val="00D83FD9"/>
    <w:rsid w:val="00D846AA"/>
    <w:rsid w:val="00D846B6"/>
    <w:rsid w:val="00D847B8"/>
    <w:rsid w:val="00D84A9A"/>
    <w:rsid w:val="00D84BDD"/>
    <w:rsid w:val="00D84DCA"/>
    <w:rsid w:val="00D84E66"/>
    <w:rsid w:val="00D85074"/>
    <w:rsid w:val="00D85365"/>
    <w:rsid w:val="00D856FB"/>
    <w:rsid w:val="00D85ABC"/>
    <w:rsid w:val="00D85B9D"/>
    <w:rsid w:val="00D85E2B"/>
    <w:rsid w:val="00D86115"/>
    <w:rsid w:val="00D86643"/>
    <w:rsid w:val="00D8671E"/>
    <w:rsid w:val="00D8682F"/>
    <w:rsid w:val="00D86C77"/>
    <w:rsid w:val="00D86D0B"/>
    <w:rsid w:val="00D86DBA"/>
    <w:rsid w:val="00D87799"/>
    <w:rsid w:val="00D87B7F"/>
    <w:rsid w:val="00D87EFF"/>
    <w:rsid w:val="00D90017"/>
    <w:rsid w:val="00D90BA1"/>
    <w:rsid w:val="00D90F3C"/>
    <w:rsid w:val="00D9124C"/>
    <w:rsid w:val="00D91451"/>
    <w:rsid w:val="00D915FA"/>
    <w:rsid w:val="00D916D8"/>
    <w:rsid w:val="00D916E2"/>
    <w:rsid w:val="00D919E6"/>
    <w:rsid w:val="00D926BC"/>
    <w:rsid w:val="00D9274B"/>
    <w:rsid w:val="00D929F0"/>
    <w:rsid w:val="00D92E7A"/>
    <w:rsid w:val="00D93020"/>
    <w:rsid w:val="00D9309C"/>
    <w:rsid w:val="00D9324C"/>
    <w:rsid w:val="00D93A4A"/>
    <w:rsid w:val="00D93A66"/>
    <w:rsid w:val="00D94859"/>
    <w:rsid w:val="00D94D94"/>
    <w:rsid w:val="00D94F3D"/>
    <w:rsid w:val="00D9501C"/>
    <w:rsid w:val="00D95E49"/>
    <w:rsid w:val="00D95EBE"/>
    <w:rsid w:val="00D95EC0"/>
    <w:rsid w:val="00D96649"/>
    <w:rsid w:val="00D96877"/>
    <w:rsid w:val="00D96DB1"/>
    <w:rsid w:val="00D96F3C"/>
    <w:rsid w:val="00D96FCC"/>
    <w:rsid w:val="00D9713A"/>
    <w:rsid w:val="00D972D6"/>
    <w:rsid w:val="00D974B1"/>
    <w:rsid w:val="00D97AFB"/>
    <w:rsid w:val="00D97C2B"/>
    <w:rsid w:val="00D97CD9"/>
    <w:rsid w:val="00D97EBC"/>
    <w:rsid w:val="00D97F6C"/>
    <w:rsid w:val="00DA0436"/>
    <w:rsid w:val="00DA061B"/>
    <w:rsid w:val="00DA0CE4"/>
    <w:rsid w:val="00DA0EC9"/>
    <w:rsid w:val="00DA1694"/>
    <w:rsid w:val="00DA1885"/>
    <w:rsid w:val="00DA1E8C"/>
    <w:rsid w:val="00DA213E"/>
    <w:rsid w:val="00DA2489"/>
    <w:rsid w:val="00DA248B"/>
    <w:rsid w:val="00DA2490"/>
    <w:rsid w:val="00DA266E"/>
    <w:rsid w:val="00DA2724"/>
    <w:rsid w:val="00DA2749"/>
    <w:rsid w:val="00DA2836"/>
    <w:rsid w:val="00DA2D88"/>
    <w:rsid w:val="00DA3005"/>
    <w:rsid w:val="00DA3172"/>
    <w:rsid w:val="00DA3395"/>
    <w:rsid w:val="00DA36BE"/>
    <w:rsid w:val="00DA3C05"/>
    <w:rsid w:val="00DA409B"/>
    <w:rsid w:val="00DA4240"/>
    <w:rsid w:val="00DA43F2"/>
    <w:rsid w:val="00DA4640"/>
    <w:rsid w:val="00DA46AF"/>
    <w:rsid w:val="00DA4B76"/>
    <w:rsid w:val="00DA4E23"/>
    <w:rsid w:val="00DA5972"/>
    <w:rsid w:val="00DA5BD0"/>
    <w:rsid w:val="00DA5BF6"/>
    <w:rsid w:val="00DA5D3C"/>
    <w:rsid w:val="00DA5D9B"/>
    <w:rsid w:val="00DA68C7"/>
    <w:rsid w:val="00DA71AE"/>
    <w:rsid w:val="00DA7413"/>
    <w:rsid w:val="00DA74AC"/>
    <w:rsid w:val="00DA756C"/>
    <w:rsid w:val="00DA7710"/>
    <w:rsid w:val="00DA7783"/>
    <w:rsid w:val="00DA7897"/>
    <w:rsid w:val="00DA7A60"/>
    <w:rsid w:val="00DA7AA2"/>
    <w:rsid w:val="00DA7BD5"/>
    <w:rsid w:val="00DB0027"/>
    <w:rsid w:val="00DB01F4"/>
    <w:rsid w:val="00DB0397"/>
    <w:rsid w:val="00DB0576"/>
    <w:rsid w:val="00DB05B6"/>
    <w:rsid w:val="00DB05DA"/>
    <w:rsid w:val="00DB071A"/>
    <w:rsid w:val="00DB07E4"/>
    <w:rsid w:val="00DB07F5"/>
    <w:rsid w:val="00DB11FB"/>
    <w:rsid w:val="00DB1274"/>
    <w:rsid w:val="00DB1AC0"/>
    <w:rsid w:val="00DB1C12"/>
    <w:rsid w:val="00DB1DFB"/>
    <w:rsid w:val="00DB22A1"/>
    <w:rsid w:val="00DB2448"/>
    <w:rsid w:val="00DB25B4"/>
    <w:rsid w:val="00DB26F3"/>
    <w:rsid w:val="00DB2787"/>
    <w:rsid w:val="00DB282F"/>
    <w:rsid w:val="00DB2F45"/>
    <w:rsid w:val="00DB3072"/>
    <w:rsid w:val="00DB31BC"/>
    <w:rsid w:val="00DB3796"/>
    <w:rsid w:val="00DB386F"/>
    <w:rsid w:val="00DB3A4A"/>
    <w:rsid w:val="00DB3AD3"/>
    <w:rsid w:val="00DB3B3B"/>
    <w:rsid w:val="00DB3EE7"/>
    <w:rsid w:val="00DB425B"/>
    <w:rsid w:val="00DB460A"/>
    <w:rsid w:val="00DB4C2C"/>
    <w:rsid w:val="00DB4EE9"/>
    <w:rsid w:val="00DB50B0"/>
    <w:rsid w:val="00DB5201"/>
    <w:rsid w:val="00DB53E6"/>
    <w:rsid w:val="00DB56F9"/>
    <w:rsid w:val="00DB572B"/>
    <w:rsid w:val="00DB5B53"/>
    <w:rsid w:val="00DB5BA4"/>
    <w:rsid w:val="00DB5DDC"/>
    <w:rsid w:val="00DB5E32"/>
    <w:rsid w:val="00DB5FD4"/>
    <w:rsid w:val="00DB6301"/>
    <w:rsid w:val="00DB6462"/>
    <w:rsid w:val="00DB66CB"/>
    <w:rsid w:val="00DB67FB"/>
    <w:rsid w:val="00DB68E4"/>
    <w:rsid w:val="00DB68F7"/>
    <w:rsid w:val="00DB6A3A"/>
    <w:rsid w:val="00DB719E"/>
    <w:rsid w:val="00DB723F"/>
    <w:rsid w:val="00DB7576"/>
    <w:rsid w:val="00DB7937"/>
    <w:rsid w:val="00DB7949"/>
    <w:rsid w:val="00DB79AE"/>
    <w:rsid w:val="00DB7BA0"/>
    <w:rsid w:val="00DB7BE3"/>
    <w:rsid w:val="00DB7EAE"/>
    <w:rsid w:val="00DC0122"/>
    <w:rsid w:val="00DC0DF8"/>
    <w:rsid w:val="00DC0EAC"/>
    <w:rsid w:val="00DC1006"/>
    <w:rsid w:val="00DC117A"/>
    <w:rsid w:val="00DC1201"/>
    <w:rsid w:val="00DC13E9"/>
    <w:rsid w:val="00DC1613"/>
    <w:rsid w:val="00DC182F"/>
    <w:rsid w:val="00DC1AB3"/>
    <w:rsid w:val="00DC1B49"/>
    <w:rsid w:val="00DC1B95"/>
    <w:rsid w:val="00DC1CAD"/>
    <w:rsid w:val="00DC2068"/>
    <w:rsid w:val="00DC216B"/>
    <w:rsid w:val="00DC2370"/>
    <w:rsid w:val="00DC23BB"/>
    <w:rsid w:val="00DC23F6"/>
    <w:rsid w:val="00DC248E"/>
    <w:rsid w:val="00DC2545"/>
    <w:rsid w:val="00DC27CB"/>
    <w:rsid w:val="00DC2F73"/>
    <w:rsid w:val="00DC30FF"/>
    <w:rsid w:val="00DC318F"/>
    <w:rsid w:val="00DC341E"/>
    <w:rsid w:val="00DC3B1C"/>
    <w:rsid w:val="00DC3F66"/>
    <w:rsid w:val="00DC49D4"/>
    <w:rsid w:val="00DC4D8C"/>
    <w:rsid w:val="00DC4DAE"/>
    <w:rsid w:val="00DC50ED"/>
    <w:rsid w:val="00DC581B"/>
    <w:rsid w:val="00DC59AC"/>
    <w:rsid w:val="00DC65FC"/>
    <w:rsid w:val="00DC660B"/>
    <w:rsid w:val="00DC666F"/>
    <w:rsid w:val="00DC6750"/>
    <w:rsid w:val="00DC6806"/>
    <w:rsid w:val="00DC6C38"/>
    <w:rsid w:val="00DC6DD9"/>
    <w:rsid w:val="00DC6E21"/>
    <w:rsid w:val="00DC72A8"/>
    <w:rsid w:val="00DC73A3"/>
    <w:rsid w:val="00DC7453"/>
    <w:rsid w:val="00DC74F7"/>
    <w:rsid w:val="00DC764A"/>
    <w:rsid w:val="00DC77A6"/>
    <w:rsid w:val="00DC7D86"/>
    <w:rsid w:val="00DC7F30"/>
    <w:rsid w:val="00DD0168"/>
    <w:rsid w:val="00DD0188"/>
    <w:rsid w:val="00DD0374"/>
    <w:rsid w:val="00DD08C3"/>
    <w:rsid w:val="00DD0AA6"/>
    <w:rsid w:val="00DD0C1E"/>
    <w:rsid w:val="00DD157E"/>
    <w:rsid w:val="00DD167A"/>
    <w:rsid w:val="00DD1993"/>
    <w:rsid w:val="00DD1B9E"/>
    <w:rsid w:val="00DD1CF6"/>
    <w:rsid w:val="00DD1FB4"/>
    <w:rsid w:val="00DD234C"/>
    <w:rsid w:val="00DD25F5"/>
    <w:rsid w:val="00DD2826"/>
    <w:rsid w:val="00DD2BEC"/>
    <w:rsid w:val="00DD3130"/>
    <w:rsid w:val="00DD315D"/>
    <w:rsid w:val="00DD31A7"/>
    <w:rsid w:val="00DD34DB"/>
    <w:rsid w:val="00DD3506"/>
    <w:rsid w:val="00DD3544"/>
    <w:rsid w:val="00DD37DC"/>
    <w:rsid w:val="00DD3CA9"/>
    <w:rsid w:val="00DD3DFE"/>
    <w:rsid w:val="00DD3F32"/>
    <w:rsid w:val="00DD3FC2"/>
    <w:rsid w:val="00DD422B"/>
    <w:rsid w:val="00DD4855"/>
    <w:rsid w:val="00DD4A46"/>
    <w:rsid w:val="00DD4E40"/>
    <w:rsid w:val="00DD50B6"/>
    <w:rsid w:val="00DD54EA"/>
    <w:rsid w:val="00DD58CF"/>
    <w:rsid w:val="00DD5D50"/>
    <w:rsid w:val="00DD5DD6"/>
    <w:rsid w:val="00DD5E4D"/>
    <w:rsid w:val="00DD6119"/>
    <w:rsid w:val="00DD63C0"/>
    <w:rsid w:val="00DD689E"/>
    <w:rsid w:val="00DD6B14"/>
    <w:rsid w:val="00DD6B26"/>
    <w:rsid w:val="00DD6F2D"/>
    <w:rsid w:val="00DD709C"/>
    <w:rsid w:val="00DD70C1"/>
    <w:rsid w:val="00DD70CC"/>
    <w:rsid w:val="00DD7149"/>
    <w:rsid w:val="00DD728B"/>
    <w:rsid w:val="00DD751A"/>
    <w:rsid w:val="00DD7605"/>
    <w:rsid w:val="00DD76EC"/>
    <w:rsid w:val="00DE0A85"/>
    <w:rsid w:val="00DE0E80"/>
    <w:rsid w:val="00DE1ECC"/>
    <w:rsid w:val="00DE22CC"/>
    <w:rsid w:val="00DE236E"/>
    <w:rsid w:val="00DE2433"/>
    <w:rsid w:val="00DE24BB"/>
    <w:rsid w:val="00DE24F2"/>
    <w:rsid w:val="00DE2641"/>
    <w:rsid w:val="00DE29C8"/>
    <w:rsid w:val="00DE2ACC"/>
    <w:rsid w:val="00DE2E5E"/>
    <w:rsid w:val="00DE2EDA"/>
    <w:rsid w:val="00DE35ED"/>
    <w:rsid w:val="00DE3768"/>
    <w:rsid w:val="00DE3869"/>
    <w:rsid w:val="00DE39FC"/>
    <w:rsid w:val="00DE3E6E"/>
    <w:rsid w:val="00DE428C"/>
    <w:rsid w:val="00DE4332"/>
    <w:rsid w:val="00DE49E4"/>
    <w:rsid w:val="00DE4CBE"/>
    <w:rsid w:val="00DE4E50"/>
    <w:rsid w:val="00DE4E83"/>
    <w:rsid w:val="00DE51A2"/>
    <w:rsid w:val="00DE535A"/>
    <w:rsid w:val="00DE536A"/>
    <w:rsid w:val="00DE5519"/>
    <w:rsid w:val="00DE5C8C"/>
    <w:rsid w:val="00DE5D90"/>
    <w:rsid w:val="00DE6004"/>
    <w:rsid w:val="00DE602A"/>
    <w:rsid w:val="00DE60BA"/>
    <w:rsid w:val="00DE62A0"/>
    <w:rsid w:val="00DE6984"/>
    <w:rsid w:val="00DE6E4C"/>
    <w:rsid w:val="00DE6E6A"/>
    <w:rsid w:val="00DE785E"/>
    <w:rsid w:val="00DE7DE0"/>
    <w:rsid w:val="00DE7F06"/>
    <w:rsid w:val="00DF000C"/>
    <w:rsid w:val="00DF068F"/>
    <w:rsid w:val="00DF0761"/>
    <w:rsid w:val="00DF076C"/>
    <w:rsid w:val="00DF0B8C"/>
    <w:rsid w:val="00DF0DC9"/>
    <w:rsid w:val="00DF10BF"/>
    <w:rsid w:val="00DF1357"/>
    <w:rsid w:val="00DF1744"/>
    <w:rsid w:val="00DF1D67"/>
    <w:rsid w:val="00DF1F1F"/>
    <w:rsid w:val="00DF29FD"/>
    <w:rsid w:val="00DF2F4F"/>
    <w:rsid w:val="00DF303D"/>
    <w:rsid w:val="00DF3046"/>
    <w:rsid w:val="00DF31A8"/>
    <w:rsid w:val="00DF38DC"/>
    <w:rsid w:val="00DF4443"/>
    <w:rsid w:val="00DF474A"/>
    <w:rsid w:val="00DF494D"/>
    <w:rsid w:val="00DF4B2B"/>
    <w:rsid w:val="00DF4DF0"/>
    <w:rsid w:val="00DF52A6"/>
    <w:rsid w:val="00DF5754"/>
    <w:rsid w:val="00DF5F71"/>
    <w:rsid w:val="00DF66EE"/>
    <w:rsid w:val="00DF69EE"/>
    <w:rsid w:val="00DF6C93"/>
    <w:rsid w:val="00DF6D4D"/>
    <w:rsid w:val="00DF7133"/>
    <w:rsid w:val="00DF748D"/>
    <w:rsid w:val="00DF78C1"/>
    <w:rsid w:val="00DF7B07"/>
    <w:rsid w:val="00DF7C95"/>
    <w:rsid w:val="00DF7F48"/>
    <w:rsid w:val="00E0018F"/>
    <w:rsid w:val="00E00569"/>
    <w:rsid w:val="00E0078A"/>
    <w:rsid w:val="00E0084E"/>
    <w:rsid w:val="00E00932"/>
    <w:rsid w:val="00E00AB1"/>
    <w:rsid w:val="00E00CCC"/>
    <w:rsid w:val="00E00D9F"/>
    <w:rsid w:val="00E011F4"/>
    <w:rsid w:val="00E0124E"/>
    <w:rsid w:val="00E0127A"/>
    <w:rsid w:val="00E014CF"/>
    <w:rsid w:val="00E01DBA"/>
    <w:rsid w:val="00E01F02"/>
    <w:rsid w:val="00E02433"/>
    <w:rsid w:val="00E0255F"/>
    <w:rsid w:val="00E0260D"/>
    <w:rsid w:val="00E027C2"/>
    <w:rsid w:val="00E0324D"/>
    <w:rsid w:val="00E034D8"/>
    <w:rsid w:val="00E0368C"/>
    <w:rsid w:val="00E036FB"/>
    <w:rsid w:val="00E03918"/>
    <w:rsid w:val="00E042D5"/>
    <w:rsid w:val="00E04649"/>
    <w:rsid w:val="00E0464C"/>
    <w:rsid w:val="00E04690"/>
    <w:rsid w:val="00E04AB4"/>
    <w:rsid w:val="00E04B87"/>
    <w:rsid w:val="00E04DCF"/>
    <w:rsid w:val="00E04F31"/>
    <w:rsid w:val="00E0521B"/>
    <w:rsid w:val="00E05231"/>
    <w:rsid w:val="00E053A2"/>
    <w:rsid w:val="00E0548E"/>
    <w:rsid w:val="00E055B2"/>
    <w:rsid w:val="00E057E1"/>
    <w:rsid w:val="00E057FC"/>
    <w:rsid w:val="00E05935"/>
    <w:rsid w:val="00E059BB"/>
    <w:rsid w:val="00E059D0"/>
    <w:rsid w:val="00E05B2D"/>
    <w:rsid w:val="00E05C37"/>
    <w:rsid w:val="00E05D94"/>
    <w:rsid w:val="00E05EAD"/>
    <w:rsid w:val="00E0613A"/>
    <w:rsid w:val="00E0683C"/>
    <w:rsid w:val="00E0699A"/>
    <w:rsid w:val="00E06B48"/>
    <w:rsid w:val="00E07012"/>
    <w:rsid w:val="00E07248"/>
    <w:rsid w:val="00E0727D"/>
    <w:rsid w:val="00E07964"/>
    <w:rsid w:val="00E07E97"/>
    <w:rsid w:val="00E10240"/>
    <w:rsid w:val="00E10320"/>
    <w:rsid w:val="00E106FC"/>
    <w:rsid w:val="00E1080E"/>
    <w:rsid w:val="00E1094E"/>
    <w:rsid w:val="00E10D76"/>
    <w:rsid w:val="00E10E4E"/>
    <w:rsid w:val="00E1112A"/>
    <w:rsid w:val="00E11820"/>
    <w:rsid w:val="00E119ED"/>
    <w:rsid w:val="00E119F7"/>
    <w:rsid w:val="00E11C4A"/>
    <w:rsid w:val="00E11D8C"/>
    <w:rsid w:val="00E1244D"/>
    <w:rsid w:val="00E12633"/>
    <w:rsid w:val="00E127DF"/>
    <w:rsid w:val="00E12C54"/>
    <w:rsid w:val="00E12DFF"/>
    <w:rsid w:val="00E13B1D"/>
    <w:rsid w:val="00E13B47"/>
    <w:rsid w:val="00E13C94"/>
    <w:rsid w:val="00E13D44"/>
    <w:rsid w:val="00E1409B"/>
    <w:rsid w:val="00E140CD"/>
    <w:rsid w:val="00E14C9B"/>
    <w:rsid w:val="00E15146"/>
    <w:rsid w:val="00E15364"/>
    <w:rsid w:val="00E1539D"/>
    <w:rsid w:val="00E156F0"/>
    <w:rsid w:val="00E15A39"/>
    <w:rsid w:val="00E15A62"/>
    <w:rsid w:val="00E15BF0"/>
    <w:rsid w:val="00E15C51"/>
    <w:rsid w:val="00E15C8B"/>
    <w:rsid w:val="00E15D67"/>
    <w:rsid w:val="00E1608D"/>
    <w:rsid w:val="00E16932"/>
    <w:rsid w:val="00E16BB5"/>
    <w:rsid w:val="00E16E69"/>
    <w:rsid w:val="00E16EF1"/>
    <w:rsid w:val="00E16FE8"/>
    <w:rsid w:val="00E170AD"/>
    <w:rsid w:val="00E2093C"/>
    <w:rsid w:val="00E2096A"/>
    <w:rsid w:val="00E2099B"/>
    <w:rsid w:val="00E20CCB"/>
    <w:rsid w:val="00E2120D"/>
    <w:rsid w:val="00E21297"/>
    <w:rsid w:val="00E21881"/>
    <w:rsid w:val="00E21B45"/>
    <w:rsid w:val="00E21ECB"/>
    <w:rsid w:val="00E21F01"/>
    <w:rsid w:val="00E222F2"/>
    <w:rsid w:val="00E2249B"/>
    <w:rsid w:val="00E22567"/>
    <w:rsid w:val="00E22DE9"/>
    <w:rsid w:val="00E22F9D"/>
    <w:rsid w:val="00E231E5"/>
    <w:rsid w:val="00E23677"/>
    <w:rsid w:val="00E236BD"/>
    <w:rsid w:val="00E23ABB"/>
    <w:rsid w:val="00E23B41"/>
    <w:rsid w:val="00E23F16"/>
    <w:rsid w:val="00E2410C"/>
    <w:rsid w:val="00E242EE"/>
    <w:rsid w:val="00E24760"/>
    <w:rsid w:val="00E2494D"/>
    <w:rsid w:val="00E24C60"/>
    <w:rsid w:val="00E24D58"/>
    <w:rsid w:val="00E24DFD"/>
    <w:rsid w:val="00E25428"/>
    <w:rsid w:val="00E25718"/>
    <w:rsid w:val="00E2596B"/>
    <w:rsid w:val="00E2600F"/>
    <w:rsid w:val="00E26900"/>
    <w:rsid w:val="00E2700B"/>
    <w:rsid w:val="00E270E1"/>
    <w:rsid w:val="00E27415"/>
    <w:rsid w:val="00E27638"/>
    <w:rsid w:val="00E27728"/>
    <w:rsid w:val="00E27D69"/>
    <w:rsid w:val="00E300D4"/>
    <w:rsid w:val="00E301D5"/>
    <w:rsid w:val="00E30265"/>
    <w:rsid w:val="00E306FD"/>
    <w:rsid w:val="00E30FA8"/>
    <w:rsid w:val="00E30FCC"/>
    <w:rsid w:val="00E311AF"/>
    <w:rsid w:val="00E3157A"/>
    <w:rsid w:val="00E315E9"/>
    <w:rsid w:val="00E317AE"/>
    <w:rsid w:val="00E317B3"/>
    <w:rsid w:val="00E318AD"/>
    <w:rsid w:val="00E31B42"/>
    <w:rsid w:val="00E31B54"/>
    <w:rsid w:val="00E31C2D"/>
    <w:rsid w:val="00E31D0F"/>
    <w:rsid w:val="00E320E5"/>
    <w:rsid w:val="00E32504"/>
    <w:rsid w:val="00E32909"/>
    <w:rsid w:val="00E32913"/>
    <w:rsid w:val="00E32D2E"/>
    <w:rsid w:val="00E3311B"/>
    <w:rsid w:val="00E331F4"/>
    <w:rsid w:val="00E3335B"/>
    <w:rsid w:val="00E33388"/>
    <w:rsid w:val="00E334DF"/>
    <w:rsid w:val="00E33655"/>
    <w:rsid w:val="00E33681"/>
    <w:rsid w:val="00E33750"/>
    <w:rsid w:val="00E33BE6"/>
    <w:rsid w:val="00E340DC"/>
    <w:rsid w:val="00E344DA"/>
    <w:rsid w:val="00E34A02"/>
    <w:rsid w:val="00E34B7E"/>
    <w:rsid w:val="00E3524D"/>
    <w:rsid w:val="00E3559B"/>
    <w:rsid w:val="00E356D0"/>
    <w:rsid w:val="00E356D8"/>
    <w:rsid w:val="00E35824"/>
    <w:rsid w:val="00E35F62"/>
    <w:rsid w:val="00E360F1"/>
    <w:rsid w:val="00E36485"/>
    <w:rsid w:val="00E36509"/>
    <w:rsid w:val="00E3679C"/>
    <w:rsid w:val="00E36A24"/>
    <w:rsid w:val="00E36D0B"/>
    <w:rsid w:val="00E36FEC"/>
    <w:rsid w:val="00E37352"/>
    <w:rsid w:val="00E37952"/>
    <w:rsid w:val="00E37ACE"/>
    <w:rsid w:val="00E37BB6"/>
    <w:rsid w:val="00E37C02"/>
    <w:rsid w:val="00E37C7F"/>
    <w:rsid w:val="00E37E99"/>
    <w:rsid w:val="00E37EB0"/>
    <w:rsid w:val="00E403C9"/>
    <w:rsid w:val="00E4050E"/>
    <w:rsid w:val="00E40628"/>
    <w:rsid w:val="00E40C63"/>
    <w:rsid w:val="00E40D1D"/>
    <w:rsid w:val="00E40EE6"/>
    <w:rsid w:val="00E4104E"/>
    <w:rsid w:val="00E41357"/>
    <w:rsid w:val="00E41D62"/>
    <w:rsid w:val="00E42323"/>
    <w:rsid w:val="00E4257E"/>
    <w:rsid w:val="00E42C30"/>
    <w:rsid w:val="00E42D35"/>
    <w:rsid w:val="00E43553"/>
    <w:rsid w:val="00E4367C"/>
    <w:rsid w:val="00E43716"/>
    <w:rsid w:val="00E4397D"/>
    <w:rsid w:val="00E43F97"/>
    <w:rsid w:val="00E440A8"/>
    <w:rsid w:val="00E4443F"/>
    <w:rsid w:val="00E4495B"/>
    <w:rsid w:val="00E44A17"/>
    <w:rsid w:val="00E44A92"/>
    <w:rsid w:val="00E44BE3"/>
    <w:rsid w:val="00E44CE0"/>
    <w:rsid w:val="00E44CF5"/>
    <w:rsid w:val="00E44E93"/>
    <w:rsid w:val="00E4519F"/>
    <w:rsid w:val="00E4580D"/>
    <w:rsid w:val="00E45F8E"/>
    <w:rsid w:val="00E4602F"/>
    <w:rsid w:val="00E4685E"/>
    <w:rsid w:val="00E46C0C"/>
    <w:rsid w:val="00E47307"/>
    <w:rsid w:val="00E47400"/>
    <w:rsid w:val="00E478C8"/>
    <w:rsid w:val="00E47C23"/>
    <w:rsid w:val="00E5009F"/>
    <w:rsid w:val="00E5018E"/>
    <w:rsid w:val="00E5027A"/>
    <w:rsid w:val="00E5035B"/>
    <w:rsid w:val="00E506EB"/>
    <w:rsid w:val="00E50A0C"/>
    <w:rsid w:val="00E50A2A"/>
    <w:rsid w:val="00E50C14"/>
    <w:rsid w:val="00E50C47"/>
    <w:rsid w:val="00E50FDA"/>
    <w:rsid w:val="00E510A4"/>
    <w:rsid w:val="00E51292"/>
    <w:rsid w:val="00E513E9"/>
    <w:rsid w:val="00E51442"/>
    <w:rsid w:val="00E518E8"/>
    <w:rsid w:val="00E518EC"/>
    <w:rsid w:val="00E51CBA"/>
    <w:rsid w:val="00E51E63"/>
    <w:rsid w:val="00E51F06"/>
    <w:rsid w:val="00E5220A"/>
    <w:rsid w:val="00E52573"/>
    <w:rsid w:val="00E52A5F"/>
    <w:rsid w:val="00E52AAD"/>
    <w:rsid w:val="00E52C1D"/>
    <w:rsid w:val="00E52F74"/>
    <w:rsid w:val="00E52F85"/>
    <w:rsid w:val="00E532EE"/>
    <w:rsid w:val="00E53401"/>
    <w:rsid w:val="00E534A3"/>
    <w:rsid w:val="00E53AD5"/>
    <w:rsid w:val="00E53BA4"/>
    <w:rsid w:val="00E53C88"/>
    <w:rsid w:val="00E53D69"/>
    <w:rsid w:val="00E53EFD"/>
    <w:rsid w:val="00E5449B"/>
    <w:rsid w:val="00E54604"/>
    <w:rsid w:val="00E5488A"/>
    <w:rsid w:val="00E54A90"/>
    <w:rsid w:val="00E54AD7"/>
    <w:rsid w:val="00E54C56"/>
    <w:rsid w:val="00E54D2D"/>
    <w:rsid w:val="00E54F22"/>
    <w:rsid w:val="00E550E5"/>
    <w:rsid w:val="00E55568"/>
    <w:rsid w:val="00E55885"/>
    <w:rsid w:val="00E558D1"/>
    <w:rsid w:val="00E55996"/>
    <w:rsid w:val="00E55C00"/>
    <w:rsid w:val="00E55CC6"/>
    <w:rsid w:val="00E55DFF"/>
    <w:rsid w:val="00E55FEF"/>
    <w:rsid w:val="00E56027"/>
    <w:rsid w:val="00E5648E"/>
    <w:rsid w:val="00E5653E"/>
    <w:rsid w:val="00E565B6"/>
    <w:rsid w:val="00E567D0"/>
    <w:rsid w:val="00E56A88"/>
    <w:rsid w:val="00E56AB6"/>
    <w:rsid w:val="00E56FF0"/>
    <w:rsid w:val="00E57133"/>
    <w:rsid w:val="00E5748D"/>
    <w:rsid w:val="00E57F72"/>
    <w:rsid w:val="00E57FC4"/>
    <w:rsid w:val="00E60216"/>
    <w:rsid w:val="00E60577"/>
    <w:rsid w:val="00E60725"/>
    <w:rsid w:val="00E60752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1D5"/>
    <w:rsid w:val="00E613F5"/>
    <w:rsid w:val="00E61471"/>
    <w:rsid w:val="00E62188"/>
    <w:rsid w:val="00E62241"/>
    <w:rsid w:val="00E62350"/>
    <w:rsid w:val="00E623C4"/>
    <w:rsid w:val="00E62401"/>
    <w:rsid w:val="00E62481"/>
    <w:rsid w:val="00E62692"/>
    <w:rsid w:val="00E62888"/>
    <w:rsid w:val="00E62F64"/>
    <w:rsid w:val="00E636B2"/>
    <w:rsid w:val="00E639C5"/>
    <w:rsid w:val="00E63F49"/>
    <w:rsid w:val="00E6406E"/>
    <w:rsid w:val="00E64187"/>
    <w:rsid w:val="00E6421C"/>
    <w:rsid w:val="00E644ED"/>
    <w:rsid w:val="00E64846"/>
    <w:rsid w:val="00E64949"/>
    <w:rsid w:val="00E64E71"/>
    <w:rsid w:val="00E64F47"/>
    <w:rsid w:val="00E6504C"/>
    <w:rsid w:val="00E650ED"/>
    <w:rsid w:val="00E65369"/>
    <w:rsid w:val="00E654FC"/>
    <w:rsid w:val="00E65D5D"/>
    <w:rsid w:val="00E6623B"/>
    <w:rsid w:val="00E664DC"/>
    <w:rsid w:val="00E664E0"/>
    <w:rsid w:val="00E66596"/>
    <w:rsid w:val="00E66762"/>
    <w:rsid w:val="00E66B73"/>
    <w:rsid w:val="00E66BA2"/>
    <w:rsid w:val="00E66D6E"/>
    <w:rsid w:val="00E66DDA"/>
    <w:rsid w:val="00E66F98"/>
    <w:rsid w:val="00E67E2F"/>
    <w:rsid w:val="00E7010C"/>
    <w:rsid w:val="00E70249"/>
    <w:rsid w:val="00E702D2"/>
    <w:rsid w:val="00E705DB"/>
    <w:rsid w:val="00E710BE"/>
    <w:rsid w:val="00E71606"/>
    <w:rsid w:val="00E71B33"/>
    <w:rsid w:val="00E71D2D"/>
    <w:rsid w:val="00E71E71"/>
    <w:rsid w:val="00E72774"/>
    <w:rsid w:val="00E72A67"/>
    <w:rsid w:val="00E72CC9"/>
    <w:rsid w:val="00E72EB8"/>
    <w:rsid w:val="00E732F5"/>
    <w:rsid w:val="00E7364A"/>
    <w:rsid w:val="00E73BFD"/>
    <w:rsid w:val="00E74053"/>
    <w:rsid w:val="00E740CA"/>
    <w:rsid w:val="00E7425B"/>
    <w:rsid w:val="00E747E9"/>
    <w:rsid w:val="00E74B46"/>
    <w:rsid w:val="00E74BAB"/>
    <w:rsid w:val="00E74C79"/>
    <w:rsid w:val="00E74D94"/>
    <w:rsid w:val="00E74EB7"/>
    <w:rsid w:val="00E74F6B"/>
    <w:rsid w:val="00E752A1"/>
    <w:rsid w:val="00E75328"/>
    <w:rsid w:val="00E75513"/>
    <w:rsid w:val="00E755B2"/>
    <w:rsid w:val="00E75887"/>
    <w:rsid w:val="00E76171"/>
    <w:rsid w:val="00E76AD2"/>
    <w:rsid w:val="00E76E17"/>
    <w:rsid w:val="00E77139"/>
    <w:rsid w:val="00E773E9"/>
    <w:rsid w:val="00E77471"/>
    <w:rsid w:val="00E77D15"/>
    <w:rsid w:val="00E8007B"/>
    <w:rsid w:val="00E80274"/>
    <w:rsid w:val="00E8051D"/>
    <w:rsid w:val="00E809AA"/>
    <w:rsid w:val="00E80EC2"/>
    <w:rsid w:val="00E81158"/>
    <w:rsid w:val="00E81275"/>
    <w:rsid w:val="00E815CA"/>
    <w:rsid w:val="00E8364A"/>
    <w:rsid w:val="00E83A5B"/>
    <w:rsid w:val="00E83B14"/>
    <w:rsid w:val="00E83D2F"/>
    <w:rsid w:val="00E83F9F"/>
    <w:rsid w:val="00E843B4"/>
    <w:rsid w:val="00E84453"/>
    <w:rsid w:val="00E84753"/>
    <w:rsid w:val="00E8475D"/>
    <w:rsid w:val="00E84A5E"/>
    <w:rsid w:val="00E84EFA"/>
    <w:rsid w:val="00E853EE"/>
    <w:rsid w:val="00E8563F"/>
    <w:rsid w:val="00E85E28"/>
    <w:rsid w:val="00E8649C"/>
    <w:rsid w:val="00E86794"/>
    <w:rsid w:val="00E8697F"/>
    <w:rsid w:val="00E86C15"/>
    <w:rsid w:val="00E86F0A"/>
    <w:rsid w:val="00E86FB8"/>
    <w:rsid w:val="00E874F7"/>
    <w:rsid w:val="00E87DF7"/>
    <w:rsid w:val="00E87E17"/>
    <w:rsid w:val="00E9006F"/>
    <w:rsid w:val="00E905BF"/>
    <w:rsid w:val="00E90964"/>
    <w:rsid w:val="00E909C8"/>
    <w:rsid w:val="00E90C14"/>
    <w:rsid w:val="00E90CB6"/>
    <w:rsid w:val="00E90CBA"/>
    <w:rsid w:val="00E90D50"/>
    <w:rsid w:val="00E911CE"/>
    <w:rsid w:val="00E919F9"/>
    <w:rsid w:val="00E91B7B"/>
    <w:rsid w:val="00E91BDE"/>
    <w:rsid w:val="00E91DE2"/>
    <w:rsid w:val="00E91F48"/>
    <w:rsid w:val="00E91FC9"/>
    <w:rsid w:val="00E9263A"/>
    <w:rsid w:val="00E927BB"/>
    <w:rsid w:val="00E92882"/>
    <w:rsid w:val="00E92AC0"/>
    <w:rsid w:val="00E92C65"/>
    <w:rsid w:val="00E93973"/>
    <w:rsid w:val="00E93AEC"/>
    <w:rsid w:val="00E93FD2"/>
    <w:rsid w:val="00E9443A"/>
    <w:rsid w:val="00E94C84"/>
    <w:rsid w:val="00E94EB9"/>
    <w:rsid w:val="00E95072"/>
    <w:rsid w:val="00E951DE"/>
    <w:rsid w:val="00E9595D"/>
    <w:rsid w:val="00E95CE8"/>
    <w:rsid w:val="00E96083"/>
    <w:rsid w:val="00E9696F"/>
    <w:rsid w:val="00E96B48"/>
    <w:rsid w:val="00E97CCB"/>
    <w:rsid w:val="00EA0010"/>
    <w:rsid w:val="00EA022E"/>
    <w:rsid w:val="00EA0409"/>
    <w:rsid w:val="00EA0AE4"/>
    <w:rsid w:val="00EA0F92"/>
    <w:rsid w:val="00EA14B8"/>
    <w:rsid w:val="00EA1563"/>
    <w:rsid w:val="00EA189C"/>
    <w:rsid w:val="00EA1919"/>
    <w:rsid w:val="00EA1BD7"/>
    <w:rsid w:val="00EA1FDA"/>
    <w:rsid w:val="00EA257B"/>
    <w:rsid w:val="00EA2649"/>
    <w:rsid w:val="00EA29B1"/>
    <w:rsid w:val="00EA29CC"/>
    <w:rsid w:val="00EA2A89"/>
    <w:rsid w:val="00EA3094"/>
    <w:rsid w:val="00EA30CB"/>
    <w:rsid w:val="00EA315D"/>
    <w:rsid w:val="00EA3327"/>
    <w:rsid w:val="00EA33D2"/>
    <w:rsid w:val="00EA3490"/>
    <w:rsid w:val="00EA3642"/>
    <w:rsid w:val="00EA3722"/>
    <w:rsid w:val="00EA373B"/>
    <w:rsid w:val="00EA38B1"/>
    <w:rsid w:val="00EA3A6B"/>
    <w:rsid w:val="00EA3CA6"/>
    <w:rsid w:val="00EA4040"/>
    <w:rsid w:val="00EA4366"/>
    <w:rsid w:val="00EA4812"/>
    <w:rsid w:val="00EA4860"/>
    <w:rsid w:val="00EA4B60"/>
    <w:rsid w:val="00EA4D2F"/>
    <w:rsid w:val="00EA5408"/>
    <w:rsid w:val="00EA548D"/>
    <w:rsid w:val="00EA5520"/>
    <w:rsid w:val="00EA596D"/>
    <w:rsid w:val="00EA5A31"/>
    <w:rsid w:val="00EA5E11"/>
    <w:rsid w:val="00EA5FF7"/>
    <w:rsid w:val="00EA6098"/>
    <w:rsid w:val="00EA60BE"/>
    <w:rsid w:val="00EA64A0"/>
    <w:rsid w:val="00EA698B"/>
    <w:rsid w:val="00EA6B46"/>
    <w:rsid w:val="00EA6EA0"/>
    <w:rsid w:val="00EA7107"/>
    <w:rsid w:val="00EA750E"/>
    <w:rsid w:val="00EA782D"/>
    <w:rsid w:val="00EA7CB2"/>
    <w:rsid w:val="00EB00F1"/>
    <w:rsid w:val="00EB032D"/>
    <w:rsid w:val="00EB0376"/>
    <w:rsid w:val="00EB0382"/>
    <w:rsid w:val="00EB0CA5"/>
    <w:rsid w:val="00EB118F"/>
    <w:rsid w:val="00EB119D"/>
    <w:rsid w:val="00EB1212"/>
    <w:rsid w:val="00EB1238"/>
    <w:rsid w:val="00EB13B6"/>
    <w:rsid w:val="00EB16B3"/>
    <w:rsid w:val="00EB19BC"/>
    <w:rsid w:val="00EB25EF"/>
    <w:rsid w:val="00EB264E"/>
    <w:rsid w:val="00EB2834"/>
    <w:rsid w:val="00EB2A9E"/>
    <w:rsid w:val="00EB2F42"/>
    <w:rsid w:val="00EB2FAA"/>
    <w:rsid w:val="00EB3302"/>
    <w:rsid w:val="00EB3530"/>
    <w:rsid w:val="00EB355C"/>
    <w:rsid w:val="00EB35C7"/>
    <w:rsid w:val="00EB38BA"/>
    <w:rsid w:val="00EB3936"/>
    <w:rsid w:val="00EB3C20"/>
    <w:rsid w:val="00EB3E93"/>
    <w:rsid w:val="00EB47CC"/>
    <w:rsid w:val="00EB4D54"/>
    <w:rsid w:val="00EB4EAE"/>
    <w:rsid w:val="00EB5538"/>
    <w:rsid w:val="00EB5646"/>
    <w:rsid w:val="00EB56A3"/>
    <w:rsid w:val="00EB5794"/>
    <w:rsid w:val="00EB5867"/>
    <w:rsid w:val="00EB5BF0"/>
    <w:rsid w:val="00EB5E0F"/>
    <w:rsid w:val="00EB5E9B"/>
    <w:rsid w:val="00EB5EDB"/>
    <w:rsid w:val="00EB66BB"/>
    <w:rsid w:val="00EB730A"/>
    <w:rsid w:val="00EB77EA"/>
    <w:rsid w:val="00EB7811"/>
    <w:rsid w:val="00EB7D00"/>
    <w:rsid w:val="00EC0072"/>
    <w:rsid w:val="00EC028B"/>
    <w:rsid w:val="00EC03A8"/>
    <w:rsid w:val="00EC0716"/>
    <w:rsid w:val="00EC087D"/>
    <w:rsid w:val="00EC0A54"/>
    <w:rsid w:val="00EC0CB8"/>
    <w:rsid w:val="00EC0F87"/>
    <w:rsid w:val="00EC1160"/>
    <w:rsid w:val="00EC118E"/>
    <w:rsid w:val="00EC18A3"/>
    <w:rsid w:val="00EC19EE"/>
    <w:rsid w:val="00EC1C8A"/>
    <w:rsid w:val="00EC2044"/>
    <w:rsid w:val="00EC2101"/>
    <w:rsid w:val="00EC277E"/>
    <w:rsid w:val="00EC2796"/>
    <w:rsid w:val="00EC29F0"/>
    <w:rsid w:val="00EC2D94"/>
    <w:rsid w:val="00EC2E84"/>
    <w:rsid w:val="00EC2EF4"/>
    <w:rsid w:val="00EC2FCE"/>
    <w:rsid w:val="00EC2FEC"/>
    <w:rsid w:val="00EC3216"/>
    <w:rsid w:val="00EC329B"/>
    <w:rsid w:val="00EC3331"/>
    <w:rsid w:val="00EC364E"/>
    <w:rsid w:val="00EC36F2"/>
    <w:rsid w:val="00EC3DE0"/>
    <w:rsid w:val="00EC42B7"/>
    <w:rsid w:val="00EC43C4"/>
    <w:rsid w:val="00EC43CC"/>
    <w:rsid w:val="00EC43CD"/>
    <w:rsid w:val="00EC4485"/>
    <w:rsid w:val="00EC451C"/>
    <w:rsid w:val="00EC47E0"/>
    <w:rsid w:val="00EC49D9"/>
    <w:rsid w:val="00EC4E50"/>
    <w:rsid w:val="00EC53FC"/>
    <w:rsid w:val="00EC558D"/>
    <w:rsid w:val="00EC55BF"/>
    <w:rsid w:val="00EC5AE7"/>
    <w:rsid w:val="00EC6125"/>
    <w:rsid w:val="00EC61C7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D5"/>
    <w:rsid w:val="00ED0204"/>
    <w:rsid w:val="00ED0383"/>
    <w:rsid w:val="00ED0747"/>
    <w:rsid w:val="00ED0922"/>
    <w:rsid w:val="00ED0AA8"/>
    <w:rsid w:val="00ED0B68"/>
    <w:rsid w:val="00ED0BF9"/>
    <w:rsid w:val="00ED0D47"/>
    <w:rsid w:val="00ED0F22"/>
    <w:rsid w:val="00ED1556"/>
    <w:rsid w:val="00ED1CA5"/>
    <w:rsid w:val="00ED21BB"/>
    <w:rsid w:val="00ED2356"/>
    <w:rsid w:val="00ED28F1"/>
    <w:rsid w:val="00ED28F2"/>
    <w:rsid w:val="00ED2AFC"/>
    <w:rsid w:val="00ED2B52"/>
    <w:rsid w:val="00ED2DA9"/>
    <w:rsid w:val="00ED2DC1"/>
    <w:rsid w:val="00ED383C"/>
    <w:rsid w:val="00ED3AB3"/>
    <w:rsid w:val="00ED44FD"/>
    <w:rsid w:val="00ED52E9"/>
    <w:rsid w:val="00ED53C6"/>
    <w:rsid w:val="00ED5467"/>
    <w:rsid w:val="00ED5757"/>
    <w:rsid w:val="00ED58FD"/>
    <w:rsid w:val="00ED59EE"/>
    <w:rsid w:val="00ED5B53"/>
    <w:rsid w:val="00ED5EE7"/>
    <w:rsid w:val="00ED62EF"/>
    <w:rsid w:val="00ED63AA"/>
    <w:rsid w:val="00ED63FB"/>
    <w:rsid w:val="00ED6ED0"/>
    <w:rsid w:val="00ED6FF7"/>
    <w:rsid w:val="00ED72B8"/>
    <w:rsid w:val="00ED73FB"/>
    <w:rsid w:val="00ED7540"/>
    <w:rsid w:val="00ED75B5"/>
    <w:rsid w:val="00ED7658"/>
    <w:rsid w:val="00ED76A8"/>
    <w:rsid w:val="00ED7874"/>
    <w:rsid w:val="00ED789F"/>
    <w:rsid w:val="00ED78CB"/>
    <w:rsid w:val="00ED7DAB"/>
    <w:rsid w:val="00ED7DEE"/>
    <w:rsid w:val="00ED7E96"/>
    <w:rsid w:val="00ED7FF8"/>
    <w:rsid w:val="00EE0036"/>
    <w:rsid w:val="00EE047B"/>
    <w:rsid w:val="00EE09A9"/>
    <w:rsid w:val="00EE0C31"/>
    <w:rsid w:val="00EE0E8D"/>
    <w:rsid w:val="00EE0F6B"/>
    <w:rsid w:val="00EE1249"/>
    <w:rsid w:val="00EE1517"/>
    <w:rsid w:val="00EE1876"/>
    <w:rsid w:val="00EE19BA"/>
    <w:rsid w:val="00EE19E2"/>
    <w:rsid w:val="00EE1A50"/>
    <w:rsid w:val="00EE232F"/>
    <w:rsid w:val="00EE27A0"/>
    <w:rsid w:val="00EE27ED"/>
    <w:rsid w:val="00EE28F3"/>
    <w:rsid w:val="00EE2CD2"/>
    <w:rsid w:val="00EE310C"/>
    <w:rsid w:val="00EE31DE"/>
    <w:rsid w:val="00EE33DC"/>
    <w:rsid w:val="00EE39E3"/>
    <w:rsid w:val="00EE3BF5"/>
    <w:rsid w:val="00EE3CFD"/>
    <w:rsid w:val="00EE45B5"/>
    <w:rsid w:val="00EE48B0"/>
    <w:rsid w:val="00EE4B33"/>
    <w:rsid w:val="00EE4EAE"/>
    <w:rsid w:val="00EE536A"/>
    <w:rsid w:val="00EE56BD"/>
    <w:rsid w:val="00EE5817"/>
    <w:rsid w:val="00EE5B22"/>
    <w:rsid w:val="00EE5E61"/>
    <w:rsid w:val="00EE6129"/>
    <w:rsid w:val="00EE625E"/>
    <w:rsid w:val="00EE6352"/>
    <w:rsid w:val="00EE6503"/>
    <w:rsid w:val="00EE65FC"/>
    <w:rsid w:val="00EE6845"/>
    <w:rsid w:val="00EE72BD"/>
    <w:rsid w:val="00EE7A35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EBA"/>
    <w:rsid w:val="00EF15AA"/>
    <w:rsid w:val="00EF16B7"/>
    <w:rsid w:val="00EF1AAA"/>
    <w:rsid w:val="00EF1F1C"/>
    <w:rsid w:val="00EF21D4"/>
    <w:rsid w:val="00EF2A1A"/>
    <w:rsid w:val="00EF325E"/>
    <w:rsid w:val="00EF350C"/>
    <w:rsid w:val="00EF3538"/>
    <w:rsid w:val="00EF3669"/>
    <w:rsid w:val="00EF3F1C"/>
    <w:rsid w:val="00EF4312"/>
    <w:rsid w:val="00EF4459"/>
    <w:rsid w:val="00EF460B"/>
    <w:rsid w:val="00EF477C"/>
    <w:rsid w:val="00EF47B8"/>
    <w:rsid w:val="00EF4D0A"/>
    <w:rsid w:val="00EF4E8F"/>
    <w:rsid w:val="00EF55D7"/>
    <w:rsid w:val="00EF567A"/>
    <w:rsid w:val="00EF57D9"/>
    <w:rsid w:val="00EF5D0F"/>
    <w:rsid w:val="00EF5EE0"/>
    <w:rsid w:val="00EF5EF5"/>
    <w:rsid w:val="00EF60F5"/>
    <w:rsid w:val="00EF66BB"/>
    <w:rsid w:val="00EF686F"/>
    <w:rsid w:val="00EF6B7E"/>
    <w:rsid w:val="00EF6BC3"/>
    <w:rsid w:val="00EF7260"/>
    <w:rsid w:val="00EF7291"/>
    <w:rsid w:val="00EF7398"/>
    <w:rsid w:val="00EF7471"/>
    <w:rsid w:val="00EF7500"/>
    <w:rsid w:val="00EF7688"/>
    <w:rsid w:val="00EF76A7"/>
    <w:rsid w:val="00EF7969"/>
    <w:rsid w:val="00EF7C1A"/>
    <w:rsid w:val="00F00034"/>
    <w:rsid w:val="00F00567"/>
    <w:rsid w:val="00F00AA2"/>
    <w:rsid w:val="00F00ABE"/>
    <w:rsid w:val="00F00CFD"/>
    <w:rsid w:val="00F0104B"/>
    <w:rsid w:val="00F0110B"/>
    <w:rsid w:val="00F01327"/>
    <w:rsid w:val="00F0180D"/>
    <w:rsid w:val="00F01A7C"/>
    <w:rsid w:val="00F02080"/>
    <w:rsid w:val="00F02456"/>
    <w:rsid w:val="00F028FD"/>
    <w:rsid w:val="00F0294C"/>
    <w:rsid w:val="00F02BB1"/>
    <w:rsid w:val="00F02BB6"/>
    <w:rsid w:val="00F02C5F"/>
    <w:rsid w:val="00F02DC4"/>
    <w:rsid w:val="00F02F19"/>
    <w:rsid w:val="00F03369"/>
    <w:rsid w:val="00F03484"/>
    <w:rsid w:val="00F034AC"/>
    <w:rsid w:val="00F03501"/>
    <w:rsid w:val="00F0350F"/>
    <w:rsid w:val="00F035BA"/>
    <w:rsid w:val="00F036C1"/>
    <w:rsid w:val="00F03801"/>
    <w:rsid w:val="00F03C12"/>
    <w:rsid w:val="00F03D17"/>
    <w:rsid w:val="00F03EBB"/>
    <w:rsid w:val="00F04147"/>
    <w:rsid w:val="00F04380"/>
    <w:rsid w:val="00F043CC"/>
    <w:rsid w:val="00F044C1"/>
    <w:rsid w:val="00F046D9"/>
    <w:rsid w:val="00F04DC3"/>
    <w:rsid w:val="00F04DE5"/>
    <w:rsid w:val="00F054D5"/>
    <w:rsid w:val="00F055FA"/>
    <w:rsid w:val="00F056AD"/>
    <w:rsid w:val="00F056BE"/>
    <w:rsid w:val="00F05B20"/>
    <w:rsid w:val="00F05BDC"/>
    <w:rsid w:val="00F05DA4"/>
    <w:rsid w:val="00F05EAD"/>
    <w:rsid w:val="00F061E7"/>
    <w:rsid w:val="00F06485"/>
    <w:rsid w:val="00F06B4D"/>
    <w:rsid w:val="00F07170"/>
    <w:rsid w:val="00F075D4"/>
    <w:rsid w:val="00F07B52"/>
    <w:rsid w:val="00F07DBA"/>
    <w:rsid w:val="00F07E0B"/>
    <w:rsid w:val="00F07E6E"/>
    <w:rsid w:val="00F105EF"/>
    <w:rsid w:val="00F10D53"/>
    <w:rsid w:val="00F10E85"/>
    <w:rsid w:val="00F10F65"/>
    <w:rsid w:val="00F1106C"/>
    <w:rsid w:val="00F11178"/>
    <w:rsid w:val="00F1121C"/>
    <w:rsid w:val="00F113E3"/>
    <w:rsid w:val="00F119AD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40C6"/>
    <w:rsid w:val="00F142F3"/>
    <w:rsid w:val="00F14592"/>
    <w:rsid w:val="00F14954"/>
    <w:rsid w:val="00F14F71"/>
    <w:rsid w:val="00F156C3"/>
    <w:rsid w:val="00F15767"/>
    <w:rsid w:val="00F15B43"/>
    <w:rsid w:val="00F15BE8"/>
    <w:rsid w:val="00F164AF"/>
    <w:rsid w:val="00F1664D"/>
    <w:rsid w:val="00F1669B"/>
    <w:rsid w:val="00F166F0"/>
    <w:rsid w:val="00F16787"/>
    <w:rsid w:val="00F169AD"/>
    <w:rsid w:val="00F16A29"/>
    <w:rsid w:val="00F16A73"/>
    <w:rsid w:val="00F16BBD"/>
    <w:rsid w:val="00F16CBB"/>
    <w:rsid w:val="00F16F7B"/>
    <w:rsid w:val="00F170DC"/>
    <w:rsid w:val="00F17538"/>
    <w:rsid w:val="00F1759E"/>
    <w:rsid w:val="00F177ED"/>
    <w:rsid w:val="00F17E21"/>
    <w:rsid w:val="00F17EEC"/>
    <w:rsid w:val="00F17F8F"/>
    <w:rsid w:val="00F20103"/>
    <w:rsid w:val="00F20315"/>
    <w:rsid w:val="00F20324"/>
    <w:rsid w:val="00F209B7"/>
    <w:rsid w:val="00F209D4"/>
    <w:rsid w:val="00F20C1A"/>
    <w:rsid w:val="00F211B6"/>
    <w:rsid w:val="00F211E9"/>
    <w:rsid w:val="00F21786"/>
    <w:rsid w:val="00F217DB"/>
    <w:rsid w:val="00F21958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6FD"/>
    <w:rsid w:val="00F22CA5"/>
    <w:rsid w:val="00F22D6D"/>
    <w:rsid w:val="00F2337E"/>
    <w:rsid w:val="00F23591"/>
    <w:rsid w:val="00F2386A"/>
    <w:rsid w:val="00F238B0"/>
    <w:rsid w:val="00F23A2E"/>
    <w:rsid w:val="00F23BB3"/>
    <w:rsid w:val="00F23EF2"/>
    <w:rsid w:val="00F240C9"/>
    <w:rsid w:val="00F242DE"/>
    <w:rsid w:val="00F244F4"/>
    <w:rsid w:val="00F2452E"/>
    <w:rsid w:val="00F247B1"/>
    <w:rsid w:val="00F24839"/>
    <w:rsid w:val="00F2488C"/>
    <w:rsid w:val="00F24940"/>
    <w:rsid w:val="00F2495D"/>
    <w:rsid w:val="00F24D51"/>
    <w:rsid w:val="00F2506C"/>
    <w:rsid w:val="00F25236"/>
    <w:rsid w:val="00F2585E"/>
    <w:rsid w:val="00F262C6"/>
    <w:rsid w:val="00F265CA"/>
    <w:rsid w:val="00F26D74"/>
    <w:rsid w:val="00F26DD6"/>
    <w:rsid w:val="00F26E85"/>
    <w:rsid w:val="00F27049"/>
    <w:rsid w:val="00F273C6"/>
    <w:rsid w:val="00F274EE"/>
    <w:rsid w:val="00F2778E"/>
    <w:rsid w:val="00F278A0"/>
    <w:rsid w:val="00F27981"/>
    <w:rsid w:val="00F27AB2"/>
    <w:rsid w:val="00F27BD5"/>
    <w:rsid w:val="00F30014"/>
    <w:rsid w:val="00F30081"/>
    <w:rsid w:val="00F30732"/>
    <w:rsid w:val="00F30E73"/>
    <w:rsid w:val="00F31145"/>
    <w:rsid w:val="00F31A4E"/>
    <w:rsid w:val="00F31B29"/>
    <w:rsid w:val="00F31BFC"/>
    <w:rsid w:val="00F31BFD"/>
    <w:rsid w:val="00F31CAE"/>
    <w:rsid w:val="00F31DC7"/>
    <w:rsid w:val="00F31E5C"/>
    <w:rsid w:val="00F31F33"/>
    <w:rsid w:val="00F31FD4"/>
    <w:rsid w:val="00F322C3"/>
    <w:rsid w:val="00F3252D"/>
    <w:rsid w:val="00F327C0"/>
    <w:rsid w:val="00F32C49"/>
    <w:rsid w:val="00F3357F"/>
    <w:rsid w:val="00F338DC"/>
    <w:rsid w:val="00F344C3"/>
    <w:rsid w:val="00F34D1C"/>
    <w:rsid w:val="00F35411"/>
    <w:rsid w:val="00F35712"/>
    <w:rsid w:val="00F35761"/>
    <w:rsid w:val="00F3596F"/>
    <w:rsid w:val="00F35A01"/>
    <w:rsid w:val="00F35EB6"/>
    <w:rsid w:val="00F35F11"/>
    <w:rsid w:val="00F36142"/>
    <w:rsid w:val="00F36170"/>
    <w:rsid w:val="00F372AF"/>
    <w:rsid w:val="00F37721"/>
    <w:rsid w:val="00F37CFF"/>
    <w:rsid w:val="00F403C9"/>
    <w:rsid w:val="00F40B49"/>
    <w:rsid w:val="00F40D1A"/>
    <w:rsid w:val="00F4132B"/>
    <w:rsid w:val="00F4180B"/>
    <w:rsid w:val="00F4195A"/>
    <w:rsid w:val="00F41AF4"/>
    <w:rsid w:val="00F41DE5"/>
    <w:rsid w:val="00F41EBC"/>
    <w:rsid w:val="00F42001"/>
    <w:rsid w:val="00F42036"/>
    <w:rsid w:val="00F4259A"/>
    <w:rsid w:val="00F426AE"/>
    <w:rsid w:val="00F42947"/>
    <w:rsid w:val="00F42977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ED"/>
    <w:rsid w:val="00F440A7"/>
    <w:rsid w:val="00F44168"/>
    <w:rsid w:val="00F441C3"/>
    <w:rsid w:val="00F448A9"/>
    <w:rsid w:val="00F44992"/>
    <w:rsid w:val="00F44D50"/>
    <w:rsid w:val="00F44D5A"/>
    <w:rsid w:val="00F45122"/>
    <w:rsid w:val="00F45372"/>
    <w:rsid w:val="00F45A0A"/>
    <w:rsid w:val="00F45A10"/>
    <w:rsid w:val="00F45F75"/>
    <w:rsid w:val="00F46353"/>
    <w:rsid w:val="00F4685B"/>
    <w:rsid w:val="00F46915"/>
    <w:rsid w:val="00F46DB0"/>
    <w:rsid w:val="00F46EEE"/>
    <w:rsid w:val="00F475E9"/>
    <w:rsid w:val="00F50085"/>
    <w:rsid w:val="00F50179"/>
    <w:rsid w:val="00F50600"/>
    <w:rsid w:val="00F50994"/>
    <w:rsid w:val="00F5099A"/>
    <w:rsid w:val="00F50A6D"/>
    <w:rsid w:val="00F50C4E"/>
    <w:rsid w:val="00F513D4"/>
    <w:rsid w:val="00F51656"/>
    <w:rsid w:val="00F51B1F"/>
    <w:rsid w:val="00F51B74"/>
    <w:rsid w:val="00F51D33"/>
    <w:rsid w:val="00F52009"/>
    <w:rsid w:val="00F52C25"/>
    <w:rsid w:val="00F52C93"/>
    <w:rsid w:val="00F530DF"/>
    <w:rsid w:val="00F53937"/>
    <w:rsid w:val="00F53D97"/>
    <w:rsid w:val="00F54605"/>
    <w:rsid w:val="00F546C9"/>
    <w:rsid w:val="00F5495B"/>
    <w:rsid w:val="00F54D3E"/>
    <w:rsid w:val="00F54FA9"/>
    <w:rsid w:val="00F550E5"/>
    <w:rsid w:val="00F5538F"/>
    <w:rsid w:val="00F55BF6"/>
    <w:rsid w:val="00F55CE1"/>
    <w:rsid w:val="00F5620D"/>
    <w:rsid w:val="00F56269"/>
    <w:rsid w:val="00F56495"/>
    <w:rsid w:val="00F56FF9"/>
    <w:rsid w:val="00F571E8"/>
    <w:rsid w:val="00F57432"/>
    <w:rsid w:val="00F5762C"/>
    <w:rsid w:val="00F57CCA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CE1"/>
    <w:rsid w:val="00F60D15"/>
    <w:rsid w:val="00F6155E"/>
    <w:rsid w:val="00F616EE"/>
    <w:rsid w:val="00F61888"/>
    <w:rsid w:val="00F61C3D"/>
    <w:rsid w:val="00F623AD"/>
    <w:rsid w:val="00F6243A"/>
    <w:rsid w:val="00F625A2"/>
    <w:rsid w:val="00F6277B"/>
    <w:rsid w:val="00F627BC"/>
    <w:rsid w:val="00F62E97"/>
    <w:rsid w:val="00F632AB"/>
    <w:rsid w:val="00F636E4"/>
    <w:rsid w:val="00F63959"/>
    <w:rsid w:val="00F63A6F"/>
    <w:rsid w:val="00F63CE1"/>
    <w:rsid w:val="00F63F88"/>
    <w:rsid w:val="00F640FE"/>
    <w:rsid w:val="00F644FF"/>
    <w:rsid w:val="00F6491B"/>
    <w:rsid w:val="00F64ADA"/>
    <w:rsid w:val="00F64AF1"/>
    <w:rsid w:val="00F64C1A"/>
    <w:rsid w:val="00F64ED5"/>
    <w:rsid w:val="00F64FD3"/>
    <w:rsid w:val="00F65351"/>
    <w:rsid w:val="00F654D6"/>
    <w:rsid w:val="00F656A6"/>
    <w:rsid w:val="00F6599D"/>
    <w:rsid w:val="00F65A97"/>
    <w:rsid w:val="00F65B75"/>
    <w:rsid w:val="00F65DC8"/>
    <w:rsid w:val="00F65EE6"/>
    <w:rsid w:val="00F66540"/>
    <w:rsid w:val="00F66BA7"/>
    <w:rsid w:val="00F66F01"/>
    <w:rsid w:val="00F6715C"/>
    <w:rsid w:val="00F673BF"/>
    <w:rsid w:val="00F67752"/>
    <w:rsid w:val="00F67DB5"/>
    <w:rsid w:val="00F67F38"/>
    <w:rsid w:val="00F67FCD"/>
    <w:rsid w:val="00F70402"/>
    <w:rsid w:val="00F70664"/>
    <w:rsid w:val="00F70BB7"/>
    <w:rsid w:val="00F70C2D"/>
    <w:rsid w:val="00F70CCC"/>
    <w:rsid w:val="00F713DB"/>
    <w:rsid w:val="00F71564"/>
    <w:rsid w:val="00F71616"/>
    <w:rsid w:val="00F717C2"/>
    <w:rsid w:val="00F71E1A"/>
    <w:rsid w:val="00F71FE7"/>
    <w:rsid w:val="00F7200A"/>
    <w:rsid w:val="00F7225A"/>
    <w:rsid w:val="00F725A4"/>
    <w:rsid w:val="00F7315B"/>
    <w:rsid w:val="00F73562"/>
    <w:rsid w:val="00F735D9"/>
    <w:rsid w:val="00F739BB"/>
    <w:rsid w:val="00F73C32"/>
    <w:rsid w:val="00F73CCA"/>
    <w:rsid w:val="00F74449"/>
    <w:rsid w:val="00F74E4C"/>
    <w:rsid w:val="00F74FF3"/>
    <w:rsid w:val="00F75458"/>
    <w:rsid w:val="00F7545D"/>
    <w:rsid w:val="00F75473"/>
    <w:rsid w:val="00F75AA7"/>
    <w:rsid w:val="00F75F72"/>
    <w:rsid w:val="00F765FD"/>
    <w:rsid w:val="00F76699"/>
    <w:rsid w:val="00F769B0"/>
    <w:rsid w:val="00F76B42"/>
    <w:rsid w:val="00F76D8D"/>
    <w:rsid w:val="00F772F7"/>
    <w:rsid w:val="00F77D0B"/>
    <w:rsid w:val="00F77F25"/>
    <w:rsid w:val="00F803F7"/>
    <w:rsid w:val="00F8046F"/>
    <w:rsid w:val="00F80695"/>
    <w:rsid w:val="00F80707"/>
    <w:rsid w:val="00F8095A"/>
    <w:rsid w:val="00F809D3"/>
    <w:rsid w:val="00F80B30"/>
    <w:rsid w:val="00F80DC4"/>
    <w:rsid w:val="00F80FD2"/>
    <w:rsid w:val="00F811F5"/>
    <w:rsid w:val="00F81304"/>
    <w:rsid w:val="00F81341"/>
    <w:rsid w:val="00F81855"/>
    <w:rsid w:val="00F819C1"/>
    <w:rsid w:val="00F81AE8"/>
    <w:rsid w:val="00F81B5C"/>
    <w:rsid w:val="00F81DE5"/>
    <w:rsid w:val="00F82045"/>
    <w:rsid w:val="00F8214A"/>
    <w:rsid w:val="00F825C8"/>
    <w:rsid w:val="00F826CF"/>
    <w:rsid w:val="00F82CCB"/>
    <w:rsid w:val="00F833FA"/>
    <w:rsid w:val="00F83B1B"/>
    <w:rsid w:val="00F83B9C"/>
    <w:rsid w:val="00F83BC4"/>
    <w:rsid w:val="00F844C5"/>
    <w:rsid w:val="00F8451A"/>
    <w:rsid w:val="00F84580"/>
    <w:rsid w:val="00F84791"/>
    <w:rsid w:val="00F849A2"/>
    <w:rsid w:val="00F84A1D"/>
    <w:rsid w:val="00F84BFF"/>
    <w:rsid w:val="00F84EB6"/>
    <w:rsid w:val="00F84FEC"/>
    <w:rsid w:val="00F85129"/>
    <w:rsid w:val="00F85209"/>
    <w:rsid w:val="00F8531E"/>
    <w:rsid w:val="00F853C9"/>
    <w:rsid w:val="00F8554C"/>
    <w:rsid w:val="00F85559"/>
    <w:rsid w:val="00F85686"/>
    <w:rsid w:val="00F85707"/>
    <w:rsid w:val="00F8592A"/>
    <w:rsid w:val="00F85D26"/>
    <w:rsid w:val="00F85DDE"/>
    <w:rsid w:val="00F85F17"/>
    <w:rsid w:val="00F862AA"/>
    <w:rsid w:val="00F86610"/>
    <w:rsid w:val="00F86734"/>
    <w:rsid w:val="00F86D87"/>
    <w:rsid w:val="00F86F3E"/>
    <w:rsid w:val="00F871A8"/>
    <w:rsid w:val="00F87722"/>
    <w:rsid w:val="00F879C0"/>
    <w:rsid w:val="00F87C1B"/>
    <w:rsid w:val="00F87C5F"/>
    <w:rsid w:val="00F87CE9"/>
    <w:rsid w:val="00F87D6A"/>
    <w:rsid w:val="00F87F9B"/>
    <w:rsid w:val="00F900F4"/>
    <w:rsid w:val="00F904C9"/>
    <w:rsid w:val="00F90777"/>
    <w:rsid w:val="00F907BB"/>
    <w:rsid w:val="00F90AA8"/>
    <w:rsid w:val="00F90E09"/>
    <w:rsid w:val="00F90F4C"/>
    <w:rsid w:val="00F90FF7"/>
    <w:rsid w:val="00F91E66"/>
    <w:rsid w:val="00F920A9"/>
    <w:rsid w:val="00F92116"/>
    <w:rsid w:val="00F92128"/>
    <w:rsid w:val="00F9232F"/>
    <w:rsid w:val="00F92371"/>
    <w:rsid w:val="00F92F0A"/>
    <w:rsid w:val="00F92F8D"/>
    <w:rsid w:val="00F93043"/>
    <w:rsid w:val="00F930DF"/>
    <w:rsid w:val="00F9369C"/>
    <w:rsid w:val="00F9384E"/>
    <w:rsid w:val="00F939F6"/>
    <w:rsid w:val="00F93A6A"/>
    <w:rsid w:val="00F93DA7"/>
    <w:rsid w:val="00F944EF"/>
    <w:rsid w:val="00F94504"/>
    <w:rsid w:val="00F94681"/>
    <w:rsid w:val="00F94769"/>
    <w:rsid w:val="00F94962"/>
    <w:rsid w:val="00F94A38"/>
    <w:rsid w:val="00F94BBC"/>
    <w:rsid w:val="00F94C81"/>
    <w:rsid w:val="00F94DA5"/>
    <w:rsid w:val="00F94DC2"/>
    <w:rsid w:val="00F94E1C"/>
    <w:rsid w:val="00F94E60"/>
    <w:rsid w:val="00F95065"/>
    <w:rsid w:val="00F9526B"/>
    <w:rsid w:val="00F95588"/>
    <w:rsid w:val="00F9567E"/>
    <w:rsid w:val="00F9585B"/>
    <w:rsid w:val="00F958A5"/>
    <w:rsid w:val="00F95978"/>
    <w:rsid w:val="00F95B07"/>
    <w:rsid w:val="00F95E46"/>
    <w:rsid w:val="00F95EBE"/>
    <w:rsid w:val="00F96205"/>
    <w:rsid w:val="00F96459"/>
    <w:rsid w:val="00F96644"/>
    <w:rsid w:val="00F96671"/>
    <w:rsid w:val="00F9676B"/>
    <w:rsid w:val="00F96975"/>
    <w:rsid w:val="00F96C77"/>
    <w:rsid w:val="00F96F2C"/>
    <w:rsid w:val="00F96F3A"/>
    <w:rsid w:val="00F970B8"/>
    <w:rsid w:val="00F97476"/>
    <w:rsid w:val="00F97B3E"/>
    <w:rsid w:val="00F97BAE"/>
    <w:rsid w:val="00F97D5F"/>
    <w:rsid w:val="00F97D62"/>
    <w:rsid w:val="00F97DB8"/>
    <w:rsid w:val="00FA00E0"/>
    <w:rsid w:val="00FA026D"/>
    <w:rsid w:val="00FA04A4"/>
    <w:rsid w:val="00FA0961"/>
    <w:rsid w:val="00FA0CF7"/>
    <w:rsid w:val="00FA1094"/>
    <w:rsid w:val="00FA1104"/>
    <w:rsid w:val="00FA1479"/>
    <w:rsid w:val="00FA14D6"/>
    <w:rsid w:val="00FA165C"/>
    <w:rsid w:val="00FA1747"/>
    <w:rsid w:val="00FA1D4B"/>
    <w:rsid w:val="00FA2057"/>
    <w:rsid w:val="00FA21B8"/>
    <w:rsid w:val="00FA2409"/>
    <w:rsid w:val="00FA284C"/>
    <w:rsid w:val="00FA2C74"/>
    <w:rsid w:val="00FA2E13"/>
    <w:rsid w:val="00FA37DB"/>
    <w:rsid w:val="00FA3C2C"/>
    <w:rsid w:val="00FA3C96"/>
    <w:rsid w:val="00FA3ECC"/>
    <w:rsid w:val="00FA400B"/>
    <w:rsid w:val="00FA404B"/>
    <w:rsid w:val="00FA4136"/>
    <w:rsid w:val="00FA45EB"/>
    <w:rsid w:val="00FA4B6F"/>
    <w:rsid w:val="00FA4BA0"/>
    <w:rsid w:val="00FA4F4C"/>
    <w:rsid w:val="00FA4FA9"/>
    <w:rsid w:val="00FA5139"/>
    <w:rsid w:val="00FA5478"/>
    <w:rsid w:val="00FA5670"/>
    <w:rsid w:val="00FA570D"/>
    <w:rsid w:val="00FA5917"/>
    <w:rsid w:val="00FA59F0"/>
    <w:rsid w:val="00FA5B4F"/>
    <w:rsid w:val="00FA5E5A"/>
    <w:rsid w:val="00FA5FC1"/>
    <w:rsid w:val="00FA60BF"/>
    <w:rsid w:val="00FA620E"/>
    <w:rsid w:val="00FA66C6"/>
    <w:rsid w:val="00FA6D87"/>
    <w:rsid w:val="00FA6E0A"/>
    <w:rsid w:val="00FA7281"/>
    <w:rsid w:val="00FA7360"/>
    <w:rsid w:val="00FA7432"/>
    <w:rsid w:val="00FA7851"/>
    <w:rsid w:val="00FA78E1"/>
    <w:rsid w:val="00FA7CD2"/>
    <w:rsid w:val="00FA7DD0"/>
    <w:rsid w:val="00FB01C7"/>
    <w:rsid w:val="00FB060C"/>
    <w:rsid w:val="00FB09F1"/>
    <w:rsid w:val="00FB0A45"/>
    <w:rsid w:val="00FB0CCF"/>
    <w:rsid w:val="00FB0F04"/>
    <w:rsid w:val="00FB10AB"/>
    <w:rsid w:val="00FB1154"/>
    <w:rsid w:val="00FB136D"/>
    <w:rsid w:val="00FB16DA"/>
    <w:rsid w:val="00FB180A"/>
    <w:rsid w:val="00FB1896"/>
    <w:rsid w:val="00FB18F4"/>
    <w:rsid w:val="00FB1947"/>
    <w:rsid w:val="00FB1C81"/>
    <w:rsid w:val="00FB1CFE"/>
    <w:rsid w:val="00FB2187"/>
    <w:rsid w:val="00FB22BC"/>
    <w:rsid w:val="00FB2440"/>
    <w:rsid w:val="00FB2704"/>
    <w:rsid w:val="00FB2A5D"/>
    <w:rsid w:val="00FB2E88"/>
    <w:rsid w:val="00FB306F"/>
    <w:rsid w:val="00FB3111"/>
    <w:rsid w:val="00FB356B"/>
    <w:rsid w:val="00FB35DD"/>
    <w:rsid w:val="00FB3683"/>
    <w:rsid w:val="00FB38E7"/>
    <w:rsid w:val="00FB398D"/>
    <w:rsid w:val="00FB42D8"/>
    <w:rsid w:val="00FB4581"/>
    <w:rsid w:val="00FB4691"/>
    <w:rsid w:val="00FB48B7"/>
    <w:rsid w:val="00FB5247"/>
    <w:rsid w:val="00FB5883"/>
    <w:rsid w:val="00FB5A52"/>
    <w:rsid w:val="00FB5D95"/>
    <w:rsid w:val="00FB5E60"/>
    <w:rsid w:val="00FB6107"/>
    <w:rsid w:val="00FB622C"/>
    <w:rsid w:val="00FB6259"/>
    <w:rsid w:val="00FB66E6"/>
    <w:rsid w:val="00FB69FE"/>
    <w:rsid w:val="00FB6A19"/>
    <w:rsid w:val="00FB6B50"/>
    <w:rsid w:val="00FB6E4C"/>
    <w:rsid w:val="00FB707A"/>
    <w:rsid w:val="00FB74E5"/>
    <w:rsid w:val="00FB7777"/>
    <w:rsid w:val="00FB78DD"/>
    <w:rsid w:val="00FB7C8D"/>
    <w:rsid w:val="00FB7D1D"/>
    <w:rsid w:val="00FB7FC6"/>
    <w:rsid w:val="00FC0328"/>
    <w:rsid w:val="00FC0693"/>
    <w:rsid w:val="00FC0AE8"/>
    <w:rsid w:val="00FC115E"/>
    <w:rsid w:val="00FC1346"/>
    <w:rsid w:val="00FC15E6"/>
    <w:rsid w:val="00FC1BDA"/>
    <w:rsid w:val="00FC1CAF"/>
    <w:rsid w:val="00FC2360"/>
    <w:rsid w:val="00FC2522"/>
    <w:rsid w:val="00FC2549"/>
    <w:rsid w:val="00FC3158"/>
    <w:rsid w:val="00FC3217"/>
    <w:rsid w:val="00FC32F9"/>
    <w:rsid w:val="00FC337C"/>
    <w:rsid w:val="00FC34FE"/>
    <w:rsid w:val="00FC35D0"/>
    <w:rsid w:val="00FC3653"/>
    <w:rsid w:val="00FC373D"/>
    <w:rsid w:val="00FC3966"/>
    <w:rsid w:val="00FC3E13"/>
    <w:rsid w:val="00FC41EF"/>
    <w:rsid w:val="00FC44A7"/>
    <w:rsid w:val="00FC4573"/>
    <w:rsid w:val="00FC46D1"/>
    <w:rsid w:val="00FC48D2"/>
    <w:rsid w:val="00FC48E4"/>
    <w:rsid w:val="00FC5AE0"/>
    <w:rsid w:val="00FC5C5F"/>
    <w:rsid w:val="00FC5F43"/>
    <w:rsid w:val="00FC60F5"/>
    <w:rsid w:val="00FC6176"/>
    <w:rsid w:val="00FC62DF"/>
    <w:rsid w:val="00FC6AD7"/>
    <w:rsid w:val="00FC6F0F"/>
    <w:rsid w:val="00FC74FC"/>
    <w:rsid w:val="00FC7912"/>
    <w:rsid w:val="00FC7CAA"/>
    <w:rsid w:val="00FD0126"/>
    <w:rsid w:val="00FD0172"/>
    <w:rsid w:val="00FD0216"/>
    <w:rsid w:val="00FD051D"/>
    <w:rsid w:val="00FD0737"/>
    <w:rsid w:val="00FD0B22"/>
    <w:rsid w:val="00FD0C74"/>
    <w:rsid w:val="00FD0C7F"/>
    <w:rsid w:val="00FD0DBF"/>
    <w:rsid w:val="00FD148C"/>
    <w:rsid w:val="00FD14BF"/>
    <w:rsid w:val="00FD17F3"/>
    <w:rsid w:val="00FD1892"/>
    <w:rsid w:val="00FD1E40"/>
    <w:rsid w:val="00FD283F"/>
    <w:rsid w:val="00FD2A71"/>
    <w:rsid w:val="00FD2AC6"/>
    <w:rsid w:val="00FD302E"/>
    <w:rsid w:val="00FD3168"/>
    <w:rsid w:val="00FD31DB"/>
    <w:rsid w:val="00FD39E5"/>
    <w:rsid w:val="00FD3A85"/>
    <w:rsid w:val="00FD3EA3"/>
    <w:rsid w:val="00FD4018"/>
    <w:rsid w:val="00FD4723"/>
    <w:rsid w:val="00FD49CB"/>
    <w:rsid w:val="00FD4A4A"/>
    <w:rsid w:val="00FD4CF8"/>
    <w:rsid w:val="00FD4E47"/>
    <w:rsid w:val="00FD57C7"/>
    <w:rsid w:val="00FD5D09"/>
    <w:rsid w:val="00FD5FF7"/>
    <w:rsid w:val="00FD6134"/>
    <w:rsid w:val="00FD70BB"/>
    <w:rsid w:val="00FD71EC"/>
    <w:rsid w:val="00FD734B"/>
    <w:rsid w:val="00FD73D6"/>
    <w:rsid w:val="00FD75D0"/>
    <w:rsid w:val="00FD774E"/>
    <w:rsid w:val="00FD7A60"/>
    <w:rsid w:val="00FD7C85"/>
    <w:rsid w:val="00FD7F7D"/>
    <w:rsid w:val="00FE0084"/>
    <w:rsid w:val="00FE058A"/>
    <w:rsid w:val="00FE05D3"/>
    <w:rsid w:val="00FE0647"/>
    <w:rsid w:val="00FE06E7"/>
    <w:rsid w:val="00FE0724"/>
    <w:rsid w:val="00FE095B"/>
    <w:rsid w:val="00FE0ADB"/>
    <w:rsid w:val="00FE1252"/>
    <w:rsid w:val="00FE1D4A"/>
    <w:rsid w:val="00FE1E74"/>
    <w:rsid w:val="00FE1FAF"/>
    <w:rsid w:val="00FE200F"/>
    <w:rsid w:val="00FE2B6B"/>
    <w:rsid w:val="00FE2E5D"/>
    <w:rsid w:val="00FE2EF2"/>
    <w:rsid w:val="00FE30C2"/>
    <w:rsid w:val="00FE30FD"/>
    <w:rsid w:val="00FE3164"/>
    <w:rsid w:val="00FE3176"/>
    <w:rsid w:val="00FE356F"/>
    <w:rsid w:val="00FE360E"/>
    <w:rsid w:val="00FE38CD"/>
    <w:rsid w:val="00FE3933"/>
    <w:rsid w:val="00FE3BE2"/>
    <w:rsid w:val="00FE443A"/>
    <w:rsid w:val="00FE44C9"/>
    <w:rsid w:val="00FE45D7"/>
    <w:rsid w:val="00FE486E"/>
    <w:rsid w:val="00FE4AA7"/>
    <w:rsid w:val="00FE4B48"/>
    <w:rsid w:val="00FE4E49"/>
    <w:rsid w:val="00FE5592"/>
    <w:rsid w:val="00FE58C2"/>
    <w:rsid w:val="00FE59B0"/>
    <w:rsid w:val="00FE5A67"/>
    <w:rsid w:val="00FE5CD1"/>
    <w:rsid w:val="00FE5E7E"/>
    <w:rsid w:val="00FE65CC"/>
    <w:rsid w:val="00FE6895"/>
    <w:rsid w:val="00FE6DFA"/>
    <w:rsid w:val="00FE7093"/>
    <w:rsid w:val="00FE78A1"/>
    <w:rsid w:val="00FE7920"/>
    <w:rsid w:val="00FE7B72"/>
    <w:rsid w:val="00FE7D61"/>
    <w:rsid w:val="00FF081D"/>
    <w:rsid w:val="00FF0C9D"/>
    <w:rsid w:val="00FF0E6C"/>
    <w:rsid w:val="00FF116C"/>
    <w:rsid w:val="00FF1192"/>
    <w:rsid w:val="00FF12A1"/>
    <w:rsid w:val="00FF1461"/>
    <w:rsid w:val="00FF14BF"/>
    <w:rsid w:val="00FF14D8"/>
    <w:rsid w:val="00FF15F5"/>
    <w:rsid w:val="00FF1821"/>
    <w:rsid w:val="00FF1AA6"/>
    <w:rsid w:val="00FF1AA8"/>
    <w:rsid w:val="00FF26D4"/>
    <w:rsid w:val="00FF26FC"/>
    <w:rsid w:val="00FF27D6"/>
    <w:rsid w:val="00FF292B"/>
    <w:rsid w:val="00FF2E33"/>
    <w:rsid w:val="00FF2EC0"/>
    <w:rsid w:val="00FF32AB"/>
    <w:rsid w:val="00FF3424"/>
    <w:rsid w:val="00FF3445"/>
    <w:rsid w:val="00FF3693"/>
    <w:rsid w:val="00FF373E"/>
    <w:rsid w:val="00FF38B6"/>
    <w:rsid w:val="00FF3E5F"/>
    <w:rsid w:val="00FF3ED3"/>
    <w:rsid w:val="00FF404B"/>
    <w:rsid w:val="00FF41FC"/>
    <w:rsid w:val="00FF429E"/>
    <w:rsid w:val="00FF4322"/>
    <w:rsid w:val="00FF4990"/>
    <w:rsid w:val="00FF4AD8"/>
    <w:rsid w:val="00FF4AF5"/>
    <w:rsid w:val="00FF4BCE"/>
    <w:rsid w:val="00FF4CC5"/>
    <w:rsid w:val="00FF4CEE"/>
    <w:rsid w:val="00FF4E12"/>
    <w:rsid w:val="00FF4E2F"/>
    <w:rsid w:val="00FF4FFB"/>
    <w:rsid w:val="00FF51FC"/>
    <w:rsid w:val="00FF5291"/>
    <w:rsid w:val="00FF5700"/>
    <w:rsid w:val="00FF5E9E"/>
    <w:rsid w:val="00FF6054"/>
    <w:rsid w:val="00FF621A"/>
    <w:rsid w:val="00FF6316"/>
    <w:rsid w:val="00FF6B9E"/>
    <w:rsid w:val="00FF70AA"/>
    <w:rsid w:val="00FF7213"/>
    <w:rsid w:val="00FF73D7"/>
    <w:rsid w:val="00FF744B"/>
    <w:rsid w:val="00FF776E"/>
    <w:rsid w:val="00FF7A04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760F9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Number 4" w:uiPriority="99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28"/>
      <w:szCs w:val="28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13E2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A13E2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A13E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A13E24"/>
    <w:rPr>
      <w:rFonts w:cs="EucrosiaUPC"/>
      <w:b/>
      <w:bCs/>
      <w:sz w:val="28"/>
      <w:szCs w:val="28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A13E24"/>
    <w:rPr>
      <w:rFonts w:cs="EucrosiaUPC"/>
      <w:sz w:val="24"/>
      <w:szCs w:val="24"/>
    </w:rPr>
  </w:style>
  <w:style w:type="character" w:customStyle="1" w:styleId="Heading8Char">
    <w:name w:val="Heading 8 Char"/>
    <w:link w:val="Heading8"/>
    <w:rsid w:val="00A13E24"/>
    <w:rPr>
      <w:rFonts w:cs="EucrosiaUPC"/>
      <w:sz w:val="24"/>
      <w:szCs w:val="24"/>
    </w:rPr>
  </w:style>
  <w:style w:type="character" w:customStyle="1" w:styleId="Heading9Char">
    <w:name w:val="Heading 9 Char"/>
    <w:link w:val="Heading9"/>
    <w:rsid w:val="00A13E24"/>
    <w:rPr>
      <w:rFonts w:cs="EucrosiaUPC"/>
      <w:sz w:val="28"/>
      <w:szCs w:val="28"/>
    </w:rPr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25816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2581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A13E2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2581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A13E2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2581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A13E2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A13E24"/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053E50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A13E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E71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67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rsid w:val="003E7159"/>
    <w:rPr>
      <w:rFonts w:ascii="Angsana New" w:hAnsi="Angsana New"/>
      <w:sz w:val="30"/>
      <w:szCs w:val="30"/>
      <w:lang w:val="x-none" w:eastAsia="x-none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5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013945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A13E24"/>
    <w:rPr>
      <w:rFonts w:ascii="Arial" w:hAnsi="Arial"/>
      <w:sz w:val="18"/>
      <w:szCs w:val="18"/>
    </w:r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x-none" w:eastAsia="x-none" w:bidi="ar-SA"/>
    </w:rPr>
  </w:style>
  <w:style w:type="character" w:customStyle="1" w:styleId="HTMLPreformattedChar">
    <w:name w:val="HTML Preformatted Char"/>
    <w:link w:val="HTMLPreformatted"/>
    <w:rsid w:val="00A13E24"/>
    <w:rPr>
      <w:rFonts w:ascii="Courier New" w:hAnsi="Courier New" w:cs="Courier New"/>
      <w:lang w:bidi="ar-SA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424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1Char1">
    <w:name w:val="Heading 1 Char1"/>
    <w:uiPriority w:val="99"/>
    <w:rsid w:val="00624FA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624F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624F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624F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624FA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624F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624F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624F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624FAD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1">
    <w:name w:val="Body Text Indent Char1"/>
    <w:aliases w:val="i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624FAD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?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6">
    <w:name w:val="ลบ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624FA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624FAD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624FAD"/>
    <w:pPr>
      <w:spacing w:line="240" w:lineRule="auto"/>
    </w:pPr>
    <w:rPr>
      <w:lang w:val="x-none" w:eastAsia="x-none"/>
    </w:rPr>
  </w:style>
  <w:style w:type="character" w:customStyle="1" w:styleId="SignatureChar1">
    <w:name w:val="Signature Char1"/>
    <w:link w:val="Signature"/>
    <w:rsid w:val="00624FAD"/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rsid w:val="00624FAD"/>
    <w:rPr>
      <w:rFonts w:ascii="Arial" w:hAnsi="Arial"/>
      <w:sz w:val="18"/>
      <w:szCs w:val="22"/>
    </w:rPr>
  </w:style>
  <w:style w:type="character" w:customStyle="1" w:styleId="FootnoteTextChar">
    <w:name w:val="Footnote Text Char"/>
    <w:aliases w:val="ft Char"/>
    <w:link w:val="FootnoteText"/>
    <w:semiHidden/>
    <w:rsid w:val="00624FAD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624F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24FAD"/>
    <w:pPr>
      <w:spacing w:after="0"/>
    </w:pPr>
  </w:style>
  <w:style w:type="paragraph" w:customStyle="1" w:styleId="acctdividends">
    <w:name w:val="acct dividends"/>
    <w:aliases w:val="a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24FAD"/>
    <w:pPr>
      <w:spacing w:after="0"/>
    </w:pPr>
  </w:style>
  <w:style w:type="paragraph" w:customStyle="1" w:styleId="acctindent">
    <w:name w:val="acct indent"/>
    <w:aliases w:val="ai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24FAD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24FAD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624FA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24FAD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24FA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24FAD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624FA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24FAD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624FAD"/>
    <w:pPr>
      <w:spacing w:after="0"/>
    </w:pPr>
  </w:style>
  <w:style w:type="paragraph" w:customStyle="1" w:styleId="List1a">
    <w:name w:val="List 1a"/>
    <w:aliases w:val="1a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624FAD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semiHidden/>
    <w:rsid w:val="00624F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624FAD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24FAD"/>
  </w:style>
  <w:style w:type="paragraph" w:customStyle="1" w:styleId="zreportaddinfo">
    <w:name w:val="zreport addinfo"/>
    <w:basedOn w:val="Normal"/>
    <w:rsid w:val="00624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24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24FAD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24FA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624FA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24FAD"/>
    <w:rPr>
      <w:b/>
      <w:bCs/>
    </w:rPr>
  </w:style>
  <w:style w:type="paragraph" w:customStyle="1" w:styleId="nineptbodytext">
    <w:name w:val="nine pt body text"/>
    <w:aliases w:val="9bt"/>
    <w:basedOn w:val="nineptnormal"/>
    <w:rsid w:val="00624FAD"/>
    <w:pPr>
      <w:spacing w:after="220"/>
    </w:pPr>
  </w:style>
  <w:style w:type="paragraph" w:customStyle="1" w:styleId="nineptnormal">
    <w:name w:val="nine pt normal"/>
    <w:aliases w:val="9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24FAD"/>
    <w:pPr>
      <w:jc w:val="center"/>
    </w:pPr>
  </w:style>
  <w:style w:type="paragraph" w:customStyle="1" w:styleId="heading">
    <w:name w:val="heading"/>
    <w:aliases w:val="h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624FA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24FAD"/>
  </w:style>
  <w:style w:type="paragraph" w:customStyle="1" w:styleId="nineptheadingcentredbold">
    <w:name w:val="nine pt heading centred bold"/>
    <w:aliases w:val="9hc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24FA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24FA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24FAD"/>
    <w:rPr>
      <w:b/>
    </w:rPr>
  </w:style>
  <w:style w:type="paragraph" w:customStyle="1" w:styleId="nineptcolumntab1">
    <w:name w:val="nine pt column tab1"/>
    <w:aliases w:val="a91"/>
    <w:basedOn w:val="nineptnormal"/>
    <w:rsid w:val="00624FA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24FA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24FAD"/>
    <w:pPr>
      <w:jc w:val="center"/>
    </w:pPr>
  </w:style>
  <w:style w:type="paragraph" w:customStyle="1" w:styleId="Normalheading">
    <w:name w:val="Normal heading"/>
    <w:aliases w:val="nh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24FAD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24FAD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24FA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24FA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24FA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24FA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24FA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624FA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24FA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24FA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24FAD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624FA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24FAD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624FA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24FA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24FA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24FAD"/>
    <w:pPr>
      <w:spacing w:after="0"/>
    </w:pPr>
  </w:style>
  <w:style w:type="paragraph" w:customStyle="1" w:styleId="smallreturn">
    <w:name w:val="small return"/>
    <w:aliases w:val="sr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24FAD"/>
    <w:pPr>
      <w:spacing w:after="0"/>
    </w:pPr>
  </w:style>
  <w:style w:type="paragraph" w:customStyle="1" w:styleId="headingbolditalic">
    <w:name w:val="heading bold italic"/>
    <w:aliases w:val="hbi"/>
    <w:basedOn w:val="heading"/>
    <w:rsid w:val="00624FA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24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24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24FA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24FAD"/>
    <w:pPr>
      <w:spacing w:after="0"/>
    </w:pPr>
  </w:style>
  <w:style w:type="paragraph" w:customStyle="1" w:styleId="blockbullet">
    <w:name w:val="block bullet"/>
    <w:aliases w:val="bb"/>
    <w:basedOn w:val="block"/>
    <w:rsid w:val="00624FAD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24FA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24FAD"/>
    <w:pPr>
      <w:spacing w:after="0"/>
    </w:pPr>
  </w:style>
  <w:style w:type="paragraph" w:customStyle="1" w:styleId="eightptnormal">
    <w:name w:val="eight pt normal"/>
    <w:aliases w:val="8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24FA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24FA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24FA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24FAD"/>
    <w:rPr>
      <w:b/>
      <w:bCs/>
    </w:rPr>
  </w:style>
  <w:style w:type="paragraph" w:customStyle="1" w:styleId="eightptbodytext">
    <w:name w:val="eight pt body text"/>
    <w:aliases w:val="8bt"/>
    <w:basedOn w:val="eightptnormal"/>
    <w:rsid w:val="00624FA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24FA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24FA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24FA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24FAD"/>
    <w:pPr>
      <w:spacing w:after="0"/>
    </w:pPr>
  </w:style>
  <w:style w:type="paragraph" w:customStyle="1" w:styleId="eightptblock">
    <w:name w:val="eight pt block"/>
    <w:aliases w:val="8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24FA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24FA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24FA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24FAD"/>
    <w:pPr>
      <w:spacing w:after="0"/>
    </w:pPr>
  </w:style>
  <w:style w:type="paragraph" w:customStyle="1" w:styleId="blockindent">
    <w:name w:val="block indent"/>
    <w:aliases w:val="bi"/>
    <w:basedOn w:val="block"/>
    <w:rsid w:val="00624FAD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624FAD"/>
    <w:pPr>
      <w:jc w:val="center"/>
    </w:pPr>
  </w:style>
  <w:style w:type="paragraph" w:customStyle="1" w:styleId="nineptcol">
    <w:name w:val="nine pt %col"/>
    <w:aliases w:val="9%"/>
    <w:basedOn w:val="nineptnormal"/>
    <w:rsid w:val="00624FA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24FA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24FA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24FAD"/>
    <w:pPr>
      <w:spacing w:after="0"/>
    </w:pPr>
  </w:style>
  <w:style w:type="paragraph" w:customStyle="1" w:styleId="nineptblocklist">
    <w:name w:val="nine pt block list"/>
    <w:aliases w:val="9bl"/>
    <w:basedOn w:val="nineptblock"/>
    <w:rsid w:val="00624FA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24FA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24FA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24FA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24FA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24FA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24FA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24FA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24FA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24FA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24FA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24FAD"/>
    <w:pPr>
      <w:spacing w:after="80"/>
    </w:pPr>
  </w:style>
  <w:style w:type="paragraph" w:customStyle="1" w:styleId="nineptratecol">
    <w:name w:val="nine pt rate col"/>
    <w:aliases w:val="a9r"/>
    <w:basedOn w:val="nineptnormal"/>
    <w:rsid w:val="00624FA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24FA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24FA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24FA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24FA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24FA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24FA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24FA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24FA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24FA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24FA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24FAD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624FA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24FA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24FA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24FA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24FA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24FA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24FA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24FAD"/>
    <w:pPr>
      <w:spacing w:after="80"/>
    </w:pPr>
  </w:style>
  <w:style w:type="paragraph" w:customStyle="1" w:styleId="blockbullet2">
    <w:name w:val="block bullet 2"/>
    <w:aliases w:val="bb2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24FA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24FAD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24FA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24FAD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624FAD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624FA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624FAD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24FAD"/>
    <w:rPr>
      <w:sz w:val="29"/>
      <w:szCs w:val="29"/>
    </w:rPr>
  </w:style>
  <w:style w:type="character" w:customStyle="1" w:styleId="shorttext">
    <w:name w:val="short_text"/>
    <w:basedOn w:val="DefaultParagraphFont"/>
    <w:rsid w:val="00624FAD"/>
  </w:style>
  <w:style w:type="paragraph" w:styleId="CommentSubject">
    <w:name w:val="annotation subject"/>
    <w:basedOn w:val="CommentText"/>
    <w:next w:val="CommentText"/>
    <w:link w:val="CommentSubjectChar"/>
    <w:rsid w:val="00624FAD"/>
    <w:pPr>
      <w:spacing w:line="240" w:lineRule="auto"/>
    </w:pPr>
    <w:rPr>
      <w:b/>
      <w:bCs/>
    </w:rPr>
  </w:style>
  <w:style w:type="character" w:customStyle="1" w:styleId="CommentSubjectChar">
    <w:name w:val="Comment Subject Char"/>
    <w:link w:val="CommentSubject"/>
    <w:rsid w:val="00624FAD"/>
    <w:rPr>
      <w:rFonts w:ascii="Arial" w:hAnsi="Arial"/>
      <w:b/>
      <w:bCs/>
      <w:szCs w:val="25"/>
    </w:rPr>
  </w:style>
  <w:style w:type="character" w:customStyle="1" w:styleId="hps">
    <w:name w:val="hps"/>
    <w:rsid w:val="00624FAD"/>
    <w:rPr>
      <w:rFonts w:cs="Times New Roman"/>
    </w:rPr>
  </w:style>
  <w:style w:type="character" w:customStyle="1" w:styleId="gt-icon-text1">
    <w:name w:val="gt-icon-text1"/>
    <w:rsid w:val="00624FAD"/>
    <w:rPr>
      <w:rFonts w:cs="Times New Roman"/>
    </w:rPr>
  </w:style>
  <w:style w:type="character" w:customStyle="1" w:styleId="longtext">
    <w:name w:val="long_text"/>
    <w:rsid w:val="00624FAD"/>
    <w:rPr>
      <w:rFonts w:cs="Times New Roman"/>
    </w:rPr>
  </w:style>
  <w:style w:type="character" w:customStyle="1" w:styleId="CharChar22">
    <w:name w:val="Char Char22"/>
    <w:rsid w:val="00624FA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24F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24F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24FAD"/>
  </w:style>
  <w:style w:type="character" w:styleId="Emphasis">
    <w:name w:val="Emphasis"/>
    <w:uiPriority w:val="20"/>
    <w:qFormat/>
    <w:rsid w:val="00624FA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624FAD"/>
  </w:style>
  <w:style w:type="character" w:customStyle="1" w:styleId="alt-edited1">
    <w:name w:val="alt-edited1"/>
    <w:rsid w:val="00624FA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624FA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24FA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ink w:val="block"/>
    <w:locked/>
    <w:rsid w:val="002E5DE0"/>
    <w:rPr>
      <w:rFonts w:cs="Times New Roman"/>
      <w:sz w:val="22"/>
      <w:lang w:val="en-GB" w:bidi="ar-SA"/>
    </w:rPr>
  </w:style>
  <w:style w:type="character" w:styleId="FootnoteReference">
    <w:name w:val="footnote reference"/>
    <w:uiPriority w:val="99"/>
    <w:semiHidden/>
    <w:unhideWhenUsed/>
    <w:rsid w:val="00182681"/>
    <w:rPr>
      <w:vertAlign w:val="superscript"/>
    </w:rPr>
  </w:style>
  <w:style w:type="paragraph" w:customStyle="1" w:styleId="NFSTopic">
    <w:name w:val="NFS Topic"/>
    <w:basedOn w:val="Normal"/>
    <w:link w:val="NFSTopicChar"/>
    <w:qFormat/>
    <w:rsid w:val="009834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567"/>
      </w:tabs>
      <w:spacing w:line="240" w:lineRule="auto"/>
      <w:ind w:left="567" w:hanging="567"/>
      <w:jc w:val="thaiDistribute"/>
      <w:outlineLvl w:val="0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NFSTopicChar">
    <w:name w:val="NFS Topic Char"/>
    <w:link w:val="NFSTopic"/>
    <w:rsid w:val="00983441"/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F96975"/>
    <w:rPr>
      <w:rFonts w:ascii="Arial" w:hAnsi="Arial"/>
      <w:sz w:val="18"/>
      <w:szCs w:val="22"/>
    </w:rPr>
  </w:style>
  <w:style w:type="paragraph" w:customStyle="1" w:styleId="NFSsubtopic">
    <w:name w:val="NFS subtopic"/>
    <w:basedOn w:val="Normal"/>
    <w:link w:val="NFSsubtopicChar"/>
    <w:qFormat/>
    <w:rsid w:val="00AE26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2" w:hanging="562"/>
      <w:jc w:val="thaiDistribute"/>
      <w:outlineLvl w:val="1"/>
    </w:pPr>
    <w:rPr>
      <w:rFonts w:ascii="Angsana New" w:hAnsi="Angsana New"/>
      <w:i/>
      <w:iCs/>
      <w:sz w:val="30"/>
      <w:szCs w:val="30"/>
      <w:lang w:val="x-none" w:eastAsia="x-none"/>
    </w:rPr>
  </w:style>
  <w:style w:type="paragraph" w:styleId="NormalWeb">
    <w:name w:val="Normal (Web)"/>
    <w:basedOn w:val="Normal"/>
    <w:uiPriority w:val="99"/>
    <w:unhideWhenUsed/>
    <w:rsid w:val="00AE26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FSsubtopicChar">
    <w:name w:val="NFS subtopic Char"/>
    <w:link w:val="NFSsubtopic"/>
    <w:rsid w:val="00AE267E"/>
    <w:rPr>
      <w:rFonts w:ascii="Angsana New" w:hAnsi="Angsana New"/>
      <w:i/>
      <w:iCs/>
      <w:sz w:val="30"/>
      <w:szCs w:val="30"/>
      <w:lang w:val="x-none" w:eastAsia="x-none"/>
    </w:rPr>
  </w:style>
  <w:style w:type="paragraph" w:styleId="NoSpacing">
    <w:name w:val="No Spacing"/>
    <w:uiPriority w:val="1"/>
    <w:qFormat/>
    <w:rsid w:val="00B564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Number 4" w:uiPriority="99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28"/>
      <w:szCs w:val="28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13E2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A13E2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A13E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A13E24"/>
    <w:rPr>
      <w:rFonts w:cs="EucrosiaUPC"/>
      <w:b/>
      <w:bCs/>
      <w:sz w:val="28"/>
      <w:szCs w:val="28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A13E24"/>
    <w:rPr>
      <w:rFonts w:cs="EucrosiaUPC"/>
      <w:sz w:val="24"/>
      <w:szCs w:val="24"/>
    </w:rPr>
  </w:style>
  <w:style w:type="character" w:customStyle="1" w:styleId="Heading8Char">
    <w:name w:val="Heading 8 Char"/>
    <w:link w:val="Heading8"/>
    <w:rsid w:val="00A13E24"/>
    <w:rPr>
      <w:rFonts w:cs="EucrosiaUPC"/>
      <w:sz w:val="24"/>
      <w:szCs w:val="24"/>
    </w:rPr>
  </w:style>
  <w:style w:type="character" w:customStyle="1" w:styleId="Heading9Char">
    <w:name w:val="Heading 9 Char"/>
    <w:link w:val="Heading9"/>
    <w:rsid w:val="00A13E24"/>
    <w:rPr>
      <w:rFonts w:cs="EucrosiaUPC"/>
      <w:sz w:val="28"/>
      <w:szCs w:val="28"/>
    </w:rPr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25816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2581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A13E2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2581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A13E2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2581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A13E2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A13E24"/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053E50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A13E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E71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67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rsid w:val="003E7159"/>
    <w:rPr>
      <w:rFonts w:ascii="Angsana New" w:hAnsi="Angsana New"/>
      <w:sz w:val="30"/>
      <w:szCs w:val="30"/>
      <w:lang w:val="x-none" w:eastAsia="x-none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5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013945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A13E24"/>
    <w:rPr>
      <w:rFonts w:ascii="Arial" w:hAnsi="Arial"/>
      <w:sz w:val="18"/>
      <w:szCs w:val="18"/>
    </w:r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x-none" w:eastAsia="x-none" w:bidi="ar-SA"/>
    </w:rPr>
  </w:style>
  <w:style w:type="character" w:customStyle="1" w:styleId="HTMLPreformattedChar">
    <w:name w:val="HTML Preformatted Char"/>
    <w:link w:val="HTMLPreformatted"/>
    <w:rsid w:val="00A13E24"/>
    <w:rPr>
      <w:rFonts w:ascii="Courier New" w:hAnsi="Courier New" w:cs="Courier New"/>
      <w:lang w:bidi="ar-SA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424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1Char1">
    <w:name w:val="Heading 1 Char1"/>
    <w:uiPriority w:val="99"/>
    <w:rsid w:val="00624FA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624F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624F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624F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624FA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624F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624F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624F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624FAD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1">
    <w:name w:val="Body Text Indent Char1"/>
    <w:aliases w:val="i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624FAD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?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6">
    <w:name w:val="ลบ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624FA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624FAD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624FAD"/>
    <w:pPr>
      <w:spacing w:line="240" w:lineRule="auto"/>
    </w:pPr>
    <w:rPr>
      <w:lang w:val="x-none" w:eastAsia="x-none"/>
    </w:rPr>
  </w:style>
  <w:style w:type="character" w:customStyle="1" w:styleId="SignatureChar1">
    <w:name w:val="Signature Char1"/>
    <w:link w:val="Signature"/>
    <w:rsid w:val="00624FAD"/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rsid w:val="00624FAD"/>
    <w:rPr>
      <w:rFonts w:ascii="Arial" w:hAnsi="Arial"/>
      <w:sz w:val="18"/>
      <w:szCs w:val="22"/>
    </w:rPr>
  </w:style>
  <w:style w:type="character" w:customStyle="1" w:styleId="FootnoteTextChar">
    <w:name w:val="Footnote Text Char"/>
    <w:aliases w:val="ft Char"/>
    <w:link w:val="FootnoteText"/>
    <w:semiHidden/>
    <w:rsid w:val="00624FAD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624F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24FAD"/>
    <w:pPr>
      <w:spacing w:after="0"/>
    </w:pPr>
  </w:style>
  <w:style w:type="paragraph" w:customStyle="1" w:styleId="acctdividends">
    <w:name w:val="acct dividends"/>
    <w:aliases w:val="a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24FAD"/>
    <w:pPr>
      <w:spacing w:after="0"/>
    </w:pPr>
  </w:style>
  <w:style w:type="paragraph" w:customStyle="1" w:styleId="acctindent">
    <w:name w:val="acct indent"/>
    <w:aliases w:val="ai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24FAD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24FAD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624FA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24FAD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24FA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24FAD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624FA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24FAD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624FAD"/>
    <w:pPr>
      <w:spacing w:after="0"/>
    </w:pPr>
  </w:style>
  <w:style w:type="paragraph" w:customStyle="1" w:styleId="List1a">
    <w:name w:val="List 1a"/>
    <w:aliases w:val="1a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624FAD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semiHidden/>
    <w:rsid w:val="00624F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624FAD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24FAD"/>
  </w:style>
  <w:style w:type="paragraph" w:customStyle="1" w:styleId="zreportaddinfo">
    <w:name w:val="zreport addinfo"/>
    <w:basedOn w:val="Normal"/>
    <w:rsid w:val="00624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24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24FAD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24FA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624FA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24FAD"/>
    <w:rPr>
      <w:b/>
      <w:bCs/>
    </w:rPr>
  </w:style>
  <w:style w:type="paragraph" w:customStyle="1" w:styleId="nineptbodytext">
    <w:name w:val="nine pt body text"/>
    <w:aliases w:val="9bt"/>
    <w:basedOn w:val="nineptnormal"/>
    <w:rsid w:val="00624FAD"/>
    <w:pPr>
      <w:spacing w:after="220"/>
    </w:pPr>
  </w:style>
  <w:style w:type="paragraph" w:customStyle="1" w:styleId="nineptnormal">
    <w:name w:val="nine pt normal"/>
    <w:aliases w:val="9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24FAD"/>
    <w:pPr>
      <w:jc w:val="center"/>
    </w:pPr>
  </w:style>
  <w:style w:type="paragraph" w:customStyle="1" w:styleId="heading">
    <w:name w:val="heading"/>
    <w:aliases w:val="h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624FA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24FAD"/>
  </w:style>
  <w:style w:type="paragraph" w:customStyle="1" w:styleId="nineptheadingcentredbold">
    <w:name w:val="nine pt heading centred bold"/>
    <w:aliases w:val="9hc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24FA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24FA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24FAD"/>
    <w:rPr>
      <w:b/>
    </w:rPr>
  </w:style>
  <w:style w:type="paragraph" w:customStyle="1" w:styleId="nineptcolumntab1">
    <w:name w:val="nine pt column tab1"/>
    <w:aliases w:val="a91"/>
    <w:basedOn w:val="nineptnormal"/>
    <w:rsid w:val="00624FA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24FA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24FAD"/>
    <w:pPr>
      <w:jc w:val="center"/>
    </w:pPr>
  </w:style>
  <w:style w:type="paragraph" w:customStyle="1" w:styleId="Normalheading">
    <w:name w:val="Normal heading"/>
    <w:aliases w:val="nh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24FAD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24FAD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24FA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24FA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24FA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24FA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24FA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624FA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24FA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24FA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24FAD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624FA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24FAD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624FA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24FA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24FA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24FAD"/>
    <w:pPr>
      <w:spacing w:after="0"/>
    </w:pPr>
  </w:style>
  <w:style w:type="paragraph" w:customStyle="1" w:styleId="smallreturn">
    <w:name w:val="small return"/>
    <w:aliases w:val="sr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24FAD"/>
    <w:pPr>
      <w:spacing w:after="0"/>
    </w:pPr>
  </w:style>
  <w:style w:type="paragraph" w:customStyle="1" w:styleId="headingbolditalic">
    <w:name w:val="heading bold italic"/>
    <w:aliases w:val="hbi"/>
    <w:basedOn w:val="heading"/>
    <w:rsid w:val="00624FA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24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24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24FA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24FAD"/>
    <w:pPr>
      <w:spacing w:after="0"/>
    </w:pPr>
  </w:style>
  <w:style w:type="paragraph" w:customStyle="1" w:styleId="blockbullet">
    <w:name w:val="block bullet"/>
    <w:aliases w:val="bb"/>
    <w:basedOn w:val="block"/>
    <w:rsid w:val="00624FAD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24FA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24FAD"/>
    <w:pPr>
      <w:spacing w:after="0"/>
    </w:pPr>
  </w:style>
  <w:style w:type="paragraph" w:customStyle="1" w:styleId="eightptnormal">
    <w:name w:val="eight pt normal"/>
    <w:aliases w:val="8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24FA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24FA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24FA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24FAD"/>
    <w:rPr>
      <w:b/>
      <w:bCs/>
    </w:rPr>
  </w:style>
  <w:style w:type="paragraph" w:customStyle="1" w:styleId="eightptbodytext">
    <w:name w:val="eight pt body text"/>
    <w:aliases w:val="8bt"/>
    <w:basedOn w:val="eightptnormal"/>
    <w:rsid w:val="00624FA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24FA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24FA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24FA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24FAD"/>
    <w:pPr>
      <w:spacing w:after="0"/>
    </w:pPr>
  </w:style>
  <w:style w:type="paragraph" w:customStyle="1" w:styleId="eightptblock">
    <w:name w:val="eight pt block"/>
    <w:aliases w:val="8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24FA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24FA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24FA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24FAD"/>
    <w:pPr>
      <w:spacing w:after="0"/>
    </w:pPr>
  </w:style>
  <w:style w:type="paragraph" w:customStyle="1" w:styleId="blockindent">
    <w:name w:val="block indent"/>
    <w:aliases w:val="bi"/>
    <w:basedOn w:val="block"/>
    <w:rsid w:val="00624FAD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624FAD"/>
    <w:pPr>
      <w:jc w:val="center"/>
    </w:pPr>
  </w:style>
  <w:style w:type="paragraph" w:customStyle="1" w:styleId="nineptcol">
    <w:name w:val="nine pt %col"/>
    <w:aliases w:val="9%"/>
    <w:basedOn w:val="nineptnormal"/>
    <w:rsid w:val="00624FA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24FA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24FA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24FAD"/>
    <w:pPr>
      <w:spacing w:after="0"/>
    </w:pPr>
  </w:style>
  <w:style w:type="paragraph" w:customStyle="1" w:styleId="nineptblocklist">
    <w:name w:val="nine pt block list"/>
    <w:aliases w:val="9bl"/>
    <w:basedOn w:val="nineptblock"/>
    <w:rsid w:val="00624FA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24FA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24FA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24FA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24FA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24FA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24FA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24FA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24FA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24FA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24FA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24FAD"/>
    <w:pPr>
      <w:spacing w:after="80"/>
    </w:pPr>
  </w:style>
  <w:style w:type="paragraph" w:customStyle="1" w:styleId="nineptratecol">
    <w:name w:val="nine pt rate col"/>
    <w:aliases w:val="a9r"/>
    <w:basedOn w:val="nineptnormal"/>
    <w:rsid w:val="00624FA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24FA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24FA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24FA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24FA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24FA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24FA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24FA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24FA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24FA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24FA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24FAD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624FA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24FA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24FA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24FA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24FA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24FA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24FA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24FAD"/>
    <w:pPr>
      <w:spacing w:after="80"/>
    </w:pPr>
  </w:style>
  <w:style w:type="paragraph" w:customStyle="1" w:styleId="blockbullet2">
    <w:name w:val="block bullet 2"/>
    <w:aliases w:val="bb2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24FA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24FAD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24FA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24FAD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624FAD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624FA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624FAD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24FAD"/>
    <w:rPr>
      <w:sz w:val="29"/>
      <w:szCs w:val="29"/>
    </w:rPr>
  </w:style>
  <w:style w:type="character" w:customStyle="1" w:styleId="shorttext">
    <w:name w:val="short_text"/>
    <w:basedOn w:val="DefaultParagraphFont"/>
    <w:rsid w:val="00624FAD"/>
  </w:style>
  <w:style w:type="paragraph" w:styleId="CommentSubject">
    <w:name w:val="annotation subject"/>
    <w:basedOn w:val="CommentText"/>
    <w:next w:val="CommentText"/>
    <w:link w:val="CommentSubjectChar"/>
    <w:rsid w:val="00624FAD"/>
    <w:pPr>
      <w:spacing w:line="240" w:lineRule="auto"/>
    </w:pPr>
    <w:rPr>
      <w:b/>
      <w:bCs/>
    </w:rPr>
  </w:style>
  <w:style w:type="character" w:customStyle="1" w:styleId="CommentSubjectChar">
    <w:name w:val="Comment Subject Char"/>
    <w:link w:val="CommentSubject"/>
    <w:rsid w:val="00624FAD"/>
    <w:rPr>
      <w:rFonts w:ascii="Arial" w:hAnsi="Arial"/>
      <w:b/>
      <w:bCs/>
      <w:szCs w:val="25"/>
    </w:rPr>
  </w:style>
  <w:style w:type="character" w:customStyle="1" w:styleId="hps">
    <w:name w:val="hps"/>
    <w:rsid w:val="00624FAD"/>
    <w:rPr>
      <w:rFonts w:cs="Times New Roman"/>
    </w:rPr>
  </w:style>
  <w:style w:type="character" w:customStyle="1" w:styleId="gt-icon-text1">
    <w:name w:val="gt-icon-text1"/>
    <w:rsid w:val="00624FAD"/>
    <w:rPr>
      <w:rFonts w:cs="Times New Roman"/>
    </w:rPr>
  </w:style>
  <w:style w:type="character" w:customStyle="1" w:styleId="longtext">
    <w:name w:val="long_text"/>
    <w:rsid w:val="00624FAD"/>
    <w:rPr>
      <w:rFonts w:cs="Times New Roman"/>
    </w:rPr>
  </w:style>
  <w:style w:type="character" w:customStyle="1" w:styleId="CharChar22">
    <w:name w:val="Char Char22"/>
    <w:rsid w:val="00624FA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24F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24F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24FAD"/>
  </w:style>
  <w:style w:type="character" w:styleId="Emphasis">
    <w:name w:val="Emphasis"/>
    <w:uiPriority w:val="20"/>
    <w:qFormat/>
    <w:rsid w:val="00624FA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624FAD"/>
  </w:style>
  <w:style w:type="character" w:customStyle="1" w:styleId="alt-edited1">
    <w:name w:val="alt-edited1"/>
    <w:rsid w:val="00624FA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624FA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24FA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ink w:val="block"/>
    <w:locked/>
    <w:rsid w:val="002E5DE0"/>
    <w:rPr>
      <w:rFonts w:cs="Times New Roman"/>
      <w:sz w:val="22"/>
      <w:lang w:val="en-GB" w:bidi="ar-SA"/>
    </w:rPr>
  </w:style>
  <w:style w:type="character" w:styleId="FootnoteReference">
    <w:name w:val="footnote reference"/>
    <w:uiPriority w:val="99"/>
    <w:semiHidden/>
    <w:unhideWhenUsed/>
    <w:rsid w:val="00182681"/>
    <w:rPr>
      <w:vertAlign w:val="superscript"/>
    </w:rPr>
  </w:style>
  <w:style w:type="paragraph" w:customStyle="1" w:styleId="NFSTopic">
    <w:name w:val="NFS Topic"/>
    <w:basedOn w:val="Normal"/>
    <w:link w:val="NFSTopicChar"/>
    <w:qFormat/>
    <w:rsid w:val="009834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567"/>
      </w:tabs>
      <w:spacing w:line="240" w:lineRule="auto"/>
      <w:ind w:left="567" w:hanging="567"/>
      <w:jc w:val="thaiDistribute"/>
      <w:outlineLvl w:val="0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NFSTopicChar">
    <w:name w:val="NFS Topic Char"/>
    <w:link w:val="NFSTopic"/>
    <w:rsid w:val="00983441"/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F96975"/>
    <w:rPr>
      <w:rFonts w:ascii="Arial" w:hAnsi="Arial"/>
      <w:sz w:val="18"/>
      <w:szCs w:val="22"/>
    </w:rPr>
  </w:style>
  <w:style w:type="paragraph" w:customStyle="1" w:styleId="NFSsubtopic">
    <w:name w:val="NFS subtopic"/>
    <w:basedOn w:val="Normal"/>
    <w:link w:val="NFSsubtopicChar"/>
    <w:qFormat/>
    <w:rsid w:val="00AE26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2" w:hanging="562"/>
      <w:jc w:val="thaiDistribute"/>
      <w:outlineLvl w:val="1"/>
    </w:pPr>
    <w:rPr>
      <w:rFonts w:ascii="Angsana New" w:hAnsi="Angsana New"/>
      <w:i/>
      <w:iCs/>
      <w:sz w:val="30"/>
      <w:szCs w:val="30"/>
      <w:lang w:val="x-none" w:eastAsia="x-none"/>
    </w:rPr>
  </w:style>
  <w:style w:type="paragraph" w:styleId="NormalWeb">
    <w:name w:val="Normal (Web)"/>
    <w:basedOn w:val="Normal"/>
    <w:uiPriority w:val="99"/>
    <w:unhideWhenUsed/>
    <w:rsid w:val="00AE26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FSsubtopicChar">
    <w:name w:val="NFS subtopic Char"/>
    <w:link w:val="NFSsubtopic"/>
    <w:rsid w:val="00AE267E"/>
    <w:rPr>
      <w:rFonts w:ascii="Angsana New" w:hAnsi="Angsana New"/>
      <w:i/>
      <w:iCs/>
      <w:sz w:val="30"/>
      <w:szCs w:val="30"/>
      <w:lang w:val="x-none" w:eastAsia="x-none"/>
    </w:rPr>
  </w:style>
  <w:style w:type="paragraph" w:styleId="NoSpacing">
    <w:name w:val="No Spacing"/>
    <w:uiPriority w:val="1"/>
    <w:qFormat/>
    <w:rsid w:val="00B564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0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2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13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footer" Target="footer9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1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footer" Target="footer8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footer" Target="footer13.xml"/><Relationship Id="rId5" Type="http://schemas.openxmlformats.org/officeDocument/2006/relationships/settings" Target="settings.xml"/><Relationship Id="rId15" Type="http://schemas.openxmlformats.org/officeDocument/2006/relationships/footer" Target="footer6.xml"/><Relationship Id="rId23" Type="http://schemas.openxmlformats.org/officeDocument/2006/relationships/footer" Target="footer12.xml"/><Relationship Id="rId10" Type="http://schemas.openxmlformats.org/officeDocument/2006/relationships/footer" Target="footer1.xml"/><Relationship Id="rId19" Type="http://schemas.openxmlformats.org/officeDocument/2006/relationships/footer" Target="footer10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5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0CC23-6B8D-46B0-B72B-85DC2C17F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64</TotalTime>
  <Pages>131</Pages>
  <Words>32487</Words>
  <Characters>138269</Characters>
  <Application>Microsoft Office Word</Application>
  <DocSecurity>0</DocSecurity>
  <Lines>1152</Lines>
  <Paragraphs>340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170416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natenapa_pus</cp:lastModifiedBy>
  <cp:revision>18</cp:revision>
  <cp:lastPrinted>2018-08-26T16:33:00Z</cp:lastPrinted>
  <dcterms:created xsi:type="dcterms:W3CDTF">2018-08-26T07:26:00Z</dcterms:created>
  <dcterms:modified xsi:type="dcterms:W3CDTF">2018-08-27T01:10:00Z</dcterms:modified>
</cp:coreProperties>
</file>