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D50" w:rsidRDefault="00975D50" w:rsidP="008D6AB4">
      <w:pPr>
        <w:pStyle w:val="IndexHeading1"/>
        <w:spacing w:after="0" w:line="390" w:lineRule="exact"/>
        <w:ind w:left="1440" w:hanging="1404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182C3B" w:rsidRDefault="00182C3B" w:rsidP="008D6AB4">
      <w:pPr>
        <w:pStyle w:val="IndexHeading1"/>
        <w:spacing w:after="0" w:line="390" w:lineRule="exact"/>
        <w:ind w:left="1440" w:hanging="1404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4F02C4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8E4EF9" w:rsidRPr="00E96219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เกณฑ์</w:t>
      </w:r>
      <w:r w:rsidRPr="004F02C4">
        <w:rPr>
          <w:rFonts w:ascii="Angsana New" w:hAnsi="Angsana New" w:hint="cs"/>
          <w:sz w:val="30"/>
          <w:szCs w:val="30"/>
          <w:cs/>
          <w:lang w:bidi="th-TH"/>
        </w:rPr>
        <w:t>การจัดทำงบการเงิน</w:t>
      </w:r>
      <w:r w:rsidR="004210CB" w:rsidRPr="004F02C4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8E4EF9" w:rsidRPr="00E96219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การบริหารความเสี่ยง</w:t>
      </w:r>
    </w:p>
    <w:p w:rsidR="008E4EF9" w:rsidRPr="004F02C4" w:rsidRDefault="008D6AB4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การวัดมูลค่ายุติธรรม</w:t>
      </w:r>
    </w:p>
    <w:p w:rsidR="008E4EF9" w:rsidRPr="00E96219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ลูกหนี้สำนักหักบัญชี</w:t>
      </w:r>
      <w:r w:rsidR="003019AD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37557F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3019AD">
        <w:rPr>
          <w:rFonts w:ascii="Angsana New" w:hAnsi="Angsana New" w:hint="cs"/>
          <w:sz w:val="30"/>
          <w:szCs w:val="30"/>
          <w:cs/>
          <w:lang w:bidi="th-TH"/>
        </w:rPr>
        <w:t>หลักทรัพย์</w:t>
      </w:r>
    </w:p>
    <w:p w:rsidR="008E4EF9" w:rsidRPr="004F02C4" w:rsidRDefault="003019AD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ลูกหนี้ธุรกิจหลักทรัพย์</w:t>
      </w:r>
    </w:p>
    <w:p w:rsidR="008E4EF9" w:rsidRPr="004F02C4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</w:t>
      </w:r>
      <w:r w:rsidR="008E4EF9" w:rsidRPr="004F02C4">
        <w:rPr>
          <w:rFonts w:ascii="Angsana New" w:hAnsi="Angsana New" w:hint="cs"/>
          <w:sz w:val="30"/>
          <w:szCs w:val="30"/>
          <w:cs/>
          <w:lang w:bidi="th-TH"/>
        </w:rPr>
        <w:t>ตราสารอนุพันธ์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:rsidR="00F725D2" w:rsidRPr="004F02C4" w:rsidRDefault="00F725D2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:rsidR="008E4EF9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สินทรัพย์อื่น</w:t>
      </w:r>
    </w:p>
    <w:p w:rsidR="008D6AB4" w:rsidRDefault="008D6AB4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เงินกู้ยืมจากสถาบันการเงิน</w:t>
      </w:r>
    </w:p>
    <w:p w:rsidR="00363202" w:rsidRDefault="00363202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:rsidR="0037557F" w:rsidRPr="004F02C4" w:rsidRDefault="0037557F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เจ้าหนี้ธุรกิจหลักทรัพย์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ตราสารหนี้ที่ออก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หนี้สินอื่น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สำรอง</w:t>
      </w:r>
    </w:p>
    <w:p w:rsidR="008E4EF9" w:rsidRPr="004F02C4" w:rsidRDefault="003019AD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  <w:r w:rsidR="008E4EF9" w:rsidRPr="004F02C4">
        <w:rPr>
          <w:rFonts w:ascii="Angsana New" w:hAnsi="Angsana New" w:hint="cs"/>
          <w:sz w:val="30"/>
          <w:szCs w:val="30"/>
          <w:cs/>
          <w:lang w:bidi="th-TH"/>
        </w:rPr>
        <w:t>ค่านายหน้า</w:t>
      </w:r>
    </w:p>
    <w:p w:rsidR="008E4EF9" w:rsidRPr="004F02C4" w:rsidRDefault="003019AD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  <w:r w:rsidR="008E4EF9" w:rsidRPr="004F02C4">
        <w:rPr>
          <w:rFonts w:ascii="Angsana New" w:hAnsi="Angsana New" w:hint="cs"/>
          <w:sz w:val="30"/>
          <w:szCs w:val="30"/>
          <w:cs/>
          <w:lang w:bidi="th-TH"/>
        </w:rPr>
        <w:t>ค่าธรรมเนียมและบริการ</w:t>
      </w:r>
    </w:p>
    <w:p w:rsidR="00BF4A8C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:rsidR="008E4EF9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BF4A8C" w:rsidRPr="00E96219">
        <w:rPr>
          <w:rFonts w:ascii="Angsana New" w:hAnsi="Angsana New" w:hint="cs"/>
          <w:sz w:val="30"/>
          <w:szCs w:val="30"/>
          <w:cs/>
          <w:lang w:bidi="th-TH"/>
        </w:rPr>
        <w:t>ผลประโยชน์</w:t>
      </w:r>
      <w:r w:rsidRPr="004F02C4"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:rsidR="00BF4A8C" w:rsidRPr="004F02C4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:rsidR="008E4EF9" w:rsidRPr="004F02C4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ค่าใช้จ่ายอื่น</w:t>
      </w:r>
    </w:p>
    <w:p w:rsidR="00BF4A8C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8E4EF9" w:rsidRPr="004F02C4" w:rsidRDefault="008E4EF9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4F02C4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:rsidR="00BF4A8C" w:rsidRPr="00E96219" w:rsidRDefault="00BF4A8C" w:rsidP="008D6AB4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485775" w:rsidRDefault="00485775" w:rsidP="00E96219">
      <w:pPr>
        <w:pStyle w:val="IndexHeading1"/>
        <w:spacing w:after="0" w:line="240" w:lineRule="auto"/>
        <w:ind w:left="1440" w:hanging="1404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37557F" w:rsidRDefault="0037557F" w:rsidP="00485775">
      <w:pPr>
        <w:pStyle w:val="IndexHeading1"/>
        <w:spacing w:after="0" w:line="240" w:lineRule="auto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37557F" w:rsidRPr="00E96219" w:rsidRDefault="0037557F" w:rsidP="00E96219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E96219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E4EF9" w:rsidRPr="00E96219" w:rsidRDefault="008D6AB4" w:rsidP="00E96219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การเสนอข้อมูลทางการเงินจำแนกตามส่วนงาน</w:t>
      </w:r>
    </w:p>
    <w:p w:rsidR="008E4EF9" w:rsidRDefault="008E4EF9" w:rsidP="00E96219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 w:rsidRPr="00E96219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697ACF" w:rsidRPr="00E96219" w:rsidRDefault="00697ACF" w:rsidP="00E96219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เหตุการณ์สำคัญภายหลังรอบระยะเวลารายงาน</w:t>
      </w:r>
    </w:p>
    <w:p w:rsidR="00C066CB" w:rsidRDefault="00C0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C066CB" w:rsidRDefault="00C0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C066CB" w:rsidRDefault="00C0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C066CB" w:rsidRDefault="00C0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C066CB" w:rsidRDefault="00C0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975D50" w:rsidRPr="007F5329" w:rsidRDefault="00CC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5D50" w:rsidRPr="007F5329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73476B" w:rsidRPr="007F5329">
        <w:rPr>
          <w:rFonts w:ascii="Angsana New" w:hAnsi="Angsana New"/>
          <w:sz w:val="30"/>
          <w:szCs w:val="30"/>
          <w:cs/>
        </w:rPr>
        <w:t>การเงินเป็นส่วนหนึ่งของงบการเงิน</w:t>
      </w:r>
      <w:r w:rsidR="0027170C">
        <w:rPr>
          <w:rFonts w:ascii="Angsana New" w:hAnsi="Angsana New" w:hint="cs"/>
          <w:sz w:val="30"/>
          <w:szCs w:val="30"/>
          <w:cs/>
        </w:rPr>
        <w:t>ระหว่างกาล</w:t>
      </w:r>
      <w:r w:rsidR="00975D50" w:rsidRPr="007F5329">
        <w:rPr>
          <w:rFonts w:ascii="Angsana New" w:hAnsi="Angsana New"/>
          <w:sz w:val="30"/>
          <w:szCs w:val="30"/>
          <w:cs/>
        </w:rPr>
        <w:t>นี้</w:t>
      </w:r>
    </w:p>
    <w:p w:rsidR="00975D50" w:rsidRPr="00953B66" w:rsidRDefault="0097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24"/>
          <w:szCs w:val="24"/>
        </w:rPr>
      </w:pPr>
    </w:p>
    <w:p w:rsidR="00975D50" w:rsidRPr="00D66B2C" w:rsidRDefault="00A643BC" w:rsidP="007F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4623">
        <w:rPr>
          <w:rFonts w:ascii="Angsana New" w:hAnsi="Angsana New"/>
          <w:sz w:val="30"/>
          <w:szCs w:val="30"/>
          <w:cs/>
        </w:rPr>
        <w:t>ง</w:t>
      </w:r>
      <w:r w:rsidR="00975D50" w:rsidRPr="000F4623">
        <w:rPr>
          <w:rFonts w:ascii="Angsana New" w:hAnsi="Angsana New"/>
          <w:sz w:val="30"/>
          <w:szCs w:val="30"/>
          <w:cs/>
        </w:rPr>
        <w:t>บการเงิน</w:t>
      </w:r>
      <w:r w:rsidR="004210CB">
        <w:rPr>
          <w:rFonts w:ascii="Angsana New" w:hAnsi="Angsana New" w:hint="cs"/>
          <w:sz w:val="30"/>
          <w:szCs w:val="30"/>
          <w:cs/>
        </w:rPr>
        <w:t>ระหว่างกาล</w:t>
      </w:r>
      <w:r w:rsidR="00975D50" w:rsidRPr="000F4623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55D93">
        <w:rPr>
          <w:rFonts w:ascii="Angsana New" w:hAnsi="Angsana New" w:hint="cs"/>
          <w:sz w:val="30"/>
          <w:szCs w:val="30"/>
          <w:cs/>
        </w:rPr>
        <w:t>คณะ</w:t>
      </w:r>
      <w:r w:rsidR="00975D50" w:rsidRPr="000F4623">
        <w:rPr>
          <w:rFonts w:ascii="Angsana New" w:hAnsi="Angsana New"/>
          <w:sz w:val="30"/>
          <w:szCs w:val="30"/>
          <w:cs/>
        </w:rPr>
        <w:t>กรรมการเมื่อ</w:t>
      </w:r>
      <w:r w:rsidR="00975D50" w:rsidRPr="001B4672">
        <w:rPr>
          <w:rFonts w:ascii="Angsana New" w:hAnsi="Angsana New"/>
          <w:sz w:val="30"/>
          <w:szCs w:val="30"/>
          <w:cs/>
        </w:rPr>
        <w:t>วันที่</w:t>
      </w:r>
      <w:r w:rsidR="00975D50" w:rsidRPr="001B4672">
        <w:rPr>
          <w:rFonts w:ascii="Angsana New" w:hAnsi="Angsana New"/>
          <w:sz w:val="30"/>
          <w:szCs w:val="30"/>
        </w:rPr>
        <w:t xml:space="preserve"> </w:t>
      </w:r>
      <w:r w:rsidR="000717B0">
        <w:rPr>
          <w:rFonts w:ascii="Angsana New" w:hAnsi="Angsana New"/>
          <w:sz w:val="30"/>
          <w:szCs w:val="30"/>
        </w:rPr>
        <w:t>16</w:t>
      </w:r>
      <w:r w:rsidR="00497054">
        <w:rPr>
          <w:rFonts w:ascii="Angsana New" w:hAnsi="Angsana New"/>
          <w:sz w:val="30"/>
          <w:szCs w:val="30"/>
        </w:rPr>
        <w:t xml:space="preserve"> </w:t>
      </w:r>
      <w:r w:rsidR="00B4495C">
        <w:rPr>
          <w:rFonts w:ascii="Angsana New" w:hAnsi="Angsana New" w:hint="cs"/>
          <w:sz w:val="30"/>
          <w:szCs w:val="30"/>
          <w:cs/>
        </w:rPr>
        <w:t>สิงหาคม</w:t>
      </w:r>
      <w:r w:rsidR="00F85B0B">
        <w:rPr>
          <w:rFonts w:ascii="Angsana New" w:hAnsi="Angsana New"/>
          <w:sz w:val="30"/>
          <w:szCs w:val="30"/>
        </w:rPr>
        <w:t xml:space="preserve"> 2561</w:t>
      </w:r>
    </w:p>
    <w:p w:rsidR="00975D50" w:rsidRPr="00953B66" w:rsidRDefault="0097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24"/>
          <w:szCs w:val="24"/>
        </w:rPr>
      </w:pPr>
    </w:p>
    <w:p w:rsidR="00162C2C" w:rsidRPr="007F5329" w:rsidRDefault="00162C2C" w:rsidP="001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F5329">
        <w:rPr>
          <w:rFonts w:ascii="Angsana New" w:hAnsi="Angsana New"/>
          <w:b/>
          <w:bCs/>
          <w:sz w:val="30"/>
          <w:szCs w:val="30"/>
        </w:rPr>
        <w:t>1</w:t>
      </w:r>
      <w:r w:rsidRPr="007F5329">
        <w:rPr>
          <w:rFonts w:ascii="Angsana New" w:hAnsi="Angsana New"/>
          <w:b/>
          <w:bCs/>
          <w:sz w:val="30"/>
          <w:szCs w:val="30"/>
        </w:rPr>
        <w:tab/>
      </w:r>
      <w:r w:rsidRPr="007F532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162C2C" w:rsidRPr="00953B66" w:rsidRDefault="00162C2C" w:rsidP="001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24"/>
          <w:szCs w:val="24"/>
        </w:rPr>
      </w:pPr>
    </w:p>
    <w:p w:rsidR="00162C2C" w:rsidRPr="004C16E2" w:rsidRDefault="00162C2C" w:rsidP="00B5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E688E">
        <w:rPr>
          <w:rFonts w:ascii="Angsana New" w:hAnsi="Angsana New"/>
          <w:spacing w:val="-4"/>
          <w:sz w:val="30"/>
          <w:szCs w:val="30"/>
          <w:cs/>
        </w:rPr>
        <w:t>บริษัทหลักทรัพย์ ไทยพาณิชย์ จำกัด</w:t>
      </w:r>
      <w:r w:rsidRPr="004E688E">
        <w:rPr>
          <w:rFonts w:ascii="Angsana New" w:hAnsi="Angsana New"/>
          <w:spacing w:val="-4"/>
          <w:sz w:val="30"/>
          <w:szCs w:val="30"/>
        </w:rPr>
        <w:t xml:space="preserve"> “</w:t>
      </w:r>
      <w:r w:rsidRPr="004E68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4E688E">
        <w:rPr>
          <w:rFonts w:ascii="Angsana New" w:hAnsi="Angsana New"/>
          <w:spacing w:val="-4"/>
          <w:sz w:val="30"/>
          <w:szCs w:val="30"/>
        </w:rPr>
        <w:t>”</w:t>
      </w:r>
      <w:r w:rsidRPr="004E688E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</w:t>
      </w:r>
      <w:r w:rsidRPr="004E688E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7A4D19">
        <w:rPr>
          <w:rFonts w:ascii="Angsana New" w:hAnsi="Angsana New"/>
          <w:spacing w:val="-4"/>
          <w:sz w:val="30"/>
          <w:szCs w:val="30"/>
          <w:cs/>
        </w:rPr>
        <w:br/>
      </w:r>
      <w:r w:rsidRPr="004E688E">
        <w:rPr>
          <w:rFonts w:ascii="Angsana New" w:hAnsi="Angsana New" w:hint="cs"/>
          <w:spacing w:val="-4"/>
          <w:sz w:val="30"/>
          <w:szCs w:val="30"/>
          <w:cs/>
        </w:rPr>
        <w:t>สำนักงานใหญ่</w:t>
      </w:r>
      <w:r w:rsidRPr="004E688E">
        <w:rPr>
          <w:rFonts w:ascii="Angsana New" w:hAnsi="Angsana New"/>
          <w:spacing w:val="-4"/>
          <w:sz w:val="30"/>
          <w:szCs w:val="30"/>
          <w:cs/>
        </w:rPr>
        <w:t>ตั้งอยู่เลขที่</w:t>
      </w:r>
      <w:r w:rsidRPr="004E688E">
        <w:rPr>
          <w:rFonts w:ascii="Angsana New" w:hAnsi="Angsana New"/>
          <w:spacing w:val="-4"/>
          <w:sz w:val="30"/>
          <w:szCs w:val="30"/>
        </w:rPr>
        <w:t xml:space="preserve"> 19</w:t>
      </w:r>
      <w:r w:rsidRPr="004E688E">
        <w:rPr>
          <w:rFonts w:ascii="Angsana New" w:hAnsi="Angsana New"/>
          <w:spacing w:val="-4"/>
          <w:sz w:val="30"/>
          <w:szCs w:val="30"/>
          <w:cs/>
        </w:rPr>
        <w:t xml:space="preserve"> อาคาร</w:t>
      </w:r>
      <w:r w:rsidRPr="004E688E">
        <w:rPr>
          <w:rFonts w:ascii="Angsana New" w:hAnsi="Angsana New"/>
          <w:spacing w:val="-4"/>
          <w:sz w:val="30"/>
          <w:szCs w:val="30"/>
        </w:rPr>
        <w:t xml:space="preserve"> 3</w:t>
      </w:r>
      <w:r w:rsidRPr="004E688E">
        <w:rPr>
          <w:rFonts w:ascii="Angsana New" w:hAnsi="Angsana New"/>
          <w:spacing w:val="-4"/>
          <w:sz w:val="30"/>
          <w:szCs w:val="30"/>
          <w:cs/>
        </w:rPr>
        <w:t xml:space="preserve"> ชั้น</w:t>
      </w:r>
      <w:r w:rsidR="001C315E">
        <w:rPr>
          <w:rFonts w:ascii="Angsana New" w:hAnsi="Angsana New" w:hint="cs"/>
          <w:spacing w:val="-4"/>
          <w:sz w:val="30"/>
          <w:szCs w:val="30"/>
          <w:cs/>
        </w:rPr>
        <w:t xml:space="preserve"> 2,</w:t>
      </w:r>
      <w:r w:rsidRPr="004E688E">
        <w:rPr>
          <w:rFonts w:ascii="Angsana New" w:hAnsi="Angsana New"/>
          <w:spacing w:val="-4"/>
          <w:sz w:val="30"/>
          <w:szCs w:val="30"/>
        </w:rPr>
        <w:t xml:space="preserve"> 20 - 21 </w:t>
      </w:r>
      <w:r w:rsidRPr="004E688E">
        <w:rPr>
          <w:rFonts w:ascii="Angsana New" w:hAnsi="Angsana New"/>
          <w:spacing w:val="-4"/>
          <w:sz w:val="30"/>
          <w:szCs w:val="30"/>
          <w:cs/>
        </w:rPr>
        <w:t>ไทยพาณิชย์ ปาร์ค พลาซ่า</w:t>
      </w:r>
      <w:r w:rsidR="004E68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E688E">
        <w:rPr>
          <w:rFonts w:ascii="Angsana New" w:hAnsi="Angsana New"/>
          <w:spacing w:val="-4"/>
          <w:sz w:val="30"/>
          <w:szCs w:val="30"/>
          <w:cs/>
        </w:rPr>
        <w:t xml:space="preserve">ถนนรัชดาภิเษก </w:t>
      </w:r>
      <w:r w:rsidRPr="004E688E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4E688E">
        <w:rPr>
          <w:rFonts w:ascii="Angsana New" w:hAnsi="Angsana New"/>
          <w:spacing w:val="-4"/>
          <w:sz w:val="30"/>
          <w:szCs w:val="30"/>
          <w:cs/>
        </w:rPr>
        <w:t>ขตจตุจักร กรุงเทพมหานคร</w:t>
      </w:r>
      <w:r w:rsidRPr="004E688E">
        <w:rPr>
          <w:rFonts w:ascii="Angsana New" w:hAnsi="Angsana New"/>
          <w:spacing w:val="-4"/>
          <w:sz w:val="30"/>
          <w:szCs w:val="30"/>
        </w:rPr>
        <w:t xml:space="preserve"> 10900 </w:t>
      </w:r>
      <w:r w:rsidR="001906C2" w:rsidRPr="004E688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บริษัทมีสาขา </w:t>
      </w:r>
      <w:r w:rsidR="0027170C">
        <w:rPr>
          <w:rFonts w:ascii="Angsana New" w:hAnsi="Angsana New"/>
          <w:spacing w:val="-4"/>
          <w:sz w:val="30"/>
          <w:szCs w:val="30"/>
        </w:rPr>
        <w:t>9</w:t>
      </w:r>
      <w:r w:rsidR="001906C2" w:rsidRPr="004E688E">
        <w:rPr>
          <w:rFonts w:ascii="Angsana New" w:hAnsi="Angsana New"/>
          <w:spacing w:val="-4"/>
          <w:sz w:val="30"/>
          <w:szCs w:val="30"/>
        </w:rPr>
        <w:t xml:space="preserve"> </w:t>
      </w:r>
      <w:r w:rsidR="001906C2" w:rsidRPr="004E688E">
        <w:rPr>
          <w:rFonts w:ascii="Angsana New" w:hAnsi="Angsana New" w:hint="cs"/>
          <w:spacing w:val="-4"/>
          <w:sz w:val="30"/>
          <w:szCs w:val="30"/>
          <w:cs/>
        </w:rPr>
        <w:t xml:space="preserve">แห่ง ได้แก่ รัชโยธิน </w:t>
      </w:r>
      <w:r w:rsidR="001906C2" w:rsidRPr="004E688E">
        <w:rPr>
          <w:rFonts w:ascii="Angsana New" w:hAnsi="Angsana New"/>
          <w:spacing w:val="-4"/>
          <w:sz w:val="30"/>
          <w:szCs w:val="30"/>
          <w:cs/>
        </w:rPr>
        <w:t>สินธร</w:t>
      </w:r>
      <w:r w:rsidR="001906C2" w:rsidRPr="004E68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906C2" w:rsidRPr="004E688E">
        <w:rPr>
          <w:rFonts w:ascii="Angsana New" w:hAnsi="Angsana New"/>
          <w:spacing w:val="-4"/>
          <w:sz w:val="30"/>
          <w:szCs w:val="30"/>
          <w:cs/>
        </w:rPr>
        <w:t>เฉลิมนคร</w:t>
      </w:r>
      <w:r w:rsidR="001906C2" w:rsidRPr="004E68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906C2" w:rsidRPr="004E688E">
        <w:rPr>
          <w:rFonts w:ascii="Angsana New" w:hAnsi="Angsana New"/>
          <w:spacing w:val="-4"/>
          <w:sz w:val="30"/>
          <w:szCs w:val="30"/>
          <w:cs/>
        </w:rPr>
        <w:t>ถนนราษฎร์ยินดี (หาดใหญ่)</w:t>
      </w:r>
      <w:r w:rsidR="001906C2" w:rsidRPr="004E68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906C2" w:rsidRPr="004E688E">
        <w:rPr>
          <w:rFonts w:ascii="Angsana New" w:hAnsi="Angsana New"/>
          <w:spacing w:val="-4"/>
          <w:sz w:val="30"/>
          <w:szCs w:val="30"/>
          <w:cs/>
        </w:rPr>
        <w:t>ท่าแพ</w:t>
      </w:r>
      <w:r w:rsidR="007A4D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63202">
        <w:rPr>
          <w:rFonts w:ascii="Angsana New" w:hAnsi="Angsana New"/>
          <w:spacing w:val="-4"/>
          <w:sz w:val="30"/>
          <w:szCs w:val="30"/>
        </w:rPr>
        <w:br/>
      </w:r>
      <w:r w:rsidR="001C315E">
        <w:rPr>
          <w:rFonts w:ascii="Angsana New" w:hAnsi="Angsana New" w:hint="cs"/>
          <w:spacing w:val="-4"/>
          <w:sz w:val="30"/>
          <w:szCs w:val="30"/>
          <w:cs/>
        </w:rPr>
        <w:t>ศรีนครพิงก์ 1 ศรีนครพิงก์ 2</w:t>
      </w:r>
      <w:r w:rsidR="002717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50B90" w:rsidRPr="004E688E">
        <w:rPr>
          <w:rFonts w:ascii="Angsana New" w:hAnsi="Angsana New" w:hint="cs"/>
          <w:spacing w:val="-4"/>
          <w:sz w:val="30"/>
          <w:szCs w:val="30"/>
          <w:cs/>
        </w:rPr>
        <w:t>เซ็นทรัลพลาซ่าเวสต์เกต</w:t>
      </w:r>
      <w:r w:rsidR="004C16E2">
        <w:rPr>
          <w:rFonts w:ascii="Angsana New" w:hAnsi="Angsana New"/>
          <w:spacing w:val="-4"/>
          <w:sz w:val="30"/>
          <w:szCs w:val="30"/>
        </w:rPr>
        <w:t xml:space="preserve"> </w:t>
      </w:r>
      <w:r w:rsidR="004C16E2" w:rsidRPr="00D26636">
        <w:rPr>
          <w:rFonts w:ascii="Angsana New" w:hAnsi="Angsana New" w:hint="cs"/>
          <w:spacing w:val="-4"/>
          <w:sz w:val="30"/>
          <w:szCs w:val="30"/>
          <w:cs/>
        </w:rPr>
        <w:t>และเซ็นทรัลพลาซ่าปิ่นเกล้า</w:t>
      </w:r>
    </w:p>
    <w:p w:rsidR="00B50B90" w:rsidRPr="00953B66" w:rsidRDefault="00B50B90" w:rsidP="00B5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62C2C" w:rsidRDefault="00162C2C" w:rsidP="001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7F5329">
        <w:rPr>
          <w:rFonts w:ascii="Angsana New" w:hAnsi="Angsana New"/>
          <w:sz w:val="30"/>
          <w:szCs w:val="30"/>
        </w:rPr>
        <w:t>27</w:t>
      </w:r>
      <w:r w:rsidRPr="007F532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F5329">
        <w:rPr>
          <w:rFonts w:ascii="Angsana New" w:hAnsi="Angsana New"/>
          <w:sz w:val="30"/>
          <w:szCs w:val="30"/>
        </w:rPr>
        <w:t>2538</w:t>
      </w:r>
    </w:p>
    <w:p w:rsidR="006636F0" w:rsidRPr="00953B66" w:rsidRDefault="006636F0" w:rsidP="001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6636F0" w:rsidRDefault="006636F0" w:rsidP="0066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บริษัทใหญ่ในระหว่าง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7F5329">
        <w:rPr>
          <w:rFonts w:ascii="Angsana New" w:hAnsi="Angsana New"/>
          <w:sz w:val="30"/>
          <w:szCs w:val="30"/>
          <w:cs/>
        </w:rPr>
        <w:t>ได้แก่ ธนาคารไทยพาณิชย์ จำกัด (มหาชน)</w:t>
      </w:r>
      <w:r w:rsidRPr="007F532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 w:rsidR="0025796D">
        <w:rPr>
          <w:rFonts w:ascii="Angsana New" w:hAnsi="Angsana New"/>
          <w:sz w:val="30"/>
          <w:szCs w:val="30"/>
          <w:cs/>
        </w:rPr>
        <w:t>ถือหุ้นร้อยล</w:t>
      </w:r>
      <w:r w:rsidR="0025796D">
        <w:rPr>
          <w:rFonts w:ascii="Angsana New" w:hAnsi="Angsana New" w:hint="cs"/>
          <w:sz w:val="30"/>
          <w:szCs w:val="30"/>
          <w:cs/>
        </w:rPr>
        <w:t xml:space="preserve">ะ </w:t>
      </w:r>
      <w:r w:rsidR="0025796D">
        <w:rPr>
          <w:rFonts w:ascii="Angsana New" w:hAnsi="Angsana New"/>
          <w:sz w:val="30"/>
          <w:szCs w:val="30"/>
        </w:rPr>
        <w:t>100</w:t>
      </w:r>
      <w:r w:rsidRPr="007F5329">
        <w:rPr>
          <w:rFonts w:ascii="Angsana New" w:hAnsi="Angsana New"/>
          <w:sz w:val="30"/>
          <w:szCs w:val="30"/>
          <w:cs/>
        </w:rPr>
        <w:t>)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6636F0" w:rsidRPr="00953B66" w:rsidRDefault="006636F0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62C2C" w:rsidRDefault="00162C2C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Pr="007F5329">
        <w:rPr>
          <w:rFonts w:ascii="Angsana New" w:hAnsi="Angsana New"/>
          <w:sz w:val="30"/>
          <w:szCs w:val="30"/>
        </w:rPr>
        <w:t xml:space="preserve">27 </w:t>
      </w:r>
      <w:r w:rsidRPr="007F5329">
        <w:rPr>
          <w:rFonts w:ascii="Angsana New" w:hAnsi="Angsana New"/>
          <w:sz w:val="30"/>
          <w:szCs w:val="30"/>
          <w:cs/>
        </w:rPr>
        <w:t xml:space="preserve">มีนาคม </w:t>
      </w:r>
      <w:r w:rsidRPr="007F5329">
        <w:rPr>
          <w:rFonts w:ascii="Angsana New" w:hAnsi="Angsana New"/>
          <w:sz w:val="30"/>
          <w:szCs w:val="30"/>
        </w:rPr>
        <w:t>2538</w:t>
      </w:r>
    </w:p>
    <w:p w:rsidR="00162C2C" w:rsidRPr="00953B66" w:rsidRDefault="00162C2C" w:rsidP="001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56CAD" w:rsidRPr="001C315E" w:rsidRDefault="00162C2C" w:rsidP="00B5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4975">
        <w:rPr>
          <w:rFonts w:ascii="Angsana New" w:hAnsi="Angsana New"/>
          <w:sz w:val="30"/>
          <w:szCs w:val="30"/>
          <w:cs/>
        </w:rPr>
        <w:t>ต่อมาเมื่อวันที</w:t>
      </w:r>
      <w:r w:rsidRPr="00FA4975">
        <w:rPr>
          <w:rFonts w:ascii="Angsana New" w:hAnsi="Angsana New" w:hint="cs"/>
          <w:sz w:val="30"/>
          <w:szCs w:val="30"/>
          <w:cs/>
        </w:rPr>
        <w:t xml:space="preserve">่ </w:t>
      </w:r>
      <w:r w:rsidRPr="00FA4975">
        <w:rPr>
          <w:rFonts w:ascii="Angsana New" w:hAnsi="Angsana New"/>
          <w:sz w:val="30"/>
          <w:szCs w:val="30"/>
        </w:rPr>
        <w:t xml:space="preserve">27 </w:t>
      </w:r>
      <w:r w:rsidRPr="00FA497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FA4975">
        <w:rPr>
          <w:rFonts w:ascii="Angsana New" w:hAnsi="Angsana New"/>
          <w:sz w:val="30"/>
          <w:szCs w:val="30"/>
        </w:rPr>
        <w:t>2548</w:t>
      </w:r>
      <w:r w:rsidRPr="00FA4975">
        <w:rPr>
          <w:rFonts w:ascii="Angsana New" w:hAnsi="Angsana New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</w:t>
      </w:r>
      <w:r w:rsidRPr="007F5329">
        <w:rPr>
          <w:rFonts w:ascii="Angsana New" w:hAnsi="Angsana New"/>
          <w:sz w:val="30"/>
          <w:szCs w:val="30"/>
          <w:cs/>
        </w:rPr>
        <w:t>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>
        <w:rPr>
          <w:rFonts w:ascii="Angsana New" w:hAnsi="Angsana New" w:hint="cs"/>
          <w:sz w:val="30"/>
          <w:szCs w:val="30"/>
          <w:cs/>
        </w:rPr>
        <w:t xml:space="preserve"> รายละเอียดของบริษัทย่อย ณ วันที่ </w:t>
      </w:r>
      <w:r w:rsidR="006636F0">
        <w:rPr>
          <w:rFonts w:ascii="Angsana New" w:hAnsi="Angsana New"/>
          <w:sz w:val="30"/>
          <w:szCs w:val="30"/>
        </w:rPr>
        <w:t>30</w:t>
      </w:r>
      <w:r w:rsidR="006636F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65E0A">
        <w:rPr>
          <w:rFonts w:ascii="Angsana New" w:hAnsi="Angsana New"/>
          <w:sz w:val="30"/>
          <w:szCs w:val="30"/>
        </w:rPr>
        <w:t>2561</w:t>
      </w:r>
      <w:r w:rsidR="006636F0">
        <w:rPr>
          <w:rFonts w:ascii="Angsana New" w:hAnsi="Angsana New"/>
          <w:sz w:val="30"/>
          <w:szCs w:val="30"/>
        </w:rPr>
        <w:t xml:space="preserve"> </w:t>
      </w:r>
      <w:r w:rsidR="006636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6636F0">
        <w:rPr>
          <w:rFonts w:ascii="Angsana New" w:hAnsi="Angsana New"/>
          <w:sz w:val="30"/>
          <w:szCs w:val="30"/>
        </w:rPr>
        <w:t>31</w:t>
      </w:r>
      <w:r w:rsidR="006636F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65E0A">
        <w:rPr>
          <w:rFonts w:ascii="Angsana New" w:hAnsi="Angsana New"/>
          <w:sz w:val="30"/>
          <w:szCs w:val="30"/>
        </w:rPr>
        <w:t>2560</w:t>
      </w:r>
      <w:r w:rsidR="006636F0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ได้เปิดเผยในหมายเหตุประกอบ</w:t>
      </w:r>
      <w:r w:rsidR="00BF0515">
        <w:rPr>
          <w:rFonts w:ascii="Angsana New" w:hAnsi="Angsana New"/>
          <w:sz w:val="30"/>
          <w:szCs w:val="30"/>
        </w:rPr>
        <w:br/>
      </w:r>
      <w:r w:rsidR="006636F0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4C3C3F">
        <w:rPr>
          <w:rFonts w:ascii="Angsana New" w:hAnsi="Angsana New"/>
          <w:sz w:val="30"/>
          <w:szCs w:val="30"/>
        </w:rPr>
        <w:t>11</w:t>
      </w:r>
      <w:r w:rsidR="006636F0">
        <w:rPr>
          <w:rFonts w:ascii="Angsana New" w:hAnsi="Angsana New"/>
          <w:sz w:val="30"/>
          <w:szCs w:val="30"/>
        </w:rPr>
        <w:t xml:space="preserve"> </w:t>
      </w:r>
      <w:r w:rsidR="006636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1C315E">
        <w:rPr>
          <w:rFonts w:ascii="Angsana New" w:hAnsi="Angsana New"/>
          <w:sz w:val="30"/>
          <w:szCs w:val="30"/>
        </w:rPr>
        <w:t>32</w:t>
      </w:r>
    </w:p>
    <w:p w:rsidR="00B56CAD" w:rsidRPr="00953B66" w:rsidRDefault="00B56CAD" w:rsidP="00B5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75D50" w:rsidRPr="007F5329" w:rsidRDefault="00975D50" w:rsidP="00B5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2520">
        <w:rPr>
          <w:rFonts w:ascii="Angsana New" w:hAnsi="Angsana New"/>
          <w:b/>
          <w:bCs/>
          <w:sz w:val="30"/>
          <w:szCs w:val="30"/>
          <w:cs/>
        </w:rPr>
        <w:t>2</w:t>
      </w:r>
      <w:r w:rsidRPr="00B3561D">
        <w:rPr>
          <w:rFonts w:ascii="Angsana New" w:hAnsi="Angsana New"/>
          <w:b/>
          <w:bCs/>
          <w:sz w:val="30"/>
          <w:szCs w:val="30"/>
          <w:cs/>
        </w:rPr>
        <w:tab/>
        <w:t>เกณฑ์</w:t>
      </w:r>
      <w:r w:rsidR="0073476B" w:rsidRPr="00B3561D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</w:t>
      </w:r>
      <w:r w:rsidR="00B56CA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B339AF" w:rsidRPr="00953B66" w:rsidRDefault="00B339AF" w:rsidP="00B5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="Angsana New" w:hAnsi="Angsana New"/>
          <w:sz w:val="24"/>
          <w:szCs w:val="24"/>
        </w:rPr>
      </w:pPr>
    </w:p>
    <w:p w:rsidR="00B339AF" w:rsidRPr="007F5329" w:rsidRDefault="00B339AF" w:rsidP="00B339AF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040B4" w:rsidRPr="00953B66" w:rsidRDefault="001040B4" w:rsidP="00ED4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A4D19" w:rsidRDefault="008341FC" w:rsidP="005E5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="006636F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B7434">
        <w:rPr>
          <w:rFonts w:ascii="Angsana New" w:hAnsi="Angsana New"/>
          <w:sz w:val="30"/>
          <w:szCs w:val="30"/>
          <w:cs/>
        </w:rPr>
        <w:t>นี้จัดทำขึ้น</w:t>
      </w:r>
      <w:r w:rsidRPr="00F019DE">
        <w:rPr>
          <w:rFonts w:ascii="Angsana New" w:hAnsi="Angsana New"/>
          <w:sz w:val="30"/>
          <w:szCs w:val="30"/>
          <w:cs/>
        </w:rPr>
        <w:t>ตาม</w:t>
      </w:r>
      <w:r w:rsidRPr="00F019DE">
        <w:rPr>
          <w:rFonts w:ascii="Angsana New" w:hAnsi="Angsana New" w:hint="cs"/>
          <w:sz w:val="30"/>
          <w:szCs w:val="30"/>
          <w:cs/>
        </w:rPr>
        <w:t>มาตรฐานการ</w:t>
      </w:r>
      <w:r w:rsidR="006636F0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="006636F0">
        <w:rPr>
          <w:rFonts w:ascii="Angsana New" w:hAnsi="Angsana New"/>
          <w:sz w:val="30"/>
          <w:szCs w:val="30"/>
        </w:rPr>
        <w:t>34</w:t>
      </w:r>
      <w:r w:rsidR="006636F0">
        <w:rPr>
          <w:rFonts w:ascii="Angsana New" w:hAnsi="Angsana New" w:hint="cs"/>
          <w:sz w:val="30"/>
          <w:szCs w:val="30"/>
          <w:cs/>
        </w:rPr>
        <w:t xml:space="preserve"> </w:t>
      </w:r>
      <w:r w:rsidR="006636F0">
        <w:rPr>
          <w:rFonts w:ascii="Angsana New" w:hAnsi="Angsana New"/>
          <w:sz w:val="30"/>
          <w:szCs w:val="30"/>
        </w:rPr>
        <w:t>(</w:t>
      </w:r>
      <w:r w:rsidR="006636F0">
        <w:rPr>
          <w:rFonts w:ascii="Angsana New" w:hAnsi="Angsana New" w:hint="cs"/>
          <w:sz w:val="30"/>
          <w:szCs w:val="30"/>
          <w:cs/>
        </w:rPr>
        <w:t xml:space="preserve">ปรับปรุง </w:t>
      </w:r>
      <w:r w:rsidR="001C315E">
        <w:rPr>
          <w:rFonts w:ascii="Angsana New" w:hAnsi="Angsana New"/>
          <w:sz w:val="30"/>
          <w:szCs w:val="30"/>
        </w:rPr>
        <w:t>2560</w:t>
      </w:r>
      <w:r w:rsidR="006636F0">
        <w:rPr>
          <w:rFonts w:ascii="Angsana New" w:hAnsi="Angsana New"/>
          <w:sz w:val="30"/>
          <w:szCs w:val="30"/>
        </w:rPr>
        <w:t>)</w:t>
      </w:r>
      <w:r w:rsidRPr="000B7434">
        <w:rPr>
          <w:rFonts w:ascii="Angsana New" w:hAnsi="Angsana New"/>
          <w:sz w:val="30"/>
          <w:szCs w:val="30"/>
          <w:cs/>
        </w:rPr>
        <w:t xml:space="preserve"> </w:t>
      </w:r>
      <w:r w:rsidR="003019A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3019AD" w:rsidRPr="003019A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019AD">
        <w:rPr>
          <w:rFonts w:ascii="Angsana New" w:hAnsi="Angsana New" w:hint="cs"/>
          <w:i/>
          <w:iCs/>
          <w:sz w:val="30"/>
          <w:szCs w:val="30"/>
          <w:cs/>
        </w:rPr>
        <w:t>รายงานทาง</w:t>
      </w:r>
      <w:r w:rsidR="006636F0" w:rsidRPr="006636F0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="006636F0">
        <w:rPr>
          <w:rFonts w:ascii="Angsana New" w:hAnsi="Angsana New" w:hint="cs"/>
          <w:sz w:val="30"/>
          <w:szCs w:val="30"/>
          <w:cs/>
        </w:rPr>
        <w:t xml:space="preserve"> </w:t>
      </w:r>
      <w:r w:rsidRPr="000B74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5E58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และได้แสดงรายการตามประกาศสำนักงานคณะกรรมการกำกับหลักทรัพย์และตลาดหลักทรัพย์</w:t>
      </w:r>
      <w:r w:rsidR="00187507">
        <w:rPr>
          <w:rFonts w:ascii="Angsana New" w:hAnsi="Angsana New" w:hint="cs"/>
          <w:sz w:val="30"/>
          <w:szCs w:val="30"/>
          <w:cs/>
        </w:rPr>
        <w:t>ที่ สธ.</w:t>
      </w:r>
      <w:r w:rsidR="000717B0">
        <w:rPr>
          <w:rFonts w:ascii="Angsana New" w:hAnsi="Angsana New" w:hint="cs"/>
          <w:sz w:val="30"/>
          <w:szCs w:val="30"/>
          <w:cs/>
        </w:rPr>
        <w:t>22/2559 ลงวันที่ 2 มิถุนายน 2559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B125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แบบ</w:t>
      </w:r>
      <w:r w:rsidR="005E5897">
        <w:rPr>
          <w:rFonts w:ascii="Angsana New" w:hAnsi="Angsana New" w:hint="cs"/>
          <w:sz w:val="30"/>
          <w:szCs w:val="30"/>
          <w:cs/>
        </w:rPr>
        <w:t>งบการเงินสำหรับบริษัทหลักทรัพย์</w:t>
      </w:r>
      <w:r w:rsidR="00363202">
        <w:rPr>
          <w:rFonts w:ascii="Angsana New" w:hAnsi="Angsana New"/>
          <w:sz w:val="30"/>
          <w:szCs w:val="30"/>
        </w:rPr>
        <w:t xml:space="preserve"> </w:t>
      </w:r>
      <w:r w:rsidR="00363202">
        <w:rPr>
          <w:rFonts w:ascii="Angsana New" w:hAnsi="Angsana New" w:hint="cs"/>
          <w:sz w:val="30"/>
          <w:szCs w:val="30"/>
          <w:cs/>
        </w:rPr>
        <w:t xml:space="preserve">(ฉบับที่ </w:t>
      </w:r>
      <w:r w:rsidR="00363202">
        <w:rPr>
          <w:rFonts w:ascii="Angsana New" w:hAnsi="Angsana New"/>
          <w:sz w:val="30"/>
          <w:szCs w:val="30"/>
        </w:rPr>
        <w:t>2</w:t>
      </w:r>
      <w:r w:rsidR="00363202">
        <w:rPr>
          <w:rFonts w:ascii="Angsana New" w:hAnsi="Angsana New" w:hint="cs"/>
          <w:sz w:val="30"/>
          <w:szCs w:val="30"/>
          <w:cs/>
        </w:rPr>
        <w:t>)</w:t>
      </w:r>
      <w:r w:rsidR="005E5897">
        <w:rPr>
          <w:rFonts w:ascii="Angsana New" w:hAnsi="Angsana New"/>
          <w:sz w:val="30"/>
          <w:szCs w:val="30"/>
        </w:rPr>
        <w:t xml:space="preserve"> </w:t>
      </w:r>
    </w:p>
    <w:p w:rsidR="005F7B1F" w:rsidRPr="00063FD7" w:rsidRDefault="000717B0" w:rsidP="005C16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="00511047" w:rsidRPr="00BD6F0E">
        <w:rPr>
          <w:rFonts w:ascii="Angsana New" w:hAnsi="Angsana New" w:hint="cs"/>
          <w:sz w:val="30"/>
          <w:szCs w:val="30"/>
          <w:cs/>
          <w:lang w:bidi="th-TH"/>
        </w:rPr>
        <w:lastRenderedPageBreak/>
        <w:t>สภาวิชาชีพบัญชีได้ปรับปรุงมาตรฐานการรายงานทางการเงินหลายฉบับ</w:t>
      </w:r>
      <w:r w:rsidR="00511047" w:rsidRPr="00BD6F0E">
        <w:rPr>
          <w:rFonts w:ascii="Angsana New" w:hAnsi="Angsana New"/>
          <w:sz w:val="30"/>
          <w:szCs w:val="30"/>
        </w:rPr>
        <w:t xml:space="preserve"> </w:t>
      </w:r>
      <w:r w:rsidR="00511047" w:rsidRPr="00BD6F0E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="00511047" w:rsidRPr="00BD6F0E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="00511047" w:rsidRPr="00BD6F0E">
        <w:rPr>
          <w:rFonts w:ascii="Angsana New" w:hAnsi="Angsana New"/>
          <w:sz w:val="30"/>
          <w:szCs w:val="30"/>
          <w:lang w:val="en-US"/>
        </w:rPr>
        <w:t xml:space="preserve"> </w:t>
      </w:r>
      <w:r w:rsidR="00511047" w:rsidRPr="00BD6F0E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145AAA">
        <w:rPr>
          <w:rFonts w:ascii="Angsana New" w:hAnsi="Angsana New" w:hint="cs"/>
          <w:sz w:val="30"/>
          <w:szCs w:val="30"/>
          <w:rtl/>
          <w:cs/>
        </w:rPr>
        <w:t>25</w:t>
      </w:r>
      <w:r w:rsidR="00145AAA">
        <w:rPr>
          <w:rFonts w:ascii="Angsana New" w:hAnsi="Angsana New" w:hint="cs"/>
          <w:sz w:val="30"/>
          <w:szCs w:val="30"/>
          <w:rtl/>
        </w:rPr>
        <w:t>6</w:t>
      </w:r>
      <w:r w:rsidR="001C315E">
        <w:rPr>
          <w:rFonts w:ascii="Angsana New" w:hAnsi="Angsana New" w:hint="cs"/>
          <w:sz w:val="30"/>
          <w:szCs w:val="30"/>
          <w:cs/>
          <w:lang w:val="en-US" w:bidi="th-TH"/>
        </w:rPr>
        <w:t>1</w:t>
      </w:r>
      <w:r w:rsidR="00511047" w:rsidRPr="00BD6F0E">
        <w:rPr>
          <w:rFonts w:ascii="Angsana New" w:hAnsi="Angsana New"/>
          <w:sz w:val="30"/>
          <w:szCs w:val="30"/>
          <w:lang w:val="en-US"/>
        </w:rPr>
        <w:t xml:space="preserve"> </w:t>
      </w:r>
      <w:r w:rsidR="00E41DD3" w:rsidRPr="00100949">
        <w:rPr>
          <w:rFonts w:ascii="Angsana New" w:hAnsi="Angsana New"/>
          <w:sz w:val="30"/>
          <w:szCs w:val="30"/>
          <w:cs/>
          <w:lang w:bidi="th-TH"/>
        </w:rPr>
        <w:t>ในเบื้องต้น</w:t>
      </w:r>
      <w:r w:rsidR="00E41DD3" w:rsidRPr="00100949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E41DD3" w:rsidRPr="00011199">
        <w:rPr>
          <w:rFonts w:ascii="Angsana New" w:hAnsi="Angsana New" w:hint="cs"/>
          <w:sz w:val="30"/>
          <w:szCs w:val="30"/>
          <w:cs/>
          <w:lang w:bidi="th-TH"/>
        </w:rPr>
        <w:t>ปฏิบัติตาม</w:t>
      </w:r>
      <w:r w:rsidR="00E41DD3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มาตรฐานการรายงานทางการเงินที่ปรับปรุงใหม่</w:t>
      </w:r>
      <w:r w:rsidR="00E41DD3" w:rsidRPr="00011199">
        <w:rPr>
          <w:rFonts w:ascii="Angsana New" w:hAnsi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</w:t>
      </w:r>
      <w:r w:rsidR="00E41DD3" w:rsidRPr="00E41DD3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B1201A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E41DD3" w:rsidRPr="00E41DD3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41DD3" w:rsidRPr="00E41DD3">
        <w:rPr>
          <w:rFonts w:ascii="Angsana New" w:hAnsi="Angsana New"/>
          <w:sz w:val="30"/>
          <w:szCs w:val="30"/>
          <w:cs/>
          <w:lang w:bidi="th-TH"/>
        </w:rPr>
        <w:t>ใน</w:t>
      </w:r>
      <w:r w:rsidR="00E41DD3" w:rsidRPr="00100949">
        <w:rPr>
          <w:rFonts w:ascii="Angsana New" w:hAnsi="Angsana New"/>
          <w:sz w:val="30"/>
          <w:szCs w:val="30"/>
          <w:cs/>
          <w:lang w:bidi="th-TH"/>
        </w:rPr>
        <w:t>บางเรื่อง</w:t>
      </w:r>
      <w:r w:rsidR="00511047" w:rsidRPr="00BD6F0E">
        <w:rPr>
          <w:rFonts w:ascii="Angsana New" w:hAnsi="Angsana New"/>
          <w:sz w:val="30"/>
          <w:szCs w:val="30"/>
          <w:lang w:bidi="th-TH"/>
        </w:rPr>
        <w:t xml:space="preserve"> </w:t>
      </w:r>
      <w:r w:rsidR="009529CD" w:rsidRPr="00B1201A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  <w:r w:rsidR="00953B66" w:rsidRPr="00B1201A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0717B0" w:rsidRDefault="000717B0" w:rsidP="005C16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320EB" w:rsidRPr="00C320EB" w:rsidRDefault="00C320EB" w:rsidP="00C320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320EB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นอกเหนือจากมาตรฐานการรายงานทางการเงินที่ปรับปรุงใหม่ข้างต้นสภาวิชาชีพบัญชีได้ออกมาตรฐาน </w:t>
      </w:r>
      <w:r>
        <w:rPr>
          <w:rFonts w:ascii="Angsana New" w:hAnsi="Angsana New"/>
          <w:sz w:val="30"/>
          <w:szCs w:val="30"/>
          <w:cs/>
        </w:rPr>
        <w:br/>
      </w:r>
      <w:r w:rsidRPr="00C320EB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Pr="00C320EB">
        <w:rPr>
          <w:rFonts w:ascii="Angsana New" w:hAnsi="Angsana New"/>
          <w:sz w:val="30"/>
          <w:szCs w:val="30"/>
        </w:rPr>
        <w:t>15</w:t>
      </w:r>
      <w:r w:rsidRPr="00C320EB">
        <w:rPr>
          <w:rFonts w:ascii="Angsana New" w:hAnsi="Angsana New"/>
          <w:sz w:val="30"/>
          <w:szCs w:val="30"/>
          <w:cs/>
        </w:rPr>
        <w:t xml:space="preserve"> เรื่อง </w:t>
      </w:r>
      <w:r w:rsidRPr="00C320E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320EB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 เริ่มในหรือหลังวันที่</w:t>
      </w:r>
      <w:r w:rsidRPr="00C320EB">
        <w:rPr>
          <w:rFonts w:ascii="Angsana New" w:hAnsi="Angsana New"/>
          <w:sz w:val="30"/>
          <w:szCs w:val="30"/>
        </w:rPr>
        <w:t xml:space="preserve"> 1</w:t>
      </w:r>
      <w:r w:rsidRPr="00C320EB">
        <w:rPr>
          <w:rFonts w:ascii="Angsana New" w:hAnsi="Angsana New"/>
          <w:sz w:val="30"/>
          <w:szCs w:val="30"/>
          <w:cs/>
        </w:rPr>
        <w:t xml:space="preserve"> มกราคม </w:t>
      </w:r>
      <w:r w:rsidRPr="00C320EB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20EB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</w:t>
      </w:r>
      <w:r w:rsidR="00FB125D">
        <w:rPr>
          <w:rFonts w:ascii="Angsana New" w:hAnsi="Angsana New"/>
          <w:sz w:val="30"/>
          <w:szCs w:val="30"/>
          <w:cs/>
        </w:rPr>
        <w:t>างการเงินดังกล่าวในการ</w:t>
      </w:r>
      <w:r w:rsidR="00FB125D">
        <w:rPr>
          <w:rFonts w:ascii="Angsana New" w:hAnsi="Angsana New" w:hint="cs"/>
          <w:sz w:val="30"/>
          <w:szCs w:val="30"/>
          <w:cs/>
        </w:rPr>
        <w:t>จั</w:t>
      </w:r>
      <w:r w:rsidRPr="00C320EB">
        <w:rPr>
          <w:rFonts w:ascii="Angsana New" w:hAnsi="Angsana New"/>
          <w:sz w:val="30"/>
          <w:szCs w:val="30"/>
          <w:cs/>
        </w:rPr>
        <w:t xml:space="preserve">ดทำงบการเงินระหว่างกาลก่อนวันที่มีผลบังคับใช้ </w:t>
      </w:r>
    </w:p>
    <w:p w:rsidR="00C320EB" w:rsidRPr="00C320EB" w:rsidRDefault="00C320EB" w:rsidP="00C320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320EB" w:rsidRPr="00C320EB" w:rsidRDefault="00FB125D" w:rsidP="00C320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</w:t>
      </w:r>
      <w:r w:rsidR="00C320EB" w:rsidRPr="00C320EB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C320EB" w:rsidRPr="00C320EB">
        <w:rPr>
          <w:rFonts w:ascii="Angsana New" w:hAnsi="Angsana New"/>
          <w:color w:val="000000"/>
          <w:sz w:val="30"/>
          <w:szCs w:val="30"/>
        </w:rPr>
        <w:t xml:space="preserve">15 </w:t>
      </w:r>
      <w:r w:rsidR="00C320EB" w:rsidRPr="00C320EB">
        <w:rPr>
          <w:rFonts w:ascii="Angsana New" w:hAnsi="Angsana New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</w:t>
      </w:r>
      <w:r w:rsidR="00C320EB" w:rsidRPr="00C320EB">
        <w:rPr>
          <w:rFonts w:ascii="Angsana New" w:hAnsi="Angsana New"/>
          <w:color w:val="000000"/>
          <w:sz w:val="30"/>
          <w:szCs w:val="30"/>
        </w:rPr>
        <w:t xml:space="preserve"> </w:t>
      </w:r>
      <w:r w:rsidR="00C320EB" w:rsidRPr="00C320E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C320EB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มาตรฐานการบัญชี ฉบับที่ 11 (ปรับปรุง 2560) เรื่อง </w:t>
      </w:r>
      <w:r w:rsidRPr="00C320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สัญญาก่อสร้าง</w:t>
      </w:r>
    </w:p>
    <w:p w:rsidR="00C320EB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20EB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C320EB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C320E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320EB">
        <w:rPr>
          <w:rFonts w:ascii="Angsana New" w:hAnsi="Angsana New"/>
          <w:color w:val="000000"/>
          <w:sz w:val="30"/>
          <w:szCs w:val="30"/>
        </w:rPr>
        <w:t>2560)</w:t>
      </w:r>
      <w:r w:rsidRPr="00C320E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320EB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C320E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320EB" w:rsidRPr="00B53EB0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31 (ปรับปรุง 2560) เรื่อง </w:t>
      </w:r>
      <w:r w:rsidRP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รายได้ </w:t>
      </w:r>
      <w:r w:rsidR="00FB125D" w:rsidRPr="00B53EB0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ราย</w:t>
      </w:r>
      <w:r w:rsid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การแลกเปลี่ยนเกี่ยวกับบริการโฆษณ</w:t>
      </w:r>
      <w:r w:rsidRP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า</w:t>
      </w:r>
    </w:p>
    <w:p w:rsidR="00C320EB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20EB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C320EB">
        <w:rPr>
          <w:rFonts w:ascii="Angsana New" w:hAnsi="Angsana New"/>
          <w:color w:val="000000"/>
          <w:sz w:val="30"/>
          <w:szCs w:val="30"/>
        </w:rPr>
        <w:t xml:space="preserve"> </w:t>
      </w:r>
      <w:r w:rsidRPr="00C320EB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320EB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C320E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320EB">
        <w:rPr>
          <w:rFonts w:ascii="Angsana New" w:hAnsi="Angsana New"/>
          <w:color w:val="000000"/>
          <w:sz w:val="30"/>
          <w:szCs w:val="30"/>
        </w:rPr>
        <w:t>2560)</w:t>
      </w:r>
      <w:r w:rsidRPr="00C320E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320E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320EB" w:rsidRPr="00B53EB0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15 (ปรับปรุง 2560) เรื่อง </w:t>
      </w:r>
      <w:r w:rsidRP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:rsidR="00C320EB" w:rsidRPr="00C320EB" w:rsidRDefault="00C320EB" w:rsidP="00C320E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การตีความมาตรฐานการรายงานทางการเงิน ฉบับที่ 18 (ปรับปรุง 2560) เรื่อง</w:t>
      </w:r>
      <w:r w:rsidR="001056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0565B" w:rsidRPr="00B53EB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C320EB" w:rsidRPr="00C320EB" w:rsidRDefault="00C320EB" w:rsidP="00C320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shd w:val="clear" w:color="auto" w:fill="D9D9D9"/>
        </w:rPr>
      </w:pPr>
    </w:p>
    <w:p w:rsidR="00C320EB" w:rsidRPr="00333080" w:rsidRDefault="00333080" w:rsidP="00C320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333080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</w:t>
      </w:r>
      <w:r w:rsidRPr="00515263">
        <w:rPr>
          <w:rFonts w:ascii="Angsana New" w:hAnsi="Angsana New" w:hint="cs"/>
          <w:sz w:val="30"/>
          <w:szCs w:val="30"/>
          <w:cs/>
        </w:rPr>
        <w:t>เกิดขึ้นจากการถือปฏิบัติตามมาตรฐานการรายงานทางกา</w:t>
      </w:r>
      <w:r w:rsidR="00187507">
        <w:rPr>
          <w:rFonts w:ascii="Angsana New" w:hAnsi="Angsana New" w:hint="cs"/>
          <w:sz w:val="30"/>
          <w:szCs w:val="30"/>
          <w:cs/>
        </w:rPr>
        <w:t>รเงินฉบับที่ 15 เป็นครั้งแรกต่อ</w:t>
      </w:r>
      <w:r w:rsidRPr="00515263">
        <w:rPr>
          <w:rFonts w:ascii="Angsana New" w:hAnsi="Angsana New" w:hint="cs"/>
          <w:sz w:val="30"/>
          <w:szCs w:val="30"/>
          <w:cs/>
        </w:rPr>
        <w:t>งบการเงินรวมและงบการเงิน</w:t>
      </w:r>
      <w:r w:rsidR="00515263" w:rsidRPr="00515263">
        <w:rPr>
          <w:rFonts w:ascii="Angsana New" w:hAnsi="Angsana New" w:hint="cs"/>
          <w:sz w:val="30"/>
          <w:szCs w:val="30"/>
          <w:cs/>
        </w:rPr>
        <w:t>เฉพาะกิจการ</w:t>
      </w:r>
    </w:p>
    <w:p w:rsidR="000717B0" w:rsidRPr="00C320EB" w:rsidRDefault="000717B0" w:rsidP="005C16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DF664C" w:rsidRPr="007F5329" w:rsidRDefault="00515263" w:rsidP="00DF664C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F664C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="00DF664C" w:rsidRPr="007F5329">
        <w:rPr>
          <w:rFonts w:ascii="Angsana New" w:hAnsi="Angsana New"/>
          <w:b/>
          <w:bCs/>
          <w:sz w:val="30"/>
          <w:szCs w:val="30"/>
          <w:cs/>
        </w:rPr>
        <w:tab/>
      </w:r>
      <w:r w:rsidR="00B547A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DF664C" w:rsidRPr="00394BFC" w:rsidRDefault="00DF664C" w:rsidP="0036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71602" w:rsidRPr="008A07F9" w:rsidRDefault="008A07F9" w:rsidP="008A07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07F9">
        <w:rPr>
          <w:rFonts w:ascii="Angsana New" w:hAnsi="Angsana New" w:hint="cs"/>
          <w:sz w:val="30"/>
          <w:szCs w:val="30"/>
          <w:cs/>
        </w:rPr>
        <w:t>ง</w:t>
      </w:r>
      <w:r w:rsidR="00D349CA">
        <w:rPr>
          <w:rFonts w:ascii="Angsana New" w:hAnsi="Angsana New" w:hint="cs"/>
          <w:sz w:val="30"/>
          <w:szCs w:val="30"/>
          <w:cs/>
        </w:rPr>
        <w:t>บการเงิน</w:t>
      </w:r>
      <w:r w:rsidR="006636F0">
        <w:rPr>
          <w:rFonts w:ascii="Angsana New" w:hAnsi="Angsana New" w:hint="cs"/>
          <w:sz w:val="30"/>
          <w:szCs w:val="30"/>
          <w:cs/>
        </w:rPr>
        <w:t>ระหว่างกาล</w:t>
      </w:r>
      <w:r w:rsidR="00D349CA">
        <w:rPr>
          <w:rFonts w:ascii="Angsana New" w:hAnsi="Angsana New" w:hint="cs"/>
          <w:sz w:val="30"/>
          <w:szCs w:val="30"/>
          <w:cs/>
        </w:rPr>
        <w:t>นี้จัดทำ</w:t>
      </w:r>
      <w:r w:rsidRPr="008A07F9">
        <w:rPr>
          <w:rFonts w:ascii="Angsana New" w:hAnsi="Angsana New" w:hint="cs"/>
          <w:sz w:val="30"/>
          <w:szCs w:val="30"/>
          <w:cs/>
        </w:rPr>
        <w:t>ขึ้นโดยถือหลักเกณฑ์การบันท</w:t>
      </w:r>
      <w:r w:rsidR="004D6B2A">
        <w:rPr>
          <w:rFonts w:ascii="Angsana New" w:hAnsi="Angsana New" w:hint="cs"/>
          <w:sz w:val="30"/>
          <w:szCs w:val="30"/>
          <w:cs/>
        </w:rPr>
        <w:t>ึกตามราคาทุนเดิม ยกเว้นรายการดังต่อไปนี้</w:t>
      </w:r>
    </w:p>
    <w:p w:rsidR="008A07F9" w:rsidRPr="00394BFC" w:rsidRDefault="008A07F9" w:rsidP="0027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119"/>
        <w:gridCol w:w="4989"/>
      </w:tblGrid>
      <w:tr w:rsidR="004D6B2A" w:rsidRPr="003E7205" w:rsidTr="00B53EB0">
        <w:tc>
          <w:tcPr>
            <w:tcW w:w="4158" w:type="dxa"/>
            <w:shd w:val="clear" w:color="auto" w:fill="auto"/>
          </w:tcPr>
          <w:p w:rsidR="004D6B2A" w:rsidRPr="00555C67" w:rsidRDefault="004D6B2A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5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4D6B2A" w:rsidRPr="00555C67" w:rsidRDefault="004D6B2A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5C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555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4D6B2A" w:rsidRPr="003E7205" w:rsidTr="00B53EB0">
        <w:tc>
          <w:tcPr>
            <w:tcW w:w="4158" w:type="dxa"/>
            <w:shd w:val="clear" w:color="auto" w:fill="auto"/>
          </w:tcPr>
          <w:p w:rsidR="004D6B2A" w:rsidRPr="00555C67" w:rsidRDefault="004D6B2A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5C6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5040" w:type="dxa"/>
            <w:shd w:val="clear" w:color="auto" w:fill="auto"/>
          </w:tcPr>
          <w:p w:rsidR="004D6B2A" w:rsidRPr="00555C67" w:rsidRDefault="004D6B2A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5C6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D6B2A" w:rsidRPr="003E7205" w:rsidTr="00B53EB0">
        <w:tc>
          <w:tcPr>
            <w:tcW w:w="4158" w:type="dxa"/>
            <w:shd w:val="clear" w:color="auto" w:fill="auto"/>
          </w:tcPr>
          <w:p w:rsidR="004D6B2A" w:rsidRPr="00555C67" w:rsidRDefault="001C315E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 w:cs="Cordi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เงินลงทุน</w:t>
            </w:r>
            <w:r w:rsidR="008108D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เพื่อค้า</w:t>
            </w:r>
          </w:p>
        </w:tc>
        <w:tc>
          <w:tcPr>
            <w:tcW w:w="5040" w:type="dxa"/>
            <w:shd w:val="clear" w:color="auto" w:fill="auto"/>
          </w:tcPr>
          <w:p w:rsidR="004D6B2A" w:rsidRPr="00555C67" w:rsidRDefault="004D6B2A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5C6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B677F" w:rsidRPr="004D6B2A" w:rsidTr="00B53EB0">
        <w:tc>
          <w:tcPr>
            <w:tcW w:w="4158" w:type="dxa"/>
            <w:shd w:val="clear" w:color="auto" w:fill="auto"/>
          </w:tcPr>
          <w:p w:rsidR="00DB677F" w:rsidRPr="00555C67" w:rsidRDefault="001C315E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เงินลงทุน</w:t>
            </w:r>
            <w:r w:rsidR="008108D4">
              <w:rPr>
                <w:rFonts w:ascii="Angsana New" w:hAnsi="Angsana New" w:hint="cs"/>
                <w:i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5040" w:type="dxa"/>
            <w:shd w:val="clear" w:color="auto" w:fill="auto"/>
          </w:tcPr>
          <w:p w:rsidR="00DB677F" w:rsidRPr="00555C67" w:rsidRDefault="00DB677F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5C6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D6B2A" w:rsidRPr="004D6B2A" w:rsidTr="00B53EB0">
        <w:tc>
          <w:tcPr>
            <w:tcW w:w="4158" w:type="dxa"/>
            <w:shd w:val="clear" w:color="auto" w:fill="auto"/>
          </w:tcPr>
          <w:p w:rsidR="004D6B2A" w:rsidRPr="00555C67" w:rsidRDefault="00953B66" w:rsidP="00555C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5040" w:type="dxa"/>
            <w:shd w:val="clear" w:color="auto" w:fill="auto"/>
          </w:tcPr>
          <w:p w:rsidR="004D6B2A" w:rsidRPr="00555C67" w:rsidRDefault="004D6B2A" w:rsidP="00B53E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54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5C67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953B6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953B66">
              <w:rPr>
                <w:rFonts w:ascii="Angsana New" w:hAnsi="Angsana New"/>
                <w:sz w:val="30"/>
                <w:szCs w:val="30"/>
                <w:cs/>
              </w:rPr>
              <w:t>ได้เปิดเผย</w:t>
            </w:r>
            <w:r w:rsidRPr="00555C67">
              <w:rPr>
                <w:rFonts w:ascii="Angsana New" w:hAnsi="Angsana New"/>
                <w:sz w:val="30"/>
                <w:szCs w:val="30"/>
                <w:cs/>
              </w:rPr>
              <w:t>ในหมายเหตุ</w:t>
            </w:r>
            <w:r w:rsidR="00953B66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555C6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6636F0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555C6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04711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555C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D6B2A" w:rsidRPr="00394BFC" w:rsidRDefault="004D6B2A" w:rsidP="0027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sz w:val="30"/>
          <w:szCs w:val="30"/>
          <w:cs/>
        </w:rPr>
      </w:pPr>
    </w:p>
    <w:p w:rsidR="00B339AF" w:rsidRPr="007F5329" w:rsidRDefault="00B339AF" w:rsidP="0025250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F664C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F5329">
        <w:rPr>
          <w:rFonts w:ascii="Angsana New" w:hAnsi="Angsana New"/>
          <w:b/>
          <w:bCs/>
          <w:sz w:val="30"/>
          <w:szCs w:val="30"/>
          <w:cs/>
        </w:rPr>
        <w:tab/>
      </w:r>
      <w:r w:rsidR="00BD6F0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511047" w:rsidRPr="00BD6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</w:t>
      </w:r>
    </w:p>
    <w:p w:rsidR="00B339AF" w:rsidRPr="00394BFC" w:rsidRDefault="00B339AF" w:rsidP="0036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47F50" w:rsidRDefault="00B339AF" w:rsidP="0054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F5329">
        <w:rPr>
          <w:rFonts w:ascii="Angsana New" w:hAnsi="Angsana New"/>
          <w:sz w:val="30"/>
          <w:szCs w:val="30"/>
          <w:cs/>
          <w:lang w:val="en-GB"/>
        </w:rPr>
        <w:t>งบการเงิน</w:t>
      </w:r>
      <w:r w:rsidR="006636F0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Pr="007F5329">
        <w:rPr>
          <w:rFonts w:ascii="Angsana New" w:hAnsi="Angsana New"/>
          <w:sz w:val="30"/>
          <w:szCs w:val="30"/>
          <w:cs/>
          <w:lang w:val="en-GB"/>
        </w:rPr>
        <w:t>นี้</w:t>
      </w:r>
      <w:r w:rsidR="00B16105" w:rsidRPr="007F5329">
        <w:rPr>
          <w:rFonts w:ascii="Angsana New" w:hAnsi="Angsana New"/>
          <w:sz w:val="30"/>
          <w:szCs w:val="30"/>
          <w:cs/>
          <w:lang w:val="en-GB"/>
        </w:rPr>
        <w:t>จัดทำและ</w:t>
      </w:r>
      <w:r w:rsidRPr="007F5329">
        <w:rPr>
          <w:rFonts w:ascii="Angsana New" w:hAnsi="Angsana New"/>
          <w:sz w:val="30"/>
          <w:szCs w:val="30"/>
          <w:cs/>
          <w:lang w:val="en-GB"/>
        </w:rPr>
        <w:t>แสดงหน่วยเงินต</w:t>
      </w:r>
      <w:r w:rsidR="00BD6F0E">
        <w:rPr>
          <w:rFonts w:ascii="Angsana New" w:hAnsi="Angsana New"/>
          <w:sz w:val="30"/>
          <w:szCs w:val="30"/>
          <w:cs/>
          <w:lang w:val="en-GB"/>
        </w:rPr>
        <w:t>ราเป็นเงินบาท</w:t>
      </w:r>
      <w:r w:rsidR="00511047" w:rsidRPr="00BD6F0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="00B1201A">
        <w:rPr>
          <w:rFonts w:ascii="Angsana New" w:hAnsi="Angsana New"/>
          <w:sz w:val="30"/>
          <w:szCs w:val="30"/>
          <w:cs/>
        </w:rPr>
        <w:br/>
      </w:r>
      <w:r w:rsidR="00B1201A">
        <w:rPr>
          <w:rFonts w:ascii="Angsana New" w:hAnsi="Angsana New" w:hint="cs"/>
          <w:sz w:val="30"/>
          <w:szCs w:val="30"/>
          <w:cs/>
        </w:rPr>
        <w:t>กลุ่ม</w:t>
      </w:r>
      <w:r w:rsidR="00511047" w:rsidRPr="00BD6F0E">
        <w:rPr>
          <w:rFonts w:ascii="Angsana New" w:hAnsi="Angsana New" w:hint="cs"/>
          <w:sz w:val="30"/>
          <w:szCs w:val="30"/>
          <w:cs/>
        </w:rPr>
        <w:t>บริษัท</w:t>
      </w:r>
      <w:r w:rsidR="00511047" w:rsidRPr="00FE683D">
        <w:rPr>
          <w:rFonts w:ascii="Angsana New" w:hAnsi="Angsana New"/>
          <w:sz w:val="30"/>
          <w:szCs w:val="30"/>
          <w:cs/>
        </w:rPr>
        <w:t xml:space="preserve"> </w:t>
      </w:r>
    </w:p>
    <w:p w:rsidR="00953B66" w:rsidRDefault="00953B66" w:rsidP="0054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B339AF" w:rsidRPr="00953B66" w:rsidRDefault="00B339AF" w:rsidP="00953B66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F664C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BD6F0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56CA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B67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B547AC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DB67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DB677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:rsidR="007A12EA" w:rsidRPr="00CC5022" w:rsidRDefault="007A12EA" w:rsidP="007A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A0951" w:rsidRDefault="00B339AF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F5329">
        <w:rPr>
          <w:rFonts w:ascii="Angsana New" w:hAnsi="Angsana New"/>
          <w:sz w:val="30"/>
          <w:szCs w:val="30"/>
          <w:cs/>
          <w:lang w:val="en-GB"/>
        </w:rPr>
        <w:t>ในการจัดทำงบการเงิน</w:t>
      </w:r>
      <w:r w:rsidR="006636F0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="00201C15">
        <w:rPr>
          <w:rFonts w:ascii="Angsana New" w:hAnsi="Angsana New" w:hint="cs"/>
          <w:sz w:val="30"/>
          <w:szCs w:val="30"/>
          <w:cs/>
        </w:rPr>
        <w:t>ให้</w:t>
      </w:r>
      <w:r w:rsidRPr="007F5329">
        <w:rPr>
          <w:rFonts w:ascii="Angsana New" w:hAnsi="Angsana New"/>
          <w:sz w:val="30"/>
          <w:szCs w:val="30"/>
          <w:cs/>
          <w:lang w:val="en-GB"/>
        </w:rPr>
        <w:t>เป็นไปตามมาตรฐานการรายงานทางกา</w:t>
      </w:r>
      <w:r w:rsidR="00271263" w:rsidRPr="007F5329">
        <w:rPr>
          <w:rFonts w:ascii="Angsana New" w:hAnsi="Angsana New"/>
          <w:sz w:val="30"/>
          <w:szCs w:val="30"/>
          <w:cs/>
          <w:lang w:val="en-GB"/>
        </w:rPr>
        <w:t>รเงิน ผู้บริหารต้องใช้วิจารณญาณ</w:t>
      </w:r>
      <w:r w:rsidR="008341F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C04B4">
        <w:rPr>
          <w:rFonts w:ascii="Angsana New" w:hAnsi="Angsana New"/>
          <w:sz w:val="30"/>
          <w:szCs w:val="30"/>
          <w:lang w:val="en-GB"/>
        </w:rPr>
        <w:br/>
      </w:r>
      <w:r w:rsidRPr="007F5329">
        <w:rPr>
          <w:rFonts w:ascii="Angsana New" w:hAnsi="Angsana New"/>
          <w:sz w:val="30"/>
          <w:szCs w:val="30"/>
          <w:cs/>
          <w:lang w:val="en-GB"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</w:t>
      </w:r>
      <w:r w:rsidR="00515263">
        <w:rPr>
          <w:rFonts w:ascii="Angsana New" w:hAnsi="Angsana New"/>
          <w:sz w:val="30"/>
          <w:szCs w:val="30"/>
          <w:cs/>
          <w:lang w:val="en-GB"/>
        </w:rPr>
        <w:t>วกับ</w:t>
      </w:r>
      <w:r w:rsidRPr="007F5329">
        <w:rPr>
          <w:rFonts w:ascii="Angsana New" w:hAnsi="Angsana New"/>
          <w:sz w:val="30"/>
          <w:szCs w:val="30"/>
          <w:cs/>
          <w:lang w:val="en-GB"/>
        </w:rPr>
        <w:t>สินทรัพย</w:t>
      </w:r>
      <w:r w:rsidR="00271039" w:rsidRPr="007F5329">
        <w:rPr>
          <w:rFonts w:ascii="Angsana New" w:hAnsi="Angsana New"/>
          <w:sz w:val="30"/>
          <w:szCs w:val="30"/>
          <w:cs/>
          <w:lang w:val="en-GB"/>
        </w:rPr>
        <w:t xml:space="preserve">์ หนี้สิน รายได้ และค่าใช้จ่าย </w:t>
      </w:r>
      <w:r w:rsidRPr="007F5329">
        <w:rPr>
          <w:rFonts w:ascii="Angsana New" w:hAnsi="Angsana New"/>
          <w:sz w:val="30"/>
          <w:szCs w:val="30"/>
          <w:cs/>
          <w:lang w:val="en-GB"/>
        </w:rPr>
        <w:t>ผลที่เกิดขึ้นจริงอาจแตกต่างจากที่ประมาณไว้</w:t>
      </w:r>
    </w:p>
    <w:p w:rsidR="00C224CE" w:rsidRDefault="00C224CE" w:rsidP="00C2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46354" w:rsidRPr="007F5329" w:rsidRDefault="00C46354" w:rsidP="00C2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F5329">
        <w:rPr>
          <w:rFonts w:ascii="Angsana New" w:hAnsi="Angsana New"/>
          <w:sz w:val="30"/>
          <w:szCs w:val="30"/>
          <w:cs/>
          <w:lang w:val="en-GB"/>
        </w:rPr>
        <w:t>ประมาณการและข้อสมมติที่ใช้ในการจัดทำงบการเงิน</w:t>
      </w:r>
      <w:r w:rsidR="00953B66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Pr="007F5329">
        <w:rPr>
          <w:rFonts w:ascii="Angsana New" w:hAnsi="Angsana New"/>
          <w:sz w:val="30"/>
          <w:szCs w:val="30"/>
          <w:cs/>
          <w:lang w:val="en-GB"/>
        </w:rPr>
        <w:t>จะได้รับการทบทวนอย่างต่อเนื่อง การปรับประมาณการทางบัญชีจะบันทึก</w:t>
      </w:r>
      <w:r w:rsidR="00DB677F">
        <w:rPr>
          <w:rFonts w:ascii="Angsana New" w:hAnsi="Angsana New" w:hint="cs"/>
          <w:sz w:val="30"/>
          <w:szCs w:val="30"/>
          <w:cs/>
          <w:lang w:val="en-GB"/>
        </w:rPr>
        <w:t>โดยวิธีเปลี่ยนทันทีเป็นต้นไป</w:t>
      </w:r>
    </w:p>
    <w:p w:rsidR="00515263" w:rsidRDefault="00515263" w:rsidP="001C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C5283" w:rsidRPr="000C5283" w:rsidRDefault="00B82AE9" w:rsidP="001C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53B6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ข้อสมมติ</w:t>
      </w:r>
      <w:r w:rsidR="000C5283" w:rsidRPr="000C528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B677F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</w:t>
      </w:r>
      <w:r w:rsidR="000C5283" w:rsidRPr="000C528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:rsidR="000C5283" w:rsidRPr="00361890" w:rsidRDefault="000C5283" w:rsidP="001C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C46354" w:rsidRPr="00063FD7" w:rsidRDefault="002E21E1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en-GB"/>
        </w:rPr>
        <w:t>ข้อมูลเกี่ยวกับ</w:t>
      </w:r>
      <w:r w:rsidR="00953B66">
        <w:rPr>
          <w:rFonts w:ascii="Angsana New" w:hAnsi="Angsana New" w:hint="cs"/>
          <w:sz w:val="30"/>
          <w:szCs w:val="30"/>
          <w:cs/>
          <w:lang w:val="en-GB"/>
        </w:rPr>
        <w:t>ข้อสมมติและ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ความไม่แน่นอน</w:t>
      </w:r>
      <w:r w:rsidR="00DB677F">
        <w:rPr>
          <w:rFonts w:ascii="Angsana New" w:hAnsi="Angsana New" w:hint="cs"/>
          <w:sz w:val="30"/>
          <w:szCs w:val="30"/>
          <w:cs/>
          <w:lang w:val="en-GB"/>
        </w:rPr>
        <w:t>ของการประมาณการ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ที่สำคัญ</w:t>
      </w:r>
      <w:r w:rsidR="00DB677F">
        <w:rPr>
          <w:rFonts w:ascii="Angsana New" w:hAnsi="Angsana New" w:hint="cs"/>
          <w:sz w:val="30"/>
          <w:szCs w:val="30"/>
          <w:cs/>
          <w:lang w:val="en-GB"/>
        </w:rPr>
        <w:t>ซึ่งมีความเสี่ยงอย่างมีนัยสำคัญที่เป็นเหตุให้ต้องมีการปรับปรุง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จำนวนเงิน</w:t>
      </w:r>
      <w:r w:rsidR="00DB677F">
        <w:rPr>
          <w:rFonts w:ascii="Angsana New" w:hAnsi="Angsana New" w:hint="cs"/>
          <w:sz w:val="30"/>
          <w:szCs w:val="30"/>
          <w:cs/>
          <w:lang w:val="en-GB"/>
        </w:rPr>
        <w:t>ที่รับรู้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ในงบการเงิน</w:t>
      </w:r>
      <w:r w:rsidR="00953B66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="00485775">
        <w:rPr>
          <w:rFonts w:ascii="Angsana New" w:hAnsi="Angsana New"/>
          <w:sz w:val="30"/>
          <w:szCs w:val="30"/>
          <w:lang w:val="en-GB"/>
        </w:rPr>
        <w:t xml:space="preserve"> 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953B66">
        <w:rPr>
          <w:rFonts w:ascii="Angsana New" w:hAnsi="Angsana New" w:hint="cs"/>
          <w:sz w:val="30"/>
          <w:szCs w:val="30"/>
          <w:cs/>
          <w:lang w:val="en-GB"/>
        </w:rPr>
        <w:t>ได้เปิดเผยใน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หมายเหตุประกอบงบการเงิน</w:t>
      </w:r>
      <w:r w:rsidR="0016590E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="00C46354" w:rsidRPr="007F5329">
        <w:rPr>
          <w:rFonts w:ascii="Angsana New" w:hAnsi="Angsana New"/>
          <w:sz w:val="30"/>
          <w:szCs w:val="30"/>
          <w:cs/>
          <w:lang w:val="en-GB"/>
        </w:rPr>
        <w:t>ต่อไปนี้</w:t>
      </w:r>
    </w:p>
    <w:p w:rsidR="00FC4F95" w:rsidRDefault="00FC4F95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57636F" w:rsidRDefault="0057636F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32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B6143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FE23E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 w:rsidR="00FE23E3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ab/>
      </w:r>
      <w:r w:rsidR="00B56CAD">
        <w:rPr>
          <w:rFonts w:ascii="Angsana New" w:hAnsi="Angsana New" w:hint="cs"/>
          <w:sz w:val="30"/>
          <w:szCs w:val="30"/>
          <w:cs/>
        </w:rPr>
        <w:t>ภาษีเงินได้ของงวด</w:t>
      </w:r>
      <w:r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:rsidR="001C315E" w:rsidRDefault="001C315E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32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หมายเหตุประกอบงบการเงินข้อ 9</w:t>
      </w:r>
      <w:r>
        <w:rPr>
          <w:rFonts w:ascii="Angsana New" w:hAnsi="Angsana New" w:hint="cs"/>
          <w:sz w:val="30"/>
          <w:szCs w:val="30"/>
          <w:cs/>
        </w:rPr>
        <w:tab/>
        <w:t>สินทรัพย์และหนี้สินตราสารอนุ</w:t>
      </w:r>
      <w:r w:rsidR="00C066CB">
        <w:rPr>
          <w:rFonts w:ascii="Angsana New" w:hAnsi="Angsana New" w:hint="cs"/>
          <w:sz w:val="30"/>
          <w:szCs w:val="30"/>
          <w:cs/>
        </w:rPr>
        <w:t>พันธ์</w:t>
      </w:r>
    </w:p>
    <w:p w:rsidR="0057636F" w:rsidRDefault="0057636F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0"/>
        </w:tabs>
        <w:spacing w:line="240" w:lineRule="auto"/>
        <w:ind w:left="4320" w:right="387" w:hanging="3780"/>
        <w:jc w:val="thaiDistribute"/>
        <w:rPr>
          <w:rFonts w:ascii="Angsana New" w:hAnsi="Angsana New"/>
          <w:sz w:val="30"/>
          <w:szCs w:val="30"/>
          <w:cs/>
        </w:rPr>
      </w:pPr>
      <w:r w:rsidRPr="00B6143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485775">
        <w:rPr>
          <w:rFonts w:ascii="Angsana New" w:hAnsi="Angsana New"/>
          <w:sz w:val="30"/>
          <w:szCs w:val="30"/>
          <w:cs/>
        </w:rPr>
        <w:t>1</w:t>
      </w:r>
      <w:r w:rsidR="00515263">
        <w:rPr>
          <w:rFonts w:ascii="Angsana New" w:hAnsi="Angsana New"/>
          <w:sz w:val="30"/>
          <w:szCs w:val="30"/>
        </w:rPr>
        <w:t>9</w:t>
      </w:r>
      <w:r w:rsidRPr="00B61437">
        <w:rPr>
          <w:rFonts w:ascii="Angsana New" w:hAnsi="Angsana New"/>
          <w:sz w:val="30"/>
          <w:szCs w:val="30"/>
          <w:cs/>
        </w:rPr>
        <w:tab/>
      </w:r>
      <w:r w:rsidR="00063FD7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53B66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</w:t>
      </w:r>
      <w:r w:rsidR="001C315E">
        <w:rPr>
          <w:rFonts w:ascii="Angsana New" w:hAnsi="Angsana New" w:hint="cs"/>
          <w:sz w:val="30"/>
          <w:szCs w:val="30"/>
          <w:cs/>
        </w:rPr>
        <w:t>ที่</w:t>
      </w:r>
      <w:r w:rsidR="00C066CB">
        <w:rPr>
          <w:rFonts w:ascii="Angsana New" w:hAnsi="Angsana New"/>
          <w:sz w:val="30"/>
          <w:szCs w:val="30"/>
          <w:cs/>
        </w:rPr>
        <w:br/>
      </w:r>
      <w:r w:rsidR="00C066CB">
        <w:rPr>
          <w:rFonts w:ascii="Angsana New" w:hAnsi="Angsana New"/>
          <w:sz w:val="30"/>
          <w:szCs w:val="30"/>
          <w:cs/>
        </w:rPr>
        <w:tab/>
      </w:r>
      <w:r w:rsidR="001C315E">
        <w:rPr>
          <w:rFonts w:ascii="Angsana New" w:hAnsi="Angsana New" w:hint="cs"/>
          <w:sz w:val="30"/>
          <w:szCs w:val="30"/>
          <w:cs/>
        </w:rPr>
        <w:t>กำหนดไว้เกี่ยวกับข้อสมมติหลักในการประมาณการตาม</w:t>
      </w:r>
      <w:r w:rsidR="00C066CB">
        <w:rPr>
          <w:rFonts w:ascii="Angsana New" w:hAnsi="Angsana New"/>
          <w:sz w:val="30"/>
          <w:szCs w:val="30"/>
          <w:cs/>
        </w:rPr>
        <w:br/>
      </w:r>
      <w:r w:rsidR="00C066CB">
        <w:rPr>
          <w:rFonts w:ascii="Angsana New" w:hAnsi="Angsana New"/>
          <w:sz w:val="30"/>
          <w:szCs w:val="30"/>
          <w:cs/>
        </w:rPr>
        <w:tab/>
      </w:r>
      <w:r w:rsidR="001C315E">
        <w:rPr>
          <w:rFonts w:ascii="Angsana New" w:hAnsi="Angsana New" w:hint="cs"/>
          <w:sz w:val="30"/>
          <w:szCs w:val="30"/>
          <w:cs/>
        </w:rPr>
        <w:t>หลักคณิตศาสตร์ประกันภัย</w:t>
      </w:r>
    </w:p>
    <w:p w:rsidR="00194C68" w:rsidRDefault="00194C68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349CA" w:rsidRDefault="00D349CA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6DBA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E46DBA" w:rsidRDefault="00E46DBA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349CA" w:rsidRDefault="00D349CA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49CA">
        <w:rPr>
          <w:rFonts w:ascii="Angsana New" w:hAnsi="Angsana New" w:hint="cs"/>
          <w:sz w:val="30"/>
          <w:szCs w:val="30"/>
          <w:cs/>
          <w:lang w:val="en-GB"/>
        </w:rPr>
        <w:t>นโยบายการบัญชีและการเปิดเผยข้อมูลของ</w:t>
      </w:r>
      <w:r w:rsidR="0016590E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Pr="00D349CA">
        <w:rPr>
          <w:rFonts w:ascii="Angsana New" w:hAnsi="Angsana New" w:hint="cs"/>
          <w:sz w:val="30"/>
          <w:szCs w:val="30"/>
          <w:cs/>
          <w:lang w:val="en-GB"/>
        </w:rPr>
        <w:t>บริษัทหลายข้อกำหนดให้มีการวัดมูลค่ายุติธรรมทั้งสินทรัพย์</w:t>
      </w:r>
      <w:r w:rsidR="001C315E">
        <w:rPr>
          <w:rFonts w:ascii="Angsana New" w:hAnsi="Angsana New" w:hint="cs"/>
          <w:sz w:val="30"/>
          <w:szCs w:val="30"/>
          <w:cs/>
          <w:lang w:val="en-GB"/>
        </w:rPr>
        <w:t>และหนี้สิน</w:t>
      </w:r>
      <w:r w:rsidRPr="00D349CA">
        <w:rPr>
          <w:rFonts w:ascii="Angsana New" w:hAnsi="Angsana New" w:hint="cs"/>
          <w:sz w:val="30"/>
          <w:szCs w:val="30"/>
          <w:cs/>
          <w:lang w:val="en-GB"/>
        </w:rPr>
        <w:t>ทางการเงินและไม่ใช่ทางก</w:t>
      </w:r>
      <w:r w:rsidR="00E46DBA">
        <w:rPr>
          <w:rFonts w:ascii="Angsana New" w:hAnsi="Angsana New" w:hint="cs"/>
          <w:sz w:val="30"/>
          <w:szCs w:val="30"/>
          <w:cs/>
          <w:lang w:val="en-GB"/>
        </w:rPr>
        <w:t>ารเงิน รายละเอียดของวิธีการและข้</w:t>
      </w:r>
      <w:r w:rsidR="00953B66">
        <w:rPr>
          <w:rFonts w:ascii="Angsana New" w:hAnsi="Angsana New" w:hint="cs"/>
          <w:sz w:val="30"/>
          <w:szCs w:val="30"/>
          <w:cs/>
          <w:lang w:val="en-GB"/>
        </w:rPr>
        <w:t>อสมมติ</w:t>
      </w:r>
      <w:r w:rsidRPr="00D349CA">
        <w:rPr>
          <w:rFonts w:ascii="Angsana New" w:hAnsi="Angsana New" w:hint="cs"/>
          <w:sz w:val="30"/>
          <w:szCs w:val="30"/>
          <w:cs/>
          <w:lang w:val="en-GB"/>
        </w:rPr>
        <w:t xml:space="preserve">ของการวัดมูลค่ายุติธรรมแสดงในหมายเหตุประกอบงบการเงินข้อ </w:t>
      </w:r>
      <w:r w:rsidR="002A4F0A">
        <w:rPr>
          <w:rFonts w:ascii="Angsana New" w:hAnsi="Angsana New"/>
          <w:sz w:val="30"/>
          <w:szCs w:val="30"/>
          <w:lang w:val="en-GB"/>
        </w:rPr>
        <w:t>5</w:t>
      </w:r>
    </w:p>
    <w:p w:rsidR="007A4D19" w:rsidRPr="00F85A4C" w:rsidRDefault="007A4D19" w:rsidP="001C315E">
      <w:pPr>
        <w:pStyle w:val="BodyText2"/>
        <w:tabs>
          <w:tab w:val="left" w:pos="-1710"/>
        </w:tabs>
        <w:spacing w:line="370" w:lineRule="exact"/>
        <w:ind w:left="0" w:right="387" w:firstLine="0"/>
        <w:jc w:val="thaiDistribute"/>
        <w:rPr>
          <w:sz w:val="30"/>
          <w:szCs w:val="30"/>
        </w:rPr>
      </w:pPr>
    </w:p>
    <w:p w:rsidR="00C118F0" w:rsidRPr="007F5329" w:rsidRDefault="00F85A4C" w:rsidP="001C315E">
      <w:pPr>
        <w:pStyle w:val="BodyText2"/>
        <w:tabs>
          <w:tab w:val="left" w:pos="-1710"/>
          <w:tab w:val="left" w:pos="540"/>
        </w:tabs>
        <w:spacing w:line="370" w:lineRule="exact"/>
        <w:ind w:left="0" w:right="38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7A4D1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A4D19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118F0" w:rsidRPr="007F532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3E5E98" w:rsidRPr="004E5101" w:rsidRDefault="003E5E98" w:rsidP="001C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021082" w:rsidRDefault="00021082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F85A4C">
        <w:rPr>
          <w:rFonts w:ascii="Angsana New" w:hAnsi="Angsana New"/>
          <w:sz w:val="30"/>
          <w:szCs w:val="30"/>
          <w:cs/>
        </w:rPr>
        <w:t>น</w:t>
      </w:r>
      <w:r w:rsidRPr="007F5329">
        <w:rPr>
          <w:rFonts w:ascii="Angsana New" w:hAnsi="Angsana New"/>
          <w:sz w:val="30"/>
          <w:szCs w:val="30"/>
          <w:cs/>
        </w:rPr>
        <w:t>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>
        <w:rPr>
          <w:rFonts w:ascii="Angsana New" w:hAnsi="Angsana New"/>
          <w:sz w:val="30"/>
          <w:szCs w:val="30"/>
        </w:rPr>
        <w:t xml:space="preserve"> </w:t>
      </w:r>
    </w:p>
    <w:p w:rsidR="00F85A4C" w:rsidRDefault="00F85A4C" w:rsidP="001C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C224CE" w:rsidRPr="00C224CE" w:rsidRDefault="00C224CE" w:rsidP="001C315E">
      <w:pPr>
        <w:tabs>
          <w:tab w:val="clear" w:pos="454"/>
          <w:tab w:val="clear" w:pos="680"/>
          <w:tab w:val="left" w:pos="540"/>
          <w:tab w:val="left" w:pos="630"/>
        </w:tabs>
        <w:spacing w:line="370" w:lineRule="exact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E23E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B82AE9" w:rsidRDefault="00B82AE9" w:rsidP="00B82AE9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953B66" w:rsidRDefault="00F85A4C" w:rsidP="00B82AE9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A165E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A165E">
        <w:rPr>
          <w:rFonts w:ascii="Angsana New" w:hAnsi="Angsana New"/>
          <w:sz w:val="30"/>
          <w:szCs w:val="30"/>
          <w:cs/>
        </w:rPr>
        <w:t>เ</w:t>
      </w:r>
      <w:r w:rsidRPr="008A165E">
        <w:rPr>
          <w:rFonts w:ascii="Angsana New" w:hAnsi="Angsana New"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8A165E">
        <w:rPr>
          <w:rFonts w:ascii="Angsana New" w:hAnsi="Angsana New" w:hint="cs"/>
          <w:sz w:val="30"/>
          <w:szCs w:val="30"/>
        </w:rPr>
        <w:t>“</w:t>
      </w:r>
      <w:r w:rsidRPr="008A165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165E">
        <w:rPr>
          <w:rFonts w:ascii="Angsana New" w:hAnsi="Angsana New" w:hint="cs"/>
          <w:sz w:val="30"/>
          <w:szCs w:val="30"/>
        </w:rPr>
        <w:t>”</w:t>
      </w:r>
      <w:r w:rsidRPr="008A165E">
        <w:rPr>
          <w:rFonts w:ascii="Angsana New" w:hAnsi="Angsana New" w:hint="cs"/>
          <w:sz w:val="30"/>
          <w:szCs w:val="30"/>
          <w:cs/>
        </w:rPr>
        <w:t>)</w:t>
      </w:r>
    </w:p>
    <w:p w:rsidR="00F85A4C" w:rsidRPr="00953B66" w:rsidRDefault="00F85A4C" w:rsidP="001C315E">
      <w:pPr>
        <w:pStyle w:val="BodyText2"/>
        <w:spacing w:line="370" w:lineRule="exac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6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F85A4C" w:rsidRDefault="00F85A4C" w:rsidP="001C315E">
      <w:pPr>
        <w:pStyle w:val="BodyText2"/>
        <w:spacing w:line="370" w:lineRule="exact"/>
        <w:ind w:left="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A165E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8A165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4C3C3F" w:rsidRPr="008A165E" w:rsidRDefault="004C3C3F" w:rsidP="001C315E">
      <w:pPr>
        <w:pStyle w:val="BodyText2"/>
        <w:spacing w:line="370" w:lineRule="exac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FE23E3" w:rsidRDefault="0016590E" w:rsidP="00B82AE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85A4C" w:rsidRPr="008A165E">
        <w:rPr>
          <w:rFonts w:ascii="Angsana New" w:hAnsi="Angsana New" w:hint="cs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เมื่อการควบคุมถูกโอนไปยัง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F85A4C" w:rsidRPr="008A165E">
        <w:rPr>
          <w:rFonts w:ascii="Angsana New" w:hAnsi="Angsana New" w:hint="cs"/>
          <w:sz w:val="30"/>
          <w:szCs w:val="30"/>
          <w:cs/>
        </w:rPr>
        <w:t>บริษัท ยกเว้นในกรณีที่เป็นการรวมธุรกิจภายใต้การควบคุมเดียวกัน</w:t>
      </w:r>
    </w:p>
    <w:p w:rsidR="00FE23E3" w:rsidRDefault="00FE23E3" w:rsidP="001C315E">
      <w:pPr>
        <w:pStyle w:val="BodyText"/>
        <w:tabs>
          <w:tab w:val="clear" w:pos="454"/>
          <w:tab w:val="left" w:pos="540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5A4C" w:rsidRDefault="00B82AE9" w:rsidP="00B82AE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F21D8">
        <w:rPr>
          <w:rFonts w:ascii="Angsana New" w:hAnsi="Angsana New" w:hint="cs"/>
          <w:sz w:val="30"/>
          <w:szCs w:val="30"/>
          <w:cs/>
        </w:rPr>
        <w:lastRenderedPageBreak/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</w:t>
      </w:r>
      <w:r w:rsidR="002F21D8">
        <w:rPr>
          <w:rFonts w:ascii="Angsana New" w:hAnsi="Angsana New"/>
          <w:sz w:val="30"/>
          <w:szCs w:val="30"/>
        </w:rPr>
        <w:t xml:space="preserve"> </w:t>
      </w:r>
      <w:r w:rsidR="002F21D8" w:rsidRPr="008A165E">
        <w:rPr>
          <w:rFonts w:ascii="Angsana New" w:hAnsi="Angsana New" w:hint="cs"/>
          <w:sz w:val="30"/>
          <w:szCs w:val="30"/>
          <w:cs/>
        </w:rPr>
        <w:t>วันที่ซื้อกิจการ</w:t>
      </w:r>
      <w:r w:rsidR="002F21D8">
        <w:rPr>
          <w:rFonts w:ascii="Angsana New" w:hAnsi="Angsana New" w:hint="cs"/>
          <w:sz w:val="30"/>
          <w:szCs w:val="30"/>
          <w:cs/>
        </w:rPr>
        <w:t>คือวันที่อำนาจในการควบคุมนั้นได้ถูกโอนไปยังผู้ซื้อ การกำหนดวันที่ซื้อกิจการ</w:t>
      </w:r>
      <w:r w:rsidR="002F21D8" w:rsidRPr="008A165E">
        <w:rPr>
          <w:rFonts w:ascii="Angsana New" w:hAnsi="Angsana New" w:hint="cs"/>
          <w:sz w:val="30"/>
          <w:szCs w:val="30"/>
          <w:cs/>
        </w:rPr>
        <w:t>และการระบุเกี่ยวกับ</w:t>
      </w:r>
      <w:r w:rsidR="00FB125D">
        <w:rPr>
          <w:rFonts w:ascii="Angsana New" w:hAnsi="Angsana New"/>
          <w:sz w:val="30"/>
          <w:szCs w:val="30"/>
        </w:rPr>
        <w:br/>
      </w:r>
      <w:r w:rsidR="002F21D8" w:rsidRPr="008A165E">
        <w:rPr>
          <w:rFonts w:ascii="Angsana New" w:hAnsi="Angsana New" w:hint="cs"/>
          <w:sz w:val="30"/>
          <w:szCs w:val="30"/>
          <w:cs/>
        </w:rPr>
        <w:t>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B82AE9" w:rsidRPr="00EC04B4" w:rsidRDefault="00B82AE9" w:rsidP="00B82AE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5A4C" w:rsidRPr="001C315E" w:rsidRDefault="00F85A4C" w:rsidP="00B82AE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A165E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8A165E">
        <w:rPr>
          <w:rFonts w:ascii="Angsana New" w:hAnsi="Angsana New"/>
          <w:sz w:val="30"/>
          <w:szCs w:val="30"/>
          <w:cs/>
        </w:rPr>
        <w:t>(</w:t>
      </w:r>
      <w:r w:rsidRPr="008A165E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8A165E">
        <w:rPr>
          <w:rFonts w:ascii="Angsana New" w:hAnsi="Angsana New"/>
          <w:sz w:val="30"/>
          <w:szCs w:val="30"/>
          <w:cs/>
        </w:rPr>
        <w:t>)</w:t>
      </w:r>
      <w:r w:rsidRPr="008A165E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1C315E">
        <w:rPr>
          <w:rFonts w:ascii="Angsana New" w:hAnsi="Angsana New"/>
          <w:sz w:val="30"/>
          <w:szCs w:val="30"/>
        </w:rPr>
        <w:t xml:space="preserve"> </w:t>
      </w:r>
      <w:r w:rsidR="001C315E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</w:t>
      </w:r>
      <w:r w:rsidR="00C066CB">
        <w:rPr>
          <w:rFonts w:ascii="Angsana New" w:hAnsi="Angsana New" w:hint="cs"/>
          <w:sz w:val="30"/>
          <w:szCs w:val="30"/>
          <w:cs/>
        </w:rPr>
        <w:t>ธรรมรับรู้ในกำไรหรือขาดทุนทันที</w:t>
      </w:r>
    </w:p>
    <w:p w:rsidR="00F85A4C" w:rsidRPr="00EC04B4" w:rsidRDefault="00F85A4C" w:rsidP="0016590E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85A4C" w:rsidRDefault="00F85A4C" w:rsidP="004C3C3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A165E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</w:t>
      </w:r>
      <w:r w:rsidR="002E7491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 w:hint="cs"/>
          <w:sz w:val="30"/>
          <w:szCs w:val="30"/>
          <w:cs/>
        </w:rPr>
        <w:t>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16590E">
        <w:rPr>
          <w:rFonts w:ascii="Angsana New" w:hAnsi="Angsana New" w:hint="cs"/>
          <w:sz w:val="30"/>
          <w:szCs w:val="30"/>
          <w:cs/>
        </w:rPr>
        <w:t xml:space="preserve"> </w:t>
      </w:r>
      <w:r w:rsidRPr="008A165E">
        <w:rPr>
          <w:rFonts w:ascii="Angsana New" w:hAnsi="Angsana New" w:hint="cs"/>
          <w:sz w:val="30"/>
          <w:szCs w:val="30"/>
          <w:cs/>
        </w:rPr>
        <w:t>ๆ ถือเป็นค่าใช้จ่ายเมื่อเกิดขึ้น</w:t>
      </w:r>
    </w:p>
    <w:p w:rsidR="00EC04B4" w:rsidRPr="008A165E" w:rsidRDefault="00EC04B4" w:rsidP="0064500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85A4C" w:rsidRDefault="00F85A4C" w:rsidP="00EC04B4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8A165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EC04B4" w:rsidRPr="00EC04B4" w:rsidRDefault="00EC04B4" w:rsidP="0064500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85A4C" w:rsidRPr="00C224CE" w:rsidRDefault="00F85A4C" w:rsidP="00C224C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8A165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="0016590E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 w:hint="cs"/>
          <w:sz w:val="30"/>
          <w:szCs w:val="30"/>
          <w:cs/>
        </w:rPr>
        <w:t>บริษัท</w:t>
      </w:r>
      <w:r w:rsidRPr="008A165E">
        <w:rPr>
          <w:rFonts w:ascii="Angsana New" w:hAnsi="Angsana New"/>
          <w:sz w:val="30"/>
          <w:szCs w:val="30"/>
        </w:rPr>
        <w:t xml:space="preserve"> </w:t>
      </w:r>
      <w:r w:rsidRPr="008A165E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="0016590E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 w:hint="cs"/>
          <w:sz w:val="30"/>
          <w:szCs w:val="30"/>
          <w:cs/>
        </w:rPr>
        <w:t>บริษัทเปิดรับหรือมีสิทธิ</w:t>
      </w:r>
      <w:r w:rsidRPr="008A165E">
        <w:rPr>
          <w:rFonts w:ascii="Angsana New" w:hAnsi="Angsana New"/>
          <w:sz w:val="30"/>
          <w:szCs w:val="30"/>
        </w:rPr>
        <w:br/>
      </w:r>
      <w:r w:rsidRPr="008A165E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2E7491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 w:hint="cs"/>
          <w:sz w:val="30"/>
          <w:szCs w:val="30"/>
          <w:cs/>
        </w:rPr>
        <w:t>บริษัท</w:t>
      </w:r>
      <w:r w:rsidR="00485775">
        <w:rPr>
          <w:rFonts w:ascii="Angsana New" w:hAnsi="Angsana New"/>
          <w:sz w:val="30"/>
          <w:szCs w:val="30"/>
          <w:cs/>
        </w:rPr>
        <w:t xml:space="preserve"> </w:t>
      </w:r>
      <w:r w:rsidRPr="008A165E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Pr="008A165E">
        <w:rPr>
          <w:rFonts w:ascii="Angsana New" w:hAnsi="Angsana New"/>
          <w:sz w:val="30"/>
          <w:szCs w:val="30"/>
        </w:rPr>
        <w:br/>
      </w:r>
      <w:r w:rsidRPr="008A165E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8A165E">
        <w:rPr>
          <w:rFonts w:ascii="Angsana New" w:hAnsi="Angsana New" w:hint="cs"/>
          <w:sz w:val="30"/>
          <w:szCs w:val="30"/>
          <w:cs/>
        </w:rPr>
        <w:t xml:space="preserve"> </w:t>
      </w:r>
    </w:p>
    <w:p w:rsidR="00EC04B4" w:rsidRDefault="00EC04B4" w:rsidP="00F85A4C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F85A4C" w:rsidRPr="008A165E" w:rsidRDefault="00F85A4C" w:rsidP="00F85A4C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A165E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A165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A165E">
        <w:rPr>
          <w:rFonts w:ascii="Angsana New" w:hAnsi="Angsana New"/>
          <w:i/>
          <w:iCs/>
          <w:sz w:val="30"/>
          <w:szCs w:val="30"/>
          <w:cs/>
        </w:rPr>
        <w:t>ควบคุม</w:t>
      </w:r>
      <w:r w:rsidRPr="008A165E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EC04B4" w:rsidRDefault="00EC04B4" w:rsidP="00F85A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85A4C" w:rsidRDefault="00F85A4C" w:rsidP="006306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A165E">
        <w:rPr>
          <w:rFonts w:ascii="Angsana New" w:hAnsi="Angsana New"/>
          <w:sz w:val="30"/>
          <w:szCs w:val="30"/>
          <w:cs/>
        </w:rPr>
        <w:t>เมื่อ</w:t>
      </w:r>
      <w:r w:rsidR="0016590E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 w:hint="cs"/>
          <w:sz w:val="30"/>
          <w:szCs w:val="30"/>
          <w:cs/>
        </w:rPr>
        <w:t>บริษัท</w:t>
      </w:r>
      <w:r w:rsidRPr="008A165E">
        <w:rPr>
          <w:rFonts w:ascii="Angsana New" w:hAnsi="Angsana New"/>
          <w:sz w:val="30"/>
          <w:szCs w:val="30"/>
          <w:cs/>
        </w:rPr>
        <w:t>สูญเสีย</w:t>
      </w:r>
      <w:r w:rsidRPr="008A165E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="0016590E">
        <w:rPr>
          <w:rFonts w:ascii="Angsana New" w:hAnsi="Angsana New" w:hint="cs"/>
          <w:sz w:val="30"/>
          <w:szCs w:val="30"/>
          <w:cs/>
        </w:rPr>
        <w:t>กลุ่ม</w:t>
      </w:r>
      <w:r w:rsidRPr="008A165E">
        <w:rPr>
          <w:rFonts w:ascii="Angsana New" w:hAnsi="Angsana New"/>
          <w:sz w:val="30"/>
          <w:szCs w:val="30"/>
          <w:cs/>
        </w:rPr>
        <w:t>บริษัทตัดรายการสินทรัพย์และหนี้สินของบริษัทย่อย</w:t>
      </w:r>
      <w:r w:rsidRPr="008A165E">
        <w:rPr>
          <w:rFonts w:ascii="Angsana New" w:hAnsi="Angsana New" w:hint="cs"/>
          <w:sz w:val="30"/>
          <w:szCs w:val="30"/>
          <w:cs/>
        </w:rPr>
        <w:t>นั้นออก</w:t>
      </w:r>
      <w:r w:rsidRPr="008A165E">
        <w:rPr>
          <w:rFonts w:ascii="Angsana New" w:hAnsi="Angsana New"/>
          <w:sz w:val="30"/>
          <w:szCs w:val="30"/>
          <w:cs/>
        </w:rPr>
        <w:t xml:space="preserve"> </w:t>
      </w:r>
      <w:r w:rsidRPr="008A165E">
        <w:rPr>
          <w:rFonts w:ascii="Angsana New" w:hAnsi="Angsana New"/>
          <w:sz w:val="30"/>
          <w:szCs w:val="30"/>
        </w:rPr>
        <w:br/>
      </w:r>
      <w:r w:rsidRPr="008A165E">
        <w:rPr>
          <w:rFonts w:ascii="Angsana New" w:hAnsi="Angsana New" w:hint="cs"/>
          <w:sz w:val="30"/>
          <w:szCs w:val="30"/>
          <w:cs/>
        </w:rPr>
        <w:t>รวมถึง</w:t>
      </w:r>
      <w:r w:rsidRPr="008A165E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</w:t>
      </w:r>
      <w:r w:rsidR="00485775">
        <w:rPr>
          <w:rFonts w:ascii="Angsana New" w:hAnsi="Angsana New"/>
          <w:sz w:val="30"/>
          <w:szCs w:val="30"/>
          <w:cs/>
        </w:rPr>
        <w:t xml:space="preserve">ี่เกี่ยวข้องกับบริษัทย่อยนั้น </w:t>
      </w:r>
      <w:r w:rsidRPr="008A165E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8A165E">
        <w:rPr>
          <w:rFonts w:ascii="Angsana New" w:hAnsi="Angsana New" w:hint="cs"/>
          <w:sz w:val="30"/>
          <w:szCs w:val="30"/>
          <w:cs/>
        </w:rPr>
        <w:t>การ</w:t>
      </w:r>
      <w:r w:rsidRPr="008A165E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Pr="008A165E">
        <w:rPr>
          <w:rFonts w:ascii="Angsana New" w:hAnsi="Angsana New"/>
          <w:sz w:val="30"/>
          <w:szCs w:val="30"/>
        </w:rPr>
        <w:t xml:space="preserve"> </w:t>
      </w:r>
      <w:r w:rsidRPr="008A165E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A165E">
        <w:rPr>
          <w:rFonts w:ascii="Angsana New" w:hAnsi="Angsana New" w:hint="cs"/>
          <w:sz w:val="30"/>
          <w:szCs w:val="30"/>
          <w:cs/>
        </w:rPr>
        <w:t>การ</w:t>
      </w:r>
      <w:r w:rsidRPr="008A165E">
        <w:rPr>
          <w:rFonts w:ascii="Angsana New" w:hAnsi="Angsana New"/>
          <w:sz w:val="30"/>
          <w:szCs w:val="30"/>
          <w:cs/>
        </w:rPr>
        <w:t>ควบคุม</w:t>
      </w:r>
    </w:p>
    <w:p w:rsidR="00181BC4" w:rsidRPr="00EC04B4" w:rsidRDefault="00181BC4" w:rsidP="006306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F85A4C" w:rsidRPr="008A165E" w:rsidRDefault="00F85A4C" w:rsidP="00F85A4C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8A165E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:rsidR="00F85A4C" w:rsidRPr="004C3C3F" w:rsidRDefault="00F85A4C" w:rsidP="00F85A4C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85A4C" w:rsidRDefault="00F85A4C" w:rsidP="00F85A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A165E">
        <w:rPr>
          <w:rFonts w:ascii="Angsana New" w:hAnsi="Angsana New" w:hint="cs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</w:p>
    <w:p w:rsidR="0016590E" w:rsidRPr="004C3C3F" w:rsidRDefault="0016590E" w:rsidP="00F85A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C118F0" w:rsidRPr="002F21D8" w:rsidRDefault="00B82AE9" w:rsidP="002F21D8">
      <w:pPr>
        <w:tabs>
          <w:tab w:val="clear" w:pos="454"/>
          <w:tab w:val="clear" w:pos="680"/>
          <w:tab w:val="left" w:pos="540"/>
          <w:tab w:val="left" w:pos="63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C118F0" w:rsidRPr="007F532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F85A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C118F0"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C118F0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:rsidR="007A12EA" w:rsidRPr="004C3C3F" w:rsidRDefault="007A12EA" w:rsidP="007A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D50" w:rsidRPr="007F5329" w:rsidRDefault="0097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ค่านายหน้า</w:t>
      </w:r>
    </w:p>
    <w:p w:rsidR="007A12EA" w:rsidRPr="004C3C3F" w:rsidRDefault="007A12EA" w:rsidP="007A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D50" w:rsidRDefault="00975D50" w:rsidP="0020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ค่านายหน้าจากการซื้อขายหลักทรัพย์</w:t>
      </w:r>
      <w:r w:rsidR="001C315E">
        <w:rPr>
          <w:rFonts w:ascii="Angsana New" w:hAnsi="Angsana New" w:hint="cs"/>
          <w:sz w:val="30"/>
          <w:szCs w:val="30"/>
          <w:cs/>
        </w:rPr>
        <w:t>และสัญญาซื้อขายล่วงหน้า</w:t>
      </w:r>
      <w:r w:rsidR="002D5983" w:rsidRPr="007F5329">
        <w:rPr>
          <w:rFonts w:ascii="Angsana New" w:hAnsi="Angsana New"/>
          <w:sz w:val="30"/>
          <w:szCs w:val="30"/>
          <w:cs/>
        </w:rPr>
        <w:t>บันทึกใน</w:t>
      </w:r>
      <w:r w:rsidR="00C118F0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F5329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:rsidR="00515263" w:rsidRPr="007F5329" w:rsidRDefault="00515263" w:rsidP="0020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D50" w:rsidRPr="007F5329" w:rsidRDefault="00975D50" w:rsidP="002F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ค่าธรรมเนียมและบริการ</w:t>
      </w:r>
    </w:p>
    <w:p w:rsidR="007A12EA" w:rsidRPr="004C3C3F" w:rsidRDefault="007A12EA" w:rsidP="007A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4558" w:rsidRDefault="00975D50" w:rsidP="008F4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ค่าธรรมเนียม</w:t>
      </w:r>
      <w:r w:rsidR="002D5983" w:rsidRPr="007F5329">
        <w:rPr>
          <w:rFonts w:ascii="Angsana New" w:hAnsi="Angsana New"/>
          <w:sz w:val="30"/>
          <w:szCs w:val="30"/>
          <w:cs/>
        </w:rPr>
        <w:t>บันทึกใน</w:t>
      </w:r>
      <w:r w:rsidR="00C118F0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F5329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8F4558" w:rsidRDefault="008F4558" w:rsidP="008F4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C5315B" w:rsidRPr="00972E70" w:rsidRDefault="00C5315B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972E7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ั้นความสำเร็จของรายการใช้วิธีอัตราส่วนของบริการที่ให้จนถึงปัจจุบันเทียบกับบริการทั้งสิ้นที่ให้หรือสัดส่วนของต้นทุนที่เกิดขึ้นจนถึงปัจจุบันกับประมาณการต้นทุนทั้งสิ้นแล้วแต่วิธีใดจะเหมาะสมตามลักษณะของรายการ</w:t>
      </w:r>
    </w:p>
    <w:p w:rsidR="00B82AE9" w:rsidRDefault="00B82AE9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5315B" w:rsidRDefault="00C5315B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กำไร</w:t>
      </w:r>
      <w:r>
        <w:rPr>
          <w:rFonts w:ascii="Angsana New" w:hAnsi="Angsana New"/>
          <w:i/>
          <w:iCs/>
          <w:sz w:val="30"/>
          <w:szCs w:val="30"/>
          <w:cs/>
        </w:rPr>
        <w:t>และผลตอบแทนจากเครื่องมือทางการเงิน</w:t>
      </w:r>
    </w:p>
    <w:p w:rsidR="00C5315B" w:rsidRPr="00B82AE9" w:rsidRDefault="00C5315B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5315B" w:rsidRDefault="00C5315B" w:rsidP="00B8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และผลตอบแทนจากเครื่องมือทางการเงิน</w:t>
      </w:r>
      <w:r w:rsidRPr="007F5329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16590E" w:rsidRPr="004C3C3F" w:rsidRDefault="0016590E" w:rsidP="003D0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44E3A" w:rsidRDefault="00E44E3A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FE23E3" w:rsidRPr="004C3C3F" w:rsidRDefault="00FE23E3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A4D19" w:rsidRDefault="00E44E3A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</w:t>
      </w:r>
      <w:r w:rsidR="006D099C">
        <w:rPr>
          <w:rFonts w:ascii="Angsana New" w:hAnsi="Angsana New"/>
          <w:sz w:val="30"/>
          <w:szCs w:val="30"/>
          <w:cs/>
        </w:rPr>
        <w:t>ที่</w:t>
      </w:r>
      <w:r w:rsidR="0016590E">
        <w:rPr>
          <w:rFonts w:ascii="Angsana New" w:hAnsi="Angsana New" w:hint="cs"/>
          <w:sz w:val="30"/>
          <w:szCs w:val="30"/>
          <w:cs/>
        </w:rPr>
        <w:t>กลุ่ม</w:t>
      </w:r>
      <w:r w:rsidR="006D099C">
        <w:rPr>
          <w:rFonts w:ascii="Angsana New" w:hAnsi="Angsana New"/>
          <w:sz w:val="30"/>
          <w:szCs w:val="30"/>
          <w:cs/>
        </w:rPr>
        <w:t>บริษัทมีสิทธิได้รับเงินปันผล</w:t>
      </w:r>
    </w:p>
    <w:p w:rsidR="00FE23E3" w:rsidRPr="004C3C3F" w:rsidRDefault="00FE23E3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32CA" w:rsidRPr="00984975" w:rsidRDefault="005A32CA" w:rsidP="00984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:rsidR="005A32CA" w:rsidRPr="004C3C3F" w:rsidRDefault="005A32CA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32CA" w:rsidRPr="007F5329" w:rsidRDefault="005A32CA" w:rsidP="005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 ยกเว้นกรณีที่ลูกหนี้ค้างชำระเงินต้นและดอกเบี้ยตั้งแต่</w:t>
      </w:r>
      <w:r w:rsidR="00966014">
        <w:rPr>
          <w:rFonts w:ascii="Angsana New" w:hAnsi="Angsana New"/>
          <w:sz w:val="30"/>
          <w:szCs w:val="30"/>
        </w:rPr>
        <w:t xml:space="preserve"> </w:t>
      </w:r>
      <w:r w:rsidR="008F4558">
        <w:rPr>
          <w:rFonts w:ascii="Angsana New" w:hAnsi="Angsana New" w:hint="cs"/>
          <w:sz w:val="30"/>
          <w:szCs w:val="30"/>
          <w:cs/>
        </w:rPr>
        <w:t xml:space="preserve"> </w:t>
      </w:r>
      <w:r w:rsidR="00B82AE9">
        <w:rPr>
          <w:rFonts w:ascii="Angsana New" w:hAnsi="Angsana New"/>
          <w:sz w:val="30"/>
          <w:szCs w:val="30"/>
        </w:rPr>
        <w:br/>
      </w:r>
      <w:r w:rsidRPr="007F5329">
        <w:rPr>
          <w:rFonts w:ascii="Angsana New" w:hAnsi="Angsana New"/>
          <w:sz w:val="30"/>
          <w:szCs w:val="30"/>
          <w:cs/>
        </w:rPr>
        <w:t>สามเดือนขึ้นไปจะรับรู้ตามเกณฑ์เงินสด ซึ่งเป็นไปตามประกาศคณะกรรมการกำกับหลักทรัพย์และตลาดหลักทรัพย์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</w:t>
      </w:r>
    </w:p>
    <w:p w:rsidR="0084711D" w:rsidRDefault="0084711D" w:rsidP="002F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75D50" w:rsidRPr="007F5329" w:rsidRDefault="00975D50" w:rsidP="00845A8E">
      <w:pPr>
        <w:pStyle w:val="AccPolicyHeading"/>
        <w:rPr>
          <w:cs/>
        </w:rPr>
      </w:pPr>
      <w:r w:rsidRPr="007F5329">
        <w:t>(</w:t>
      </w:r>
      <w:r w:rsidR="00F85A4C">
        <w:rPr>
          <w:cs/>
        </w:rPr>
        <w:t>ค</w:t>
      </w:r>
      <w:r w:rsidRPr="007F5329">
        <w:t>)</w:t>
      </w:r>
      <w:r w:rsidRPr="007F5329">
        <w:tab/>
      </w:r>
      <w:r w:rsidRPr="007F5329">
        <w:rPr>
          <w:cs/>
        </w:rPr>
        <w:t>ค่าใช้จ่าย</w:t>
      </w:r>
    </w:p>
    <w:p w:rsidR="00975D50" w:rsidRPr="004C3C3F" w:rsidRDefault="00975D50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341" w:rsidRPr="00E528E9" w:rsidRDefault="00213341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28E9">
        <w:rPr>
          <w:rFonts w:ascii="Angsana New" w:hAnsi="Angsana New" w:hint="cs"/>
          <w:sz w:val="30"/>
          <w:szCs w:val="30"/>
          <w:cs/>
        </w:rPr>
        <w:t>ค่าใช้จ่ายบันทึกในกำไรขาดทุนตามเกณฑ์คงค้าง</w:t>
      </w:r>
    </w:p>
    <w:p w:rsidR="00E528E9" w:rsidRPr="004C3C3F" w:rsidRDefault="00E528E9" w:rsidP="007A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75D50" w:rsidRDefault="00B82A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975D50" w:rsidRPr="007F5329">
        <w:rPr>
          <w:rFonts w:ascii="Angsana New" w:hAnsi="Angsana New"/>
          <w:iCs/>
          <w:sz w:val="30"/>
          <w:szCs w:val="30"/>
          <w:cs/>
        </w:rPr>
        <w:lastRenderedPageBreak/>
        <w:t>สัญญาเช่าดำเนินงาน</w:t>
      </w:r>
    </w:p>
    <w:p w:rsidR="00E528E9" w:rsidRPr="00B82AE9" w:rsidRDefault="00E528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975D50" w:rsidRDefault="00975D50" w:rsidP="0020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</w:t>
      </w:r>
      <w:r w:rsidR="00C118F0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F5329">
        <w:rPr>
          <w:rFonts w:ascii="Angsana New" w:hAnsi="Angsana New"/>
          <w:sz w:val="30"/>
          <w:szCs w:val="30"/>
          <w:cs/>
        </w:rPr>
        <w:t xml:space="preserve">โดยวิธีเส้นตรงตลอดอายุสัญญาเช่า </w:t>
      </w:r>
    </w:p>
    <w:p w:rsidR="006D099C" w:rsidRPr="00B82AE9" w:rsidRDefault="006D099C" w:rsidP="0020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5D50" w:rsidRPr="007F5329" w:rsidRDefault="00975D50" w:rsidP="00845A8E">
      <w:pPr>
        <w:pStyle w:val="AccPolicyHeading"/>
      </w:pPr>
      <w:r w:rsidRPr="007F5329">
        <w:t>(</w:t>
      </w:r>
      <w:r w:rsidR="00F85A4C">
        <w:rPr>
          <w:cs/>
        </w:rPr>
        <w:t>ง</w:t>
      </w:r>
      <w:r w:rsidRPr="007F5329">
        <w:t>)</w:t>
      </w:r>
      <w:r w:rsidRPr="007F5329">
        <w:tab/>
      </w:r>
      <w:r w:rsidRPr="007F5329">
        <w:rPr>
          <w:cs/>
        </w:rPr>
        <w:t>เงินสดและรายการเทียบเท่าเงินสด</w:t>
      </w:r>
    </w:p>
    <w:p w:rsidR="00975D50" w:rsidRPr="00B82AE9" w:rsidRDefault="00975D50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5D50" w:rsidRDefault="00975D50" w:rsidP="003C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835B0" w:rsidRPr="007F5329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7F5329">
        <w:rPr>
          <w:rFonts w:ascii="Angsana New" w:hAnsi="Angsana New"/>
          <w:sz w:val="30"/>
          <w:szCs w:val="30"/>
          <w:cs/>
        </w:rPr>
        <w:t xml:space="preserve">ประกอบด้วย </w:t>
      </w:r>
      <w:r w:rsidR="008835B0" w:rsidRPr="007F5329">
        <w:rPr>
          <w:rFonts w:ascii="Angsana New" w:hAnsi="Angsana New"/>
          <w:sz w:val="30"/>
          <w:szCs w:val="30"/>
          <w:cs/>
        </w:rPr>
        <w:t>ยอด</w:t>
      </w:r>
      <w:r w:rsidRPr="007F5329">
        <w:rPr>
          <w:rFonts w:ascii="Angsana New" w:hAnsi="Angsana New"/>
          <w:sz w:val="30"/>
          <w:szCs w:val="30"/>
          <w:cs/>
        </w:rPr>
        <w:t xml:space="preserve">เงินสด </w:t>
      </w:r>
      <w:r w:rsidR="008835B0" w:rsidRPr="007F5329">
        <w:rPr>
          <w:rFonts w:ascii="Angsana New" w:hAnsi="Angsana New"/>
          <w:sz w:val="30"/>
          <w:szCs w:val="30"/>
          <w:cs/>
        </w:rPr>
        <w:t>ยอด</w:t>
      </w:r>
      <w:r w:rsidRPr="007F5329">
        <w:rPr>
          <w:rFonts w:ascii="Angsana New" w:hAnsi="Angsana New"/>
          <w:sz w:val="30"/>
          <w:szCs w:val="30"/>
          <w:cs/>
        </w:rPr>
        <w:t>เงินฝากธนาคาร</w:t>
      </w:r>
      <w:r w:rsidR="008835B0" w:rsidRPr="007F5329">
        <w:rPr>
          <w:rFonts w:ascii="Angsana New" w:hAnsi="Angsana New"/>
          <w:sz w:val="30"/>
          <w:szCs w:val="30"/>
          <w:cs/>
        </w:rPr>
        <w:t>ประเภท</w:t>
      </w:r>
      <w:r w:rsidR="008743C4" w:rsidRPr="007F5329">
        <w:rPr>
          <w:rFonts w:ascii="Angsana New" w:hAnsi="Angsana New"/>
          <w:sz w:val="30"/>
          <w:szCs w:val="30"/>
        </w:rPr>
        <w:br/>
      </w:r>
      <w:r w:rsidR="008835B0" w:rsidRPr="007F5329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:rsidR="003E5E98" w:rsidRPr="00B82AE9" w:rsidRDefault="003E5E98" w:rsidP="003C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5D50" w:rsidRPr="007F5329" w:rsidRDefault="00975D50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(</w:t>
      </w:r>
      <w:r w:rsidR="00F85A4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จ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)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ab/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ลูกหนี้ธุรกิจหลักทรัพย์</w:t>
      </w:r>
    </w:p>
    <w:p w:rsidR="00975D50" w:rsidRPr="00B82AE9" w:rsidRDefault="00975D50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30D16" w:rsidRDefault="00975D50" w:rsidP="0083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="00047581">
        <w:rPr>
          <w:rFonts w:ascii="Angsana New" w:hAnsi="Angsana New" w:hint="cs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</w:p>
    <w:p w:rsidR="00830D16" w:rsidRPr="00B82AE9" w:rsidRDefault="00830D16" w:rsidP="0083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A32CA" w:rsidRPr="007F5329" w:rsidRDefault="00F85A4C" w:rsidP="002C2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(ฉ</w:t>
      </w:r>
      <w:r w:rsidR="005A32CA"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)</w:t>
      </w:r>
      <w:r w:rsidR="005A32CA"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ab/>
        <w:t>การยืมและให้ยืมหลักทรัพย์</w:t>
      </w:r>
    </w:p>
    <w:p w:rsidR="005A32CA" w:rsidRPr="00B82AE9" w:rsidRDefault="005A32CA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224CE" w:rsidRDefault="0016590E" w:rsidP="00814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A32CA" w:rsidRPr="007F5329">
        <w:rPr>
          <w:rFonts w:ascii="Angsana New" w:hAnsi="Angsana New"/>
          <w:sz w:val="30"/>
          <w:szCs w:val="30"/>
          <w:cs/>
        </w:rPr>
        <w:t>บริษัทบันทึกบัญชีรับรู้ภาระที่ต้องส่งคืนหลักทรัพย์ที่ยืมมาเป็นเจ้าหนี้ธุรกิจหลักทรัพย์สุทธิในงบแสดงฐานะการเงิน และบันทึกการเปลี่ยนแปลงมูลค่า</w:t>
      </w:r>
      <w:r w:rsidR="001146AC">
        <w:rPr>
          <w:rFonts w:ascii="Angsana New" w:hAnsi="Angsana New" w:hint="cs"/>
          <w:sz w:val="30"/>
          <w:szCs w:val="30"/>
          <w:cs/>
        </w:rPr>
        <w:t>ขอ</w:t>
      </w:r>
      <w:r w:rsidR="002A03E2">
        <w:rPr>
          <w:rFonts w:ascii="Angsana New" w:hAnsi="Angsana New" w:hint="cs"/>
          <w:sz w:val="30"/>
          <w:szCs w:val="30"/>
          <w:cs/>
        </w:rPr>
        <w:t>งการ</w:t>
      </w:r>
      <w:r w:rsidR="003E610D">
        <w:rPr>
          <w:rFonts w:ascii="Angsana New" w:hAnsi="Angsana New" w:hint="cs"/>
          <w:sz w:val="30"/>
          <w:szCs w:val="30"/>
          <w:cs/>
        </w:rPr>
        <w:t>ขาย</w:t>
      </w:r>
      <w:r w:rsidR="002A03E2">
        <w:rPr>
          <w:rFonts w:ascii="Angsana New" w:hAnsi="Angsana New" w:hint="cs"/>
          <w:sz w:val="30"/>
          <w:szCs w:val="30"/>
          <w:cs/>
        </w:rPr>
        <w:t>ชอร์ต</w:t>
      </w:r>
      <w:r w:rsidR="005A32CA" w:rsidRPr="007F5329">
        <w:rPr>
          <w:rFonts w:ascii="Angsana New" w:hAnsi="Angsana New"/>
          <w:sz w:val="30"/>
          <w:szCs w:val="30"/>
          <w:cs/>
        </w:rPr>
        <w:t>ในกำไรหรือขาดทุน เงินสดที่นำไปวางเป็นหลักป</w:t>
      </w:r>
      <w:r w:rsidR="00556FEE">
        <w:rPr>
          <w:rFonts w:ascii="Angsana New" w:hAnsi="Angsana New"/>
          <w:sz w:val="30"/>
          <w:szCs w:val="30"/>
          <w:cs/>
        </w:rPr>
        <w:t>ระกันแก่คู่สัญญาจะบันทึกในบัญชี</w:t>
      </w:r>
      <w:r w:rsidR="005A32CA" w:rsidRPr="007F5329">
        <w:rPr>
          <w:rFonts w:ascii="Angsana New" w:hAnsi="Angsana New"/>
          <w:sz w:val="30"/>
          <w:szCs w:val="30"/>
          <w:cs/>
        </w:rPr>
        <w:t>ลูกหนี้ทรัพย์</w:t>
      </w:r>
      <w:r w:rsidR="001A50DB" w:rsidRPr="007F5329">
        <w:rPr>
          <w:rFonts w:ascii="Angsana New" w:hAnsi="Angsana New"/>
          <w:sz w:val="30"/>
          <w:szCs w:val="30"/>
          <w:cs/>
        </w:rPr>
        <w:t>สิน</w:t>
      </w:r>
      <w:r w:rsidR="005A32CA" w:rsidRPr="007F5329">
        <w:rPr>
          <w:rFonts w:ascii="Angsana New" w:hAnsi="Angsana New"/>
          <w:sz w:val="30"/>
          <w:szCs w:val="30"/>
          <w:cs/>
        </w:rPr>
        <w:t>วางประกัน และบันทึกค่าธรรมเนียมการยืมและการให้ยืมหลักทรัพย์ตามเกณฑ์คงค้าง</w:t>
      </w:r>
    </w:p>
    <w:p w:rsidR="00227F13" w:rsidRPr="00B82AE9" w:rsidRDefault="00227F13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GB"/>
        </w:rPr>
      </w:pPr>
    </w:p>
    <w:p w:rsidR="00975D50" w:rsidRPr="007F5329" w:rsidRDefault="00975D50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ช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)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ab/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ค่าเผื่อหนี้สงสัยจะสูญ</w:t>
      </w:r>
    </w:p>
    <w:p w:rsidR="00975D50" w:rsidRPr="00B82AE9" w:rsidRDefault="00975D50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5D50" w:rsidRPr="007F5329" w:rsidRDefault="0016590E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75D50" w:rsidRPr="007F5329">
        <w:rPr>
          <w:rFonts w:ascii="Angsana New" w:hAnsi="Angsana New"/>
          <w:sz w:val="30"/>
          <w:szCs w:val="30"/>
          <w:cs/>
        </w:rPr>
        <w:t>บริษัทพิจารณาตั้งค่าเผื่อหนี้สงสัยจะสูญตามประกาศของคณะกรรมการกำกับหลักทรัพย์และตลาดหลักทรัพย์</w:t>
      </w:r>
      <w:r w:rsidR="00DD76BC">
        <w:rPr>
          <w:rFonts w:ascii="Angsana New" w:hAnsi="Angsana New" w:hint="cs"/>
          <w:sz w:val="30"/>
          <w:szCs w:val="30"/>
          <w:cs/>
        </w:rPr>
        <w:br/>
      </w:r>
      <w:r w:rsidR="00C5315B">
        <w:rPr>
          <w:rFonts w:ascii="Angsana New" w:hAnsi="Angsana New" w:hint="cs"/>
          <w:sz w:val="30"/>
          <w:szCs w:val="30"/>
          <w:cs/>
        </w:rPr>
        <w:t>ที่ กธ.33/2543 ลงวันที่ 25 สิงหาคม 2543</w:t>
      </w:r>
      <w:r w:rsidR="00C5315B">
        <w:rPr>
          <w:rFonts w:ascii="Angsana New" w:hAnsi="Angsana New"/>
          <w:sz w:val="30"/>
          <w:szCs w:val="30"/>
        </w:rPr>
        <w:t xml:space="preserve">, </w:t>
      </w:r>
      <w:r w:rsidR="00C5315B">
        <w:rPr>
          <w:rFonts w:ascii="Angsana New" w:hAnsi="Angsana New" w:hint="cs"/>
          <w:sz w:val="30"/>
          <w:szCs w:val="30"/>
          <w:cs/>
        </w:rPr>
        <w:t>กธ.5/2544 ลงวันที่ 15 กุมภาพันธ์ 2545 และ กธ.29/2560 ลงวันที่             8 ธันวาคม 2560</w:t>
      </w:r>
      <w:r w:rsidR="00C5315B" w:rsidRPr="007F5329">
        <w:rPr>
          <w:rFonts w:ascii="Angsana New" w:hAnsi="Angsana New"/>
          <w:sz w:val="30"/>
          <w:szCs w:val="30"/>
          <w:cs/>
        </w:rPr>
        <w:t xml:space="preserve"> </w:t>
      </w:r>
      <w:r w:rsidR="00975D50" w:rsidRPr="007F5329">
        <w:rPr>
          <w:rFonts w:ascii="Angsana New" w:hAnsi="Angsana New"/>
          <w:sz w:val="30"/>
          <w:szCs w:val="30"/>
          <w:cs/>
        </w:rPr>
        <w:t>เรื่องการจัดทำบัญชีเกี่ยวกับลูกหนี้ด้อยคุณภาพของบริษัทหลักทรัพย์ 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975D50" w:rsidRPr="007F5329">
        <w:rPr>
          <w:rFonts w:ascii="Angsana New" w:hAnsi="Angsana New"/>
          <w:sz w:val="30"/>
          <w:szCs w:val="30"/>
          <w:cs/>
        </w:rPr>
        <w:t>บริษัทจัดชั้นลูกหนี้ธุรกิจหลักทรัพย์</w:t>
      </w:r>
      <w:r w:rsidR="00375588">
        <w:rPr>
          <w:rFonts w:ascii="Angsana New" w:hAnsi="Angsana New" w:hint="cs"/>
          <w:sz w:val="30"/>
          <w:szCs w:val="30"/>
          <w:cs/>
        </w:rPr>
        <w:t>ด้อ</w:t>
      </w:r>
      <w:r w:rsidR="002E3EE2">
        <w:rPr>
          <w:rFonts w:ascii="Angsana New" w:hAnsi="Angsana New" w:hint="cs"/>
          <w:sz w:val="30"/>
          <w:szCs w:val="30"/>
          <w:cs/>
        </w:rPr>
        <w:t>ยคุณภาพ</w:t>
      </w:r>
      <w:r w:rsidR="00975D50" w:rsidRPr="007F5329">
        <w:rPr>
          <w:rFonts w:ascii="Angsana New" w:hAnsi="Angsana New"/>
          <w:sz w:val="30"/>
          <w:szCs w:val="30"/>
          <w:cs/>
        </w:rPr>
        <w:t>เป็น 3 ประเภท คือ มูลหนี้จัดชั้นสูญ มูลหนี้จัดชั้นสงสัย</w:t>
      </w:r>
      <w:r w:rsidR="00830D16">
        <w:rPr>
          <w:rFonts w:ascii="Angsana New" w:hAnsi="Angsana New" w:hint="cs"/>
          <w:sz w:val="30"/>
          <w:szCs w:val="30"/>
          <w:cs/>
        </w:rPr>
        <w:t xml:space="preserve"> </w:t>
      </w:r>
      <w:r w:rsidR="00975D50" w:rsidRPr="007F5329">
        <w:rPr>
          <w:rFonts w:ascii="Angsana New" w:hAnsi="Angsana New"/>
          <w:sz w:val="30"/>
          <w:szCs w:val="30"/>
          <w:cs/>
        </w:rPr>
        <w:t>และมูลหนี้จัดชั้นต่ำกว่ามาตรฐาน โดยให้ตัดจำหน่ายมูลหนี้จัดชั้นสูญออกจากบัญชีทันที</w:t>
      </w:r>
      <w:r w:rsidR="00975D50" w:rsidRPr="007F5329">
        <w:rPr>
          <w:rFonts w:ascii="Angsana New" w:hAnsi="Angsana New"/>
          <w:sz w:val="30"/>
          <w:szCs w:val="30"/>
        </w:rPr>
        <w:t xml:space="preserve"> </w:t>
      </w:r>
      <w:r w:rsidR="003C70F0" w:rsidRPr="007F5329">
        <w:rPr>
          <w:rFonts w:ascii="Angsana New" w:hAnsi="Angsana New"/>
          <w:sz w:val="30"/>
          <w:szCs w:val="30"/>
          <w:cs/>
        </w:rPr>
        <w:t>และ</w:t>
      </w:r>
      <w:r w:rsidR="00975D50" w:rsidRPr="007F5329">
        <w:rPr>
          <w:rFonts w:ascii="Angsana New" w:hAnsi="Angsana New"/>
          <w:sz w:val="30"/>
          <w:szCs w:val="30"/>
          <w:cs/>
        </w:rPr>
        <w:t>ตั้งค่าเผื่อหนี้สงสัยจะสูญอัตราไม่ต่ำกว่า</w:t>
      </w:r>
      <w:r w:rsidR="00375588">
        <w:rPr>
          <w:rFonts w:ascii="Angsana New" w:hAnsi="Angsana New"/>
          <w:sz w:val="30"/>
          <w:szCs w:val="30"/>
          <w:cs/>
        </w:rPr>
        <w:br/>
      </w:r>
      <w:r w:rsidR="00975D50" w:rsidRPr="007F5329">
        <w:rPr>
          <w:rFonts w:ascii="Angsana New" w:hAnsi="Angsana New"/>
          <w:sz w:val="30"/>
          <w:szCs w:val="30"/>
          <w:cs/>
        </w:rPr>
        <w:t>ร้อยละ 100 ของมูลหนี้จัดชั้นสงสัยทั้งจำนวน และไม่ต้องตั้งค่าเผื่อหนี้สงสัยจะสูญสำหรับมูลหนี้จัดชั้นต่ำกว่ามาตรฐานที่มีหลักประกันคุ้มหนี้ โดยมีการกำหนดหลักเกณฑ์การคำนวณมูลค่าหลักประกันตามประเภท และระยะเวลาที่มีการประเมินราคาของหลักประกัน</w:t>
      </w:r>
    </w:p>
    <w:p w:rsidR="001A7FF5" w:rsidRPr="00B82AE9" w:rsidRDefault="001A7FF5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96E49" w:rsidRDefault="004F6D10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ค่าเผื่อหนี้สงสัยจะสูญที่สำรอง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6590E">
        <w:rPr>
          <w:rFonts w:ascii="Angsana New" w:hAnsi="Angsana New" w:hint="cs"/>
          <w:sz w:val="30"/>
          <w:szCs w:val="30"/>
          <w:cs/>
        </w:rPr>
        <w:t>งวด</w:t>
      </w:r>
      <w:r w:rsidR="00975D50" w:rsidRPr="007F5329">
        <w:rPr>
          <w:rFonts w:ascii="Angsana New" w:hAnsi="Angsana New"/>
          <w:sz w:val="30"/>
          <w:szCs w:val="30"/>
          <w:cs/>
        </w:rPr>
        <w:t>ถือเป็นหนี้สูญและหนี้สงสัยจะสูญใน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D27C0C" w:rsidRDefault="00D27C0C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0F0F" w:rsidRDefault="00E44E3A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lastRenderedPageBreak/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ซ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)</w:t>
      </w:r>
      <w:r w:rsidR="00A40E44"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ab/>
      </w:r>
      <w:r w:rsidR="00C5315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สินทรัพย์และหนี้สินตราสารอนุพันธ์</w:t>
      </w:r>
    </w:p>
    <w:p w:rsidR="00115B7F" w:rsidRPr="004C3C3F" w:rsidRDefault="00115B7F" w:rsidP="0011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GB"/>
        </w:rPr>
      </w:pPr>
    </w:p>
    <w:p w:rsidR="00990F0F" w:rsidRPr="007F5329" w:rsidRDefault="00C5315B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สินทรัพย์และหนี้สินตราสารอนุพันธ์</w:t>
      </w:r>
      <w:r w:rsidR="00990F0F" w:rsidRPr="007F5329">
        <w:rPr>
          <w:rFonts w:ascii="Angsana New" w:hAnsi="Angsana New"/>
          <w:sz w:val="30"/>
          <w:szCs w:val="30"/>
          <w:cs/>
        </w:rPr>
        <w:t>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ม </w:t>
      </w:r>
      <w:r w:rsidR="00990F0F" w:rsidRPr="007F5329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C5315B" w:rsidRDefault="00C5315B" w:rsidP="001A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A4ABE" w:rsidRDefault="00990F0F" w:rsidP="001A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033CAE">
        <w:rPr>
          <w:rFonts w:ascii="Angsana New" w:hAnsi="Angsana New" w:hint="cs"/>
          <w:sz w:val="30"/>
          <w:szCs w:val="30"/>
          <w:cs/>
        </w:rPr>
        <w:t>ออปชั่น</w:t>
      </w:r>
      <w:r w:rsidRPr="007F5329">
        <w:rPr>
          <w:rFonts w:ascii="Angsana New" w:hAnsi="Angsana New"/>
          <w:sz w:val="30"/>
          <w:szCs w:val="30"/>
          <w:cs/>
        </w:rPr>
        <w:t>ในการซื้อหรือขายหลักทรัพย์ถือตามราคาอ้างอิงของนายหน้า ณ วันที่รายงาน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ราคาอ้างอิงเหล่านั้นสามารถทดสอบหาความสมเหตุสมผลได้ โดยการคิดลดประมาณการกระแสเงินสดในอนาคต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ภายใต้ข้อกำหนดต่าง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ๆ และวันสิ้นสุดของแต่ละสัญญา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:rsidR="00FE5C3A" w:rsidRPr="006B0775" w:rsidRDefault="00FE5C3A" w:rsidP="001A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E5C3A" w:rsidRDefault="0016590E" w:rsidP="002E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="00FE5C3A" w:rsidRPr="002E21E1">
        <w:rPr>
          <w:rFonts w:ascii="Angsana New" w:hAnsi="Angsana New" w:hint="cs"/>
          <w:spacing w:val="-6"/>
          <w:sz w:val="30"/>
          <w:szCs w:val="30"/>
          <w:cs/>
        </w:rPr>
        <w:t>บริษัทออกธ</w:t>
      </w:r>
      <w:r w:rsidR="00F40FCF" w:rsidRPr="002E21E1">
        <w:rPr>
          <w:rFonts w:ascii="Angsana New" w:hAnsi="Angsana New" w:hint="cs"/>
          <w:spacing w:val="-6"/>
          <w:sz w:val="30"/>
          <w:szCs w:val="30"/>
          <w:cs/>
        </w:rPr>
        <w:t>ุรกรรมหุ้นกู้อนุพันธ์</w:t>
      </w:r>
      <w:r w:rsidR="00FE5C3A" w:rsidRPr="002E21E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5C3A" w:rsidRPr="002E21E1">
        <w:rPr>
          <w:rFonts w:ascii="Angsana New" w:hAnsi="Angsana New"/>
          <w:spacing w:val="-6"/>
          <w:sz w:val="30"/>
          <w:szCs w:val="30"/>
        </w:rPr>
        <w:t>(Structure</w:t>
      </w:r>
      <w:r>
        <w:rPr>
          <w:rFonts w:ascii="Angsana New" w:hAnsi="Angsana New"/>
          <w:spacing w:val="-6"/>
          <w:sz w:val="30"/>
          <w:szCs w:val="30"/>
        </w:rPr>
        <w:t>d n</w:t>
      </w:r>
      <w:r w:rsidR="00FE5C3A" w:rsidRPr="002E21E1">
        <w:rPr>
          <w:rFonts w:ascii="Angsana New" w:hAnsi="Angsana New"/>
          <w:spacing w:val="-6"/>
          <w:sz w:val="30"/>
          <w:szCs w:val="30"/>
        </w:rPr>
        <w:t>ote</w:t>
      </w:r>
      <w:r w:rsidR="00DB677F" w:rsidRPr="002E21E1">
        <w:rPr>
          <w:rFonts w:ascii="Angsana New" w:hAnsi="Angsana New"/>
          <w:spacing w:val="-6"/>
          <w:sz w:val="30"/>
          <w:szCs w:val="30"/>
        </w:rPr>
        <w:t>s</w:t>
      </w:r>
      <w:r w:rsidR="00FE5C3A" w:rsidRPr="002E21E1">
        <w:rPr>
          <w:rFonts w:ascii="Angsana New" w:hAnsi="Angsana New"/>
          <w:spacing w:val="-6"/>
          <w:sz w:val="30"/>
          <w:szCs w:val="30"/>
        </w:rPr>
        <w:t xml:space="preserve">) </w:t>
      </w:r>
      <w:r w:rsidR="00FE5C3A" w:rsidRPr="002E21E1">
        <w:rPr>
          <w:rFonts w:ascii="Angsana New" w:hAnsi="Angsana New" w:hint="cs"/>
          <w:spacing w:val="-6"/>
          <w:sz w:val="30"/>
          <w:szCs w:val="30"/>
          <w:cs/>
        </w:rPr>
        <w:t xml:space="preserve">ซึ่งประกอบด้วยรายการเงินกู้ยืมหลัก </w:t>
      </w:r>
      <w:r w:rsidR="00FE5C3A" w:rsidRPr="002E21E1">
        <w:rPr>
          <w:rFonts w:ascii="Angsana New" w:hAnsi="Angsana New"/>
          <w:spacing w:val="-6"/>
          <w:sz w:val="30"/>
          <w:szCs w:val="30"/>
        </w:rPr>
        <w:t>(Host borrowing</w:t>
      </w:r>
      <w:r w:rsidR="002E21E1">
        <w:rPr>
          <w:rFonts w:ascii="Angsana New" w:hAnsi="Angsana New"/>
          <w:sz w:val="30"/>
          <w:szCs w:val="30"/>
        </w:rPr>
        <w:t xml:space="preserve"> </w:t>
      </w:r>
      <w:r w:rsidR="00FE5C3A">
        <w:rPr>
          <w:rFonts w:ascii="Angsana New" w:hAnsi="Angsana New"/>
          <w:sz w:val="30"/>
          <w:szCs w:val="30"/>
        </w:rPr>
        <w:t xml:space="preserve">transaction) </w:t>
      </w:r>
      <w:r w:rsidR="00FE5C3A">
        <w:rPr>
          <w:rFonts w:ascii="Angsana New" w:hAnsi="Angsana New" w:hint="cs"/>
          <w:sz w:val="30"/>
          <w:szCs w:val="30"/>
          <w:cs/>
        </w:rPr>
        <w:t xml:space="preserve">และตราสารอนุพันธ์แฝง </w:t>
      </w:r>
      <w:r>
        <w:rPr>
          <w:rFonts w:ascii="Angsana New" w:hAnsi="Angsana New"/>
          <w:sz w:val="30"/>
          <w:szCs w:val="30"/>
        </w:rPr>
        <w:t>(Embedded d</w:t>
      </w:r>
      <w:r w:rsidR="00FE5C3A">
        <w:rPr>
          <w:rFonts w:ascii="Angsana New" w:hAnsi="Angsana New"/>
          <w:sz w:val="30"/>
          <w:szCs w:val="30"/>
        </w:rPr>
        <w:t xml:space="preserve">erivative) </w:t>
      </w:r>
      <w:r w:rsidR="00FE5C3A">
        <w:rPr>
          <w:rFonts w:ascii="Angsana New" w:hAnsi="Angsana New" w:hint="cs"/>
          <w:sz w:val="30"/>
          <w:szCs w:val="30"/>
          <w:cs/>
        </w:rPr>
        <w:t>โดยตราสารอนุพันธ์แฝงจะถูกแยกออกจากรายการเงินกู้ยืมหลักและรับรู้ด้วยมูลค่ายุติธรรมเป็นสินทรัพย์</w:t>
      </w:r>
      <w:r w:rsidR="00FE5C3A">
        <w:rPr>
          <w:rFonts w:ascii="Angsana New" w:hAnsi="Angsana New"/>
          <w:sz w:val="30"/>
          <w:szCs w:val="30"/>
        </w:rPr>
        <w:t>/</w:t>
      </w:r>
      <w:r w:rsidR="00FE5C3A">
        <w:rPr>
          <w:rFonts w:ascii="Angsana New" w:hAnsi="Angsana New" w:hint="cs"/>
          <w:sz w:val="30"/>
          <w:szCs w:val="30"/>
          <w:cs/>
        </w:rPr>
        <w:t>หนี้สินตราสารอนุพันธ์แสดงในงบแสดงฐานะการเงิน</w:t>
      </w:r>
      <w:r w:rsidR="002E21E1">
        <w:rPr>
          <w:rFonts w:ascii="Angsana New" w:hAnsi="Angsana New"/>
          <w:sz w:val="30"/>
          <w:szCs w:val="30"/>
        </w:rPr>
        <w:t xml:space="preserve"> </w:t>
      </w:r>
      <w:r w:rsidR="00F55E7F">
        <w:rPr>
          <w:rFonts w:ascii="Angsana New" w:hAnsi="Angsana New"/>
          <w:sz w:val="30"/>
          <w:szCs w:val="30"/>
          <w:cs/>
        </w:rPr>
        <w:br/>
      </w:r>
      <w:r w:rsidR="00FE5C3A">
        <w:rPr>
          <w:rFonts w:ascii="Angsana New" w:hAnsi="Angsana New" w:hint="cs"/>
          <w:sz w:val="30"/>
          <w:szCs w:val="30"/>
          <w:cs/>
        </w:rPr>
        <w:t xml:space="preserve">มูลค่ายุติธรรมของตราสารอนุพันธ์แฝงคำนวณมูลค่าด้วยแบบจำลองที่เหมาะสม ซึ่งใช้ข้อมูลที่หาได้จากตลาดอ้างอิง </w:t>
      </w:r>
      <w:r w:rsidR="00F55E7F">
        <w:rPr>
          <w:rFonts w:ascii="Angsana New" w:hAnsi="Angsana New"/>
          <w:sz w:val="30"/>
          <w:szCs w:val="30"/>
          <w:cs/>
        </w:rPr>
        <w:br/>
      </w:r>
      <w:r w:rsidR="00FE5C3A">
        <w:rPr>
          <w:rFonts w:ascii="Angsana New" w:hAnsi="Angsana New" w:hint="cs"/>
          <w:sz w:val="30"/>
          <w:szCs w:val="30"/>
          <w:cs/>
        </w:rPr>
        <w:t xml:space="preserve">การเปลี่ยนแปลงในมูลค่ายุติธรรมของตราสารอนุพันธ์แฝง </w:t>
      </w:r>
      <w:r>
        <w:rPr>
          <w:rFonts w:ascii="Angsana New" w:hAnsi="Angsana New" w:hint="cs"/>
          <w:sz w:val="30"/>
          <w:szCs w:val="30"/>
          <w:cs/>
        </w:rPr>
        <w:t>บันทึก</w:t>
      </w:r>
      <w:r w:rsidR="00FE5C3A">
        <w:rPr>
          <w:rFonts w:ascii="Angsana New" w:hAnsi="Angsana New" w:hint="cs"/>
          <w:sz w:val="30"/>
          <w:szCs w:val="30"/>
          <w:cs/>
        </w:rPr>
        <w:t>เป็นกำไรหรือขาดทุนในส่วนของกำไร</w:t>
      </w:r>
      <w:r w:rsidR="00033CAE">
        <w:rPr>
          <w:rFonts w:ascii="Angsana New" w:hAnsi="Angsana New" w:hint="cs"/>
          <w:sz w:val="30"/>
          <w:szCs w:val="30"/>
          <w:cs/>
        </w:rPr>
        <w:t>และผลตอบแทนจากเครื่องมือทางการเงิน</w:t>
      </w:r>
    </w:p>
    <w:p w:rsidR="00583F0D" w:rsidRDefault="00583F0D" w:rsidP="002F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E5C3A" w:rsidRDefault="00FE5C3A" w:rsidP="001A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677F">
        <w:rPr>
          <w:rFonts w:ascii="Angsana New" w:hAnsi="Angsana New" w:hint="cs"/>
          <w:i/>
          <w:iCs/>
          <w:sz w:val="30"/>
          <w:szCs w:val="30"/>
          <w:cs/>
        </w:rPr>
        <w:t>ใบสำคัญแสดงสิทธิอนุพันธ์</w:t>
      </w:r>
    </w:p>
    <w:p w:rsidR="00F96E49" w:rsidRPr="006B0775" w:rsidRDefault="00F96E49" w:rsidP="001A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703B5" w:rsidRDefault="002E7491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E5C3A">
        <w:rPr>
          <w:rFonts w:ascii="Angsana New" w:hAnsi="Angsana New" w:hint="cs"/>
          <w:sz w:val="30"/>
          <w:szCs w:val="30"/>
          <w:cs/>
        </w:rPr>
        <w:t>บริษัทบันทึกภาระจากใบสำคัญแสดงสิทธิอนุพันธ์ที่</w:t>
      </w:r>
      <w:r w:rsidR="00F55E7F">
        <w:rPr>
          <w:rFonts w:ascii="Angsana New" w:hAnsi="Angsana New" w:hint="cs"/>
          <w:sz w:val="30"/>
          <w:szCs w:val="30"/>
          <w:cs/>
        </w:rPr>
        <w:t>กลุ่ม</w:t>
      </w:r>
      <w:r w:rsidR="00FE5C3A">
        <w:rPr>
          <w:rFonts w:ascii="Angsana New" w:hAnsi="Angsana New" w:hint="cs"/>
          <w:sz w:val="30"/>
          <w:szCs w:val="30"/>
          <w:cs/>
        </w:rPr>
        <w:t>บริษัทเป็นผู้ออกเป็นรายการหนี้สิน และรับรู้</w:t>
      </w:r>
      <w:r w:rsidR="00F55E7F">
        <w:rPr>
          <w:rFonts w:ascii="Angsana New" w:hAnsi="Angsana New"/>
          <w:sz w:val="30"/>
          <w:szCs w:val="30"/>
          <w:cs/>
        </w:rPr>
        <w:br/>
      </w:r>
      <w:r w:rsidR="00FE5C3A">
        <w:rPr>
          <w:rFonts w:ascii="Angsana New" w:hAnsi="Angsana New" w:hint="cs"/>
          <w:sz w:val="30"/>
          <w:szCs w:val="30"/>
          <w:cs/>
        </w:rPr>
        <w:t>การเปลี่ยนแปลงของมูลค่ายุติธรรมในส่วนของกำไรหรือขาดทุน มูลค่ายุติธรรมของใบสำคัญแสดงสิทธิ</w:t>
      </w:r>
      <w:r w:rsidR="00593036">
        <w:rPr>
          <w:rFonts w:ascii="Angsana New" w:hAnsi="Angsana New" w:hint="cs"/>
          <w:sz w:val="30"/>
          <w:szCs w:val="30"/>
          <w:cs/>
        </w:rPr>
        <w:t>อนุพันธ์คำนวณจากราคาเสนอขาย</w:t>
      </w:r>
      <w:r w:rsidR="00DB677F">
        <w:rPr>
          <w:rFonts w:ascii="Angsana New" w:hAnsi="Angsana New" w:hint="cs"/>
          <w:sz w:val="30"/>
          <w:szCs w:val="30"/>
          <w:cs/>
        </w:rPr>
        <w:t>ล่าสุด ณ วันสิ้นวันทำการของ</w:t>
      </w:r>
      <w:r w:rsidR="00F55E7F">
        <w:rPr>
          <w:rFonts w:ascii="Angsana New" w:hAnsi="Angsana New" w:hint="cs"/>
          <w:sz w:val="30"/>
          <w:szCs w:val="30"/>
          <w:cs/>
        </w:rPr>
        <w:t>งวด</w:t>
      </w:r>
      <w:r w:rsidR="003B6A2A">
        <w:rPr>
          <w:rFonts w:ascii="Angsana New" w:hAnsi="Angsana New" w:hint="cs"/>
          <w:sz w:val="30"/>
          <w:szCs w:val="30"/>
          <w:cs/>
        </w:rPr>
        <w:t>ของ</w:t>
      </w:r>
      <w:r w:rsidR="00FE5C3A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</w:t>
      </w:r>
    </w:p>
    <w:p w:rsidR="005C4B71" w:rsidRPr="00583F0D" w:rsidRDefault="005C4B71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Pr="001A4ABE" w:rsidRDefault="00E44E3A" w:rsidP="00FE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</w:rPr>
        <w:t>ฌ</w:t>
      </w: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745C63" w:rsidRPr="007F5329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ab/>
      </w:r>
      <w:r w:rsidR="00745C63"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เงินลงทุน</w:t>
      </w:r>
    </w:p>
    <w:p w:rsidR="00745C63" w:rsidRDefault="00745C63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33CAE" w:rsidRDefault="00033CAE" w:rsidP="0003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:rsidR="00033CAE" w:rsidRPr="004C3C3F" w:rsidRDefault="00033CAE" w:rsidP="0003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33CAE" w:rsidRPr="00F55E7F" w:rsidRDefault="00033CAE" w:rsidP="008A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เงินลงทุนในบริษัทย่อยในงบการเงินเฉพาะกิจการบันทึกบัญชีโดยใช้วิธีราคาทุนหัก</w:t>
      </w:r>
      <w:r w:rsidR="008A4162">
        <w:rPr>
          <w:rFonts w:ascii="Angsana New" w:hAnsi="Angsana New" w:hint="cs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</w:p>
    <w:p w:rsidR="00033CAE" w:rsidRPr="006B0775" w:rsidRDefault="00033CAE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Default="00B82AE9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45C63" w:rsidRPr="007F5329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เงินลงทุนในตราสารหนี้และตราสารทุนอื่น</w:t>
      </w:r>
    </w:p>
    <w:p w:rsidR="00F55E7F" w:rsidRPr="006B0775" w:rsidRDefault="00F55E7F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45C63" w:rsidRPr="003E3A4D" w:rsidRDefault="00745C63" w:rsidP="000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แสดงในมูลค่ายุติธรรม  กำไรหรือขาดทุนจากการตีราคาหลักทรัพย์ได้บันทึกใน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FC4F95" w:rsidRPr="006B0775" w:rsidRDefault="00FC4F95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5A39" w:rsidRDefault="00745C63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ตราสารหนี้ซึ่ง</w:t>
      </w:r>
      <w:r w:rsidR="00F55E7F"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บริษัทตั้งใจและสามารถถือจนครบกำหนด</w:t>
      </w:r>
      <w:r w:rsidR="000A0951">
        <w:rPr>
          <w:rFonts w:ascii="Angsana New" w:hAnsi="Angsana New" w:hint="cs"/>
          <w:sz w:val="30"/>
          <w:szCs w:val="30"/>
          <w:cs/>
        </w:rPr>
        <w:t>จัดประเภทเป็นเงินลงทุนที่จะถือจนครบกำหนด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="002F21D8">
        <w:rPr>
          <w:rFonts w:ascii="Angsana New" w:hAnsi="Angsana New"/>
          <w:sz w:val="30"/>
          <w:szCs w:val="30"/>
          <w:cs/>
        </w:rPr>
        <w:br/>
      </w:r>
      <w:r w:rsidR="000A0951">
        <w:rPr>
          <w:rFonts w:ascii="Angsana New" w:hAnsi="Angsana New" w:hint="cs"/>
          <w:sz w:val="30"/>
          <w:szCs w:val="30"/>
          <w:cs/>
        </w:rPr>
        <w:t>เงินลงทุนที่จะถือจนครบกำหน</w:t>
      </w:r>
      <w:r w:rsidR="00161391">
        <w:rPr>
          <w:rFonts w:ascii="Angsana New" w:hAnsi="Angsana New" w:hint="cs"/>
          <w:sz w:val="30"/>
          <w:szCs w:val="30"/>
          <w:cs/>
        </w:rPr>
        <w:t>ด</w:t>
      </w:r>
      <w:r w:rsidRPr="007F5329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</w:t>
      </w:r>
      <w:r w:rsidR="008A4162">
        <w:rPr>
          <w:rFonts w:ascii="Angsana New" w:hAnsi="Angsana New" w:hint="cs"/>
          <w:sz w:val="30"/>
          <w:szCs w:val="30"/>
          <w:cs/>
        </w:rPr>
        <w:t>ค่าเผื่อ</w:t>
      </w: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033CAE" w:rsidRDefault="00033CAE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Pr="007F5329" w:rsidRDefault="00745C63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</w:t>
      </w:r>
      <w:r w:rsidR="00E05E7B" w:rsidRPr="007F5329">
        <w:rPr>
          <w:rFonts w:ascii="Angsana New" w:hAnsi="Angsana New"/>
          <w:sz w:val="30"/>
          <w:szCs w:val="30"/>
          <w:cs/>
        </w:rPr>
        <w:t>นหลักทรัพย์ในความต้องการของตลาด</w:t>
      </w:r>
      <w:r w:rsidRPr="007F5329">
        <w:rPr>
          <w:rFonts w:ascii="Angsana New" w:hAnsi="Angsana New"/>
          <w:sz w:val="30"/>
          <w:szCs w:val="30"/>
          <w:cs/>
        </w:rPr>
        <w:t xml:space="preserve"> นอกเหนือจากที่ถือไว้เพื</w:t>
      </w:r>
      <w:r w:rsidR="00E05E7B" w:rsidRPr="007F5329">
        <w:rPr>
          <w:rFonts w:ascii="Angsana New" w:hAnsi="Angsana New"/>
          <w:sz w:val="30"/>
          <w:szCs w:val="30"/>
          <w:cs/>
        </w:rPr>
        <w:t>่อค้าหรือตั้งใจถือไว้จนครบกำหนด</w:t>
      </w:r>
      <w:r w:rsidR="00621356" w:rsidRPr="007F5329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</w:t>
      </w:r>
      <w:r w:rsidR="00556FEE">
        <w:rPr>
          <w:rFonts w:ascii="Angsana New" w:hAnsi="Angsana New" w:hint="cs"/>
          <w:sz w:val="30"/>
          <w:szCs w:val="30"/>
          <w:cs/>
        </w:rPr>
        <w:t>และการเปลี่ยนแปลงบันทึกโดยตรงในส่วนของเจ้าของ</w:t>
      </w:r>
      <w:r w:rsidR="00621356" w:rsidRPr="007F5329">
        <w:rPr>
          <w:rFonts w:ascii="Angsana New" w:hAnsi="Angsana New"/>
          <w:sz w:val="30"/>
          <w:szCs w:val="30"/>
          <w:cs/>
        </w:rPr>
        <w:t xml:space="preserve"> ส่วนผลขาดทุนจากการด้อยค่ารับรู้ในกำไรหรือขาดทุน </w:t>
      </w:r>
      <w:r w:rsidRPr="007F5329">
        <w:rPr>
          <w:rFonts w:ascii="Angsana New" w:hAnsi="Angsana New"/>
          <w:sz w:val="30"/>
          <w:szCs w:val="30"/>
          <w:cs/>
        </w:rPr>
        <w:t>เมื่อมีการ</w:t>
      </w:r>
      <w:r w:rsidR="001A50DB" w:rsidRPr="007F5329">
        <w:rPr>
          <w:rFonts w:ascii="Angsana New" w:hAnsi="Angsana New"/>
          <w:sz w:val="30"/>
          <w:szCs w:val="30"/>
          <w:cs/>
        </w:rPr>
        <w:t>ตัด</w:t>
      </w:r>
      <w:r w:rsidRPr="007F5329">
        <w:rPr>
          <w:rFonts w:ascii="Angsana New" w:hAnsi="Angsana New"/>
          <w:sz w:val="30"/>
          <w:szCs w:val="30"/>
          <w:cs/>
        </w:rPr>
        <w:t>จำหน่ายเงินลงทุน จะรับรู้ผลกำไรหรือขาดทุน</w:t>
      </w:r>
      <w:r w:rsidR="00984975">
        <w:rPr>
          <w:rFonts w:ascii="Angsana New" w:hAnsi="Angsana New" w:hint="cs"/>
          <w:sz w:val="30"/>
          <w:szCs w:val="30"/>
          <w:cs/>
        </w:rPr>
        <w:t>สะสม</w:t>
      </w:r>
      <w:r w:rsidRPr="007F5329">
        <w:rPr>
          <w:rFonts w:ascii="Angsana New" w:hAnsi="Angsana New"/>
          <w:sz w:val="30"/>
          <w:szCs w:val="30"/>
          <w:cs/>
        </w:rPr>
        <w:t>ที่เคยบั</w:t>
      </w:r>
      <w:r w:rsidR="000A0951">
        <w:rPr>
          <w:rFonts w:ascii="Angsana New" w:hAnsi="Angsana New"/>
          <w:sz w:val="30"/>
          <w:szCs w:val="30"/>
          <w:cs/>
        </w:rPr>
        <w:t>นทึกในส่วนของเจ้าของโดยตรงเข้า</w:t>
      </w:r>
      <w:r w:rsidRPr="007F5329">
        <w:rPr>
          <w:rFonts w:ascii="Angsana New" w:hAnsi="Angsana New"/>
          <w:sz w:val="30"/>
          <w:szCs w:val="30"/>
          <w:cs/>
        </w:rPr>
        <w:t>กำไร</w:t>
      </w:r>
      <w:r w:rsidR="001A50DB" w:rsidRPr="007F5329">
        <w:rPr>
          <w:rFonts w:ascii="Angsana New" w:hAnsi="Angsana New"/>
          <w:sz w:val="30"/>
          <w:szCs w:val="30"/>
          <w:cs/>
        </w:rPr>
        <w:t>หรือ</w:t>
      </w:r>
      <w:r w:rsidRPr="007F5329">
        <w:rPr>
          <w:rFonts w:ascii="Angsana New" w:hAnsi="Angsana New"/>
          <w:sz w:val="30"/>
          <w:szCs w:val="30"/>
          <w:cs/>
        </w:rPr>
        <w:t>ขาดทุน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ในกรณีที่เ</w:t>
      </w:r>
      <w:r w:rsidR="008743C4" w:rsidRPr="007F5329">
        <w:rPr>
          <w:rFonts w:ascii="Angsana New" w:hAnsi="Angsana New"/>
          <w:sz w:val="30"/>
          <w:szCs w:val="30"/>
          <w:cs/>
        </w:rPr>
        <w:t>ป็นเงินลงทุนประเภทที่มีดอกเบี้ย</w:t>
      </w:r>
      <w:r w:rsidRPr="007F5329">
        <w:rPr>
          <w:rFonts w:ascii="Angsana New" w:hAnsi="Angsana New"/>
          <w:sz w:val="30"/>
          <w:szCs w:val="30"/>
          <w:cs/>
        </w:rPr>
        <w:t>จะต้องบันทึกดอกเบี้ยในกำไร</w:t>
      </w:r>
      <w:r w:rsidR="009714A4" w:rsidRPr="007F5329">
        <w:rPr>
          <w:rFonts w:ascii="Angsana New" w:hAnsi="Angsana New"/>
          <w:sz w:val="30"/>
          <w:szCs w:val="30"/>
          <w:cs/>
        </w:rPr>
        <w:t>หรือ</w:t>
      </w:r>
      <w:r w:rsidRPr="007F5329">
        <w:rPr>
          <w:rFonts w:ascii="Angsana New" w:hAnsi="Angsana New"/>
          <w:sz w:val="30"/>
          <w:szCs w:val="30"/>
          <w:cs/>
        </w:rPr>
        <w:t>ขาดทุนโดยวิธีอัตราดอกเบี้ยที่แท้จริง</w:t>
      </w:r>
    </w:p>
    <w:p w:rsidR="00745C63" w:rsidRPr="004C3C3F" w:rsidRDefault="00745C63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Pr="007F5329" w:rsidRDefault="00745C63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</w:t>
      </w:r>
      <w:r w:rsidR="008A4162">
        <w:rPr>
          <w:rFonts w:ascii="Angsana New" w:hAnsi="Angsana New" w:hint="cs"/>
          <w:sz w:val="30"/>
          <w:szCs w:val="30"/>
          <w:cs/>
        </w:rPr>
        <w:t>ค่าเผื่อ</w:t>
      </w: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745C63" w:rsidRPr="004C3C3F" w:rsidRDefault="00745C63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Default="00745C63" w:rsidP="0074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033CAE">
        <w:rPr>
          <w:rFonts w:ascii="Angsana New" w:hAnsi="Angsana New" w:hint="cs"/>
          <w:sz w:val="30"/>
          <w:szCs w:val="30"/>
          <w:cs/>
        </w:rPr>
        <w:t>เงินลงทุน</w:t>
      </w:r>
      <w:r w:rsidRPr="007F5329">
        <w:rPr>
          <w:rFonts w:ascii="Angsana New" w:hAnsi="Angsana New"/>
          <w:sz w:val="30"/>
          <w:szCs w:val="30"/>
          <w:cs/>
        </w:rPr>
        <w:t>เพื่อค้าและ</w:t>
      </w:r>
      <w:r w:rsidR="00033CAE">
        <w:rPr>
          <w:rFonts w:ascii="Angsana New" w:hAnsi="Angsana New" w:hint="cs"/>
          <w:sz w:val="30"/>
          <w:szCs w:val="30"/>
          <w:cs/>
        </w:rPr>
        <w:t>เงินลงทุน</w:t>
      </w:r>
      <w:r w:rsidRPr="007F5329">
        <w:rPr>
          <w:rFonts w:ascii="Angsana New" w:hAnsi="Angsana New"/>
          <w:sz w:val="30"/>
          <w:szCs w:val="30"/>
          <w:cs/>
        </w:rPr>
        <w:t>เผื่อขายจะใช้ราคาเสนอซื้อ ณ วันที่รายงาน</w:t>
      </w:r>
    </w:p>
    <w:p w:rsidR="00583F0D" w:rsidRDefault="00583F0D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3021F" w:rsidRDefault="00745C63" w:rsidP="00B3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B3021F" w:rsidRPr="004C3C3F" w:rsidRDefault="00B3021F" w:rsidP="0036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5C63" w:rsidRPr="00B3021F" w:rsidRDefault="00745C63" w:rsidP="002F3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3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</w:t>
      </w:r>
      <w:r w:rsidR="00B3021F">
        <w:rPr>
          <w:rFonts w:ascii="Angsana New" w:hAnsi="Angsana New" w:hint="cs"/>
          <w:sz w:val="30"/>
          <w:szCs w:val="30"/>
          <w:cs/>
        </w:rPr>
        <w:t>ข</w:t>
      </w:r>
      <w:r w:rsidRPr="007F5329">
        <w:rPr>
          <w:rFonts w:ascii="Angsana New" w:hAnsi="Angsana New"/>
          <w:sz w:val="30"/>
          <w:szCs w:val="30"/>
          <w:cs/>
        </w:rPr>
        <w:t>าดทุน</w:t>
      </w:r>
      <w:r w:rsidR="001A50DB" w:rsidRPr="007F5329">
        <w:rPr>
          <w:rFonts w:ascii="Angsana New" w:hAnsi="Angsana New"/>
          <w:sz w:val="30"/>
          <w:szCs w:val="30"/>
          <w:cs/>
        </w:rPr>
        <w:t>สะสม</w:t>
      </w:r>
      <w:r w:rsidRPr="007F5329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จากการตีราคาหลักทรัพย์ที่เกี่ยวข้องที่เคยบันทึกในส่วนของเจ้าของ จะถูกบันทึกใน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745C63" w:rsidRPr="004C3C3F" w:rsidRDefault="00745C63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703B5" w:rsidRDefault="00745C63" w:rsidP="000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ในกรณีที่</w:t>
      </w:r>
      <w:r w:rsidR="006B22C3"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บริษัทจำหน่ายบางส่วนของเงินลงทุนที่ถืออยู่ การคำนวณต้นทุน</w:t>
      </w:r>
      <w:r w:rsidR="001A50DB" w:rsidRPr="007F5329">
        <w:rPr>
          <w:rFonts w:ascii="Angsana New" w:hAnsi="Angsana New"/>
          <w:sz w:val="30"/>
          <w:szCs w:val="30"/>
          <w:cs/>
        </w:rPr>
        <w:t>สำหรับ</w:t>
      </w:r>
      <w:r w:rsidRPr="007F5329">
        <w:rPr>
          <w:rFonts w:ascii="Angsana New" w:hAnsi="Angsana New"/>
          <w:sz w:val="30"/>
          <w:szCs w:val="30"/>
          <w:cs/>
        </w:rPr>
        <w:t>เงินลงทุนที่จำหน่ายไปและ</w:t>
      </w:r>
      <w:r w:rsidR="008743C4" w:rsidRPr="007F5329">
        <w:rPr>
          <w:rFonts w:ascii="Angsana New" w:hAnsi="Angsana New"/>
          <w:sz w:val="30"/>
          <w:szCs w:val="30"/>
        </w:rPr>
        <w:br/>
      </w:r>
      <w:r w:rsidRPr="007F5329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="001A50DB" w:rsidRPr="007F5329">
        <w:rPr>
          <w:rFonts w:ascii="Angsana New" w:hAnsi="Angsana New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F96E49" w:rsidRPr="004C3C3F" w:rsidRDefault="00F96E49" w:rsidP="00CC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7FF5" w:rsidRPr="001A4ABE" w:rsidRDefault="00B82AE9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E44E3A" w:rsidRPr="007F532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="00E44E3A"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1A7FF5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ทรัพย์สินรอการขาย</w:t>
      </w:r>
    </w:p>
    <w:p w:rsidR="001A7FF5" w:rsidRPr="004C3C3F" w:rsidRDefault="001A7FF5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A3FBB" w:rsidRPr="004C3C3F" w:rsidRDefault="001A7FF5" w:rsidP="0003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ทรัพย์สินรอการขาย</w:t>
      </w:r>
      <w:r w:rsidR="00033CAE">
        <w:rPr>
          <w:rFonts w:ascii="Angsana New" w:hAnsi="Angsana New" w:hint="cs"/>
          <w:sz w:val="30"/>
          <w:szCs w:val="30"/>
          <w:cs/>
        </w:rPr>
        <w:t>แสดง</w:t>
      </w:r>
      <w:r w:rsidRPr="007F5329">
        <w:rPr>
          <w:rFonts w:ascii="Angsana New" w:hAnsi="Angsana New"/>
          <w:sz w:val="30"/>
          <w:szCs w:val="30"/>
          <w:cs/>
        </w:rPr>
        <w:t>ด้วย</w:t>
      </w:r>
      <w:r w:rsidR="00C375F8">
        <w:rPr>
          <w:rFonts w:ascii="Angsana New" w:hAnsi="Angsana New" w:hint="cs"/>
          <w:sz w:val="30"/>
          <w:szCs w:val="30"/>
          <w:cs/>
        </w:rPr>
        <w:t>ราคา</w:t>
      </w:r>
      <w:r w:rsidR="004D2D9A">
        <w:rPr>
          <w:rFonts w:ascii="Angsana New" w:hAnsi="Angsana New" w:hint="cs"/>
          <w:sz w:val="30"/>
          <w:szCs w:val="30"/>
          <w:cs/>
        </w:rPr>
        <w:t>ทุน</w:t>
      </w:r>
      <w:r w:rsidRPr="007F5329">
        <w:rPr>
          <w:rFonts w:ascii="Angsana New" w:hAnsi="Angsana New"/>
          <w:sz w:val="30"/>
          <w:szCs w:val="30"/>
          <w:cs/>
        </w:rPr>
        <w:t>หัก</w:t>
      </w:r>
      <w:r w:rsidR="008A4162">
        <w:rPr>
          <w:rFonts w:ascii="Angsana New" w:hAnsi="Angsana New" w:hint="cs"/>
          <w:sz w:val="30"/>
          <w:szCs w:val="30"/>
          <w:cs/>
        </w:rPr>
        <w:t>ค่าเผื่อ</w:t>
      </w: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033CAE" w:rsidRDefault="00033CAE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75D50" w:rsidRPr="007F5329" w:rsidRDefault="00E44E3A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</w:rPr>
        <w:t>ฎ</w:t>
      </w: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975D50" w:rsidRPr="007F532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75D50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</w:t>
      </w:r>
    </w:p>
    <w:p w:rsidR="00975D50" w:rsidRPr="004C3C3F" w:rsidRDefault="00975D50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A50DB" w:rsidRPr="007F5329" w:rsidRDefault="001A50DB" w:rsidP="007B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313A82" w:rsidRPr="00313A82" w:rsidRDefault="00313A82" w:rsidP="00313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975D50" w:rsidRDefault="00313A82" w:rsidP="00313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333"/>
          <w:tab w:val="left" w:pos="531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975D50" w:rsidRPr="007F5329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394BFC" w:rsidRPr="00394BFC" w:rsidRDefault="00394BFC" w:rsidP="00612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975D50" w:rsidRDefault="00975D50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อุปกรณ์</w:t>
      </w:r>
      <w:r w:rsidR="00033CAE">
        <w:rPr>
          <w:rFonts w:ascii="Angsana New" w:hAnsi="Angsana New" w:hint="cs"/>
          <w:sz w:val="30"/>
          <w:szCs w:val="30"/>
          <w:cs/>
        </w:rPr>
        <w:t>วัดมูลค่า</w:t>
      </w:r>
      <w:r w:rsidRPr="007F5329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8A4162">
        <w:rPr>
          <w:rFonts w:ascii="Angsana New" w:hAnsi="Angsana New" w:hint="cs"/>
          <w:sz w:val="30"/>
          <w:szCs w:val="30"/>
          <w:cs/>
        </w:rPr>
        <w:t>ค่าเผื่อ</w:t>
      </w: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4C3C3F" w:rsidRPr="00394BFC" w:rsidRDefault="004C3C3F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1A50DB" w:rsidRPr="00967DD9" w:rsidRDefault="001A50DB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329D7" w:rsidRPr="00EB25A1">
        <w:rPr>
          <w:rFonts w:ascii="Angsana New" w:hAnsi="Angsana New" w:hint="cs"/>
          <w:sz w:val="30"/>
          <w:szCs w:val="30"/>
          <w:cs/>
        </w:rPr>
        <w:t>และต้นทุนทางตรงอื่น ๆ ที่เกี่ยวข้องกับ</w:t>
      </w:r>
      <w:r w:rsidR="008A4162">
        <w:rPr>
          <w:rFonts w:ascii="Angsana New" w:hAnsi="Angsana New"/>
          <w:sz w:val="30"/>
          <w:szCs w:val="30"/>
          <w:cs/>
        </w:rPr>
        <w:br/>
      </w:r>
      <w:r w:rsidR="007329D7" w:rsidRPr="00EB25A1">
        <w:rPr>
          <w:rFonts w:ascii="Angsana New" w:hAnsi="Angsana New" w:hint="cs"/>
          <w:sz w:val="30"/>
          <w:szCs w:val="30"/>
          <w:cs/>
        </w:rPr>
        <w:t>การจัดหาสินทรัพย์เพื่อให้สินทรัพย์นั้นอยู่ในสภาพที่</w:t>
      </w:r>
      <w:r w:rsidR="007329D7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="007329D7" w:rsidRPr="00EB25A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329D7" w:rsidRPr="00EB25A1">
        <w:rPr>
          <w:rFonts w:ascii="Angsana New" w:hAnsi="Angsana New"/>
          <w:sz w:val="30"/>
          <w:szCs w:val="30"/>
        </w:rPr>
        <w:t xml:space="preserve"> </w:t>
      </w:r>
      <w:r w:rsidR="00887270">
        <w:rPr>
          <w:rFonts w:ascii="Angsana New" w:hAnsi="Angsana New"/>
          <w:sz w:val="30"/>
          <w:szCs w:val="30"/>
        </w:rPr>
        <w:t xml:space="preserve">      </w:t>
      </w:r>
      <w:r w:rsidR="007329D7" w:rsidRPr="00EB25A1">
        <w:rPr>
          <w:rFonts w:ascii="Angsana New" w:hAnsi="Angsana New"/>
          <w:sz w:val="30"/>
          <w:szCs w:val="30"/>
          <w:cs/>
        </w:rPr>
        <w:t>การขนย้าย</w:t>
      </w:r>
      <w:r w:rsidR="007329D7" w:rsidRPr="00EB25A1">
        <w:rPr>
          <w:rFonts w:ascii="Angsana New" w:hAnsi="Angsana New"/>
          <w:sz w:val="30"/>
          <w:szCs w:val="30"/>
        </w:rPr>
        <w:t xml:space="preserve"> </w:t>
      </w:r>
      <w:r w:rsidR="007329D7" w:rsidRPr="00EB25A1">
        <w:rPr>
          <w:rFonts w:ascii="Angsana New" w:hAnsi="Angsana New"/>
          <w:sz w:val="30"/>
          <w:szCs w:val="30"/>
          <w:cs/>
        </w:rPr>
        <w:t>การบูรณะ</w:t>
      </w:r>
      <w:r w:rsidR="007329D7" w:rsidRPr="00B419E5">
        <w:rPr>
          <w:rFonts w:ascii="Angsana New" w:hAnsi="Angsana New"/>
          <w:sz w:val="30"/>
          <w:szCs w:val="30"/>
          <w:cs/>
        </w:rPr>
        <w:t>สถานที่</w:t>
      </w:r>
      <w:r w:rsidR="007329D7" w:rsidRPr="00B419E5">
        <w:rPr>
          <w:rFonts w:ascii="Angsana New" w:hAnsi="Angsana New" w:hint="cs"/>
          <w:sz w:val="30"/>
          <w:szCs w:val="30"/>
          <w:cs/>
        </w:rPr>
        <w:t>ตั</w:t>
      </w:r>
      <w:r w:rsidR="007329D7">
        <w:rPr>
          <w:rFonts w:ascii="Angsana New" w:hAnsi="Angsana New" w:hint="cs"/>
          <w:sz w:val="30"/>
          <w:szCs w:val="30"/>
          <w:cs/>
        </w:rPr>
        <w:t>้งของสินทรัพย์</w:t>
      </w:r>
      <w:r w:rsidR="00DD76BC">
        <w:rPr>
          <w:rFonts w:ascii="Angsana New" w:hAnsi="Angsana New" w:hint="cs"/>
          <w:sz w:val="30"/>
          <w:szCs w:val="30"/>
          <w:cs/>
        </w:rPr>
        <w:t xml:space="preserve"> </w:t>
      </w:r>
      <w:r w:rsidR="00DD76BC" w:rsidRPr="00967DD9">
        <w:rPr>
          <w:rFonts w:ascii="Angsana New" w:hAnsi="Angsana New"/>
          <w:sz w:val="30"/>
          <w:szCs w:val="30"/>
          <w:cs/>
        </w:rPr>
        <w:t>สำหรับเครื</w:t>
      </w:r>
      <w:r w:rsidR="006B0775">
        <w:rPr>
          <w:rFonts w:ascii="Angsana New" w:hAnsi="Angsana New"/>
          <w:sz w:val="30"/>
          <w:szCs w:val="30"/>
          <w:cs/>
        </w:rPr>
        <w:t>่องมือที่ควบคุมโดยลิขสิทธิ์ซอฟ</w:t>
      </w:r>
      <w:r w:rsidR="006B0775">
        <w:rPr>
          <w:rFonts w:ascii="Angsana New" w:hAnsi="Angsana New" w:hint="cs"/>
          <w:sz w:val="30"/>
          <w:szCs w:val="30"/>
          <w:cs/>
        </w:rPr>
        <w:t>ต์</w:t>
      </w:r>
      <w:r w:rsidR="00DD76BC" w:rsidRPr="00967DD9">
        <w:rPr>
          <w:rFonts w:ascii="Angsana New" w:hAnsi="Angsana New"/>
          <w:sz w:val="30"/>
          <w:szCs w:val="30"/>
          <w:cs/>
        </w:rPr>
        <w:t>แวร์ซึ่งไม่สามารถ</w:t>
      </w:r>
      <w:r w:rsidR="006B0775">
        <w:rPr>
          <w:rFonts w:ascii="Angsana New" w:hAnsi="Angsana New"/>
          <w:sz w:val="30"/>
          <w:szCs w:val="30"/>
          <w:cs/>
        </w:rPr>
        <w:t>ทำงานได้โดยปราศจากลิขสิทธิ์ซอฟต์แวร์นั้นให้ถือว่า ลิขสิทธิ์ซอฟต์</w:t>
      </w:r>
      <w:r w:rsidR="00DD76BC" w:rsidRPr="00967DD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583F0D" w:rsidRDefault="00583F0D" w:rsidP="006B077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76BC" w:rsidRPr="00967DD9" w:rsidRDefault="00DD76BC" w:rsidP="00DD76BC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67DD9">
        <w:rPr>
          <w:rFonts w:ascii="Angsana New" w:hAnsi="Angsana New"/>
          <w:sz w:val="30"/>
          <w:szCs w:val="30"/>
          <w:cs/>
        </w:rPr>
        <w:t>ส่วนประกอบของรายการอุปกรณ์แต่ละรายการ</w:t>
      </w:r>
      <w:r w:rsidRPr="00967DD9">
        <w:rPr>
          <w:rFonts w:ascii="Angsana New" w:hAnsi="Angsana New" w:hint="cs"/>
          <w:sz w:val="30"/>
          <w:szCs w:val="30"/>
          <w:cs/>
        </w:rPr>
        <w:t>ที่</w:t>
      </w:r>
      <w:r w:rsidRPr="00967DD9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967DD9">
        <w:rPr>
          <w:rFonts w:ascii="Angsana New" w:hAnsi="Angsana New" w:hint="cs"/>
          <w:sz w:val="30"/>
          <w:szCs w:val="30"/>
          <w:cs/>
        </w:rPr>
        <w:t>ต้อง</w:t>
      </w:r>
      <w:r w:rsidRPr="00967DD9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967DD9">
        <w:rPr>
          <w:rFonts w:ascii="Angsana New" w:hAnsi="Angsana New" w:hint="cs"/>
          <w:sz w:val="30"/>
          <w:szCs w:val="30"/>
          <w:cs/>
        </w:rPr>
        <w:t>ประกอบ</w:t>
      </w:r>
      <w:r w:rsidRPr="00967DD9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DD76BC" w:rsidRPr="00394BFC" w:rsidRDefault="00DD76BC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B65078" w:rsidRPr="007F5329" w:rsidRDefault="00B65078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5329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โดยรับรู้ในกำไรหรือขาดทุน </w:t>
      </w:r>
    </w:p>
    <w:p w:rsidR="001A4ABE" w:rsidRPr="00394BFC" w:rsidRDefault="001A4ABE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DD76BC" w:rsidRPr="00967DD9" w:rsidRDefault="00DD76BC" w:rsidP="00DD76BC">
      <w:pPr>
        <w:tabs>
          <w:tab w:val="left" w:pos="540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967DD9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DD76BC" w:rsidRPr="00394BFC" w:rsidRDefault="00DD76BC" w:rsidP="00161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DD76BC" w:rsidRDefault="00DD76BC" w:rsidP="00DD76BC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เป็นส่วนหนึ่งของมูลค่าตามบัญชีของรายการอุปกรณ์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</w:t>
      </w:r>
      <w:r w:rsidR="008A4162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ความเป็นไปได้ค่อนข้างแน่ที่</w:t>
      </w:r>
      <w:r w:rsidR="006B22C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="00EC1F31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รุงอุปกรณ์ที่เกิดขึ้นเป็นประจ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967DD9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967D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B65078" w:rsidRDefault="00B65078" w:rsidP="001A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A87DEB" w:rsidRPr="007F5329" w:rsidRDefault="00B82AE9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87DEB" w:rsidRPr="007F5329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A87DEB" w:rsidRPr="00697ACF" w:rsidRDefault="00A87DEB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p w:rsidR="00313A82" w:rsidRDefault="00A87DEB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</w:t>
      </w:r>
      <w:r>
        <w:rPr>
          <w:rFonts w:ascii="Angsana New" w:hAnsi="Angsana New" w:hint="cs"/>
          <w:sz w:val="30"/>
          <w:szCs w:val="30"/>
          <w:cs/>
        </w:rPr>
        <w:t>รายการ</w:t>
      </w:r>
      <w:r w:rsidRPr="007F5329">
        <w:rPr>
          <w:rFonts w:ascii="Angsana New" w:hAnsi="Angsana New"/>
          <w:sz w:val="30"/>
          <w:szCs w:val="30"/>
          <w:cs/>
        </w:rPr>
        <w:t>อุปกรณ์ ซึ่งประกอบด้วยราคาทุนของสินทรัพย์หรือต้นทุนในการเปลี่ยนแทนอื่น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6B0775" w:rsidRPr="00697ACF" w:rsidRDefault="006B0775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p w:rsidR="00A87DEB" w:rsidRPr="00697ACF" w:rsidRDefault="00A87DEB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  <w:r w:rsidRPr="007F532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F5329">
        <w:rPr>
          <w:rFonts w:ascii="Angsana New" w:hAnsi="Angsana New"/>
          <w:sz w:val="30"/>
          <w:szCs w:val="30"/>
          <w:cs/>
        </w:rPr>
        <w:t>โดยประมาณของ</w:t>
      </w:r>
      <w:r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7F5329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F532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FC4F95" w:rsidRPr="00697ACF" w:rsidRDefault="00FC4F95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tbl>
      <w:tblPr>
        <w:tblW w:w="9414" w:type="dxa"/>
        <w:tblInd w:w="360" w:type="dxa"/>
        <w:tblLook w:val="0000" w:firstRow="0" w:lastRow="0" w:firstColumn="0" w:lastColumn="0" w:noHBand="0" w:noVBand="0"/>
      </w:tblPr>
      <w:tblGrid>
        <w:gridCol w:w="5357"/>
        <w:gridCol w:w="1591"/>
        <w:gridCol w:w="2466"/>
      </w:tblGrid>
      <w:tr w:rsidR="00A87DEB" w:rsidRPr="007F5329">
        <w:tc>
          <w:tcPr>
            <w:tcW w:w="5357" w:type="dxa"/>
            <w:vAlign w:val="bottom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50" w:lineRule="exact"/>
              <w:ind w:left="-8" w:firstLine="1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349CA">
              <w:rPr>
                <w:rFonts w:ascii="Angsana New" w:hAnsi="Angsana New"/>
                <w:sz w:val="30"/>
                <w:szCs w:val="30"/>
              </w:rPr>
              <w:t>,</w:t>
            </w:r>
            <w:r w:rsidR="00F66D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49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87DEB" w:rsidRPr="007F5329">
        <w:tc>
          <w:tcPr>
            <w:tcW w:w="5357" w:type="dxa"/>
            <w:vAlign w:val="bottom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50" w:lineRule="exact"/>
              <w:ind w:left="-8" w:firstLine="1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32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3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53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87DEB" w:rsidRPr="007F5329">
        <w:tc>
          <w:tcPr>
            <w:tcW w:w="5357" w:type="dxa"/>
            <w:vAlign w:val="bottom"/>
          </w:tcPr>
          <w:p w:rsidR="00A87DEB" w:rsidRPr="002A079C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50" w:lineRule="exact"/>
              <w:ind w:left="-8" w:firstLine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79C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:rsidR="00A87DEB" w:rsidRPr="002A079C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79C">
              <w:rPr>
                <w:rFonts w:ascii="Angsana New" w:hAnsi="Angsana New"/>
                <w:sz w:val="30"/>
                <w:szCs w:val="30"/>
              </w:rPr>
              <w:t>3, 5</w:t>
            </w:r>
          </w:p>
        </w:tc>
        <w:tc>
          <w:tcPr>
            <w:tcW w:w="2466" w:type="dxa"/>
          </w:tcPr>
          <w:p w:rsidR="00A87DEB" w:rsidRPr="002A079C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79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87DEB" w:rsidRPr="007F5329">
        <w:tc>
          <w:tcPr>
            <w:tcW w:w="5357" w:type="dxa"/>
            <w:vAlign w:val="bottom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50" w:lineRule="exact"/>
              <w:ind w:left="-8" w:firstLine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532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3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:rsidR="00A87DEB" w:rsidRPr="007F5329" w:rsidRDefault="00A87DEB" w:rsidP="003C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53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A3FBB" w:rsidRPr="00697ACF" w:rsidRDefault="002A3FBB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p w:rsidR="00A87DEB" w:rsidRPr="007F5329" w:rsidRDefault="006B22C3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87DEB" w:rsidRPr="007F532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บริษัทไม่คิดค่าเสื่อมราคาสำหรับสินทรัพย์ที่อยู่ระหว่างการติดตั้ง</w:t>
      </w:r>
    </w:p>
    <w:p w:rsidR="00B82AE9" w:rsidRPr="00697ACF" w:rsidRDefault="00B82AE9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p w:rsidR="00A87DEB" w:rsidRDefault="00A87DEB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และมูลค่าคงเหลือถูกทบทวนอย่างน้อยที่สุดทุกสิ้น</w:t>
      </w:r>
      <w:r w:rsidRPr="007F5329">
        <w:rPr>
          <w:rFonts w:ascii="Angsana New" w:hAnsi="Angsana New"/>
          <w:sz w:val="30"/>
          <w:szCs w:val="30"/>
        </w:rPr>
        <w:br/>
      </w:r>
      <w:r w:rsidRPr="007F5329">
        <w:rPr>
          <w:rFonts w:ascii="Angsana New" w:hAnsi="Angsana New"/>
          <w:sz w:val="30"/>
          <w:szCs w:val="30"/>
          <w:cs/>
        </w:rPr>
        <w:t>รอบ</w:t>
      </w:r>
      <w:r w:rsidR="00B56CAD">
        <w:rPr>
          <w:rFonts w:ascii="Angsana New" w:hAnsi="Angsana New" w:hint="cs"/>
          <w:sz w:val="30"/>
          <w:szCs w:val="30"/>
          <w:cs/>
        </w:rPr>
        <w:t>ปี</w:t>
      </w:r>
      <w:r w:rsidRPr="007F5329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F70BD2" w:rsidRPr="00697ACF" w:rsidRDefault="00F70BD2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thaiDistribute"/>
        <w:rPr>
          <w:rFonts w:ascii="Angsana New" w:hAnsi="Angsana New"/>
        </w:rPr>
      </w:pPr>
    </w:p>
    <w:p w:rsidR="00975D50" w:rsidRPr="007F5329" w:rsidRDefault="00E44E3A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4C1C"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AE3834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</w:t>
      </w:r>
      <w:r w:rsidR="00975D50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ไม่มีตัวตน</w:t>
      </w:r>
    </w:p>
    <w:p w:rsidR="00EB161E" w:rsidRPr="00697ACF" w:rsidRDefault="00EB161E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</w:rPr>
      </w:pPr>
    </w:p>
    <w:p w:rsidR="00697ACF" w:rsidRPr="00697ACF" w:rsidRDefault="00697ACF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697ACF">
        <w:rPr>
          <w:rFonts w:ascii="Angsana New" w:eastAsia="Calibri" w:hAnsi="Angsana New" w:hint="cs"/>
          <w:i/>
          <w:iCs/>
          <w:sz w:val="30"/>
          <w:szCs w:val="30"/>
          <w:cs/>
        </w:rPr>
        <w:t>รายจ่ายในการวิจัยและพัฒนา</w:t>
      </w:r>
    </w:p>
    <w:p w:rsidR="00697ACF" w:rsidRPr="00697ACF" w:rsidRDefault="00697ACF" w:rsidP="003C2D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350" w:lineRule="exact"/>
        <w:ind w:left="540"/>
        <w:jc w:val="both"/>
        <w:rPr>
          <w:rFonts w:ascii="Angsana New" w:hAnsi="Angsana New"/>
        </w:rPr>
      </w:pPr>
    </w:p>
    <w:p w:rsidR="00697ACF" w:rsidRPr="00697ACF" w:rsidRDefault="00697ACF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97ACF">
        <w:rPr>
          <w:rFonts w:ascii="Angsana New" w:eastAsia="Calibri" w:hAnsi="Angsana New" w:hint="cs"/>
          <w:sz w:val="30"/>
          <w:szCs w:val="30"/>
          <w:cs/>
        </w:rPr>
        <w:t>รายจ่ายในขั้นตอน</w:t>
      </w:r>
      <w:r w:rsidRPr="00697ACF">
        <w:rPr>
          <w:rFonts w:ascii="Angsana New" w:eastAsia="Calibri" w:hAnsi="Angsana New"/>
          <w:sz w:val="30"/>
          <w:szCs w:val="30"/>
          <w:cs/>
        </w:rPr>
        <w:t>การวิจัย</w:t>
      </w:r>
      <w:r w:rsidRPr="00697ACF">
        <w:rPr>
          <w:rFonts w:ascii="Angsana New" w:eastAsia="Calibri" w:hAnsi="Angsana New" w:hint="cs"/>
          <w:sz w:val="30"/>
          <w:szCs w:val="30"/>
          <w:cs/>
        </w:rPr>
        <w:t xml:space="preserve">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</w:t>
      </w:r>
      <w:r w:rsidRPr="00697ACF">
        <w:rPr>
          <w:rFonts w:ascii="Angsana New" w:eastAsia="Calibri" w:hAnsi="Angsana New"/>
          <w:sz w:val="30"/>
          <w:szCs w:val="30"/>
          <w:cs/>
        </w:rPr>
        <w:t xml:space="preserve">รับรู้ในกำไรหรือขาดทุนเมื่อเกิดขึ้น </w:t>
      </w:r>
      <w:r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:rsidR="00697ACF" w:rsidRPr="00697ACF" w:rsidRDefault="00697ACF" w:rsidP="003C2D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350" w:lineRule="exact"/>
        <w:ind w:left="540"/>
        <w:jc w:val="both"/>
        <w:rPr>
          <w:rFonts w:ascii="Angsana New" w:hAnsi="Angsana New"/>
        </w:rPr>
      </w:pPr>
    </w:p>
    <w:p w:rsidR="00697ACF" w:rsidRPr="00697ACF" w:rsidRDefault="00697ACF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97ACF">
        <w:rPr>
          <w:rFonts w:ascii="Angsana New" w:eastAsia="Calibri" w:hAnsi="Angsana New" w:hint="cs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697ACF">
        <w:rPr>
          <w:rFonts w:ascii="Angsana New" w:eastAsia="Calibri" w:hAnsi="Angsana New"/>
          <w:sz w:val="30"/>
          <w:szCs w:val="30"/>
        </w:rPr>
        <w:t xml:space="preserve"> </w:t>
      </w:r>
      <w:r w:rsidRPr="00697ACF">
        <w:rPr>
          <w:rFonts w:ascii="Angsana New" w:eastAsia="Calibri" w:hAnsi="Angsana New" w:hint="cs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</w:t>
      </w:r>
      <w:r w:rsidRPr="003C2DE1">
        <w:rPr>
          <w:rFonts w:ascii="Angsana New" w:eastAsia="Calibri" w:hAnsi="Angsana New" w:hint="cs"/>
          <w:sz w:val="30"/>
          <w:szCs w:val="30"/>
          <w:cs/>
        </w:rPr>
        <w:t>และ</w:t>
      </w:r>
      <w:r w:rsidRPr="003C2DE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97ACF">
        <w:rPr>
          <w:rFonts w:ascii="Angsana New" w:eastAsia="Calibri" w:hAnsi="Angsana New"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697ACF">
        <w:rPr>
          <w:rFonts w:ascii="Angsana New" w:eastAsia="Calibri" w:hAnsi="Angsana New"/>
          <w:sz w:val="30"/>
          <w:szCs w:val="30"/>
        </w:rPr>
        <w:t xml:space="preserve"> </w:t>
      </w:r>
      <w:r w:rsidRPr="00697ACF">
        <w:rPr>
          <w:rFonts w:ascii="Angsana New" w:eastAsia="Calibri" w:hAnsi="Angsana New" w:hint="cs"/>
          <w:sz w:val="30"/>
          <w:szCs w:val="30"/>
          <w:cs/>
        </w:rPr>
        <w:t>และนำสินทรัพย์มาใช้ประโยชน์หรือนำมาขายได้  รายจ่ายในการพัฒนารับรู้เป็นสินทรัพย์รวมถึงต้นทุนสำหรับวัตถุดิบ ต้นทุนแรงงานทางตรง ต้นทุน</w:t>
      </w:r>
      <w:r w:rsidRPr="00697ACF">
        <w:rPr>
          <w:rFonts w:ascii="Angsana New" w:eastAsia="Calibri" w:hAnsi="Angsana New"/>
          <w:sz w:val="30"/>
          <w:szCs w:val="30"/>
          <w:cs/>
        </w:rPr>
        <w:t>ที่เกี่ยวข้องโดยตรง</w:t>
      </w:r>
      <w:r w:rsidRPr="00697ACF">
        <w:rPr>
          <w:rFonts w:ascii="Angsana New" w:eastAsia="Calibri" w:hAnsi="Angsana New" w:hint="cs"/>
          <w:sz w:val="30"/>
          <w:szCs w:val="30"/>
          <w:cs/>
        </w:rPr>
        <w:t>ในการ</w:t>
      </w:r>
      <w:r w:rsidRPr="00697ACF">
        <w:rPr>
          <w:rFonts w:ascii="Angsana New" w:eastAsia="Calibri" w:hAnsi="Angsana New"/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697ACF">
        <w:rPr>
          <w:rFonts w:ascii="Angsana New" w:eastAsia="Calibri" w:hAnsi="Angsana New" w:hint="cs"/>
          <w:sz w:val="30"/>
          <w:szCs w:val="30"/>
          <w:cs/>
        </w:rPr>
        <w:t>และต้นทุนการกู้ยืม</w:t>
      </w:r>
      <w:r w:rsidRPr="00697ACF">
        <w:rPr>
          <w:rFonts w:ascii="Angsana New" w:eastAsia="Calibri" w:hAnsi="Angsana New"/>
          <w:sz w:val="30"/>
          <w:szCs w:val="30"/>
          <w:cs/>
        </w:rPr>
        <w:t>สามารถนำมารวมเป็นส่วนหนึ่งของราคาทุนของสินทรัพย์</w:t>
      </w:r>
      <w:r w:rsidRPr="00697ACF">
        <w:rPr>
          <w:rFonts w:ascii="Angsana New" w:eastAsia="Calibri" w:hAnsi="Angsana New" w:hint="cs"/>
          <w:sz w:val="30"/>
          <w:szCs w:val="30"/>
          <w:cs/>
        </w:rPr>
        <w:t xml:space="preserve">  รายจ่ายในการพัฒนาอื่น</w:t>
      </w:r>
      <w:r w:rsidRPr="00697ACF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697ACF" w:rsidRPr="003C2DE1" w:rsidRDefault="00697ACF" w:rsidP="003C2D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350" w:lineRule="exact"/>
        <w:ind w:left="540"/>
        <w:jc w:val="both"/>
        <w:rPr>
          <w:rFonts w:ascii="Angsana New" w:hAnsi="Angsana New"/>
          <w:sz w:val="16"/>
          <w:szCs w:val="16"/>
        </w:rPr>
      </w:pPr>
    </w:p>
    <w:p w:rsidR="00697ACF" w:rsidRPr="00697ACF" w:rsidRDefault="00697ACF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97ACF">
        <w:rPr>
          <w:rFonts w:ascii="Angsana New" w:eastAsia="Calibri" w:hAnsi="Angsana New"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3C2DE1">
        <w:rPr>
          <w:rFonts w:ascii="Angsana New" w:eastAsia="Calibri" w:hAnsi="Angsana New" w:hint="cs"/>
          <w:sz w:val="30"/>
          <w:szCs w:val="30"/>
          <w:cs/>
        </w:rPr>
        <w:t>วัดมูลค่า</w:t>
      </w:r>
      <w:r w:rsidRPr="00697ACF">
        <w:rPr>
          <w:rFonts w:ascii="Angsana New" w:eastAsia="Calibri" w:hAnsi="Angsana New" w:hint="cs"/>
          <w:sz w:val="30"/>
          <w:szCs w:val="30"/>
          <w:cs/>
        </w:rPr>
        <w:t xml:space="preserve">ด้วยราคาทุนหักค่าตัดจำหน่ายสะสมและค่าเผื่อขาดทุนจากการ   ด้อยค่า </w:t>
      </w:r>
    </w:p>
    <w:p w:rsidR="003C2DE1" w:rsidRPr="00697ACF" w:rsidRDefault="003C2DE1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C2DE1" w:rsidRPr="003C2DE1" w:rsidRDefault="003C2DE1" w:rsidP="003C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C2DE1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:rsidR="00697ACF" w:rsidRPr="00697ACF" w:rsidRDefault="00697ACF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714A4" w:rsidRPr="00697ACF" w:rsidRDefault="00E713DC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7ACF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697ACF" w:rsidRPr="00697ACF">
        <w:rPr>
          <w:rFonts w:ascii="Angsana New" w:hAnsi="Angsana New" w:hint="cs"/>
          <w:sz w:val="30"/>
          <w:szCs w:val="30"/>
          <w:cs/>
        </w:rPr>
        <w:t>อื่น</w:t>
      </w:r>
      <w:r w:rsidR="00C376CD" w:rsidRPr="00697ACF">
        <w:rPr>
          <w:rFonts w:ascii="Angsana New" w:hAnsi="Angsana New"/>
          <w:sz w:val="30"/>
          <w:szCs w:val="30"/>
          <w:cs/>
        </w:rPr>
        <w:t>ที่</w:t>
      </w:r>
      <w:r w:rsidR="006B22C3" w:rsidRPr="00697ACF">
        <w:rPr>
          <w:rFonts w:ascii="Angsana New" w:hAnsi="Angsana New" w:hint="cs"/>
          <w:sz w:val="30"/>
          <w:szCs w:val="30"/>
          <w:cs/>
        </w:rPr>
        <w:t>กลุ่ม</w:t>
      </w:r>
      <w:r w:rsidR="00C376CD" w:rsidRPr="00697ACF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</w:t>
      </w:r>
      <w:r w:rsidR="00855737" w:rsidRPr="00697ACF">
        <w:rPr>
          <w:rFonts w:ascii="Angsana New" w:hAnsi="Angsana New"/>
          <w:sz w:val="30"/>
          <w:szCs w:val="30"/>
          <w:cs/>
        </w:rPr>
        <w:t xml:space="preserve"> </w:t>
      </w:r>
      <w:r w:rsidR="00EB161E" w:rsidRPr="00697AC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697ACF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8A4162" w:rsidRPr="00697ACF">
        <w:rPr>
          <w:rFonts w:ascii="Angsana New" w:hAnsi="Angsana New" w:hint="cs"/>
          <w:sz w:val="30"/>
          <w:szCs w:val="30"/>
          <w:cs/>
        </w:rPr>
        <w:t>ค่าเผื่อ</w:t>
      </w:r>
      <w:r w:rsidRPr="00697ACF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D34B25" w:rsidRPr="00697ACF" w:rsidRDefault="00D34B25" w:rsidP="00697AC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843806" w:rsidRPr="00697ACF" w:rsidRDefault="00843806" w:rsidP="00697AC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97ACF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FC4F95" w:rsidRPr="00697ACF" w:rsidRDefault="00FC4F95" w:rsidP="00697AC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:rsidR="00843806" w:rsidRPr="00697ACF" w:rsidRDefault="00843806" w:rsidP="00697AC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97ACF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</w:t>
      </w:r>
    </w:p>
    <w:p w:rsidR="00313A82" w:rsidRPr="00697ACF" w:rsidRDefault="00313A82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714A4" w:rsidRPr="00697ACF" w:rsidRDefault="009714A4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97ACF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3E3A4D" w:rsidRPr="00697ACF" w:rsidRDefault="003E3A4D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55737" w:rsidRPr="00697ACF" w:rsidRDefault="00855737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97ACF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0A0951" w:rsidRPr="00697ACF">
        <w:rPr>
          <w:rFonts w:ascii="Angsana New" w:hAnsi="Angsana New" w:hint="cs"/>
          <w:sz w:val="30"/>
          <w:szCs w:val="30"/>
          <w:cs/>
        </w:rPr>
        <w:t>จาก</w:t>
      </w:r>
      <w:r w:rsidRPr="00697ACF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313A82" w:rsidRPr="00697ACF" w:rsidRDefault="00313A82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74861" w:rsidRPr="00697ACF" w:rsidRDefault="008F16BF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7ACF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3D5BDB" w:rsidRPr="00697ACF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697ACF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2B4B26" w:rsidRPr="00697ACF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97ACF">
        <w:rPr>
          <w:rFonts w:ascii="Angsana New" w:hAnsi="Angsana New"/>
          <w:sz w:val="30"/>
          <w:szCs w:val="30"/>
          <w:cs/>
        </w:rPr>
        <w:t>ไม่มีตัวตน</w:t>
      </w:r>
      <w:r w:rsidR="00855737" w:rsidRPr="00697ACF">
        <w:rPr>
          <w:rFonts w:ascii="Angsana New" w:hAnsi="Angsana New"/>
          <w:sz w:val="30"/>
          <w:szCs w:val="30"/>
          <w:cs/>
        </w:rPr>
        <w:t xml:space="preserve"> </w:t>
      </w:r>
      <w:r w:rsidRPr="00697ACF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</w:t>
      </w:r>
      <w:r w:rsidR="002548B5" w:rsidRPr="00697ACF">
        <w:rPr>
          <w:rFonts w:ascii="Angsana New" w:hAnsi="Angsana New"/>
          <w:sz w:val="30"/>
          <w:szCs w:val="30"/>
          <w:cs/>
        </w:rPr>
        <w:t xml:space="preserve">์ </w:t>
      </w:r>
      <w:r w:rsidRPr="00697AC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</w:t>
      </w:r>
      <w:r w:rsidR="006B22C3" w:rsidRPr="00697ACF">
        <w:rPr>
          <w:rFonts w:ascii="Angsana New" w:hAnsi="Angsana New" w:hint="cs"/>
          <w:sz w:val="30"/>
          <w:szCs w:val="30"/>
          <w:cs/>
        </w:rPr>
        <w:t>งวด</w:t>
      </w:r>
      <w:r w:rsidR="00D73A53" w:rsidRPr="00697ACF">
        <w:rPr>
          <w:rFonts w:ascii="Angsana New" w:hAnsi="Angsana New"/>
          <w:sz w:val="30"/>
          <w:szCs w:val="30"/>
          <w:cs/>
        </w:rPr>
        <w:t>ปัจจุบันและงวด</w:t>
      </w:r>
      <w:r w:rsidRPr="00697ACF">
        <w:rPr>
          <w:rFonts w:ascii="Angsana New" w:hAnsi="Angsana New"/>
          <w:sz w:val="30"/>
          <w:szCs w:val="30"/>
          <w:cs/>
        </w:rPr>
        <w:t>เปรียบเทียบแสดงได้ดังนี้</w:t>
      </w:r>
    </w:p>
    <w:p w:rsidR="00E27345" w:rsidRPr="00697ACF" w:rsidRDefault="00E27345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6" w:type="dxa"/>
        <w:tblInd w:w="548" w:type="dxa"/>
        <w:tblLook w:val="0000" w:firstRow="0" w:lastRow="0" w:firstColumn="0" w:lastColumn="0" w:noHBand="0" w:noVBand="0"/>
      </w:tblPr>
      <w:tblGrid>
        <w:gridCol w:w="5169"/>
        <w:gridCol w:w="1591"/>
        <w:gridCol w:w="2466"/>
      </w:tblGrid>
      <w:tr w:rsidR="00EC1235" w:rsidRPr="00697ACF">
        <w:tc>
          <w:tcPr>
            <w:tcW w:w="5169" w:type="dxa"/>
            <w:vAlign w:val="bottom"/>
          </w:tcPr>
          <w:p w:rsidR="00EC1235" w:rsidRPr="00697ACF" w:rsidRDefault="00EC1235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7ACF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91" w:type="dxa"/>
          </w:tcPr>
          <w:p w:rsidR="00EC1235" w:rsidRPr="00697ACF" w:rsidRDefault="00EC1235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A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:rsidR="00EC1235" w:rsidRPr="00697ACF" w:rsidRDefault="00EC1235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7A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B161E" w:rsidRPr="00697ACF">
        <w:tc>
          <w:tcPr>
            <w:tcW w:w="5169" w:type="dxa"/>
            <w:vAlign w:val="bottom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สิทธิในการใช้ซอฟต์แวร์</w:t>
            </w:r>
          </w:p>
        </w:tc>
        <w:tc>
          <w:tcPr>
            <w:tcW w:w="1591" w:type="dxa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66" w:type="dxa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B161E" w:rsidRPr="00697ACF">
        <w:tc>
          <w:tcPr>
            <w:tcW w:w="5169" w:type="dxa"/>
            <w:vAlign w:val="bottom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</w:t>
            </w:r>
            <w:r w:rsidR="002E3EE2" w:rsidRPr="00697ACF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591" w:type="dxa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466" w:type="dxa"/>
          </w:tcPr>
          <w:p w:rsidR="00EB161E" w:rsidRPr="00697ACF" w:rsidRDefault="00EB161E" w:rsidP="0069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A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984975" w:rsidRPr="00697ACF" w:rsidRDefault="00984975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7060D" w:rsidRPr="00697ACF" w:rsidRDefault="00833EFB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7ACF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="00721403" w:rsidRPr="00697ACF">
        <w:rPr>
          <w:rFonts w:ascii="Angsana New" w:hAnsi="Angsana New"/>
          <w:sz w:val="30"/>
          <w:szCs w:val="30"/>
        </w:rPr>
        <w:t xml:space="preserve"> </w:t>
      </w:r>
      <w:r w:rsidRPr="00697ACF">
        <w:rPr>
          <w:rFonts w:ascii="Angsana New" w:hAnsi="Angsana New"/>
          <w:sz w:val="30"/>
          <w:szCs w:val="30"/>
          <w:cs/>
        </w:rPr>
        <w:t>และมูลค่าคงเหลือจะได้รับการทบทวนทุกสิ้นรอบ</w:t>
      </w:r>
      <w:r w:rsidR="00B56CAD" w:rsidRPr="00697ACF">
        <w:rPr>
          <w:rFonts w:ascii="Angsana New" w:hAnsi="Angsana New" w:hint="cs"/>
          <w:sz w:val="30"/>
          <w:szCs w:val="30"/>
          <w:cs/>
        </w:rPr>
        <w:t>ปี</w:t>
      </w:r>
      <w:r w:rsidRPr="00697ACF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FC4F95" w:rsidRPr="00697ACF" w:rsidRDefault="00FC4F95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75D50" w:rsidRPr="00697ACF" w:rsidRDefault="00754C1C" w:rsidP="00697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7ACF">
        <w:rPr>
          <w:rFonts w:ascii="Angsana New" w:hAnsi="Angsana New"/>
          <w:b/>
          <w:bCs/>
          <w:i/>
          <w:iCs/>
          <w:sz w:val="30"/>
          <w:szCs w:val="30"/>
          <w:cs/>
        </w:rPr>
        <w:t>(ฐ</w:t>
      </w:r>
      <w:r w:rsidR="00E44E3A" w:rsidRPr="00697AC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75D50" w:rsidRPr="00697AC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975D50" w:rsidRPr="00697ACF" w:rsidRDefault="00975D50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75D50" w:rsidRPr="00697ACF" w:rsidRDefault="00975D50" w:rsidP="00697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7AC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B22C3" w:rsidRPr="00697ACF">
        <w:rPr>
          <w:rFonts w:ascii="Angsana New" w:hAnsi="Angsana New" w:hint="cs"/>
          <w:sz w:val="30"/>
          <w:szCs w:val="30"/>
          <w:cs/>
        </w:rPr>
        <w:t>กลุ่ม</w:t>
      </w:r>
      <w:r w:rsidRPr="00697ACF">
        <w:rPr>
          <w:rFonts w:ascii="Angsana New" w:hAnsi="Angsana New"/>
          <w:sz w:val="30"/>
          <w:szCs w:val="30"/>
          <w:cs/>
        </w:rPr>
        <w:t>บริษัทได้รับการทบทวน ณ ทุก</w:t>
      </w:r>
      <w:r w:rsidR="0077493F" w:rsidRPr="00697ACF">
        <w:rPr>
          <w:rFonts w:ascii="Angsana New" w:hAnsi="Angsana New"/>
          <w:sz w:val="30"/>
          <w:szCs w:val="30"/>
          <w:cs/>
        </w:rPr>
        <w:t>วันที่</w:t>
      </w:r>
      <w:r w:rsidR="002169B0" w:rsidRPr="00697ACF">
        <w:rPr>
          <w:rFonts w:ascii="Angsana New" w:hAnsi="Angsana New"/>
          <w:sz w:val="30"/>
          <w:szCs w:val="30"/>
          <w:cs/>
        </w:rPr>
        <w:t>รายงาน</w:t>
      </w:r>
      <w:r w:rsidRPr="00697ACF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697ACF">
        <w:rPr>
          <w:rFonts w:ascii="Angsana New" w:hAnsi="Angsana New"/>
          <w:sz w:val="30"/>
          <w:szCs w:val="30"/>
        </w:rPr>
        <w:t xml:space="preserve"> </w:t>
      </w:r>
      <w:r w:rsidR="006B22C3" w:rsidRPr="00697ACF">
        <w:rPr>
          <w:rFonts w:ascii="Angsana New" w:hAnsi="Angsana New"/>
          <w:sz w:val="30"/>
          <w:szCs w:val="30"/>
          <w:cs/>
        </w:rPr>
        <w:br/>
      </w:r>
      <w:r w:rsidRPr="00697AC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B0775" w:rsidRPr="00697ACF" w:rsidRDefault="006B0775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75D50" w:rsidRPr="000C3C50" w:rsidRDefault="00975D50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3C50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A27C7C" w:rsidRPr="000C3C50">
        <w:rPr>
          <w:rFonts w:ascii="Angsana New" w:hAnsi="Angsana New"/>
          <w:sz w:val="30"/>
          <w:szCs w:val="30"/>
          <w:cs/>
        </w:rPr>
        <w:br/>
      </w:r>
      <w:r w:rsidRPr="000C3C50">
        <w:rPr>
          <w:rFonts w:ascii="Angsana New" w:hAnsi="Angsana New"/>
          <w:sz w:val="30"/>
          <w:szCs w:val="30"/>
          <w:cs/>
        </w:rPr>
        <w:t>เงินสด</w:t>
      </w:r>
      <w:r w:rsidR="00A72B82" w:rsidRPr="000C3C50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  <w:r w:rsidR="000C3C50" w:rsidRPr="000C3C50">
        <w:rPr>
          <w:rFonts w:hint="cs"/>
          <w:sz w:val="30"/>
          <w:szCs w:val="30"/>
          <w:cs/>
        </w:rPr>
        <w:t>เว้นแต่เมื่อมีการกลับรายการ</w:t>
      </w:r>
      <w:r w:rsidR="00C74861">
        <w:rPr>
          <w:rFonts w:hint="cs"/>
          <w:sz w:val="30"/>
          <w:szCs w:val="30"/>
          <w:cs/>
        </w:rPr>
        <w:t xml:space="preserve">  </w:t>
      </w:r>
      <w:r w:rsidR="000C3C50" w:rsidRPr="000C3C50">
        <w:rPr>
          <w:rFonts w:hint="cs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:rsidR="00CD6EA1" w:rsidRDefault="00975D50" w:rsidP="00CD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</w:t>
      </w:r>
      <w:r w:rsidR="00A27C7C" w:rsidRPr="007F5329">
        <w:rPr>
          <w:rFonts w:ascii="Angsana New" w:hAnsi="Angsana New"/>
          <w:sz w:val="30"/>
          <w:szCs w:val="30"/>
          <w:cs/>
        </w:rPr>
        <w:t>เจ้าของ</w:t>
      </w:r>
      <w:r w:rsidRPr="007F5329">
        <w:rPr>
          <w:rFonts w:ascii="Angsana New" w:hAnsi="Angsana New"/>
          <w:sz w:val="30"/>
          <w:szCs w:val="30"/>
          <w:cs/>
        </w:rPr>
        <w:t xml:space="preserve"> และมีความชัดเจนว่</w:t>
      </w:r>
      <w:r w:rsidR="001F3CC9" w:rsidRPr="007F5329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7F5329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</w:t>
      </w:r>
      <w:r w:rsidR="00F82C72" w:rsidRPr="007F5329">
        <w:rPr>
          <w:rFonts w:ascii="Angsana New" w:hAnsi="Angsana New"/>
          <w:sz w:val="30"/>
          <w:szCs w:val="30"/>
          <w:cs/>
        </w:rPr>
        <w:t>เจ้าของ</w:t>
      </w:r>
      <w:r w:rsidRPr="007F5329">
        <w:rPr>
          <w:rFonts w:ascii="Angsana New" w:hAnsi="Angsana New"/>
          <w:sz w:val="30"/>
          <w:szCs w:val="30"/>
          <w:cs/>
        </w:rPr>
        <w:t>จะถูกบันทึกใน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F5329">
        <w:rPr>
          <w:rFonts w:ascii="Angsana New" w:hAnsi="Angsana New"/>
          <w:sz w:val="30"/>
          <w:szCs w:val="30"/>
          <w:cs/>
        </w:rPr>
        <w:t>โดยไม่ต้องปรับกับยอดสินทรัพย์ทางการเงินดังกล่าว</w:t>
      </w:r>
      <w:r w:rsidR="00207EFF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ยอดขาดทุน</w:t>
      </w:r>
      <w:r w:rsidR="00984975">
        <w:rPr>
          <w:rFonts w:ascii="Angsana New" w:hAnsi="Angsana New" w:hint="cs"/>
          <w:sz w:val="30"/>
          <w:szCs w:val="30"/>
          <w:cs/>
        </w:rPr>
        <w:t>สะสม</w:t>
      </w:r>
      <w:r w:rsidRPr="007F5329">
        <w:rPr>
          <w:rFonts w:ascii="Angsana New" w:hAnsi="Angsana New"/>
          <w:sz w:val="30"/>
          <w:szCs w:val="30"/>
          <w:cs/>
        </w:rPr>
        <w:t>ที่บันทึกใน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F5329">
        <w:rPr>
          <w:rFonts w:ascii="Angsana New" w:hAnsi="Angsana New"/>
          <w:sz w:val="30"/>
          <w:szCs w:val="30"/>
          <w:cs/>
        </w:rPr>
        <w:t>เป็นผลต่างระหว่างราคาทุนที่ซื้อกับมูลค่</w:t>
      </w:r>
      <w:r w:rsidR="00207EFF" w:rsidRPr="007F5329">
        <w:rPr>
          <w:rFonts w:ascii="Angsana New" w:hAnsi="Angsana New"/>
          <w:sz w:val="30"/>
          <w:szCs w:val="30"/>
          <w:cs/>
        </w:rPr>
        <w:t>ายุติธรรมในปัจจุบันของสินทรัพย์</w:t>
      </w:r>
      <w:r w:rsidRPr="007F5329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หักขาดทุนจากการด้อยค่าของสินทรัพย์ทางการเงินนั้น</w:t>
      </w:r>
      <w:r w:rsidR="009714A4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ๆ ซึ่งเคยรับรู้แล้วใน</w:t>
      </w:r>
      <w:r w:rsidR="009714A4" w:rsidRPr="007F5329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697ACF" w:rsidRPr="00697ACF" w:rsidRDefault="00697ACF" w:rsidP="00CD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975D50" w:rsidRPr="007F5329" w:rsidRDefault="00975D50">
      <w:pPr>
        <w:pStyle w:val="BodyText"/>
        <w:tabs>
          <w:tab w:val="clear" w:pos="454"/>
          <w:tab w:val="left" w:pos="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F532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975D50" w:rsidRPr="00697ACF" w:rsidRDefault="00975D50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602992" w:rsidRDefault="00975D50" w:rsidP="00200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="00EB161E">
        <w:rPr>
          <w:rFonts w:ascii="Angsana New" w:hAnsi="Angsana New" w:hint="cs"/>
          <w:sz w:val="30"/>
          <w:szCs w:val="30"/>
          <w:cs/>
        </w:rPr>
        <w:t>เงินลงทุน</w:t>
      </w:r>
      <w:r w:rsidRPr="007F5329">
        <w:rPr>
          <w:rFonts w:ascii="Angsana New" w:hAnsi="Angsana New"/>
          <w:sz w:val="30"/>
          <w:szCs w:val="30"/>
          <w:cs/>
        </w:rPr>
        <w:t>ที่ถือไว้จนกว่าจะครบกำหนด</w:t>
      </w:r>
      <w:r w:rsidR="008A3E84">
        <w:rPr>
          <w:rFonts w:ascii="Angsana New" w:hAnsi="Angsana New" w:hint="cs"/>
          <w:sz w:val="30"/>
          <w:szCs w:val="30"/>
          <w:cs/>
        </w:rPr>
        <w:t>ที่บันทึกโดยวิธีราคาทุนตัดจำหน่าย</w:t>
      </w:r>
      <w:r w:rsidRPr="007F5329">
        <w:rPr>
          <w:rFonts w:ascii="Angsana New" w:hAnsi="Angsana New"/>
          <w:sz w:val="30"/>
          <w:szCs w:val="30"/>
          <w:cs/>
        </w:rPr>
        <w:t xml:space="preserve"> คำนวณโดยการหามูลค่าปัจจุบันของประมาณก</w:t>
      </w:r>
      <w:r w:rsidR="008743C4" w:rsidRPr="007F5329">
        <w:rPr>
          <w:rFonts w:ascii="Angsana New" w:hAnsi="Angsana New"/>
          <w:sz w:val="30"/>
          <w:szCs w:val="30"/>
          <w:cs/>
        </w:rPr>
        <w:t>ารกระแสเงินสดที่จะได้รับในอนาคต</w:t>
      </w:r>
      <w:r w:rsidRPr="007F5329">
        <w:rPr>
          <w:rFonts w:ascii="Angsana New" w:hAnsi="Angsana New"/>
          <w:sz w:val="30"/>
          <w:szCs w:val="30"/>
          <w:cs/>
        </w:rPr>
        <w:t>คิดลดด้วยอัตราดอกเบี้ยที่แท้จริง</w:t>
      </w:r>
    </w:p>
    <w:p w:rsidR="00C85453" w:rsidRPr="00697ACF" w:rsidRDefault="00C85453" w:rsidP="00200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975D50" w:rsidRDefault="00975D50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</w:t>
      </w:r>
      <w:r w:rsidR="00EB161E">
        <w:rPr>
          <w:rFonts w:ascii="Angsana New" w:hAnsi="Angsana New" w:hint="cs"/>
          <w:sz w:val="30"/>
          <w:szCs w:val="30"/>
          <w:cs/>
        </w:rPr>
        <w:t>เงินลงทุน</w:t>
      </w:r>
      <w:r w:rsidR="008743C4" w:rsidRPr="007F5329">
        <w:rPr>
          <w:rFonts w:ascii="Angsana New" w:hAnsi="Angsana New"/>
          <w:sz w:val="30"/>
          <w:szCs w:val="30"/>
          <w:cs/>
        </w:rPr>
        <w:t>เผื่อขาย</w:t>
      </w:r>
      <w:r w:rsidRPr="007F5329">
        <w:rPr>
          <w:rFonts w:ascii="Angsana New" w:hAnsi="Angsana New"/>
          <w:sz w:val="30"/>
          <w:szCs w:val="30"/>
          <w:cs/>
        </w:rPr>
        <w:t>คำนวณโดยอ้างอิงถึงมูลค่ายุติธรรม</w:t>
      </w:r>
    </w:p>
    <w:p w:rsidR="00E27345" w:rsidRPr="00697ACF" w:rsidRDefault="00E27345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1F6863" w:rsidRPr="00CC5022" w:rsidRDefault="002169B0" w:rsidP="00E2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9714A4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D02F4">
        <w:rPr>
          <w:rFonts w:ascii="Angsana New" w:hAnsi="Angsana New" w:hint="cs"/>
          <w:sz w:val="30"/>
          <w:szCs w:val="30"/>
          <w:cs/>
        </w:rPr>
        <w:t>ถึง</w:t>
      </w:r>
      <w:r w:rsidRPr="007F5329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 xml:space="preserve"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</w:t>
      </w:r>
      <w:r w:rsidR="00F82C72" w:rsidRPr="007F5329">
        <w:rPr>
          <w:rFonts w:ascii="Angsana New" w:hAnsi="Angsana New"/>
          <w:sz w:val="30"/>
          <w:szCs w:val="30"/>
          <w:cs/>
        </w:rPr>
        <w:t>จะ</w:t>
      </w:r>
      <w:r w:rsidRPr="007F5329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C224CE" w:rsidRPr="00697ACF" w:rsidRDefault="00C224CE" w:rsidP="006B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Cs/>
        </w:rPr>
      </w:pPr>
    </w:p>
    <w:p w:rsidR="00975D50" w:rsidRPr="00984975" w:rsidRDefault="00975D50" w:rsidP="00984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140578" w:rsidRPr="00697ACF" w:rsidRDefault="00140578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5E7770" w:rsidRDefault="008F16BF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รายการ </w:t>
      </w:r>
      <w:r w:rsidRPr="007F5329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ขาดทุน </w:t>
      </w:r>
      <w:r w:rsidRPr="007F5329">
        <w:rPr>
          <w:rFonts w:ascii="Angsana New" w:hAnsi="Angsana New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</w:t>
      </w:r>
      <w:r w:rsidR="00EB161E">
        <w:rPr>
          <w:rFonts w:ascii="Angsana New" w:hAnsi="Angsana New" w:hint="cs"/>
          <w:sz w:val="30"/>
          <w:szCs w:val="30"/>
          <w:cs/>
        </w:rPr>
        <w:t>เงินลงทุน</w:t>
      </w:r>
      <w:r w:rsidRPr="007F5329">
        <w:rPr>
          <w:rFonts w:ascii="Angsana New" w:hAnsi="Angsana New"/>
          <w:sz w:val="30"/>
          <w:szCs w:val="30"/>
          <w:cs/>
        </w:rPr>
        <w:t>เผื่อขาย การกลับรายการจะถูกบันทึกในกำไรหรือขาดทุน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</w:t>
      </w:r>
      <w:r w:rsidR="00EB161E">
        <w:rPr>
          <w:rFonts w:ascii="Angsana New" w:hAnsi="Angsana New" w:hint="cs"/>
          <w:sz w:val="30"/>
          <w:szCs w:val="30"/>
          <w:cs/>
        </w:rPr>
        <w:t>เงินลงทุน</w:t>
      </w:r>
      <w:r w:rsidRPr="007F5329">
        <w:rPr>
          <w:rFonts w:ascii="Angsana New" w:hAnsi="Angsana New"/>
          <w:sz w:val="30"/>
          <w:szCs w:val="30"/>
          <w:cs/>
        </w:rPr>
        <w:t xml:space="preserve">เผื่อขาย </w:t>
      </w:r>
      <w:r w:rsidR="002B4B26">
        <w:rPr>
          <w:rFonts w:ascii="Angsana New" w:hAnsi="Angsana New" w:hint="cs"/>
          <w:sz w:val="30"/>
          <w:szCs w:val="30"/>
          <w:cs/>
        </w:rPr>
        <w:t xml:space="preserve">     </w:t>
      </w:r>
      <w:r w:rsidR="00EB161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7F5329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:rsidR="006B0775" w:rsidRPr="00697ACF" w:rsidRDefault="006B0775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CD6EA1" w:rsidRDefault="00975D50" w:rsidP="00CD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855737" w:rsidRPr="007F5329">
        <w:rPr>
          <w:rFonts w:ascii="Angsana New" w:hAnsi="Angsana New"/>
          <w:sz w:val="30"/>
          <w:szCs w:val="30"/>
          <w:cs/>
        </w:rPr>
        <w:t xml:space="preserve">อื่น ๆ </w:t>
      </w:r>
      <w:r w:rsidRPr="007F5329">
        <w:rPr>
          <w:rFonts w:ascii="Angsana New" w:hAnsi="Angsana New"/>
          <w:sz w:val="30"/>
          <w:szCs w:val="30"/>
          <w:cs/>
        </w:rPr>
        <w:t xml:space="preserve">ที่เคยรับรู้ในงวดก่อนจะถูกประเมิน ณ 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ทุกวันที่ที่ออกรายงานว่ามีข้</w:t>
      </w:r>
      <w:r w:rsidR="001F3CC9" w:rsidRPr="007F5329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7F5329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AD6131" w:rsidRPr="00C85453" w:rsidRDefault="00AD6131" w:rsidP="00CD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1805" w:rsidRPr="00272C24" w:rsidRDefault="00B82AE9" w:rsidP="0068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681805" w:rsidRPr="007F532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754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="00681805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681805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  <w:r w:rsidR="00D97CD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                    </w:t>
      </w:r>
    </w:p>
    <w:p w:rsidR="00681805" w:rsidRPr="00C85453" w:rsidRDefault="00681805" w:rsidP="0068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1805" w:rsidRPr="007F5329" w:rsidRDefault="00681805" w:rsidP="00681805">
      <w:pPr>
        <w:tabs>
          <w:tab w:val="clear" w:pos="680"/>
          <w:tab w:val="left" w:pos="540"/>
          <w:tab w:val="left" w:pos="63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681805" w:rsidRPr="00C85453" w:rsidRDefault="00681805" w:rsidP="0068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10812" w:rsidRPr="00107E50" w:rsidRDefault="006B0775" w:rsidP="0051081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B34CD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>
        <w:rPr>
          <w:rFonts w:ascii="Angsana New" w:hAnsi="Angsana New" w:hint="cs"/>
          <w:i/>
          <w:sz w:val="30"/>
          <w:szCs w:val="30"/>
          <w:cs/>
        </w:rPr>
        <w:t>ผลประโยชน์</w:t>
      </w:r>
      <w:r w:rsidR="00EB161E">
        <w:rPr>
          <w:rFonts w:ascii="Angsana New" w:hAnsi="Angsana New" w:hint="cs"/>
          <w:i/>
          <w:sz w:val="30"/>
          <w:szCs w:val="30"/>
          <w:cs/>
        </w:rPr>
        <w:t>ของ</w:t>
      </w:r>
      <w:r>
        <w:rPr>
          <w:rFonts w:ascii="Angsana New" w:hAnsi="Angsana New" w:hint="cs"/>
          <w:i/>
          <w:sz w:val="30"/>
          <w:szCs w:val="30"/>
          <w:cs/>
        </w:rPr>
        <w:t>พนักงานในกำไรหรือขาดทุนในรอบระยะเวลาที่</w:t>
      </w:r>
      <w:r>
        <w:rPr>
          <w:rFonts w:ascii="Angsana New" w:hAnsi="Angsana New"/>
          <w:i/>
          <w:sz w:val="30"/>
          <w:szCs w:val="30"/>
          <w:cs/>
        </w:rPr>
        <w:t>พนักงาน</w:t>
      </w:r>
      <w:r>
        <w:rPr>
          <w:rFonts w:ascii="Angsana New" w:hAnsi="Angsana New" w:hint="cs"/>
          <w:i/>
          <w:sz w:val="30"/>
          <w:szCs w:val="30"/>
          <w:cs/>
        </w:rPr>
        <w:t>ได้</w:t>
      </w:r>
      <w:r w:rsidRPr="003E32BA">
        <w:rPr>
          <w:rFonts w:ascii="Angsana New" w:hAnsi="Angsana New"/>
          <w:i/>
          <w:sz w:val="30"/>
          <w:szCs w:val="30"/>
          <w:cs/>
        </w:rPr>
        <w:t>ทำงาน</w:t>
      </w:r>
      <w:r>
        <w:rPr>
          <w:rFonts w:ascii="Angsana New" w:hAnsi="Angsana New" w:hint="cs"/>
          <w:i/>
          <w:sz w:val="30"/>
          <w:szCs w:val="30"/>
          <w:cs/>
        </w:rPr>
        <w:t>ให้กับกิจการ</w:t>
      </w:r>
    </w:p>
    <w:p w:rsidR="00D34B25" w:rsidRPr="006B0775" w:rsidRDefault="00D34B25" w:rsidP="006B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1805" w:rsidRPr="007F5329" w:rsidRDefault="00681805" w:rsidP="006B0775">
      <w:pPr>
        <w:tabs>
          <w:tab w:val="clear" w:pos="680"/>
          <w:tab w:val="left" w:pos="540"/>
          <w:tab w:val="left" w:pos="63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681805" w:rsidRPr="00AD6DCE" w:rsidRDefault="00681805" w:rsidP="0068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10812" w:rsidRDefault="00510812" w:rsidP="0051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90901">
        <w:rPr>
          <w:rFonts w:ascii="Angsana New" w:hAnsi="Angsana New"/>
          <w:i/>
          <w:sz w:val="30"/>
          <w:szCs w:val="30"/>
          <w:cs/>
        </w:rPr>
        <w:t>ภาระผูกพันสุทธิขอ</w:t>
      </w:r>
      <w:r>
        <w:rPr>
          <w:rFonts w:ascii="Angsana New" w:hAnsi="Angsana New" w:hint="cs"/>
          <w:i/>
          <w:sz w:val="30"/>
          <w:szCs w:val="30"/>
          <w:cs/>
        </w:rPr>
        <w:t>ง</w:t>
      </w:r>
      <w:r w:rsidR="006B22C3">
        <w:rPr>
          <w:rFonts w:ascii="Angsana New" w:hAnsi="Angsana New" w:hint="cs"/>
          <w:i/>
          <w:sz w:val="30"/>
          <w:szCs w:val="30"/>
          <w:cs/>
        </w:rPr>
        <w:t>กลุ่ม</w:t>
      </w:r>
      <w:r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90901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4F5EB6">
        <w:rPr>
          <w:rFonts w:ascii="Angsana New" w:hAnsi="Angsana New" w:hint="cs"/>
          <w:i/>
          <w:sz w:val="30"/>
          <w:szCs w:val="30"/>
          <w:cs/>
        </w:rPr>
        <w:t>งวด</w:t>
      </w:r>
      <w:r w:rsidR="004F5EB6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Pr="00B90901">
        <w:rPr>
          <w:rFonts w:ascii="Angsana New" w:hAnsi="Angsana New"/>
          <w:i/>
          <w:sz w:val="30"/>
          <w:szCs w:val="30"/>
          <w:cs/>
        </w:rPr>
        <w:t>งวดก่อน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>
        <w:rPr>
          <w:rFonts w:ascii="Angsana New" w:hAnsi="Angsana New"/>
          <w:i/>
          <w:sz w:val="30"/>
          <w:szCs w:val="30"/>
          <w:cs/>
        </w:rPr>
        <w:t xml:space="preserve">ๆ </w:t>
      </w:r>
      <w:r w:rsidRPr="00B90901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B90901">
        <w:rPr>
          <w:rFonts w:ascii="Angsana New" w:hAnsi="Angsana New" w:hint="cs"/>
          <w:i/>
          <w:sz w:val="30"/>
          <w:szCs w:val="30"/>
          <w:cs/>
        </w:rPr>
        <w:t>ส</w:t>
      </w:r>
      <w:r w:rsidRPr="00B90901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510812" w:rsidRPr="00AD6DCE" w:rsidRDefault="00510812" w:rsidP="0051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10812" w:rsidRDefault="00510812" w:rsidP="0051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การคำนวณ</w:t>
      </w:r>
      <w:r w:rsidR="008A3E84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7F5329">
        <w:rPr>
          <w:rFonts w:ascii="Angsana New" w:hAnsi="Angsana New"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:rsidR="00C85453" w:rsidRPr="00AD6DCE" w:rsidRDefault="00C85453" w:rsidP="0051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F6863" w:rsidRDefault="00510812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57FE">
        <w:rPr>
          <w:rFonts w:ascii="Angsana New" w:hAnsi="Angsana New" w:hint="cs"/>
          <w:sz w:val="30"/>
          <w:szCs w:val="30"/>
          <w:cs/>
        </w:rPr>
        <w:t>ใน</w:t>
      </w:r>
      <w:r w:rsidRPr="00CE57FE">
        <w:rPr>
          <w:rFonts w:ascii="Angsana New" w:hAnsi="Angsana New"/>
          <w:sz w:val="30"/>
          <w:szCs w:val="30"/>
          <w:cs/>
        </w:rPr>
        <w:t>การวัดมูลค่าใหม่ของห</w:t>
      </w:r>
      <w:r w:rsidR="008A3E84">
        <w:rPr>
          <w:rFonts w:ascii="Angsana New" w:hAnsi="Angsana New"/>
          <w:sz w:val="30"/>
          <w:szCs w:val="30"/>
          <w:cs/>
        </w:rPr>
        <w:t xml:space="preserve">นี้สินผลประโยชน์ที่กำหนดไว้สุทธิ </w:t>
      </w:r>
      <w:r w:rsidRPr="00CE57FE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CE57FE">
        <w:rPr>
          <w:rFonts w:ascii="Angsana New" w:hAnsi="Angsana New"/>
          <w:sz w:val="30"/>
          <w:szCs w:val="30"/>
          <w:cs/>
        </w:rPr>
        <w:t>หลักคณิตศาสตร์ประกันภัย</w:t>
      </w:r>
      <w:r w:rsidRPr="00CE57FE">
        <w:rPr>
          <w:rFonts w:ascii="Angsana New" w:hAnsi="Angsana New" w:hint="cs"/>
          <w:sz w:val="30"/>
          <w:szCs w:val="30"/>
          <w:cs/>
        </w:rPr>
        <w:t>จะถูก</w:t>
      </w:r>
      <w:r w:rsidRPr="00CE57FE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CE57FE">
        <w:rPr>
          <w:rFonts w:ascii="Angsana New" w:hAnsi="Angsana New" w:hint="cs"/>
          <w:sz w:val="30"/>
          <w:szCs w:val="30"/>
          <w:cs/>
        </w:rPr>
        <w:t>ทันที</w:t>
      </w:r>
      <w:r w:rsidRPr="00CE57FE">
        <w:rPr>
          <w:rFonts w:ascii="Angsana New" w:hAnsi="Angsana New"/>
          <w:sz w:val="30"/>
          <w:szCs w:val="30"/>
        </w:rPr>
        <w:t xml:space="preserve"> </w:t>
      </w:r>
      <w:r w:rsidR="006B22C3">
        <w:rPr>
          <w:rFonts w:ascii="Angsana New" w:hAnsi="Angsana New" w:hint="cs"/>
          <w:sz w:val="30"/>
          <w:szCs w:val="30"/>
          <w:cs/>
        </w:rPr>
        <w:t>กลุ่ม</w:t>
      </w:r>
      <w:r w:rsidRPr="00CE57FE">
        <w:rPr>
          <w:rFonts w:ascii="Angsana New" w:hAnsi="Angsana New"/>
          <w:sz w:val="30"/>
          <w:szCs w:val="30"/>
          <w:cs/>
        </w:rPr>
        <w:t>บริษัทกำหนดดอกเบี้ยจ่าย</w:t>
      </w:r>
      <w:r w:rsidR="008A3E84">
        <w:rPr>
          <w:rFonts w:ascii="Angsana New" w:hAnsi="Angsana New" w:hint="cs"/>
          <w:sz w:val="30"/>
          <w:szCs w:val="30"/>
          <w:cs/>
        </w:rPr>
        <w:t>ของ</w:t>
      </w:r>
      <w:r w:rsidRPr="006B22C3">
        <w:rPr>
          <w:rFonts w:ascii="Angsana New" w:hAnsi="Angsana New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6B22C3" w:rsidRPr="006B22C3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CE57FE">
        <w:rPr>
          <w:rFonts w:ascii="Angsana New" w:hAnsi="Angsana New"/>
          <w:sz w:val="30"/>
          <w:szCs w:val="30"/>
          <w:cs/>
        </w:rPr>
        <w:t xml:space="preserve"> โดยคำนึงถึงการเปลี่ยนแปลงใด</w:t>
      </w:r>
      <w:r w:rsidRPr="00CE57FE">
        <w:rPr>
          <w:rFonts w:ascii="Angsana New" w:hAnsi="Angsana New" w:hint="cs"/>
          <w:sz w:val="30"/>
          <w:szCs w:val="30"/>
          <w:cs/>
        </w:rPr>
        <w:t xml:space="preserve"> </w:t>
      </w:r>
      <w:r w:rsidRPr="00CE57FE">
        <w:rPr>
          <w:rFonts w:ascii="Angsana New" w:hAnsi="Angsana New"/>
          <w:sz w:val="30"/>
          <w:szCs w:val="30"/>
          <w:cs/>
        </w:rPr>
        <w:t>ๆ ในหนี้สินผลประโยชน์ที่กำหนดไว้สุทธิซึ่ง</w:t>
      </w:r>
      <w:r w:rsidR="002C291F">
        <w:rPr>
          <w:rFonts w:ascii="Angsana New" w:hAnsi="Angsana New"/>
          <w:sz w:val="30"/>
          <w:szCs w:val="30"/>
          <w:cs/>
        </w:rPr>
        <w:t>เป็นผลมาจากการสมทบเงินและ</w:t>
      </w:r>
      <w:r w:rsidR="008A4162">
        <w:rPr>
          <w:rFonts w:ascii="Angsana New" w:hAnsi="Angsana New"/>
          <w:sz w:val="30"/>
          <w:szCs w:val="30"/>
          <w:cs/>
        </w:rPr>
        <w:br/>
      </w:r>
      <w:r w:rsidR="002C291F">
        <w:rPr>
          <w:rFonts w:ascii="Angsana New" w:hAnsi="Angsana New"/>
          <w:sz w:val="30"/>
          <w:szCs w:val="30"/>
          <w:cs/>
        </w:rPr>
        <w:t>การจ่าย</w:t>
      </w:r>
      <w:r w:rsidRPr="00CE57FE">
        <w:rPr>
          <w:rFonts w:ascii="Angsana New" w:hAnsi="Angsana New"/>
          <w:sz w:val="30"/>
          <w:szCs w:val="30"/>
          <w:cs/>
        </w:rPr>
        <w:t>ชำระผลประโยชน์ ดอกเบี้ยจ่ายสุทธิและค่าใช้จ่ายอื่น</w:t>
      </w:r>
      <w:r w:rsidRPr="00CE57FE">
        <w:rPr>
          <w:rFonts w:ascii="Angsana New" w:hAnsi="Angsana New" w:hint="cs"/>
          <w:sz w:val="30"/>
          <w:szCs w:val="30"/>
          <w:cs/>
        </w:rPr>
        <w:t xml:space="preserve"> </w:t>
      </w:r>
      <w:r w:rsidRPr="00CE57FE">
        <w:rPr>
          <w:rFonts w:ascii="Angsana New" w:hAnsi="Angsana New"/>
          <w:sz w:val="30"/>
          <w:szCs w:val="30"/>
          <w:cs/>
        </w:rPr>
        <w:t>ๆ</w:t>
      </w:r>
      <w:r w:rsidRPr="00CE57FE">
        <w:rPr>
          <w:rFonts w:ascii="Angsana New" w:hAnsi="Angsana New" w:hint="cs"/>
          <w:sz w:val="30"/>
          <w:szCs w:val="30"/>
          <w:cs/>
        </w:rPr>
        <w:t xml:space="preserve"> </w:t>
      </w:r>
      <w:r w:rsidRPr="00CE57FE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</w:t>
      </w:r>
      <w:r w:rsidR="001D18C4">
        <w:rPr>
          <w:rFonts w:ascii="Angsana New" w:hAnsi="Angsana New"/>
          <w:sz w:val="30"/>
          <w:szCs w:val="30"/>
          <w:cs/>
        </w:rPr>
        <w:br/>
      </w:r>
      <w:r w:rsidRPr="00CE57FE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:rsidR="009F6E0F" w:rsidRPr="00AD6DCE" w:rsidRDefault="009F6E0F" w:rsidP="00F9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10812" w:rsidRPr="004F3A29" w:rsidRDefault="008A3E84" w:rsidP="0051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เมื่อมีการเปลี่ยนแปลง</w:t>
      </w:r>
      <w:r w:rsidR="00510812" w:rsidRPr="004F3A29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</w:t>
      </w:r>
      <w:r>
        <w:rPr>
          <w:rFonts w:ascii="Angsana New" w:hAnsi="Angsana New"/>
          <w:sz w:val="30"/>
          <w:szCs w:val="30"/>
          <w:cs/>
        </w:rPr>
        <w:t>่ยวข้องกับการบริการในอดีต หรือ</w:t>
      </w:r>
      <w:r w:rsidR="00510812" w:rsidRPr="004F3A29">
        <w:rPr>
          <w:rFonts w:ascii="Angsana New" w:hAnsi="Angsana New"/>
          <w:sz w:val="30"/>
          <w:szCs w:val="30"/>
          <w:cs/>
        </w:rPr>
        <w:t>กำไร</w:t>
      </w:r>
      <w:r w:rsidR="00510812" w:rsidRPr="004F3A29">
        <w:rPr>
          <w:rFonts w:ascii="Angsana New" w:hAnsi="Angsana New" w:hint="cs"/>
          <w:sz w:val="30"/>
          <w:szCs w:val="30"/>
          <w:cs/>
        </w:rPr>
        <w:t>หรือ</w:t>
      </w:r>
      <w:r w:rsidR="00510812" w:rsidRPr="004F3A29">
        <w:rPr>
          <w:rFonts w:ascii="Angsana New" w:hAnsi="Angsana New"/>
          <w:sz w:val="30"/>
          <w:szCs w:val="30"/>
          <w:cs/>
        </w:rPr>
        <w:t>ขาดทุนจากการลดขนาดโครงการ ต้องรับรู้ในกำไรหรือขาดทุนทันที</w:t>
      </w:r>
      <w:r w:rsidR="00510812" w:rsidRPr="004F3A29">
        <w:rPr>
          <w:rFonts w:ascii="Angsana New" w:hAnsi="Angsana New" w:hint="cs"/>
          <w:sz w:val="30"/>
          <w:szCs w:val="30"/>
          <w:cs/>
        </w:rPr>
        <w:t xml:space="preserve"> </w:t>
      </w:r>
      <w:r w:rsidR="002E7491">
        <w:rPr>
          <w:rFonts w:ascii="Angsana New" w:hAnsi="Angsana New" w:hint="cs"/>
          <w:sz w:val="30"/>
          <w:szCs w:val="30"/>
          <w:cs/>
        </w:rPr>
        <w:t>กลุ่ม</w:t>
      </w:r>
      <w:r w:rsidR="00510812" w:rsidRPr="004F3A2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</w:t>
      </w:r>
      <w:r w:rsidR="00510812" w:rsidRPr="004F3A29">
        <w:rPr>
          <w:rFonts w:ascii="Angsana New" w:hAnsi="Angsana New"/>
          <w:sz w:val="30"/>
          <w:szCs w:val="30"/>
          <w:cs/>
        </w:rPr>
        <w:t>กำไรและขาดทุนจากการจ่ายชำระผลประโยชน์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="00510812" w:rsidRPr="004F3A29">
        <w:rPr>
          <w:rFonts w:ascii="Angsana New" w:hAnsi="Angsana New"/>
          <w:sz w:val="30"/>
          <w:szCs w:val="30"/>
          <w:cs/>
        </w:rPr>
        <w:t>เมื่อเกิดขึ้น</w:t>
      </w:r>
      <w:r w:rsidR="00510812" w:rsidRPr="004F3A29">
        <w:rPr>
          <w:rFonts w:ascii="Angsana New" w:hAnsi="Angsana New" w:hint="cs"/>
          <w:sz w:val="30"/>
          <w:szCs w:val="30"/>
          <w:cs/>
        </w:rPr>
        <w:t xml:space="preserve"> </w:t>
      </w:r>
    </w:p>
    <w:p w:rsidR="009F6E0F" w:rsidRPr="00AD6DCE" w:rsidRDefault="009F6E0F" w:rsidP="002004AC">
      <w:pPr>
        <w:tabs>
          <w:tab w:val="clear" w:pos="907"/>
          <w:tab w:val="left" w:pos="540"/>
        </w:tabs>
        <w:ind w:right="-2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681805" w:rsidRPr="007F5329" w:rsidRDefault="00681805" w:rsidP="00681805">
      <w:pPr>
        <w:tabs>
          <w:tab w:val="clear" w:pos="907"/>
          <w:tab w:val="left" w:pos="540"/>
        </w:tabs>
        <w:ind w:left="313" w:right="-23" w:firstLine="22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681805" w:rsidRPr="00AD6DCE" w:rsidRDefault="00681805" w:rsidP="0068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76AFB" w:rsidRPr="004F3A29" w:rsidRDefault="00276AFB" w:rsidP="0027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3A29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4F3A29">
        <w:rPr>
          <w:rFonts w:ascii="Angsana New" w:hAnsi="Angsana New" w:hint="cs"/>
          <w:sz w:val="30"/>
          <w:szCs w:val="30"/>
          <w:cs/>
        </w:rPr>
        <w:t>รับรู้</w:t>
      </w:r>
      <w:r w:rsidRPr="004F3A29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4F3A29">
        <w:rPr>
          <w:rFonts w:ascii="Angsana New" w:hAnsi="Angsana New"/>
          <w:sz w:val="30"/>
          <w:szCs w:val="30"/>
        </w:rPr>
        <w:t xml:space="preserve"> </w:t>
      </w:r>
      <w:r w:rsidRPr="004F3A29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9F6E0F">
        <w:rPr>
          <w:rFonts w:ascii="Angsana New" w:hAnsi="Angsana New" w:hint="cs"/>
          <w:sz w:val="30"/>
          <w:szCs w:val="30"/>
          <w:cs/>
        </w:rPr>
        <w:t>กลุ่ม</w:t>
      </w:r>
      <w:r w:rsidRPr="004F3A29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81805" w:rsidRPr="00AD6DCE" w:rsidRDefault="00681805" w:rsidP="0027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27C7C" w:rsidRPr="007F5329" w:rsidRDefault="00681805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54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="00E44E3A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27C7C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A27C7C" w:rsidRPr="00AD6DCE" w:rsidRDefault="00A27C7C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D6DCE" w:rsidRDefault="00AD6DCE" w:rsidP="00AD6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บริษัทมีภาระ</w:t>
      </w:r>
      <w:r>
        <w:rPr>
          <w:rFonts w:ascii="Angsana New" w:hAnsi="Angsana New" w:hint="cs"/>
          <w:sz w:val="30"/>
          <w:szCs w:val="30"/>
          <w:cs/>
        </w:rPr>
        <w:t>ผูกพัน</w:t>
      </w:r>
      <w:r w:rsidRPr="007F5329">
        <w:rPr>
          <w:rFonts w:ascii="Angsana New" w:hAnsi="Angsana New"/>
          <w:sz w:val="30"/>
          <w:szCs w:val="30"/>
          <w:cs/>
        </w:rPr>
        <w:t>ตามกฎหมาย</w:t>
      </w:r>
      <w:r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7F5329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F5329">
        <w:rPr>
          <w:rFonts w:ascii="Angsana New" w:hAnsi="Angsana New"/>
          <w:sz w:val="30"/>
          <w:szCs w:val="30"/>
          <w:cs/>
        </w:rPr>
        <w:t xml:space="preserve"> และ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ก่อนคำนึง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F5329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EB161E" w:rsidRPr="007F5329" w:rsidRDefault="00EB161E" w:rsidP="00AD6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0C24" w:rsidRPr="007F5329" w:rsidRDefault="00410C24" w:rsidP="0041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4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:rsidR="00410C24" w:rsidRPr="00C85453" w:rsidRDefault="00410C24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11CF" w:rsidRPr="007F5329" w:rsidRDefault="008F11CF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F11CF" w:rsidRPr="00C85453" w:rsidRDefault="008F11CF" w:rsidP="0085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0C24" w:rsidRDefault="00410C24" w:rsidP="005B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16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2A3315" w:rsidRPr="005B0168">
        <w:rPr>
          <w:rFonts w:ascii="Angsana New" w:hAnsi="Angsana New" w:hint="cs"/>
          <w:sz w:val="30"/>
          <w:szCs w:val="30"/>
          <w:cs/>
        </w:rPr>
        <w:t>สกุล</w:t>
      </w:r>
      <w:r w:rsidR="002A3315" w:rsidRPr="005B0168">
        <w:rPr>
          <w:rFonts w:ascii="Angsana New" w:hAnsi="Angsana New"/>
          <w:sz w:val="30"/>
          <w:szCs w:val="30"/>
          <w:cs/>
        </w:rPr>
        <w:t>เงิน</w:t>
      </w:r>
      <w:r w:rsidR="003C53DB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="009F6E0F"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5B0168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AD6DCE" w:rsidRDefault="00AD6DCE" w:rsidP="005B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7F8F" w:rsidRDefault="00837F8F" w:rsidP="008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6E3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F66E37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 w:rsidR="008A4162">
        <w:rPr>
          <w:rFonts w:ascii="Angsana New" w:hAnsi="Angsana New"/>
          <w:sz w:val="30"/>
          <w:szCs w:val="30"/>
          <w:cs/>
        </w:rPr>
        <w:br/>
      </w:r>
      <w:r w:rsidRPr="00F66E37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7F5329">
        <w:rPr>
          <w:rFonts w:ascii="Angsana New" w:hAnsi="Angsana New"/>
          <w:sz w:val="30"/>
          <w:szCs w:val="30"/>
          <w:cs/>
        </w:rPr>
        <w:t>โดยใช้อัตราแลกเปลี่ยน ณ วันนั</w:t>
      </w:r>
      <w:r>
        <w:rPr>
          <w:rFonts w:ascii="Angsana New" w:hAnsi="Angsana New"/>
          <w:sz w:val="30"/>
          <w:szCs w:val="30"/>
          <w:cs/>
        </w:rPr>
        <w:t>้น</w:t>
      </w:r>
    </w:p>
    <w:p w:rsidR="00837F8F" w:rsidRPr="00C85453" w:rsidRDefault="00837F8F" w:rsidP="008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96E49" w:rsidRPr="009F6E0F" w:rsidRDefault="00837F8F" w:rsidP="009F6E0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6E3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66E37">
        <w:rPr>
          <w:rFonts w:ascii="Angsana New" w:hAnsi="Angsana New" w:hint="cs"/>
          <w:sz w:val="30"/>
          <w:szCs w:val="30"/>
          <w:cs/>
        </w:rPr>
        <w:t>ซึ่ง</w:t>
      </w:r>
      <w:r w:rsidRPr="00F66E37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F66E37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F66E3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2E2783">
        <w:rPr>
          <w:rFonts w:ascii="Angsana New" w:hAnsi="Angsana New"/>
          <w:sz w:val="30"/>
          <w:szCs w:val="30"/>
          <w:cs/>
        </w:rPr>
        <w:t xml:space="preserve"> </w:t>
      </w:r>
    </w:p>
    <w:p w:rsidR="00F96E49" w:rsidRDefault="00F96E49" w:rsidP="00845A8E">
      <w:pPr>
        <w:pStyle w:val="AccPolicyHeading"/>
      </w:pPr>
    </w:p>
    <w:p w:rsidR="00C217F8" w:rsidRPr="007F5329" w:rsidRDefault="00E17D8C" w:rsidP="00845A8E">
      <w:pPr>
        <w:pStyle w:val="AccPolicyHeading"/>
      </w:pPr>
      <w:r w:rsidRPr="007F5329">
        <w:t>(</w:t>
      </w:r>
      <w:r w:rsidR="00754C1C">
        <w:rPr>
          <w:cs/>
        </w:rPr>
        <w:t>ด</w:t>
      </w:r>
      <w:r w:rsidRPr="007F5329">
        <w:t>)</w:t>
      </w:r>
      <w:r w:rsidR="00C217F8" w:rsidRPr="007F5329">
        <w:tab/>
      </w:r>
      <w:r w:rsidR="00C217F8" w:rsidRPr="007F5329">
        <w:rPr>
          <w:cs/>
        </w:rPr>
        <w:t>การหักกลบ</w:t>
      </w:r>
    </w:p>
    <w:p w:rsidR="000E5C3D" w:rsidRPr="00C85453" w:rsidRDefault="000E5C3D" w:rsidP="002C0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17F8" w:rsidRDefault="005B0168" w:rsidP="00C21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C217F8" w:rsidRPr="007F5329">
        <w:rPr>
          <w:rFonts w:ascii="Angsana New" w:hAnsi="Angsana New"/>
          <w:sz w:val="30"/>
          <w:szCs w:val="30"/>
          <w:cs/>
        </w:rPr>
        <w:t>แสดงยอดคงเหลือสุทธิในงบ</w:t>
      </w:r>
      <w:r w:rsidR="00B27314" w:rsidRPr="007F5329">
        <w:rPr>
          <w:rFonts w:ascii="Angsana New" w:hAnsi="Angsana New"/>
          <w:sz w:val="30"/>
          <w:szCs w:val="30"/>
          <w:cs/>
        </w:rPr>
        <w:t xml:space="preserve">แสดงฐานะการเงิน </w:t>
      </w:r>
      <w:r w:rsidR="00C217F8" w:rsidRPr="007F5329">
        <w:rPr>
          <w:rFonts w:ascii="Angsana New" w:hAnsi="Angsana New"/>
          <w:sz w:val="30"/>
          <w:szCs w:val="30"/>
          <w:cs/>
        </w:rPr>
        <w:t>เมื่อกิจการมีสิทธิตามกฎหมายในการนำสินทรัพย์และหนี้สินดังกล่าวหักกลบหนี้กัน และกิจการตั้งใจที่จะรับชำระจำนวนดังกล่าวด้วยยอดสุทธิ หรือตั้งใจที่จะรับชำระสินทรัพย์และจ่ายชำระหนี้ในเวลาเดียวกัน</w:t>
      </w:r>
    </w:p>
    <w:p w:rsidR="00AD6DCE" w:rsidRDefault="00AD6DCE" w:rsidP="00C21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975D50" w:rsidRPr="007F5329" w:rsidRDefault="00B82AE9" w:rsidP="00845A8E">
      <w:pPr>
        <w:pStyle w:val="AccPolicyHeading"/>
      </w:pPr>
      <w:r>
        <w:br w:type="page"/>
      </w:r>
      <w:r w:rsidR="001D7B68" w:rsidRPr="007F5329">
        <w:lastRenderedPageBreak/>
        <w:t>(</w:t>
      </w:r>
      <w:r w:rsidR="00754C1C">
        <w:rPr>
          <w:cs/>
        </w:rPr>
        <w:t>ต</w:t>
      </w:r>
      <w:r w:rsidR="001D7B68" w:rsidRPr="007F5329">
        <w:t>)</w:t>
      </w:r>
      <w:r w:rsidR="001D7B68" w:rsidRPr="007F5329">
        <w:tab/>
      </w:r>
      <w:r w:rsidR="00975D50" w:rsidRPr="007F5329">
        <w:rPr>
          <w:cs/>
        </w:rPr>
        <w:t>ภาษีเงินได้</w:t>
      </w:r>
    </w:p>
    <w:p w:rsidR="000E5C3D" w:rsidRPr="00C85453" w:rsidRDefault="000E5C3D" w:rsidP="008F11CF">
      <w:pPr>
        <w:tabs>
          <w:tab w:val="clear" w:pos="454"/>
          <w:tab w:val="clear" w:pos="680"/>
          <w:tab w:val="left" w:pos="360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D6DCE" w:rsidRDefault="00AD6DCE" w:rsidP="00AD6DCE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ค่าใช้จ่ายภาษีเงินได้สำหรับ</w:t>
      </w:r>
      <w:r w:rsidR="00D65E0A">
        <w:rPr>
          <w:rFonts w:hint="cs"/>
          <w:sz w:val="30"/>
          <w:szCs w:val="30"/>
          <w:cs/>
        </w:rPr>
        <w:t>งวด</w:t>
      </w:r>
      <w:r>
        <w:rPr>
          <w:sz w:val="30"/>
          <w:szCs w:val="30"/>
          <w:cs/>
        </w:rPr>
        <w:t>ประกอบด้วยภาษีเงินได้</w:t>
      </w:r>
      <w:r w:rsidR="00D65E0A">
        <w:rPr>
          <w:rFonts w:hint="cs"/>
          <w:sz w:val="30"/>
          <w:szCs w:val="30"/>
          <w:cs/>
        </w:rPr>
        <w:t>ของงวด</w:t>
      </w:r>
      <w:r>
        <w:rPr>
          <w:sz w:val="30"/>
          <w:szCs w:val="30"/>
          <w:cs/>
        </w:rPr>
        <w:t>ปัจจุบันและภาษีเงินได้รอการตัดบัญชี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ภาษีเงินได้</w:t>
      </w:r>
      <w:r w:rsidR="00D65E0A">
        <w:rPr>
          <w:rFonts w:hint="cs"/>
          <w:sz w:val="30"/>
          <w:szCs w:val="30"/>
          <w:cs/>
        </w:rPr>
        <w:t>ของงวด</w:t>
      </w:r>
      <w:r>
        <w:rPr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เว้นแต่ในส่วนที่เกี่ยวกับรายการที่เกี่ยวข้องในการรวมธุรกิจ </w:t>
      </w:r>
      <w:r>
        <w:rPr>
          <w:sz w:val="30"/>
          <w:szCs w:val="30"/>
          <w:cs/>
        </w:rPr>
        <w:t>หรือรายการที่รับรู้โดยตรงในส่วนของ</w:t>
      </w:r>
      <w:r>
        <w:rPr>
          <w:rFonts w:hint="cs"/>
          <w:sz w:val="30"/>
          <w:szCs w:val="30"/>
          <w:cs/>
        </w:rPr>
        <w:t>เจ้าของ</w:t>
      </w:r>
      <w:r>
        <w:rPr>
          <w:sz w:val="30"/>
          <w:szCs w:val="30"/>
          <w:cs/>
        </w:rPr>
        <w:t>หรือกำไรขาดทุนเบ็ดเสร็จอื่น</w:t>
      </w:r>
    </w:p>
    <w:p w:rsidR="00AD6DCE" w:rsidRPr="00084BFB" w:rsidRDefault="00AD6DCE" w:rsidP="00AD6DCE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D6DCE" w:rsidRPr="002039E2" w:rsidRDefault="00AD6DCE" w:rsidP="00AD6DCE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ภาษีเงินได้</w:t>
      </w:r>
      <w:r w:rsidR="00D65E0A">
        <w:rPr>
          <w:rFonts w:ascii="Angsana New" w:hAnsi="Angsana New" w:hint="cs"/>
          <w:sz w:val="30"/>
          <w:szCs w:val="30"/>
          <w:cs/>
        </w:rPr>
        <w:t>ของงวด</w:t>
      </w:r>
      <w:r w:rsidRPr="002039E2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</w:t>
      </w:r>
      <w:r w:rsidR="00D65E0A">
        <w:rPr>
          <w:rFonts w:ascii="Angsana New" w:hAnsi="Angsana New" w:hint="cs"/>
          <w:sz w:val="30"/>
          <w:szCs w:val="30"/>
          <w:cs/>
        </w:rPr>
        <w:t>สำหรับ</w:t>
      </w:r>
      <w:r w:rsidR="00D65E0A">
        <w:rPr>
          <w:rFonts w:ascii="Angsana New" w:hAnsi="Angsana New"/>
          <w:sz w:val="30"/>
          <w:szCs w:val="30"/>
          <w:cs/>
        </w:rPr>
        <w:t>งวด</w:t>
      </w:r>
      <w:r w:rsidRPr="002039E2">
        <w:rPr>
          <w:rFonts w:ascii="Angsana New" w:hAnsi="Angsana New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</w:t>
      </w:r>
      <w:r>
        <w:rPr>
          <w:rFonts w:ascii="Angsana New" w:hAnsi="Angsana New"/>
          <w:sz w:val="30"/>
          <w:szCs w:val="30"/>
          <w:cs/>
        </w:rPr>
        <w:t>ปรุงทางภาษีที่เกี่ยวกับรายการใน</w:t>
      </w:r>
      <w:r w:rsidR="00D65E0A">
        <w:rPr>
          <w:rFonts w:hint="cs"/>
          <w:sz w:val="30"/>
          <w:szCs w:val="30"/>
          <w:cs/>
        </w:rPr>
        <w:t>งวด</w:t>
      </w:r>
      <w:r w:rsidRPr="002039E2">
        <w:rPr>
          <w:rFonts w:ascii="Angsana New" w:hAnsi="Angsana New"/>
          <w:sz w:val="30"/>
          <w:szCs w:val="30"/>
          <w:cs/>
        </w:rPr>
        <w:t>ก่อน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9E2">
        <w:rPr>
          <w:rFonts w:ascii="Angsana New" w:hAnsi="Angsana New"/>
          <w:sz w:val="30"/>
          <w:szCs w:val="30"/>
          <w:cs/>
        </w:rPr>
        <w:t>ๆ</w:t>
      </w:r>
    </w:p>
    <w:p w:rsidR="00EB161E" w:rsidRDefault="00EB161E" w:rsidP="00AD6DCE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D6DCE" w:rsidRPr="005E15A3" w:rsidRDefault="00AD6DCE" w:rsidP="00AD6DCE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039E2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>
        <w:rPr>
          <w:rFonts w:ascii="Angsana New" w:hAnsi="Angsana New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1D18C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5E15A3">
        <w:rPr>
          <w:rFonts w:ascii="Angsana New" w:hAnsi="Angsana New"/>
          <w:sz w:val="30"/>
          <w:szCs w:val="30"/>
        </w:rPr>
        <w:t xml:space="preserve"> </w:t>
      </w:r>
      <w:r w:rsidR="005E15A3">
        <w:rPr>
          <w:rFonts w:ascii="Angsana New" w:hAnsi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AD6DCE" w:rsidRPr="00084BFB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AD6DCE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039E2">
        <w:rPr>
          <w:rFonts w:ascii="Angsana New" w:hAnsi="Angsana New"/>
          <w:sz w:val="30"/>
          <w:szCs w:val="30"/>
          <w:cs/>
        </w:rPr>
        <w:t>การวัดม</w:t>
      </w:r>
      <w:r w:rsidRPr="002039E2">
        <w:rPr>
          <w:rFonts w:ascii="Angsana New" w:hAnsi="Angsana New" w:hint="cs"/>
          <w:sz w:val="30"/>
          <w:szCs w:val="30"/>
          <w:cs/>
        </w:rPr>
        <w:t>ู</w:t>
      </w:r>
      <w:r w:rsidRPr="002039E2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E3BE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5609F">
        <w:rPr>
          <w:rFonts w:ascii="Angsana New" w:hAnsi="Angsana New"/>
          <w:spacing w:val="-4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Pr="0015609F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15609F">
        <w:rPr>
          <w:rFonts w:ascii="Angsana New" w:hAnsi="Angsana New"/>
          <w:spacing w:val="-4"/>
          <w:sz w:val="30"/>
          <w:szCs w:val="30"/>
          <w:cs/>
        </w:rPr>
        <w:t>ะยะ</w:t>
      </w:r>
      <w:r w:rsidRPr="002039E2">
        <w:rPr>
          <w:rFonts w:ascii="Angsana New" w:hAnsi="Angsana New"/>
          <w:sz w:val="30"/>
          <w:szCs w:val="30"/>
          <w:cs/>
        </w:rPr>
        <w:t>เวลาที่รายงาน</w:t>
      </w:r>
    </w:p>
    <w:p w:rsidR="00AD6DCE" w:rsidRPr="00084BFB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AD6DCE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AD6DCE" w:rsidRPr="00084BFB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AD6DCE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039E2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039E2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1D18C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การประเมินผลกระทบจากหลายปัจจัย รวมถึงการตีความทางกฎหมายภาษี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และจากประสบการณ์ในอดีต </w:t>
      </w:r>
      <w:r w:rsidR="001D18C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การประเมินนี้อยู่บน</w:t>
      </w:r>
      <w:r w:rsidRPr="0015609F">
        <w:rPr>
          <w:rFonts w:ascii="Angsana New" w:hAnsi="Angsana New"/>
          <w:spacing w:val="-2"/>
          <w:sz w:val="30"/>
          <w:szCs w:val="30"/>
          <w:cs/>
        </w:rPr>
        <w:t>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Pr="0015609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5609F">
        <w:rPr>
          <w:rFonts w:ascii="Angsana New" w:hAnsi="Angsana New"/>
          <w:spacing w:val="-2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อาจจะทำให้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039E2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>
        <w:rPr>
          <w:rFonts w:hint="cs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:rsidR="00AD6DCE" w:rsidRPr="00084BFB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:rsidR="00AD6DCE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</w:t>
      </w:r>
      <w:r w:rsidR="00EB44C7">
        <w:rPr>
          <w:rFonts w:ascii="Angsana New" w:hAnsi="Angsana New" w:hint="cs"/>
          <w:sz w:val="30"/>
          <w:szCs w:val="30"/>
          <w:cs/>
        </w:rPr>
        <w:t>ของงวด</w:t>
      </w:r>
      <w:r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</w:t>
      </w:r>
      <w:r w:rsidR="00EB44C7">
        <w:rPr>
          <w:rFonts w:ascii="Angsana New" w:hAnsi="Angsana New" w:hint="cs"/>
          <w:sz w:val="30"/>
          <w:szCs w:val="30"/>
          <w:cs/>
        </w:rPr>
        <w:t>ของงวด</w:t>
      </w:r>
      <w:r>
        <w:rPr>
          <w:rFonts w:ascii="Angsana New" w:hAnsi="Angsana New"/>
          <w:sz w:val="30"/>
          <w:szCs w:val="30"/>
          <w:cs/>
        </w:rPr>
        <w:t>ปัจจุบันและ</w:t>
      </w:r>
      <w:r w:rsidR="00D776B7">
        <w:rPr>
          <w:rFonts w:ascii="Angsana New" w:hAnsi="Angsana New"/>
          <w:sz w:val="30"/>
          <w:szCs w:val="30"/>
        </w:rPr>
        <w:t xml:space="preserve">          </w:t>
      </w:r>
      <w:r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สำหรับหน่วยภาษีต่างกันนั้นกิจการมีความตั้งใจจะจ่ายชำระหนี้สินและสินทรัพย์ภาษีเงินได้</w:t>
      </w:r>
      <w:r w:rsidR="00EB44C7">
        <w:rPr>
          <w:rFonts w:ascii="Angsana New" w:hAnsi="Angsana New" w:hint="cs"/>
          <w:sz w:val="30"/>
          <w:szCs w:val="30"/>
          <w:cs/>
        </w:rPr>
        <w:t>ของงวด</w:t>
      </w:r>
      <w:r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AD6DCE" w:rsidRPr="00084BFB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:rsidR="00AD6DCE" w:rsidRDefault="00AD6DCE" w:rsidP="00AD6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202F5" w:rsidRDefault="000202F5" w:rsidP="000202F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:rsidR="00845A8E" w:rsidRPr="007F5329" w:rsidRDefault="00845A8E" w:rsidP="00845A8E">
      <w:pPr>
        <w:pStyle w:val="AccPolicyHeading"/>
      </w:pPr>
      <w:r w:rsidRPr="007F5329">
        <w:t>(</w:t>
      </w:r>
      <w:r w:rsidR="00754C1C">
        <w:rPr>
          <w:cs/>
        </w:rPr>
        <w:t>ถ</w:t>
      </w:r>
      <w:r w:rsidRPr="007F5329">
        <w:t>)</w:t>
      </w:r>
      <w:r w:rsidRPr="007F5329">
        <w:rPr>
          <w:cs/>
        </w:rPr>
        <w:tab/>
        <w:t>กำไรต่อหุ้น</w:t>
      </w:r>
    </w:p>
    <w:p w:rsidR="00845A8E" w:rsidRPr="00E80E77" w:rsidRDefault="00845A8E" w:rsidP="000C3C5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72C24" w:rsidRDefault="007F089D" w:rsidP="00272C24">
      <w:pPr>
        <w:tabs>
          <w:tab w:val="clear" w:pos="454"/>
          <w:tab w:val="clear" w:pos="680"/>
          <w:tab w:val="left" w:pos="360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45A8E" w:rsidRPr="007F5329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845A8E" w:rsidRPr="007F5329">
        <w:rPr>
          <w:rFonts w:ascii="Angsana New" w:hAnsi="Angsana New"/>
          <w:sz w:val="30"/>
          <w:szCs w:val="30"/>
        </w:rPr>
        <w:t xml:space="preserve"> </w:t>
      </w:r>
      <w:r w:rsidR="00845A8E" w:rsidRPr="007F5329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กำไรต่อหุ้นขั้นพื้นฐานคำนวณโดยการหารกำไรของ</w:t>
      </w:r>
      <w:r>
        <w:rPr>
          <w:rFonts w:ascii="Angsana New" w:hAnsi="Angsana New"/>
          <w:sz w:val="30"/>
          <w:szCs w:val="30"/>
          <w:cs/>
        </w:rPr>
        <w:br/>
      </w:r>
      <w:r w:rsidR="00845A8E" w:rsidRPr="007F5329">
        <w:rPr>
          <w:rFonts w:ascii="Angsana New" w:hAnsi="Angsana New"/>
          <w:sz w:val="30"/>
          <w:szCs w:val="30"/>
          <w:cs/>
        </w:rPr>
        <w:t>ผู้ถือหุ้นสามัญของ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845A8E" w:rsidRPr="007F5329">
        <w:rPr>
          <w:rFonts w:ascii="Angsana New" w:hAnsi="Angsana New"/>
          <w:sz w:val="30"/>
          <w:szCs w:val="30"/>
          <w:cs/>
        </w:rPr>
        <w:t>บริษัทด้วยจำนวน</w:t>
      </w:r>
      <w:r w:rsidR="00B56CAD">
        <w:rPr>
          <w:rFonts w:ascii="Angsana New" w:hAnsi="Angsana New" w:hint="cs"/>
          <w:sz w:val="30"/>
          <w:szCs w:val="30"/>
          <w:cs/>
        </w:rPr>
        <w:t>หุ้นสามัญ</w:t>
      </w:r>
      <w:r w:rsidR="00623879">
        <w:rPr>
          <w:rFonts w:ascii="Angsana New" w:hAnsi="Angsana New" w:hint="cs"/>
          <w:sz w:val="30"/>
          <w:szCs w:val="30"/>
          <w:cs/>
        </w:rPr>
        <w:t>ถัวเฉลี่ย</w:t>
      </w:r>
      <w:r w:rsidR="00B56CAD">
        <w:rPr>
          <w:rFonts w:ascii="Angsana New" w:hAnsi="Angsana New" w:hint="cs"/>
          <w:sz w:val="30"/>
          <w:szCs w:val="30"/>
          <w:cs/>
        </w:rPr>
        <w:t>ถ่วงน้ำหนัก</w:t>
      </w:r>
      <w:r w:rsidR="00845A8E" w:rsidRPr="007F5329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9823CF" w:rsidRPr="00E80E77" w:rsidRDefault="009823CF" w:rsidP="002A3FBB">
      <w:pPr>
        <w:pStyle w:val="BodyText"/>
        <w:spacing w:after="0"/>
        <w:ind w:right="27"/>
        <w:jc w:val="thaiDistribute"/>
        <w:rPr>
          <w:rFonts w:ascii="Angsana New" w:hAnsi="Angsana New"/>
          <w:sz w:val="30"/>
          <w:szCs w:val="30"/>
        </w:rPr>
      </w:pPr>
    </w:p>
    <w:p w:rsidR="002173A9" w:rsidRPr="007F5329" w:rsidRDefault="002173A9" w:rsidP="002173A9">
      <w:pPr>
        <w:pStyle w:val="AccPolicyHeading"/>
      </w:pPr>
      <w:r w:rsidRPr="007F5329">
        <w:t>(</w:t>
      </w:r>
      <w:r w:rsidR="00754C1C">
        <w:rPr>
          <w:rFonts w:hint="cs"/>
          <w:cs/>
        </w:rPr>
        <w:t>ท</w:t>
      </w:r>
      <w:r w:rsidRPr="007F5329">
        <w:t>)</w:t>
      </w:r>
      <w:r w:rsidRPr="007F5329">
        <w:rPr>
          <w:cs/>
        </w:rPr>
        <w:tab/>
      </w:r>
      <w:r w:rsidRPr="001F0695">
        <w:rPr>
          <w:cs/>
          <w:lang w:val="th-TH"/>
        </w:rPr>
        <w:t>รายงานทางการเงินจำแนกตามส่วนงาน</w:t>
      </w:r>
    </w:p>
    <w:p w:rsidR="002173A9" w:rsidRPr="00E80E77" w:rsidRDefault="002173A9" w:rsidP="00F66E3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D34B25" w:rsidRDefault="002173A9" w:rsidP="00E90EF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173A9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</w:t>
      </w:r>
      <w:r w:rsidR="001F0695">
        <w:rPr>
          <w:rFonts w:ascii="Angsana New" w:hAnsi="Angsana New"/>
          <w:sz w:val="30"/>
          <w:szCs w:val="30"/>
          <w:cs/>
        </w:rPr>
        <w:t>อประธานเจ้าหน้าที่บริหารของ</w:t>
      </w:r>
      <w:r w:rsidR="007F089D">
        <w:rPr>
          <w:rFonts w:ascii="Angsana New" w:hAnsi="Angsana New" w:hint="cs"/>
          <w:sz w:val="30"/>
          <w:szCs w:val="30"/>
          <w:cs/>
        </w:rPr>
        <w:t>กลุ่ม</w:t>
      </w:r>
      <w:r w:rsidRPr="002173A9">
        <w:rPr>
          <w:rFonts w:ascii="Angsana New" w:hAnsi="Angsana New"/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1F0695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:rsidR="002A3FBB" w:rsidRPr="00E80E77" w:rsidRDefault="002A3FBB" w:rsidP="002A3FB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121E5" w:rsidRPr="00272C24" w:rsidRDefault="00754C1C" w:rsidP="00272C24">
      <w:p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272C24">
        <w:rPr>
          <w:rFonts w:ascii="Angsana New" w:hAnsi="Angsana New"/>
          <w:b/>
          <w:sz w:val="30"/>
          <w:szCs w:val="30"/>
        </w:rPr>
        <w:tab/>
      </w:r>
      <w:r w:rsidR="006121E5" w:rsidRPr="007F5329">
        <w:rPr>
          <w:rFonts w:ascii="Angsana New" w:hAnsi="Angsana New"/>
          <w:bCs/>
          <w:sz w:val="30"/>
          <w:szCs w:val="30"/>
          <w:cs/>
        </w:rPr>
        <w:t>การบริหารความเสี่ยง</w:t>
      </w:r>
    </w:p>
    <w:p w:rsidR="00FC4698" w:rsidRPr="00E80E77" w:rsidRDefault="00FC4698" w:rsidP="00F6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186F8F" w:rsidRPr="007F5329" w:rsidRDefault="00186F8F" w:rsidP="0018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FC4698" w:rsidRPr="00E80E77" w:rsidRDefault="00FC4698" w:rsidP="00F6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1137B" w:rsidRPr="00E80E77" w:rsidRDefault="007F089D" w:rsidP="002E3677">
      <w:pPr>
        <w:pStyle w:val="BodyText2"/>
        <w:tabs>
          <w:tab w:val="left" w:pos="540"/>
        </w:tabs>
        <w:ind w:left="540" w:right="72" w:firstLine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7F5329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3268FD">
        <w:rPr>
          <w:rFonts w:ascii="Angsana New" w:hAnsi="Angsana New" w:hint="cs"/>
          <w:sz w:val="30"/>
          <w:szCs w:val="30"/>
          <w:cs/>
        </w:rPr>
        <w:t xml:space="preserve"> </w:t>
      </w:r>
      <w:r w:rsidR="002F34A8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="002F34A8" w:rsidRPr="00AD6DCE">
        <w:rPr>
          <w:rFonts w:ascii="Angsana New" w:hAnsi="Angsana New" w:hint="cs"/>
          <w:spacing w:val="-2"/>
          <w:sz w:val="30"/>
          <w:szCs w:val="30"/>
          <w:cs/>
        </w:rPr>
        <w:t>เงินตราต่าง</w:t>
      </w:r>
      <w:r w:rsidR="00966014" w:rsidRPr="00AD6DCE">
        <w:rPr>
          <w:rFonts w:ascii="Angsana New" w:hAnsi="Angsana New" w:hint="cs"/>
          <w:spacing w:val="-2"/>
          <w:sz w:val="30"/>
          <w:szCs w:val="30"/>
          <w:cs/>
        </w:rPr>
        <w:t>ประเทศ</w:t>
      </w:r>
      <w:r w:rsidR="00186F8F" w:rsidRPr="00AD6D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F5329" w:rsidRPr="00AD6DCE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5E15A3">
        <w:rPr>
          <w:rFonts w:ascii="Angsana New" w:hAnsi="Angsana New" w:hint="cs"/>
          <w:spacing w:val="-2"/>
          <w:sz w:val="30"/>
          <w:szCs w:val="30"/>
          <w:cs/>
        </w:rPr>
        <w:t>เงินลงทุน</w:t>
      </w:r>
      <w:r w:rsidR="007F5329" w:rsidRPr="00AD6DCE">
        <w:rPr>
          <w:rFonts w:ascii="Angsana New" w:hAnsi="Angsana New"/>
          <w:spacing w:val="-2"/>
          <w:sz w:val="30"/>
          <w:szCs w:val="30"/>
          <w:cs/>
        </w:rPr>
        <w:t>ประเภ</w:t>
      </w:r>
      <w:r w:rsidR="00966014" w:rsidRPr="00AD6DCE">
        <w:rPr>
          <w:rFonts w:ascii="Angsana New" w:hAnsi="Angsana New" w:hint="cs"/>
          <w:spacing w:val="-2"/>
          <w:sz w:val="30"/>
          <w:szCs w:val="30"/>
          <w:cs/>
        </w:rPr>
        <w:t>ท</w:t>
      </w:r>
      <w:r w:rsidR="006121E5" w:rsidRPr="00AD6DCE">
        <w:rPr>
          <w:rFonts w:ascii="Angsana New" w:hAnsi="Angsana New"/>
          <w:spacing w:val="-2"/>
          <w:sz w:val="30"/>
          <w:szCs w:val="30"/>
          <w:cs/>
        </w:rPr>
        <w:t>ตราสารทุน</w:t>
      </w:r>
      <w:r w:rsidR="00186F8F" w:rsidRPr="00AD6D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E7491" w:rsidRPr="00AD6DCE">
        <w:rPr>
          <w:rFonts w:ascii="Angsana New" w:hAnsi="Angsana New" w:hint="cs"/>
          <w:spacing w:val="-2"/>
          <w:sz w:val="30"/>
          <w:szCs w:val="30"/>
          <w:cs/>
        </w:rPr>
        <w:t xml:space="preserve">ราคาตราสารอนุพันธ์ </w:t>
      </w:r>
      <w:r w:rsidR="00AD6DCE" w:rsidRPr="00AD6DCE">
        <w:rPr>
          <w:rFonts w:ascii="Angsana New" w:hAnsi="Angsana New"/>
          <w:spacing w:val="-2"/>
          <w:sz w:val="30"/>
          <w:szCs w:val="30"/>
          <w:cs/>
        </w:rPr>
        <w:t>และจากการไม่ปฏิบัติตา</w:t>
      </w:r>
      <w:r w:rsidR="00AD6DCE" w:rsidRPr="00AD6DCE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186F8F" w:rsidRPr="00AD6DCE">
        <w:rPr>
          <w:rFonts w:ascii="Angsana New" w:hAnsi="Angsana New"/>
          <w:spacing w:val="-2"/>
          <w:sz w:val="30"/>
          <w:szCs w:val="30"/>
          <w:cs/>
        </w:rPr>
        <w:t>ข้อกำหนดตามสัญญาของคู่สัญญา</w:t>
      </w:r>
    </w:p>
    <w:p w:rsidR="001F6863" w:rsidRPr="00E80E77" w:rsidRDefault="001F6863" w:rsidP="005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A32CA" w:rsidRPr="007F5329" w:rsidRDefault="00B82AE9" w:rsidP="005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5A32CA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FC4698" w:rsidRPr="00E80E77" w:rsidRDefault="00FC4698" w:rsidP="00F6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A32CA" w:rsidRDefault="005A32CA" w:rsidP="005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="008F11CF"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คือการดำรงฐานเงินทุนที่เพียงพอเพื่อการดำเนินงานทางธุรกิจอย่างต่อเนื่องในอนาคต คณะกรรมการ</w:t>
      </w:r>
      <w:r w:rsidR="00837F8F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="00837F8F" w:rsidRPr="007F5329">
        <w:rPr>
          <w:rFonts w:ascii="Angsana New" w:hAnsi="Angsana New"/>
          <w:sz w:val="30"/>
          <w:szCs w:val="30"/>
          <w:cs/>
        </w:rPr>
        <w:t>ผลตอบแทนจาก</w:t>
      </w:r>
      <w:r w:rsidR="00837F8F">
        <w:rPr>
          <w:rFonts w:ascii="Angsana New" w:hAnsi="Angsana New" w:hint="cs"/>
          <w:sz w:val="30"/>
          <w:szCs w:val="30"/>
          <w:cs/>
        </w:rPr>
        <w:t>การ</w:t>
      </w:r>
      <w:r w:rsidR="00837F8F" w:rsidRPr="007F5329">
        <w:rPr>
          <w:rFonts w:ascii="Angsana New" w:hAnsi="Angsana New"/>
          <w:sz w:val="30"/>
          <w:szCs w:val="30"/>
          <w:cs/>
        </w:rPr>
        <w:t>ลงทุนและระดับการจ่ายเงินปันผลให้แก่ผู้ถือหุ้นสามัญ</w:t>
      </w:r>
    </w:p>
    <w:p w:rsidR="00AD6DCE" w:rsidRPr="00E80E77" w:rsidRDefault="00AD6DCE" w:rsidP="005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C3E60" w:rsidRPr="007F5329" w:rsidRDefault="002A79B0" w:rsidP="0032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C3E60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:rsidR="00DC3E60" w:rsidRPr="00B82AE9" w:rsidRDefault="00DC3E60" w:rsidP="00F6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D6EA1" w:rsidRDefault="007F089D" w:rsidP="008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บริษัทอาจเผชิญความเสี่ยงด้านสภาพคล่องเมื่อ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บริษัทไม่สามารถเปลี่ยนสินทรัพย์เป็นเงินสดและ</w:t>
      </w:r>
      <w:r w:rsidR="001D7B68" w:rsidRPr="007F5329">
        <w:rPr>
          <w:rFonts w:ascii="Angsana New" w:hAnsi="Angsana New"/>
          <w:sz w:val="30"/>
          <w:szCs w:val="30"/>
        </w:rPr>
        <w:t>/</w:t>
      </w:r>
      <w:r w:rsidR="00DC3E60" w:rsidRPr="007F5329">
        <w:rPr>
          <w:rFonts w:ascii="Angsana New" w:hAnsi="Angsana New"/>
          <w:sz w:val="30"/>
          <w:szCs w:val="30"/>
          <w:cs/>
        </w:rPr>
        <w:t>หรือไม่สามารถจัดหาเงินทุนได้เพียงพอตามความต้องการและทันต่อเวลาที่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บริษัทจะต้องนำไปชำระ</w:t>
      </w:r>
      <w:r w:rsidR="00FC76EA">
        <w:rPr>
          <w:rFonts w:ascii="Angsana New" w:hAnsi="Angsana New" w:hint="cs"/>
          <w:sz w:val="30"/>
          <w:szCs w:val="30"/>
          <w:cs/>
        </w:rPr>
        <w:t>ภาระ</w:t>
      </w:r>
      <w:r w:rsidR="00DC3E60" w:rsidRPr="007F5329">
        <w:rPr>
          <w:rFonts w:ascii="Angsana New" w:hAnsi="Angsana New"/>
          <w:sz w:val="30"/>
          <w:szCs w:val="30"/>
          <w:cs/>
        </w:rPr>
        <w:t>ผูกพันได้ตามกำหนด</w:t>
      </w:r>
      <w:r w:rsidR="00DC3E60" w:rsidRPr="007F5329">
        <w:rPr>
          <w:rFonts w:ascii="Angsana New" w:hAnsi="Angsana New"/>
          <w:sz w:val="30"/>
          <w:szCs w:val="30"/>
        </w:rPr>
        <w:t xml:space="preserve"> </w:t>
      </w:r>
      <w:r w:rsidR="00DC3E60" w:rsidRPr="007F5329">
        <w:rPr>
          <w:rFonts w:ascii="Angsana New" w:hAnsi="Angsana New"/>
          <w:sz w:val="30"/>
          <w:szCs w:val="30"/>
          <w:cs/>
        </w:rPr>
        <w:t>ทั้งนี้เพื่อลดความเสี่ยงด้านสภาพคล่อง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บริษัทมีนโยบายความเสี่ยงด</w:t>
      </w:r>
      <w:r w:rsidR="00AE631B">
        <w:rPr>
          <w:rFonts w:ascii="Angsana New" w:hAnsi="Angsana New"/>
          <w:sz w:val="30"/>
          <w:szCs w:val="30"/>
          <w:cs/>
        </w:rPr>
        <w:t>้านสภาพคล่องซึ่งถือเป็นแนวทางป</w:t>
      </w:r>
      <w:r w:rsidR="00AE631B">
        <w:rPr>
          <w:rFonts w:ascii="Angsana New" w:hAnsi="Angsana New" w:hint="cs"/>
          <w:sz w:val="30"/>
          <w:szCs w:val="30"/>
          <w:cs/>
        </w:rPr>
        <w:t>ฏิ</w:t>
      </w:r>
      <w:r w:rsidR="00DC3E60" w:rsidRPr="007F5329">
        <w:rPr>
          <w:rFonts w:ascii="Angsana New" w:hAnsi="Angsana New"/>
          <w:sz w:val="30"/>
          <w:szCs w:val="30"/>
          <w:cs/>
        </w:rPr>
        <w:t>บัติด้านการบริหารสภาพคล่องของ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บริษัทให้อยู่ในระดับที่ยอมรับได้ รวมถึงการจัดทำแผนการจัดหาเงินทุนฉุกเฉินเพื่อรองรับกรณีที่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บริษัทมีความต</w:t>
      </w:r>
      <w:r w:rsidR="005739A3">
        <w:rPr>
          <w:rFonts w:ascii="Angsana New" w:hAnsi="Angsana New"/>
          <w:sz w:val="30"/>
          <w:szCs w:val="30"/>
          <w:cs/>
        </w:rPr>
        <w:t>้องการใช้เงินทุนฉุกเฉิน ทั้งนี้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บริษัทสามารถดำรงอัตราส่วนเงินกองทุนสภาพคล่องสุทธิให้เป็นไปตามเกณฑ์ได้ 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บริษัทได้มีการกำหนดระดับเพดานความเสี่ยงเพื่อ</w:t>
      </w:r>
      <w:r w:rsidR="0064500F">
        <w:rPr>
          <w:rFonts w:ascii="Angsana New" w:hAnsi="Angsana New"/>
          <w:sz w:val="30"/>
          <w:szCs w:val="30"/>
        </w:rPr>
        <w:br/>
      </w:r>
      <w:r w:rsidR="00DC3E60" w:rsidRPr="007F5329">
        <w:rPr>
          <w:rFonts w:ascii="Angsana New" w:hAnsi="Angsana New"/>
          <w:sz w:val="30"/>
          <w:szCs w:val="30"/>
          <w:cs/>
        </w:rPr>
        <w:t>การควบคุมและติดตามระดับเงินกองทุนสภาพคล่องสุทธิของ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บริษัทอย่างสม่ำเสมอโดยหน่วยงานสนับสนุนด้านบริหารความเสี่ยง นอกจากนี้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บริษัทได้รับการ</w:t>
      </w:r>
      <w:r w:rsidR="00837F8F" w:rsidRPr="007F5329">
        <w:rPr>
          <w:rFonts w:ascii="Angsana New" w:hAnsi="Angsana New"/>
          <w:sz w:val="30"/>
          <w:szCs w:val="30"/>
          <w:cs/>
        </w:rPr>
        <w:t xml:space="preserve">สนับสนุนด้านวงเงินกู้หมุนเวียนจากธนาคารไทยพาณิชย์ </w:t>
      </w:r>
      <w:r w:rsidR="00837F8F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837F8F">
        <w:rPr>
          <w:rFonts w:ascii="Angsana New" w:hAnsi="Angsana New"/>
          <w:sz w:val="30"/>
          <w:szCs w:val="30"/>
        </w:rPr>
        <w:t>(</w:t>
      </w:r>
      <w:r w:rsidR="00837F8F">
        <w:rPr>
          <w:rFonts w:ascii="Angsana New" w:hAnsi="Angsana New" w:hint="cs"/>
          <w:sz w:val="30"/>
          <w:szCs w:val="30"/>
          <w:cs/>
        </w:rPr>
        <w:t xml:space="preserve">มหาชน) </w:t>
      </w:r>
      <w:r w:rsidR="00837F8F" w:rsidRPr="007F5329">
        <w:rPr>
          <w:rFonts w:ascii="Angsana New" w:hAnsi="Angsana New"/>
          <w:sz w:val="30"/>
          <w:szCs w:val="30"/>
          <w:cs/>
        </w:rPr>
        <w:t xml:space="preserve">เพื่อรองรับการดำรงเงินกองทุนสภาพคล่อง </w:t>
      </w:r>
      <w:r w:rsidR="00837F8F" w:rsidRPr="007F5329">
        <w:rPr>
          <w:rFonts w:ascii="Angsana New" w:hAnsi="Angsana New"/>
          <w:sz w:val="30"/>
          <w:szCs w:val="30"/>
        </w:rPr>
        <w:t xml:space="preserve">(NCR) </w:t>
      </w:r>
      <w:r w:rsidR="00837F8F" w:rsidRPr="007F5329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837F8F" w:rsidRPr="007F5329">
        <w:rPr>
          <w:rFonts w:ascii="Angsana New" w:hAnsi="Angsana New"/>
          <w:sz w:val="30"/>
          <w:szCs w:val="30"/>
          <w:cs/>
        </w:rPr>
        <w:t>บริษัทในสภาวะการณ์ฉุกเฉินให้เป็นไปตามเกณฑ์ที่สำนักงานคณะกรรมการกำกับหลักทรัพย์และตลาดหลักทรัพย์กำหนด</w:t>
      </w:r>
    </w:p>
    <w:p w:rsidR="00837F8F" w:rsidRPr="00B82AE9" w:rsidRDefault="00837F8F" w:rsidP="008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A32CA" w:rsidRPr="00CD6EA1" w:rsidRDefault="005A32CA" w:rsidP="00CD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D10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อัตราดอกเบี้ย</w:t>
      </w:r>
    </w:p>
    <w:p w:rsidR="005A32CA" w:rsidRPr="00B82AE9" w:rsidRDefault="005A32CA" w:rsidP="0088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5A32CA" w:rsidRPr="007F5329" w:rsidRDefault="005A32CA" w:rsidP="001D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7F089D"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 สินทรัพย์</w:t>
      </w:r>
      <w:r w:rsidR="001D18C4">
        <w:rPr>
          <w:rFonts w:ascii="Angsana New" w:hAnsi="Angsana New" w:hint="cs"/>
          <w:sz w:val="30"/>
          <w:szCs w:val="30"/>
          <w:cs/>
        </w:rPr>
        <w:t>และหนี้สิน</w:t>
      </w:r>
      <w:r w:rsidR="001D18C4">
        <w:rPr>
          <w:rFonts w:ascii="Angsana New" w:hAnsi="Angsana New"/>
          <w:sz w:val="30"/>
          <w:szCs w:val="30"/>
          <w:cs/>
        </w:rPr>
        <w:t>ทางการเงิ</w:t>
      </w:r>
      <w:r w:rsidR="001D18C4">
        <w:rPr>
          <w:rFonts w:ascii="Angsana New" w:hAnsi="Angsana New" w:hint="cs"/>
          <w:sz w:val="30"/>
          <w:szCs w:val="30"/>
          <w:cs/>
        </w:rPr>
        <w:t>น</w:t>
      </w:r>
      <w:r w:rsidRPr="007F5329">
        <w:rPr>
          <w:rFonts w:ascii="Angsana New" w:hAnsi="Angsana New"/>
          <w:sz w:val="30"/>
          <w:szCs w:val="30"/>
          <w:cs/>
        </w:rPr>
        <w:t>ที่</w:t>
      </w:r>
      <w:r w:rsidR="001D18C4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อาจทำให้</w:t>
      </w:r>
      <w:r w:rsidR="007F089D"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บริษัทมีความเสี่ยงจากอัตราดอกเบี้ย ได้แก่ เงินฝากธนาคาร</w:t>
      </w:r>
      <w:r w:rsidR="007F089D">
        <w:rPr>
          <w:rFonts w:ascii="Angsana New" w:hAnsi="Angsana New" w:hint="cs"/>
          <w:sz w:val="30"/>
          <w:szCs w:val="30"/>
          <w:cs/>
        </w:rPr>
        <w:t xml:space="preserve"> เ</w:t>
      </w:r>
      <w:r w:rsidR="00C942BE">
        <w:rPr>
          <w:rFonts w:ascii="Angsana New" w:hAnsi="Angsana New" w:hint="cs"/>
          <w:sz w:val="30"/>
          <w:szCs w:val="30"/>
          <w:cs/>
        </w:rPr>
        <w:t>งินให้กู้ยืมเพื่อซื้อหลักทรัพย์</w:t>
      </w:r>
      <w:r w:rsidR="003268FD">
        <w:rPr>
          <w:rFonts w:ascii="Angsana New" w:hAnsi="Angsana New" w:hint="cs"/>
          <w:sz w:val="30"/>
          <w:szCs w:val="30"/>
          <w:cs/>
        </w:rPr>
        <w:t xml:space="preserve"> </w:t>
      </w:r>
      <w:r w:rsidR="001D18C4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เงินลงทุน</w:t>
      </w:r>
      <w:r w:rsidR="001D18C4">
        <w:rPr>
          <w:rFonts w:ascii="Angsana New" w:hAnsi="Angsana New" w:hint="cs"/>
          <w:sz w:val="30"/>
          <w:szCs w:val="30"/>
          <w:cs/>
        </w:rPr>
        <w:t xml:space="preserve"> และเงินกู้ยืมจากสถาบันการเงิน</w:t>
      </w:r>
    </w:p>
    <w:p w:rsidR="002A79B0" w:rsidRPr="00E80E77" w:rsidRDefault="002A79B0" w:rsidP="002C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1547D" w:rsidRDefault="003268FD" w:rsidP="009E4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3E60" w:rsidRPr="007F532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54C1C">
        <w:rPr>
          <w:rFonts w:ascii="Angsana New" w:hAnsi="Angsana New" w:hint="cs"/>
          <w:sz w:val="30"/>
          <w:szCs w:val="30"/>
          <w:cs/>
        </w:rPr>
        <w:t>3</w:t>
      </w:r>
      <w:r w:rsidR="00754C1C">
        <w:rPr>
          <w:rFonts w:ascii="Angsana New" w:hAnsi="Angsana New"/>
          <w:sz w:val="30"/>
          <w:szCs w:val="30"/>
        </w:rPr>
        <w:t>0</w:t>
      </w:r>
      <w:r w:rsidR="00164946">
        <w:rPr>
          <w:rFonts w:ascii="Angsana New" w:hAnsi="Angsana New" w:hint="cs"/>
          <w:sz w:val="30"/>
          <w:szCs w:val="30"/>
          <w:cs/>
        </w:rPr>
        <w:t xml:space="preserve"> </w:t>
      </w:r>
      <w:r w:rsidR="00754C1C">
        <w:rPr>
          <w:rFonts w:ascii="Angsana New" w:hAnsi="Angsana New" w:hint="cs"/>
          <w:sz w:val="30"/>
          <w:szCs w:val="30"/>
          <w:cs/>
        </w:rPr>
        <w:t>มิถุนายน</w:t>
      </w:r>
      <w:r w:rsidR="00164946">
        <w:rPr>
          <w:rFonts w:ascii="Angsana New" w:hAnsi="Angsana New" w:hint="cs"/>
          <w:sz w:val="30"/>
          <w:szCs w:val="30"/>
          <w:cs/>
        </w:rPr>
        <w:t xml:space="preserve"> </w:t>
      </w:r>
      <w:r w:rsidR="00C3147C">
        <w:rPr>
          <w:rFonts w:ascii="Angsana New" w:hAnsi="Angsana New"/>
          <w:sz w:val="30"/>
          <w:szCs w:val="30"/>
          <w:cs/>
        </w:rPr>
        <w:t>25</w:t>
      </w:r>
      <w:r w:rsidR="00065E0A">
        <w:rPr>
          <w:rFonts w:ascii="Angsana New" w:hAnsi="Angsana New"/>
          <w:sz w:val="30"/>
          <w:szCs w:val="30"/>
        </w:rPr>
        <w:t>61</w:t>
      </w:r>
      <w:r w:rsidR="00832D0E" w:rsidRPr="007F5329">
        <w:rPr>
          <w:rFonts w:ascii="Angsana New" w:hAnsi="Angsana New"/>
          <w:sz w:val="30"/>
          <w:szCs w:val="30"/>
          <w:cs/>
        </w:rPr>
        <w:t xml:space="preserve"> และ</w:t>
      </w:r>
      <w:r w:rsidR="00754C1C">
        <w:rPr>
          <w:rFonts w:ascii="Angsana New" w:hAnsi="Angsana New" w:hint="cs"/>
          <w:sz w:val="30"/>
          <w:szCs w:val="30"/>
          <w:cs/>
        </w:rPr>
        <w:t xml:space="preserve"> </w:t>
      </w:r>
      <w:r w:rsidR="00754C1C">
        <w:rPr>
          <w:rFonts w:ascii="Angsana New" w:hAnsi="Angsana New"/>
          <w:sz w:val="30"/>
          <w:szCs w:val="30"/>
        </w:rPr>
        <w:t>31</w:t>
      </w:r>
      <w:r w:rsidR="00754C1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832D0E" w:rsidRPr="007F5329">
        <w:rPr>
          <w:rFonts w:ascii="Angsana New" w:hAnsi="Angsana New"/>
          <w:sz w:val="30"/>
          <w:szCs w:val="30"/>
          <w:cs/>
        </w:rPr>
        <w:t xml:space="preserve"> 25</w:t>
      </w:r>
      <w:r w:rsidR="00065E0A">
        <w:rPr>
          <w:rFonts w:ascii="Angsana New" w:hAnsi="Angsana New"/>
          <w:sz w:val="30"/>
          <w:szCs w:val="30"/>
        </w:rPr>
        <w:t>60</w:t>
      </w:r>
      <w:r w:rsidR="00620AE1">
        <w:rPr>
          <w:rFonts w:ascii="Angsana New" w:hAnsi="Angsana New" w:hint="cs"/>
          <w:sz w:val="30"/>
          <w:szCs w:val="30"/>
          <w:cs/>
        </w:rPr>
        <w:t xml:space="preserve"> </w:t>
      </w:r>
      <w:r w:rsidR="00620AE1" w:rsidRPr="007F5329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DC3E60" w:rsidRPr="007F5329">
        <w:rPr>
          <w:rFonts w:ascii="Angsana New" w:hAnsi="Angsana New"/>
          <w:sz w:val="30"/>
          <w:szCs w:val="30"/>
          <w:cs/>
        </w:rPr>
        <w:t>วิเคราะห์ตามระยะเวลาครบกำหนด</w:t>
      </w:r>
      <w:r w:rsidR="003336E1">
        <w:rPr>
          <w:rFonts w:ascii="Angsana New" w:hAnsi="Angsana New" w:hint="cs"/>
          <w:sz w:val="30"/>
          <w:szCs w:val="30"/>
          <w:cs/>
        </w:rPr>
        <w:t>หรือระยะเวลา</w:t>
      </w:r>
      <w:r w:rsidR="00E80E77">
        <w:rPr>
          <w:rFonts w:ascii="Angsana New" w:hAnsi="Angsana New"/>
          <w:sz w:val="30"/>
          <w:szCs w:val="30"/>
          <w:cs/>
        </w:rPr>
        <w:t>ของการเปลี่ยนแปลงอัตราดอกเบี้ย</w:t>
      </w:r>
      <w:r w:rsidR="00DC3E60" w:rsidRPr="007F5329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9E4767" w:rsidRPr="00065E0A" w:rsidRDefault="009E4767" w:rsidP="009E4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9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1138"/>
        <w:gridCol w:w="14"/>
        <w:gridCol w:w="1188"/>
        <w:gridCol w:w="1305"/>
        <w:gridCol w:w="1080"/>
        <w:gridCol w:w="1170"/>
        <w:gridCol w:w="810"/>
        <w:gridCol w:w="900"/>
      </w:tblGrid>
      <w:tr w:rsidR="005939B4" w:rsidRPr="005939B4" w:rsidTr="004F34B1">
        <w:trPr>
          <w:tblHeader/>
        </w:trPr>
        <w:tc>
          <w:tcPr>
            <w:tcW w:w="2340" w:type="dxa"/>
          </w:tcPr>
          <w:p w:rsidR="005939B4" w:rsidRDefault="0001547D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605" w:type="dxa"/>
            <w:gridSpan w:val="8"/>
          </w:tcPr>
          <w:p w:rsidR="005939B4" w:rsidRPr="005939B4" w:rsidRDefault="005939B4" w:rsidP="00BF11A6">
            <w:pPr>
              <w:pStyle w:val="BodyText"/>
              <w:spacing w:after="0"/>
              <w:ind w:left="-153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39B4" w:rsidRPr="005939B4" w:rsidTr="004F34B1">
        <w:trPr>
          <w:tblHeader/>
        </w:trPr>
        <w:tc>
          <w:tcPr>
            <w:tcW w:w="2340" w:type="dxa"/>
          </w:tcPr>
          <w:p w:rsidR="005939B4" w:rsidRPr="00400F28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br w:type="page"/>
            </w:r>
          </w:p>
        </w:tc>
        <w:tc>
          <w:tcPr>
            <w:tcW w:w="7605" w:type="dxa"/>
            <w:gridSpan w:val="8"/>
          </w:tcPr>
          <w:p w:rsidR="005939B4" w:rsidRPr="005939B4" w:rsidRDefault="005939B4" w:rsidP="00BF11A6">
            <w:pPr>
              <w:pStyle w:val="BodyText"/>
              <w:spacing w:after="0"/>
              <w:ind w:left="-153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C3147C">
              <w:rPr>
                <w:rFonts w:ascii="Angsana New" w:hAnsi="Angsana New"/>
                <w:sz w:val="24"/>
                <w:szCs w:val="24"/>
              </w:rPr>
              <w:t>6</w:t>
            </w:r>
            <w:r w:rsidR="00065E0A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5939B4" w:rsidRPr="005939B4" w:rsidTr="004F34B1">
        <w:trPr>
          <w:tblHeader/>
        </w:trPr>
        <w:tc>
          <w:tcPr>
            <w:tcW w:w="234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5939B4" w:rsidRPr="005939B4" w:rsidRDefault="005939B4" w:rsidP="00BF11A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507" w:type="dxa"/>
            <w:gridSpan w:val="3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ระยะเวลาคงเหลือก่อนครบกำหนด</w:t>
            </w:r>
          </w:p>
        </w:tc>
        <w:tc>
          <w:tcPr>
            <w:tcW w:w="108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2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3003"/>
                <w:tab w:val="left" w:pos="-10368"/>
                <w:tab w:val="left" w:pos="247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5939B4" w:rsidRPr="005939B4" w:rsidTr="004F34B1">
        <w:trPr>
          <w:tblHeader/>
        </w:trPr>
        <w:tc>
          <w:tcPr>
            <w:tcW w:w="234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</w:tcPr>
          <w:p w:rsidR="005939B4" w:rsidRPr="005939B4" w:rsidRDefault="005939B4" w:rsidP="00BF11A6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2507" w:type="dxa"/>
            <w:gridSpan w:val="3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ของสัญญาหรือก่อนกำหนดอัตราใหม่</w:t>
            </w:r>
          </w:p>
        </w:tc>
        <w:tc>
          <w:tcPr>
            <w:tcW w:w="1080" w:type="dxa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5939B4" w:rsidRPr="005939B4" w:rsidTr="004F34B1">
        <w:trPr>
          <w:tblHeader/>
        </w:trPr>
        <w:tc>
          <w:tcPr>
            <w:tcW w:w="234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5939B4" w:rsidRPr="005939B4" w:rsidRDefault="005939B4" w:rsidP="00BF11A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202" w:type="dxa"/>
            <w:gridSpan w:val="2"/>
          </w:tcPr>
          <w:p w:rsidR="005939B4" w:rsidRPr="005939B4" w:rsidRDefault="005939B4" w:rsidP="00BF11A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305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1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5939B4" w:rsidRPr="005939B4" w:rsidTr="004F34B1">
        <w:trPr>
          <w:tblHeader/>
        </w:trPr>
        <w:tc>
          <w:tcPr>
            <w:tcW w:w="2340" w:type="dxa"/>
          </w:tcPr>
          <w:p w:rsidR="005939B4" w:rsidRPr="005939B4" w:rsidRDefault="005939B4" w:rsidP="00BF1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25" w:type="dxa"/>
            <w:gridSpan w:val="5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880" w:type="dxa"/>
            <w:gridSpan w:val="3"/>
          </w:tcPr>
          <w:p w:rsidR="005939B4" w:rsidRPr="005939B4" w:rsidRDefault="005939B4" w:rsidP="00BF11A6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939B4" w:rsidRPr="005939B4" w:rsidTr="004F34B1">
        <w:tc>
          <w:tcPr>
            <w:tcW w:w="2340" w:type="dxa"/>
          </w:tcPr>
          <w:p w:rsidR="005939B4" w:rsidRPr="005939B4" w:rsidRDefault="005939B4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2" w:type="dxa"/>
            <w:gridSpan w:val="2"/>
          </w:tcPr>
          <w:p w:rsidR="005939B4" w:rsidRPr="005939B4" w:rsidRDefault="005939B4" w:rsidP="00BF11A6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5939B4" w:rsidRPr="005939B4" w:rsidRDefault="005939B4" w:rsidP="00BF11A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5939B4" w:rsidRPr="005939B4" w:rsidRDefault="005939B4" w:rsidP="00BF11A6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5939B4" w:rsidRPr="005939B4" w:rsidRDefault="005939B4" w:rsidP="00BF11A6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5939B4" w:rsidRPr="005939B4" w:rsidTr="004F34B1">
        <w:tc>
          <w:tcPr>
            <w:tcW w:w="2340" w:type="dxa"/>
          </w:tcPr>
          <w:p w:rsidR="005939B4" w:rsidRPr="005939B4" w:rsidRDefault="005939B4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52" w:type="dxa"/>
            <w:gridSpan w:val="2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188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810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:rsidR="005939B4" w:rsidRPr="005939B4" w:rsidRDefault="005939B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B83B23" w:rsidRPr="005939B4" w:rsidTr="004F34B1">
        <w:tc>
          <w:tcPr>
            <w:tcW w:w="2340" w:type="dxa"/>
          </w:tcPr>
          <w:p w:rsidR="00B83B23" w:rsidRPr="005939B4" w:rsidRDefault="00B83B23" w:rsidP="004D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85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152" w:type="dxa"/>
            <w:gridSpan w:val="2"/>
          </w:tcPr>
          <w:p w:rsidR="00B83B23" w:rsidRPr="00D75085" w:rsidRDefault="003C0B15" w:rsidP="00893815">
            <w:pPr>
              <w:tabs>
                <w:tab w:val="clear" w:pos="907"/>
                <w:tab w:val="left" w:pos="70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B83B23" w:rsidRPr="00D7508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188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1,483,077</w:t>
            </w:r>
          </w:p>
        </w:tc>
        <w:tc>
          <w:tcPr>
            <w:tcW w:w="1305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153,4</w:t>
            </w:r>
            <w:r w:rsidR="003C0B15">
              <w:rPr>
                <w:rFonts w:ascii="Angsana New" w:hAnsi="Angsana New"/>
                <w:sz w:val="24"/>
                <w:szCs w:val="24"/>
              </w:rPr>
              <w:t>2</w:t>
            </w:r>
            <w:r w:rsidRPr="00D7508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1,6</w:t>
            </w:r>
            <w:r w:rsidR="00D02BAE">
              <w:rPr>
                <w:rFonts w:ascii="Angsana New" w:hAnsi="Angsana New"/>
                <w:sz w:val="24"/>
                <w:szCs w:val="24"/>
              </w:rPr>
              <w:t>59,656</w:t>
            </w:r>
          </w:p>
        </w:tc>
        <w:tc>
          <w:tcPr>
            <w:tcW w:w="1170" w:type="dxa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 xml:space="preserve">0.38 </w:t>
            </w:r>
          </w:p>
        </w:tc>
        <w:tc>
          <w:tcPr>
            <w:tcW w:w="810" w:type="dxa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0.90</w:t>
            </w:r>
          </w:p>
        </w:tc>
        <w:tc>
          <w:tcPr>
            <w:tcW w:w="900" w:type="dxa"/>
            <w:shd w:val="clear" w:color="auto" w:fill="auto"/>
          </w:tcPr>
          <w:p w:rsidR="00B83B23" w:rsidRPr="00B83B23" w:rsidRDefault="00690E5B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1.6</w:t>
            </w:r>
            <w:r w:rsidR="001224D9">
              <w:rPr>
                <w:rFonts w:ascii="Angsana New" w:hAnsi="Angsana New"/>
                <w:sz w:val="24"/>
                <w:szCs w:val="24"/>
                <w:lang w:eastAsia="ja-JP"/>
              </w:rPr>
              <w:t>6</w:t>
            </w:r>
          </w:p>
        </w:tc>
      </w:tr>
      <w:tr w:rsidR="00B83B23" w:rsidRPr="005939B4" w:rsidTr="004F34B1">
        <w:tc>
          <w:tcPr>
            <w:tcW w:w="2340" w:type="dxa"/>
          </w:tcPr>
          <w:p w:rsidR="00757FF5" w:rsidRDefault="00B83B23" w:rsidP="0075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rPr>
                <w:rFonts w:ascii="Angsana New" w:hAnsi="Angsana New"/>
                <w:sz w:val="24"/>
                <w:szCs w:val="24"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5939B4">
              <w:rPr>
                <w:rFonts w:ascii="Angsana New" w:hAnsi="Angsana New"/>
                <w:sz w:val="24"/>
                <w:szCs w:val="24"/>
                <w:cs/>
              </w:rPr>
              <w:t>ัญ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ชี</w:t>
            </w:r>
            <w:r w:rsidR="00757FF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</w:t>
            </w:r>
          </w:p>
          <w:p w:rsidR="00B83B23" w:rsidRPr="005939B4" w:rsidRDefault="00B83B23" w:rsidP="004D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85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1152" w:type="dxa"/>
            <w:gridSpan w:val="2"/>
          </w:tcPr>
          <w:p w:rsidR="00B83B23" w:rsidRPr="00D75085" w:rsidRDefault="001D18C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</w:tcPr>
          <w:p w:rsidR="00B83B23" w:rsidRPr="00D75085" w:rsidRDefault="001D18C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:rsidR="00B83B23" w:rsidRPr="00D02BAE" w:rsidRDefault="00D02BAE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D75085">
              <w:rPr>
                <w:rFonts w:ascii="Angsana New" w:hAnsi="Angsana New"/>
                <w:sz w:val="24"/>
                <w:szCs w:val="24"/>
              </w:rPr>
              <w:t>611,277</w:t>
            </w:r>
          </w:p>
        </w:tc>
        <w:tc>
          <w:tcPr>
            <w:tcW w:w="1080" w:type="dxa"/>
          </w:tcPr>
          <w:p w:rsidR="00B83B23" w:rsidRPr="00D02BAE" w:rsidRDefault="00D02BAE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D75085">
              <w:rPr>
                <w:rFonts w:ascii="Angsana New" w:hAnsi="Angsana New"/>
                <w:sz w:val="24"/>
                <w:szCs w:val="24"/>
              </w:rPr>
              <w:t>611,277</w:t>
            </w:r>
          </w:p>
        </w:tc>
        <w:tc>
          <w:tcPr>
            <w:tcW w:w="1170" w:type="dxa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B83B23" w:rsidRPr="005939B4" w:rsidTr="004F34B1">
        <w:tc>
          <w:tcPr>
            <w:tcW w:w="2340" w:type="dxa"/>
          </w:tcPr>
          <w:p w:rsidR="00B83B23" w:rsidRPr="0055258D" w:rsidRDefault="00B83B23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2" w:type="dxa"/>
            <w:gridSpan w:val="2"/>
          </w:tcPr>
          <w:p w:rsidR="00B83B23" w:rsidRPr="00D75085" w:rsidRDefault="00893815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1,228,939</w:t>
            </w:r>
          </w:p>
        </w:tc>
        <w:tc>
          <w:tcPr>
            <w:tcW w:w="1305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2,805,549</w:t>
            </w:r>
          </w:p>
        </w:tc>
        <w:tc>
          <w:tcPr>
            <w:tcW w:w="1080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4,034,488</w:t>
            </w:r>
          </w:p>
        </w:tc>
        <w:tc>
          <w:tcPr>
            <w:tcW w:w="1170" w:type="dxa"/>
          </w:tcPr>
          <w:p w:rsidR="00B83B23" w:rsidRPr="00B83B23" w:rsidRDefault="008012A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B83B23" w:rsidRPr="00B83B23" w:rsidRDefault="00017BF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5.10 -</w:t>
            </w:r>
            <w:r w:rsidR="008012A3">
              <w:rPr>
                <w:rFonts w:ascii="Angsana New" w:hAnsi="Angsana New"/>
                <w:sz w:val="24"/>
                <w:szCs w:val="24"/>
                <w:lang w:eastAsia="ja-JP"/>
              </w:rPr>
              <w:t xml:space="preserve"> 6.25</w:t>
            </w:r>
          </w:p>
        </w:tc>
        <w:tc>
          <w:tcPr>
            <w:tcW w:w="900" w:type="dxa"/>
            <w:shd w:val="clear" w:color="auto" w:fill="auto"/>
          </w:tcPr>
          <w:p w:rsidR="00B83B23" w:rsidRPr="00B83B23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5.40</w:t>
            </w:r>
          </w:p>
        </w:tc>
      </w:tr>
      <w:tr w:rsidR="00B83B23" w:rsidRPr="005939B4" w:rsidTr="004F34B1">
        <w:tc>
          <w:tcPr>
            <w:tcW w:w="2340" w:type="dxa"/>
          </w:tcPr>
          <w:p w:rsidR="00B83B23" w:rsidRPr="005939B4" w:rsidRDefault="00B83B23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2" w:type="dxa"/>
            <w:gridSpan w:val="2"/>
          </w:tcPr>
          <w:p w:rsidR="00B83B23" w:rsidRPr="00D75085" w:rsidRDefault="001D18C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</w:tcPr>
          <w:p w:rsidR="00B83B23" w:rsidRPr="00D75085" w:rsidRDefault="001D18C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92,989</w:t>
            </w:r>
          </w:p>
        </w:tc>
        <w:tc>
          <w:tcPr>
            <w:tcW w:w="1080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92,989</w:t>
            </w:r>
          </w:p>
        </w:tc>
        <w:tc>
          <w:tcPr>
            <w:tcW w:w="117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B83B23" w:rsidRPr="005939B4" w:rsidTr="004F34B1">
        <w:tc>
          <w:tcPr>
            <w:tcW w:w="2340" w:type="dxa"/>
          </w:tcPr>
          <w:p w:rsidR="00B83B23" w:rsidRPr="005939B4" w:rsidRDefault="00B83B23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2" w:type="dxa"/>
            <w:gridSpan w:val="2"/>
          </w:tcPr>
          <w:p w:rsidR="00B83B23" w:rsidRPr="00D75085" w:rsidRDefault="00893815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</w:tcPr>
          <w:p w:rsidR="00B83B23" w:rsidRPr="00D75085" w:rsidRDefault="00B83B23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1305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</w:t>
            </w:r>
            <w:r w:rsidR="003C0B15">
              <w:rPr>
                <w:rFonts w:ascii="Angsana New" w:hAnsi="Angsana New"/>
                <w:sz w:val="24"/>
                <w:szCs w:val="24"/>
              </w:rPr>
              <w:t>708,201</w:t>
            </w:r>
          </w:p>
        </w:tc>
        <w:tc>
          <w:tcPr>
            <w:tcW w:w="1080" w:type="dxa"/>
          </w:tcPr>
          <w:p w:rsidR="00B83B23" w:rsidRPr="00D75085" w:rsidRDefault="00B83B23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</w:t>
            </w:r>
            <w:r w:rsidR="003C0B15">
              <w:rPr>
                <w:rFonts w:ascii="Angsana New" w:hAnsi="Angsana New"/>
                <w:sz w:val="24"/>
                <w:szCs w:val="24"/>
              </w:rPr>
              <w:t>708</w:t>
            </w:r>
            <w:r w:rsidRPr="00D75085">
              <w:rPr>
                <w:rFonts w:ascii="Angsana New" w:hAnsi="Angsana New"/>
                <w:sz w:val="24"/>
                <w:szCs w:val="24"/>
              </w:rPr>
              <w:t>,</w:t>
            </w:r>
            <w:r w:rsidR="003C0B15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17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B83B23" w:rsidRPr="005939B4" w:rsidTr="004F34B1">
        <w:tc>
          <w:tcPr>
            <w:tcW w:w="2340" w:type="dxa"/>
          </w:tcPr>
          <w:p w:rsidR="00B83B23" w:rsidRPr="005939B4" w:rsidRDefault="00B83B23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2" w:type="dxa"/>
            <w:gridSpan w:val="2"/>
          </w:tcPr>
          <w:p w:rsidR="00B83B23" w:rsidRDefault="00D02BAE" w:rsidP="00893815">
            <w:pPr>
              <w:tabs>
                <w:tab w:val="clear" w:pos="454"/>
                <w:tab w:val="clear" w:pos="680"/>
                <w:tab w:val="clear" w:pos="907"/>
                <w:tab w:val="left" w:pos="439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B83B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</w:tcPr>
          <w:p w:rsidR="00B83B23" w:rsidRDefault="00B83B23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:rsidR="00B83B23" w:rsidRPr="003C0B15" w:rsidRDefault="00734C2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263,066</w:t>
            </w:r>
          </w:p>
        </w:tc>
        <w:tc>
          <w:tcPr>
            <w:tcW w:w="1080" w:type="dxa"/>
          </w:tcPr>
          <w:p w:rsidR="00B83B23" w:rsidRPr="003C0B15" w:rsidRDefault="00734C2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263,066</w:t>
            </w:r>
          </w:p>
        </w:tc>
        <w:tc>
          <w:tcPr>
            <w:tcW w:w="117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B83B23" w:rsidRPr="006A23D7" w:rsidRDefault="00B83B2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6064A4" w:rsidRPr="005939B4" w:rsidTr="004F34B1">
        <w:trPr>
          <w:trHeight w:val="272"/>
        </w:trPr>
        <w:tc>
          <w:tcPr>
            <w:tcW w:w="2340" w:type="dxa"/>
          </w:tcPr>
          <w:p w:rsidR="006064A4" w:rsidRPr="005939B4" w:rsidRDefault="006064A4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gridSpan w:val="2"/>
          </w:tcPr>
          <w:p w:rsidR="006064A4" w:rsidRPr="008C109E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98" w:right="47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:rsidR="006064A4" w:rsidRPr="008C109E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6064A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064A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 w:right="-108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:rsidR="006064A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810" w:type="dxa"/>
          </w:tcPr>
          <w:p w:rsidR="006064A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6064A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6064A4" w:rsidRPr="005939B4" w:rsidTr="004F34B1">
        <w:trPr>
          <w:trHeight w:val="272"/>
        </w:trPr>
        <w:tc>
          <w:tcPr>
            <w:tcW w:w="2340" w:type="dxa"/>
          </w:tcPr>
          <w:p w:rsidR="006064A4" w:rsidRPr="005939B4" w:rsidRDefault="006064A4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  <w:gridSpan w:val="2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98" w:right="47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162"/>
              <w:jc w:val="both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080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72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810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6064A4" w:rsidRPr="005939B4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6064A4" w:rsidRPr="005939B4" w:rsidTr="004F34B1">
        <w:trPr>
          <w:trHeight w:val="95"/>
        </w:trPr>
        <w:tc>
          <w:tcPr>
            <w:tcW w:w="2340" w:type="dxa"/>
          </w:tcPr>
          <w:p w:rsidR="006064A4" w:rsidRPr="005939B4" w:rsidRDefault="006064A4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52" w:type="dxa"/>
            <w:gridSpan w:val="2"/>
          </w:tcPr>
          <w:p w:rsidR="006064A4" w:rsidRPr="00661059" w:rsidRDefault="006064A4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decimal" w:pos="772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1059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188" w:type="dxa"/>
          </w:tcPr>
          <w:p w:rsidR="006064A4" w:rsidRPr="00661059" w:rsidRDefault="006064A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6064A4" w:rsidRPr="00661059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162"/>
              <w:jc w:val="both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080" w:type="dxa"/>
          </w:tcPr>
          <w:p w:rsidR="006064A4" w:rsidRPr="003E0596" w:rsidRDefault="006064A4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170" w:type="dxa"/>
          </w:tcPr>
          <w:p w:rsidR="006064A4" w:rsidRPr="00661059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3C0B15">
              <w:rPr>
                <w:rFonts w:ascii="Angsana New" w:hAnsi="Angsana New"/>
                <w:sz w:val="24"/>
                <w:szCs w:val="24"/>
                <w:lang w:eastAsia="ja-JP"/>
              </w:rPr>
              <w:t>6.0</w:t>
            </w:r>
            <w:r w:rsidRPr="003C0B15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3</w:t>
            </w:r>
          </w:p>
        </w:tc>
        <w:tc>
          <w:tcPr>
            <w:tcW w:w="810" w:type="dxa"/>
          </w:tcPr>
          <w:p w:rsidR="006064A4" w:rsidRPr="00661059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6064A4" w:rsidRPr="00661059" w:rsidRDefault="006064A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72298" w:rsidRPr="005939B4" w:rsidTr="004F34B1">
        <w:trPr>
          <w:trHeight w:val="95"/>
        </w:trPr>
        <w:tc>
          <w:tcPr>
            <w:tcW w:w="2340" w:type="dxa"/>
          </w:tcPr>
          <w:p w:rsidR="00757FF5" w:rsidRDefault="00F72298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rPr>
                <w:rFonts w:ascii="Angsana New" w:hAnsi="Angsana New"/>
                <w:sz w:val="24"/>
                <w:szCs w:val="24"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เจ้าหนี้สำนักหักบัญชี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</w:t>
            </w:r>
          </w:p>
          <w:p w:rsidR="00F72298" w:rsidRPr="005939B4" w:rsidRDefault="00F72298" w:rsidP="0075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603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1152" w:type="dxa"/>
            <w:gridSpan w:val="2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8587C">
              <w:rPr>
                <w:rFonts w:ascii="Angsana New" w:hAnsi="Angsana New"/>
                <w:sz w:val="24"/>
                <w:szCs w:val="24"/>
              </w:rPr>
              <w:t>89,574</w:t>
            </w:r>
          </w:p>
        </w:tc>
        <w:tc>
          <w:tcPr>
            <w:tcW w:w="1080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8587C">
              <w:rPr>
                <w:rFonts w:ascii="Angsana New" w:hAnsi="Angsana New"/>
                <w:sz w:val="24"/>
                <w:szCs w:val="24"/>
              </w:rPr>
              <w:t>89,574</w:t>
            </w:r>
          </w:p>
        </w:tc>
        <w:tc>
          <w:tcPr>
            <w:tcW w:w="1170" w:type="dxa"/>
          </w:tcPr>
          <w:p w:rsidR="00F72298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F72298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72298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72298" w:rsidRPr="005939B4" w:rsidTr="004F34B1">
        <w:trPr>
          <w:trHeight w:val="198"/>
        </w:trPr>
        <w:tc>
          <w:tcPr>
            <w:tcW w:w="2340" w:type="dxa"/>
          </w:tcPr>
          <w:p w:rsidR="00F72298" w:rsidRPr="005939B4" w:rsidRDefault="00F72298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เจ้าหนี้ธุรกิ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จหลักทรัพย์</w:t>
            </w:r>
          </w:p>
        </w:tc>
        <w:tc>
          <w:tcPr>
            <w:tcW w:w="1152" w:type="dxa"/>
            <w:gridSpan w:val="2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3,047,736</w:t>
            </w:r>
          </w:p>
        </w:tc>
        <w:tc>
          <w:tcPr>
            <w:tcW w:w="1080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3,047,736</w:t>
            </w:r>
          </w:p>
        </w:tc>
        <w:tc>
          <w:tcPr>
            <w:tcW w:w="117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72298" w:rsidRPr="005939B4" w:rsidTr="004F34B1">
        <w:trPr>
          <w:trHeight w:val="198"/>
        </w:trPr>
        <w:tc>
          <w:tcPr>
            <w:tcW w:w="2340" w:type="dxa"/>
          </w:tcPr>
          <w:p w:rsidR="00F72298" w:rsidRPr="005939B4" w:rsidRDefault="00F72298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2" w:type="dxa"/>
            <w:gridSpan w:val="2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1,586,577</w:t>
            </w:r>
          </w:p>
        </w:tc>
        <w:tc>
          <w:tcPr>
            <w:tcW w:w="1080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1,586,577</w:t>
            </w:r>
          </w:p>
        </w:tc>
        <w:tc>
          <w:tcPr>
            <w:tcW w:w="117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72298" w:rsidRPr="005939B4" w:rsidTr="004F34B1">
        <w:trPr>
          <w:trHeight w:val="198"/>
        </w:trPr>
        <w:tc>
          <w:tcPr>
            <w:tcW w:w="2340" w:type="dxa"/>
          </w:tcPr>
          <w:p w:rsidR="00F72298" w:rsidRPr="005939B4" w:rsidRDefault="00F72298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2" w:type="dxa"/>
            <w:gridSpan w:val="2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F72298" w:rsidRPr="0088587C" w:rsidRDefault="00F72298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3,190,235</w:t>
            </w:r>
          </w:p>
        </w:tc>
        <w:tc>
          <w:tcPr>
            <w:tcW w:w="1080" w:type="dxa"/>
          </w:tcPr>
          <w:p w:rsidR="00F72298" w:rsidRPr="0088587C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3,190,235</w:t>
            </w:r>
          </w:p>
        </w:tc>
        <w:tc>
          <w:tcPr>
            <w:tcW w:w="117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1"/>
              </w:tabs>
              <w:spacing w:after="0" w:line="240" w:lineRule="auto"/>
              <w:ind w:left="-202" w:right="-115" w:firstLine="72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6178E7">
              <w:rPr>
                <w:rFonts w:ascii="Angsana New" w:hAnsi="Angsana New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72298" w:rsidRPr="005939B4" w:rsidTr="004F34B1">
        <w:trPr>
          <w:trHeight w:val="198"/>
        </w:trPr>
        <w:tc>
          <w:tcPr>
            <w:tcW w:w="2340" w:type="dxa"/>
          </w:tcPr>
          <w:p w:rsidR="00F72298" w:rsidRPr="00351BEB" w:rsidRDefault="00F72298" w:rsidP="003F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2" w:type="dxa"/>
            <w:gridSpan w:val="2"/>
          </w:tcPr>
          <w:p w:rsidR="00F72298" w:rsidRPr="00FD2364" w:rsidRDefault="00F72298" w:rsidP="008938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  <w:tab w:val="left" w:pos="619"/>
              </w:tabs>
              <w:spacing w:line="240" w:lineRule="auto"/>
              <w:ind w:right="1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8858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F72298" w:rsidRPr="00A13718" w:rsidRDefault="001D18C4" w:rsidP="00893815">
            <w:pPr>
              <w:tabs>
                <w:tab w:val="clear" w:pos="680"/>
                <w:tab w:val="clear" w:pos="907"/>
                <w:tab w:val="left" w:pos="529"/>
              </w:tabs>
              <w:spacing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:rsidR="00F72298" w:rsidRPr="00A13718" w:rsidRDefault="0089381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1080" w:type="dxa"/>
          </w:tcPr>
          <w:p w:rsidR="00F72298" w:rsidRPr="00A13718" w:rsidRDefault="00F72298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117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F72298" w:rsidRPr="00170E19" w:rsidRDefault="001D18C4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F72298" w:rsidRPr="006178E7" w:rsidRDefault="00F72298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</w:tbl>
    <w:p w:rsidR="0055258D" w:rsidRPr="002B5DCF" w:rsidRDefault="00071729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 xml:space="preserve">  </w:t>
      </w:r>
    </w:p>
    <w:p w:rsidR="002A79B0" w:rsidRDefault="000937E5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7163F">
        <w:rPr>
          <w:rFonts w:hint="cs"/>
          <w:sz w:val="24"/>
          <w:szCs w:val="24"/>
          <w:vertAlign w:val="superscript"/>
          <w:cs/>
          <w:lang w:val="th-TH"/>
        </w:rPr>
        <w:t>*</w:t>
      </w:r>
      <w:r w:rsidRPr="00F7163F">
        <w:rPr>
          <w:rFonts w:ascii="Angsana New" w:hAnsi="Angsana New"/>
          <w:spacing w:val="-4"/>
          <w:sz w:val="24"/>
          <w:szCs w:val="24"/>
          <w:cs/>
          <w:lang w:val="th-TH"/>
        </w:rPr>
        <w:tab/>
      </w:r>
      <w:r w:rsidRPr="00F7163F">
        <w:rPr>
          <w:rFonts w:hint="cs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:rsidR="00065E0A" w:rsidRDefault="00065E0A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:rsidR="003268FD" w:rsidRPr="00A420D8" w:rsidRDefault="003268FD" w:rsidP="0006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4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1138"/>
        <w:gridCol w:w="14"/>
        <w:gridCol w:w="1242"/>
        <w:gridCol w:w="1350"/>
        <w:gridCol w:w="1080"/>
        <w:gridCol w:w="1170"/>
        <w:gridCol w:w="810"/>
        <w:gridCol w:w="900"/>
      </w:tblGrid>
      <w:tr w:rsidR="00065E0A" w:rsidRPr="005939B4" w:rsidTr="004F34B1">
        <w:trPr>
          <w:tblHeader/>
        </w:trPr>
        <w:tc>
          <w:tcPr>
            <w:tcW w:w="2340" w:type="dxa"/>
          </w:tcPr>
          <w:p w:rsidR="00065E0A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704" w:type="dxa"/>
            <w:gridSpan w:val="8"/>
          </w:tcPr>
          <w:p w:rsidR="00065E0A" w:rsidRPr="005939B4" w:rsidRDefault="00065E0A" w:rsidP="00065E0A">
            <w:pPr>
              <w:pStyle w:val="BodyText"/>
              <w:spacing w:after="0" w:line="300" w:lineRule="exact"/>
              <w:ind w:left="-153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5E0A" w:rsidRPr="005939B4" w:rsidTr="004F34B1">
        <w:trPr>
          <w:tblHeader/>
        </w:trPr>
        <w:tc>
          <w:tcPr>
            <w:tcW w:w="2340" w:type="dxa"/>
          </w:tcPr>
          <w:p w:rsidR="00065E0A" w:rsidRPr="00B547BB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7704" w:type="dxa"/>
            <w:gridSpan w:val="8"/>
          </w:tcPr>
          <w:p w:rsidR="00065E0A" w:rsidRPr="005939B4" w:rsidRDefault="00065E0A" w:rsidP="00065E0A">
            <w:pPr>
              <w:pStyle w:val="BodyText"/>
              <w:spacing w:after="0" w:line="30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65E0A" w:rsidRPr="005939B4" w:rsidTr="004F34B1">
        <w:trPr>
          <w:tblHeader/>
        </w:trPr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065E0A" w:rsidRPr="005939B4" w:rsidRDefault="00065E0A" w:rsidP="00065E0A">
            <w:pPr>
              <w:pStyle w:val="BodyText"/>
              <w:spacing w:after="0" w:line="30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06" w:type="dxa"/>
            <w:gridSpan w:val="3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ระยะเวลาคงเหลือก่อนครบกำหนด</w:t>
            </w:r>
          </w:p>
        </w:tc>
        <w:tc>
          <w:tcPr>
            <w:tcW w:w="108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2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3003"/>
                <w:tab w:val="left" w:pos="-10368"/>
                <w:tab w:val="left" w:pos="2477"/>
              </w:tabs>
              <w:spacing w:after="0" w:line="300" w:lineRule="exact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065E0A" w:rsidRPr="005939B4" w:rsidTr="004F34B1">
        <w:trPr>
          <w:tblHeader/>
        </w:trPr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</w:tcPr>
          <w:p w:rsidR="00065E0A" w:rsidRPr="005939B4" w:rsidRDefault="00065E0A" w:rsidP="00065E0A">
            <w:pPr>
              <w:pStyle w:val="BodyText"/>
              <w:tabs>
                <w:tab w:val="decimal" w:pos="342"/>
              </w:tabs>
              <w:spacing w:after="0" w:line="300" w:lineRule="exact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2606" w:type="dxa"/>
            <w:gridSpan w:val="3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300" w:lineRule="exact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ของสัญญาหรือก่อนกำหนดอัตราใหม่</w:t>
            </w:r>
          </w:p>
        </w:tc>
        <w:tc>
          <w:tcPr>
            <w:tcW w:w="1080" w:type="dxa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30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065E0A" w:rsidRPr="005939B4" w:rsidTr="004F34B1">
        <w:trPr>
          <w:tblHeader/>
        </w:trPr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065E0A" w:rsidRPr="005939B4" w:rsidRDefault="00065E0A" w:rsidP="00065E0A">
            <w:pPr>
              <w:pStyle w:val="BodyText"/>
              <w:spacing w:after="0" w:line="30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256" w:type="dxa"/>
            <w:gridSpan w:val="2"/>
          </w:tcPr>
          <w:p w:rsidR="00065E0A" w:rsidRPr="005939B4" w:rsidRDefault="00065E0A" w:rsidP="00065E0A">
            <w:pPr>
              <w:pStyle w:val="BodyText"/>
              <w:spacing w:after="0" w:line="30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35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30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1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30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065E0A" w:rsidRPr="005939B4" w:rsidTr="004F34B1">
        <w:trPr>
          <w:tblHeader/>
        </w:trPr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4" w:type="dxa"/>
            <w:gridSpan w:val="5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880" w:type="dxa"/>
            <w:gridSpan w:val="3"/>
          </w:tcPr>
          <w:p w:rsidR="00065E0A" w:rsidRPr="005939B4" w:rsidRDefault="00065E0A" w:rsidP="00065E0A">
            <w:pPr>
              <w:pStyle w:val="BodyText"/>
              <w:tabs>
                <w:tab w:val="decimal" w:pos="264"/>
              </w:tabs>
              <w:spacing w:after="0" w:line="300" w:lineRule="exact"/>
              <w:ind w:right="-12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065E0A" w:rsidRPr="005939B4" w:rsidTr="004F34B1"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2" w:type="dxa"/>
            <w:gridSpan w:val="2"/>
          </w:tcPr>
          <w:p w:rsidR="00065E0A" w:rsidRPr="005939B4" w:rsidRDefault="00065E0A" w:rsidP="00065E0A">
            <w:pPr>
              <w:pStyle w:val="BodyText"/>
              <w:tabs>
                <w:tab w:val="decimal" w:pos="342"/>
              </w:tabs>
              <w:spacing w:after="0" w:line="300" w:lineRule="exact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065E0A" w:rsidRPr="005939B4" w:rsidRDefault="00065E0A" w:rsidP="00065E0A">
            <w:pPr>
              <w:pStyle w:val="BodyText"/>
              <w:tabs>
                <w:tab w:val="clear" w:pos="454"/>
                <w:tab w:val="decimal" w:pos="432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065E0A" w:rsidRPr="005939B4" w:rsidRDefault="00065E0A" w:rsidP="00065E0A">
            <w:pPr>
              <w:pStyle w:val="BodyText"/>
              <w:tabs>
                <w:tab w:val="decimal" w:pos="264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065E0A" w:rsidRPr="005939B4" w:rsidRDefault="00065E0A" w:rsidP="00065E0A">
            <w:pPr>
              <w:pStyle w:val="BodyText"/>
              <w:tabs>
                <w:tab w:val="decimal" w:pos="264"/>
              </w:tabs>
              <w:spacing w:after="0" w:line="30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065E0A" w:rsidRPr="005939B4" w:rsidTr="004F34B1">
        <w:tc>
          <w:tcPr>
            <w:tcW w:w="2340" w:type="dxa"/>
          </w:tcPr>
          <w:p w:rsidR="00065E0A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การ</w:t>
            </w:r>
          </w:p>
          <w:p w:rsidR="00065E0A" w:rsidRPr="005939B4" w:rsidRDefault="00065E0A" w:rsidP="004D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firstLine="9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</w:t>
            </w:r>
            <w:r w:rsidRPr="00011101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ทียบเท่าเงินสด</w:t>
            </w:r>
          </w:p>
        </w:tc>
        <w:tc>
          <w:tcPr>
            <w:tcW w:w="1152" w:type="dxa"/>
            <w:gridSpan w:val="2"/>
          </w:tcPr>
          <w:p w:rsidR="00065E0A" w:rsidRDefault="00065E0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65E0A" w:rsidRPr="005939B4" w:rsidRDefault="00065E0A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54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</w:rPr>
              <w:t>10,967</w:t>
            </w:r>
          </w:p>
        </w:tc>
        <w:tc>
          <w:tcPr>
            <w:tcW w:w="1242" w:type="dxa"/>
          </w:tcPr>
          <w:p w:rsidR="00065E0A" w:rsidRDefault="00065E0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65E0A" w:rsidRPr="005939B4" w:rsidRDefault="00065E0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265,311</w:t>
            </w:r>
          </w:p>
        </w:tc>
        <w:tc>
          <w:tcPr>
            <w:tcW w:w="1350" w:type="dxa"/>
          </w:tcPr>
          <w:p w:rsidR="00065E0A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5939B4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011101">
              <w:rPr>
                <w:rFonts w:ascii="Angsana New" w:hAnsi="Angsana New"/>
                <w:sz w:val="24"/>
                <w:szCs w:val="24"/>
                <w:lang w:eastAsia="ja-JP"/>
              </w:rPr>
              <w:t>189,</w:t>
            </w:r>
            <w:r w:rsidRPr="00011101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1080" w:type="dxa"/>
          </w:tcPr>
          <w:p w:rsidR="00065E0A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65E0A" w:rsidRPr="005939B4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65</w:t>
            </w:r>
            <w:r w:rsidRPr="003E05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117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170E19">
              <w:rPr>
                <w:rFonts w:ascii="Angsana New" w:hAnsi="Angsana New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81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170E19">
              <w:rPr>
                <w:rFonts w:ascii="Angsana New" w:hAnsi="Angsana New"/>
                <w:sz w:val="24"/>
                <w:szCs w:val="24"/>
                <w:lang w:eastAsia="ja-JP"/>
              </w:rPr>
              <w:t>0.90</w:t>
            </w:r>
          </w:p>
        </w:tc>
        <w:tc>
          <w:tcPr>
            <w:tcW w:w="90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0.70</w:t>
            </w:r>
          </w:p>
        </w:tc>
      </w:tr>
      <w:tr w:rsidR="00065E0A" w:rsidRPr="005939B4" w:rsidTr="004F34B1"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5939B4">
              <w:rPr>
                <w:rFonts w:ascii="Angsana New" w:hAnsi="Angsana New"/>
                <w:sz w:val="24"/>
                <w:szCs w:val="24"/>
                <w:cs/>
              </w:rPr>
              <w:t>ัญ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065E0A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after="0"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              </w:t>
            </w:r>
            <w:r w:rsidR="00065E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065E0A" w:rsidRPr="003E0596" w:rsidRDefault="00065E0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35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3E0596">
              <w:rPr>
                <w:rFonts w:ascii="Angsana New" w:hAnsi="Angsana New"/>
                <w:sz w:val="24"/>
                <w:szCs w:val="24"/>
              </w:rPr>
              <w:t>567,558</w:t>
            </w:r>
          </w:p>
        </w:tc>
        <w:tc>
          <w:tcPr>
            <w:tcW w:w="108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3E0596">
              <w:rPr>
                <w:rFonts w:ascii="Angsana New" w:hAnsi="Angsana New"/>
                <w:sz w:val="24"/>
                <w:szCs w:val="24"/>
              </w:rPr>
              <w:t>567,558</w:t>
            </w:r>
          </w:p>
        </w:tc>
        <w:tc>
          <w:tcPr>
            <w:tcW w:w="117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065E0A" w:rsidRPr="005939B4" w:rsidTr="004F34B1">
        <w:tc>
          <w:tcPr>
            <w:tcW w:w="2340" w:type="dxa"/>
          </w:tcPr>
          <w:p w:rsidR="00065E0A" w:rsidRPr="0055258D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2" w:type="dxa"/>
            <w:gridSpan w:val="2"/>
          </w:tcPr>
          <w:p w:rsidR="00065E0A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left" w:pos="612"/>
                <w:tab w:val="decimal" w:pos="792"/>
              </w:tabs>
              <w:spacing w:after="0"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065E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065E0A" w:rsidRPr="003E0596" w:rsidRDefault="00065E0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760,491</w:t>
            </w:r>
          </w:p>
        </w:tc>
        <w:tc>
          <w:tcPr>
            <w:tcW w:w="135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3,733,102</w:t>
            </w:r>
          </w:p>
        </w:tc>
        <w:tc>
          <w:tcPr>
            <w:tcW w:w="108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4,493,593</w:t>
            </w:r>
          </w:p>
        </w:tc>
        <w:tc>
          <w:tcPr>
            <w:tcW w:w="1170" w:type="dxa"/>
            <w:shd w:val="clear" w:color="auto" w:fill="auto"/>
          </w:tcPr>
          <w:p w:rsidR="00065E0A" w:rsidRPr="006A23D7" w:rsidRDefault="008012A3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065E0A" w:rsidRPr="006A23D7" w:rsidRDefault="00017BF5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5.20 -</w:t>
            </w:r>
            <w:r w:rsidR="008012A3">
              <w:rPr>
                <w:rFonts w:ascii="Angsana New" w:hAnsi="Angsana New"/>
                <w:sz w:val="24"/>
                <w:szCs w:val="24"/>
                <w:lang w:eastAsia="ja-JP"/>
              </w:rPr>
              <w:t xml:space="preserve"> 6.25</w:t>
            </w:r>
          </w:p>
        </w:tc>
        <w:tc>
          <w:tcPr>
            <w:tcW w:w="90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5.69</w:t>
            </w:r>
          </w:p>
        </w:tc>
      </w:tr>
      <w:tr w:rsidR="00065E0A" w:rsidRPr="005939B4" w:rsidTr="004F34B1"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2" w:type="dxa"/>
            <w:gridSpan w:val="2"/>
          </w:tcPr>
          <w:p w:rsidR="00065E0A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left" w:pos="612"/>
                <w:tab w:val="decimal" w:pos="792"/>
              </w:tabs>
              <w:spacing w:after="0"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065E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065E0A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41,991</w:t>
            </w:r>
          </w:p>
        </w:tc>
        <w:tc>
          <w:tcPr>
            <w:tcW w:w="108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41,991</w:t>
            </w:r>
          </w:p>
        </w:tc>
        <w:tc>
          <w:tcPr>
            <w:tcW w:w="117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065E0A" w:rsidRPr="005939B4" w:rsidTr="004F34B1">
        <w:tc>
          <w:tcPr>
            <w:tcW w:w="2340" w:type="dxa"/>
          </w:tcPr>
          <w:p w:rsidR="00065E0A" w:rsidRPr="005939B4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2" w:type="dxa"/>
            <w:gridSpan w:val="2"/>
          </w:tcPr>
          <w:p w:rsidR="00065E0A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after="0"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065E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065E0A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7,1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Pr="003E05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080" w:type="dxa"/>
          </w:tcPr>
          <w:p w:rsidR="00065E0A" w:rsidRPr="003E0596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7,1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Pr="003E05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170" w:type="dxa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065E0A" w:rsidRPr="006A23D7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065E0A" w:rsidRPr="005939B4" w:rsidTr="004F34B1">
        <w:trPr>
          <w:trHeight w:val="272"/>
        </w:trPr>
        <w:tc>
          <w:tcPr>
            <w:tcW w:w="2340" w:type="dxa"/>
          </w:tcPr>
          <w:p w:rsidR="00065E0A" w:rsidRPr="00065E0A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2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2" w:type="dxa"/>
            <w:gridSpan w:val="2"/>
          </w:tcPr>
          <w:p w:rsidR="00065E0A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after="0"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065E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065E0A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065E0A" w:rsidRPr="003E0596" w:rsidRDefault="00065E0A" w:rsidP="00D02B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2,965,689</w:t>
            </w:r>
          </w:p>
        </w:tc>
        <w:tc>
          <w:tcPr>
            <w:tcW w:w="1080" w:type="dxa"/>
          </w:tcPr>
          <w:p w:rsidR="00065E0A" w:rsidRPr="003E0596" w:rsidRDefault="00065E0A" w:rsidP="00D02B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2,965,689</w:t>
            </w:r>
          </w:p>
        </w:tc>
        <w:tc>
          <w:tcPr>
            <w:tcW w:w="117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81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</w:tcPr>
          <w:p w:rsidR="00065E0A" w:rsidRPr="005939B4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065E0A" w:rsidRPr="00065E0A" w:rsidTr="004F34B1">
        <w:tc>
          <w:tcPr>
            <w:tcW w:w="2340" w:type="dxa"/>
          </w:tcPr>
          <w:p w:rsidR="00065E0A" w:rsidRPr="00065E0A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gridSpan w:val="2"/>
          </w:tcPr>
          <w:p w:rsidR="00065E0A" w:rsidRPr="00065E0A" w:rsidRDefault="00065E0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98" w:right="-108" w:firstLine="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:rsidR="00065E0A" w:rsidRPr="00D02BAE" w:rsidRDefault="00065E0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065E0A" w:rsidRPr="00065E0A" w:rsidRDefault="00065E0A" w:rsidP="00D02BAE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065E0A" w:rsidRPr="00065E0A" w:rsidRDefault="00065E0A" w:rsidP="00D02BAE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065E0A" w:rsidRP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</w:tcPr>
          <w:p w:rsidR="00065E0A" w:rsidRP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900" w:type="dxa"/>
          </w:tcPr>
          <w:p w:rsidR="00065E0A" w:rsidRP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16"/>
                <w:szCs w:val="16"/>
                <w:cs/>
                <w:lang w:eastAsia="ja-JP"/>
              </w:rPr>
            </w:pPr>
          </w:p>
        </w:tc>
      </w:tr>
      <w:tr w:rsidR="00065E0A" w:rsidRPr="005939B4" w:rsidTr="004F34B1">
        <w:trPr>
          <w:trHeight w:val="272"/>
        </w:trPr>
        <w:tc>
          <w:tcPr>
            <w:tcW w:w="2340" w:type="dxa"/>
          </w:tcPr>
          <w:p w:rsidR="00065E0A" w:rsidRDefault="00065E0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  <w:gridSpan w:val="2"/>
          </w:tcPr>
          <w:p w:rsidR="00065E0A" w:rsidRDefault="00065E0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00" w:lineRule="exact"/>
              <w:ind w:left="-198" w:right="-108" w:firstLine="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65E0A" w:rsidRDefault="00065E0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065E0A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65E0A" w:rsidRDefault="00065E0A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81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065E0A" w:rsidRDefault="00065E0A" w:rsidP="0006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D73A53" w:rsidRPr="00661059" w:rsidTr="004F34B1">
        <w:trPr>
          <w:trHeight w:val="227"/>
        </w:trPr>
        <w:tc>
          <w:tcPr>
            <w:tcW w:w="2340" w:type="dxa"/>
          </w:tcPr>
          <w:p w:rsidR="00D73A53" w:rsidRPr="00661059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bookmarkStart w:id="1" w:name="_Hlk509245445"/>
            <w:r w:rsidRPr="00661059">
              <w:rPr>
                <w:rFonts w:ascii="Angsana New" w:hAnsi="Angsana New"/>
                <w:sz w:val="24"/>
                <w:szCs w:val="24"/>
                <w:cs/>
                <w:lang w:val="th-TH"/>
              </w:rPr>
              <w:t>เ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งินกู้ยืมจากสถาบันการเงิน</w:t>
            </w:r>
          </w:p>
        </w:tc>
        <w:tc>
          <w:tcPr>
            <w:tcW w:w="1152" w:type="dxa"/>
            <w:gridSpan w:val="2"/>
          </w:tcPr>
          <w:p w:rsidR="00D73A53" w:rsidRPr="00661059" w:rsidRDefault="00D73A53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0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1</w:t>
            </w: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eastAsia="ja-JP"/>
              </w:rPr>
              <w:t>500</w:t>
            </w: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eastAsia="ja-JP"/>
              </w:rPr>
              <w:t>000</w:t>
            </w:r>
          </w:p>
        </w:tc>
        <w:tc>
          <w:tcPr>
            <w:tcW w:w="1242" w:type="dxa"/>
          </w:tcPr>
          <w:p w:rsidR="00D73A53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661059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73A53" w:rsidRPr="00661059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00" w:lineRule="exac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1</w:t>
            </w: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eastAsia="ja-JP"/>
              </w:rPr>
              <w:t>500</w:t>
            </w: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eastAsia="ja-JP"/>
              </w:rPr>
              <w:t>000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6.03</w:t>
            </w:r>
          </w:p>
        </w:tc>
        <w:tc>
          <w:tcPr>
            <w:tcW w:w="81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bookmarkEnd w:id="1"/>
      <w:tr w:rsidR="00D73A53" w:rsidRPr="005939B4" w:rsidTr="004F34B1">
        <w:trPr>
          <w:trHeight w:val="95"/>
        </w:trPr>
        <w:tc>
          <w:tcPr>
            <w:tcW w:w="2340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เจ้าหนี้สำนักหักบัญชี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D73A53" w:rsidRDefault="00D73A53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</w:p>
          <w:p w:rsidR="00F72298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D73A53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</w:p>
          <w:p w:rsidR="00D73A53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491,271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491,271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40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เจ้าหนี้ธุรกิ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จหลักทรัพย์</w:t>
            </w:r>
          </w:p>
        </w:tc>
        <w:tc>
          <w:tcPr>
            <w:tcW w:w="1152" w:type="dxa"/>
            <w:gridSpan w:val="2"/>
          </w:tcPr>
          <w:p w:rsidR="00D73A53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D73A53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3,739,536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3,739,536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40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2" w:type="dxa"/>
            <w:gridSpan w:val="2"/>
          </w:tcPr>
          <w:p w:rsidR="00D73A53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D73A53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3,385,207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3,385,207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40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2" w:type="dxa"/>
            <w:gridSpan w:val="2"/>
          </w:tcPr>
          <w:p w:rsidR="00D73A53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D73A53" w:rsidRPr="003E0596" w:rsidRDefault="00D73A53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3,814,464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3,814,464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1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661059">
              <w:rPr>
                <w:rFonts w:ascii="Angsana New" w:hAnsi="Angsana New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263"/>
        </w:trPr>
        <w:tc>
          <w:tcPr>
            <w:tcW w:w="2340" w:type="dxa"/>
          </w:tcPr>
          <w:p w:rsidR="00D73A53" w:rsidRPr="00351BEB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00" w:lineRule="exact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2" w:type="dxa"/>
            <w:gridSpan w:val="2"/>
          </w:tcPr>
          <w:p w:rsidR="00D73A53" w:rsidRPr="003E0596" w:rsidRDefault="00F72298" w:rsidP="00F7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300" w:lineRule="exact"/>
              <w:ind w:left="-198" w:right="-108" w:firstLine="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D73A53" w:rsidRPr="00FD2364" w:rsidRDefault="0089381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73A53" w:rsidRPr="00661059" w:rsidRDefault="00893815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121,906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121,906</w:t>
            </w:r>
          </w:p>
        </w:tc>
        <w:tc>
          <w:tcPr>
            <w:tcW w:w="117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10" w:type="dxa"/>
          </w:tcPr>
          <w:p w:rsidR="00D73A53" w:rsidRPr="00661059" w:rsidRDefault="00893815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D7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</w:tbl>
    <w:p w:rsidR="00065E0A" w:rsidRPr="008C4297" w:rsidRDefault="00065E0A" w:rsidP="00065E0A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30"/>
          <w:szCs w:val="30"/>
        </w:rPr>
        <w:t xml:space="preserve">  </w:t>
      </w:r>
    </w:p>
    <w:p w:rsidR="00065E0A" w:rsidRPr="00AD4E05" w:rsidRDefault="00065E0A" w:rsidP="004F34B1">
      <w:pPr>
        <w:tabs>
          <w:tab w:val="clear" w:pos="454"/>
          <w:tab w:val="clear" w:pos="680"/>
          <w:tab w:val="clear" w:pos="907"/>
          <w:tab w:val="left" w:pos="540"/>
        </w:tabs>
        <w:ind w:left="810" w:hanging="270"/>
        <w:rPr>
          <w:rFonts w:ascii="Angsana New" w:hAnsi="Angsana New"/>
          <w:sz w:val="30"/>
          <w:szCs w:val="30"/>
        </w:rPr>
      </w:pPr>
      <w:r w:rsidRPr="00F7163F">
        <w:rPr>
          <w:rFonts w:hint="cs"/>
          <w:sz w:val="24"/>
          <w:szCs w:val="24"/>
          <w:vertAlign w:val="superscript"/>
          <w:cs/>
          <w:lang w:val="th-TH"/>
        </w:rPr>
        <w:t>*</w:t>
      </w:r>
      <w:r w:rsidRPr="00F7163F">
        <w:rPr>
          <w:rFonts w:ascii="Angsana New" w:hAnsi="Angsana New"/>
          <w:spacing w:val="-4"/>
          <w:sz w:val="24"/>
          <w:szCs w:val="24"/>
          <w:cs/>
          <w:lang w:val="th-TH"/>
        </w:rPr>
        <w:tab/>
      </w:r>
      <w:r w:rsidRPr="00F7163F">
        <w:rPr>
          <w:rFonts w:hint="cs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:rsidR="002A79B0" w:rsidRDefault="002A79B0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3268FD" w:rsidRDefault="003268FD" w:rsidP="002327C6">
      <w:p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z w:val="28"/>
          <w:szCs w:val="28"/>
        </w:rPr>
      </w:pPr>
    </w:p>
    <w:p w:rsidR="00B428E3" w:rsidRPr="00065E0A" w:rsidRDefault="00B428E3" w:rsidP="00065E0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rPr>
          <w:sz w:val="2"/>
          <w:szCs w:val="2"/>
          <w:cs/>
          <w:lang w:val="th-TH"/>
        </w:rPr>
      </w:pPr>
    </w:p>
    <w:tbl>
      <w:tblPr>
        <w:tblW w:w="101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58"/>
        <w:gridCol w:w="1138"/>
        <w:gridCol w:w="14"/>
        <w:gridCol w:w="1170"/>
        <w:gridCol w:w="1332"/>
        <w:gridCol w:w="1080"/>
        <w:gridCol w:w="1188"/>
        <w:gridCol w:w="810"/>
        <w:gridCol w:w="180"/>
        <w:gridCol w:w="900"/>
      </w:tblGrid>
      <w:tr w:rsidR="004B4410" w:rsidRPr="005939B4" w:rsidTr="004F34B1">
        <w:trPr>
          <w:tblHeader/>
        </w:trPr>
        <w:tc>
          <w:tcPr>
            <w:tcW w:w="2358" w:type="dxa"/>
          </w:tcPr>
          <w:p w:rsidR="004B4410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812" w:type="dxa"/>
            <w:gridSpan w:val="9"/>
          </w:tcPr>
          <w:p w:rsidR="004B4410" w:rsidRPr="005939B4" w:rsidRDefault="004B4410" w:rsidP="003C664D">
            <w:pPr>
              <w:pStyle w:val="BodyText"/>
              <w:spacing w:after="0"/>
              <w:ind w:left="-153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39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B4410" w:rsidRPr="005939B4" w:rsidTr="004F34B1">
        <w:trPr>
          <w:tblHeader/>
        </w:trPr>
        <w:tc>
          <w:tcPr>
            <w:tcW w:w="2358" w:type="dxa"/>
          </w:tcPr>
          <w:p w:rsidR="004B4410" w:rsidRPr="00400F28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br w:type="page"/>
            </w:r>
          </w:p>
        </w:tc>
        <w:tc>
          <w:tcPr>
            <w:tcW w:w="7812" w:type="dxa"/>
            <w:gridSpan w:val="9"/>
          </w:tcPr>
          <w:p w:rsidR="004B4410" w:rsidRPr="005939B4" w:rsidRDefault="004B4410" w:rsidP="003C664D">
            <w:pPr>
              <w:pStyle w:val="BodyText"/>
              <w:spacing w:after="0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65E0A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B4410" w:rsidRPr="005939B4" w:rsidTr="004F34B1">
        <w:trPr>
          <w:tblHeader/>
        </w:trPr>
        <w:tc>
          <w:tcPr>
            <w:tcW w:w="2358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4B4410" w:rsidRPr="005939B4" w:rsidRDefault="004B4410" w:rsidP="003C664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516" w:type="dxa"/>
            <w:gridSpan w:val="3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ระยะเวลาคงเหลือก่อนครบกำหนด</w:t>
            </w:r>
          </w:p>
        </w:tc>
        <w:tc>
          <w:tcPr>
            <w:tcW w:w="1080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98" w:type="dxa"/>
            <w:gridSpan w:val="2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3003"/>
                <w:tab w:val="left" w:pos="-10368"/>
                <w:tab w:val="left" w:pos="247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4B4410" w:rsidRPr="005939B4" w:rsidTr="004F34B1">
        <w:trPr>
          <w:tblHeader/>
        </w:trPr>
        <w:tc>
          <w:tcPr>
            <w:tcW w:w="2358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</w:tcPr>
          <w:p w:rsidR="004B4410" w:rsidRPr="005939B4" w:rsidRDefault="004B4410" w:rsidP="003C664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2516" w:type="dxa"/>
            <w:gridSpan w:val="3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ของสัญญาหรือก่อนกำหนดอัตราใหม่</w:t>
            </w:r>
          </w:p>
        </w:tc>
        <w:tc>
          <w:tcPr>
            <w:tcW w:w="1080" w:type="dxa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78" w:type="dxa"/>
            <w:gridSpan w:val="4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4B4410" w:rsidRPr="005939B4" w:rsidTr="004F34B1">
        <w:trPr>
          <w:tblHeader/>
        </w:trPr>
        <w:tc>
          <w:tcPr>
            <w:tcW w:w="2358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4B4410" w:rsidRPr="005939B4" w:rsidRDefault="004B4410" w:rsidP="003C664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184" w:type="dxa"/>
            <w:gridSpan w:val="2"/>
          </w:tcPr>
          <w:p w:rsidR="004B4410" w:rsidRPr="005939B4" w:rsidRDefault="004B4410" w:rsidP="003C664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332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88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90" w:type="dxa"/>
            <w:gridSpan w:val="2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4B4410" w:rsidRPr="005939B4" w:rsidTr="004F34B1">
        <w:trPr>
          <w:tblHeader/>
        </w:trPr>
        <w:tc>
          <w:tcPr>
            <w:tcW w:w="2358" w:type="dxa"/>
          </w:tcPr>
          <w:p w:rsidR="004B4410" w:rsidRPr="005939B4" w:rsidRDefault="004B4410" w:rsidP="003C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34" w:type="dxa"/>
            <w:gridSpan w:val="5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78" w:type="dxa"/>
            <w:gridSpan w:val="4"/>
          </w:tcPr>
          <w:p w:rsidR="004B4410" w:rsidRPr="005939B4" w:rsidRDefault="004B4410" w:rsidP="003C664D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B4410" w:rsidRPr="005939B4" w:rsidTr="004F34B1">
        <w:tc>
          <w:tcPr>
            <w:tcW w:w="2358" w:type="dxa"/>
          </w:tcPr>
          <w:p w:rsidR="004B4410" w:rsidRPr="005939B4" w:rsidRDefault="004B4410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2" w:type="dxa"/>
            <w:gridSpan w:val="2"/>
          </w:tcPr>
          <w:p w:rsidR="004B4410" w:rsidRPr="005939B4" w:rsidRDefault="004B4410" w:rsidP="003C664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88" w:type="dxa"/>
          </w:tcPr>
          <w:p w:rsidR="004B4410" w:rsidRPr="005939B4" w:rsidRDefault="004B4410" w:rsidP="003C664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:rsidR="004B4410" w:rsidRPr="005939B4" w:rsidRDefault="004B4410" w:rsidP="003C664D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4B4410" w:rsidRPr="005939B4" w:rsidRDefault="004B4410" w:rsidP="003C664D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4B4410" w:rsidRPr="005939B4" w:rsidTr="004F34B1">
        <w:tc>
          <w:tcPr>
            <w:tcW w:w="2358" w:type="dxa"/>
          </w:tcPr>
          <w:p w:rsidR="004B4410" w:rsidRPr="005939B4" w:rsidRDefault="004B4410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52" w:type="dxa"/>
            <w:gridSpan w:val="2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88" w:type="dxa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:rsidR="004B4410" w:rsidRPr="005939B4" w:rsidRDefault="004B4410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A45225" w:rsidRPr="005939B4" w:rsidTr="004F34B1">
        <w:tc>
          <w:tcPr>
            <w:tcW w:w="2358" w:type="dxa"/>
          </w:tcPr>
          <w:p w:rsidR="00A45225" w:rsidRPr="005939B4" w:rsidRDefault="00A45225" w:rsidP="004D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firstLine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152" w:type="dxa"/>
            <w:gridSpan w:val="2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20,399</w:t>
            </w:r>
          </w:p>
        </w:tc>
        <w:tc>
          <w:tcPr>
            <w:tcW w:w="117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1,483,077</w:t>
            </w:r>
          </w:p>
        </w:tc>
        <w:tc>
          <w:tcPr>
            <w:tcW w:w="1332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153,402</w:t>
            </w:r>
          </w:p>
        </w:tc>
        <w:tc>
          <w:tcPr>
            <w:tcW w:w="108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1,656,878</w:t>
            </w:r>
          </w:p>
        </w:tc>
        <w:tc>
          <w:tcPr>
            <w:tcW w:w="1188" w:type="dxa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90" w:type="dxa"/>
            <w:gridSpan w:val="2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0.90</w:t>
            </w:r>
          </w:p>
        </w:tc>
        <w:tc>
          <w:tcPr>
            <w:tcW w:w="900" w:type="dxa"/>
            <w:shd w:val="clear" w:color="auto" w:fill="FFFFFF"/>
          </w:tcPr>
          <w:p w:rsidR="00A45225" w:rsidRPr="00B83B23" w:rsidRDefault="00663F54" w:rsidP="0066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1.68</w:t>
            </w:r>
          </w:p>
        </w:tc>
      </w:tr>
      <w:tr w:rsidR="00A45225" w:rsidRPr="005939B4" w:rsidTr="004F34B1">
        <w:tc>
          <w:tcPr>
            <w:tcW w:w="2358" w:type="dxa"/>
          </w:tcPr>
          <w:p w:rsidR="00A45225" w:rsidRPr="005939B4" w:rsidRDefault="00A45225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5939B4">
              <w:rPr>
                <w:rFonts w:ascii="Angsana New" w:hAnsi="Angsana New"/>
                <w:sz w:val="24"/>
                <w:szCs w:val="24"/>
                <w:cs/>
              </w:rPr>
              <w:t>ัญ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A45225" w:rsidRPr="00D75085" w:rsidRDefault="000311BF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A45225" w:rsidRPr="00D75085" w:rsidRDefault="00893815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:rsidR="00A45225" w:rsidRPr="00D75085" w:rsidRDefault="00D02BAE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A45225" w:rsidRPr="00D75085">
              <w:rPr>
                <w:rFonts w:ascii="Angsana New" w:hAnsi="Angsana New"/>
                <w:sz w:val="24"/>
                <w:szCs w:val="24"/>
              </w:rPr>
              <w:t>611,277</w:t>
            </w:r>
          </w:p>
        </w:tc>
        <w:tc>
          <w:tcPr>
            <w:tcW w:w="1080" w:type="dxa"/>
          </w:tcPr>
          <w:p w:rsidR="00A45225" w:rsidRPr="00D75085" w:rsidRDefault="00D02BAE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A45225" w:rsidRPr="00D75085">
              <w:rPr>
                <w:rFonts w:ascii="Angsana New" w:hAnsi="Angsana New"/>
                <w:sz w:val="24"/>
                <w:szCs w:val="24"/>
              </w:rPr>
              <w:t>611,277</w:t>
            </w:r>
          </w:p>
        </w:tc>
        <w:tc>
          <w:tcPr>
            <w:tcW w:w="1188" w:type="dxa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A45225" w:rsidRPr="005939B4" w:rsidTr="004F34B1">
        <w:tc>
          <w:tcPr>
            <w:tcW w:w="2358" w:type="dxa"/>
          </w:tcPr>
          <w:p w:rsidR="00A45225" w:rsidRPr="0055258D" w:rsidRDefault="00A45225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2" w:type="dxa"/>
            <w:gridSpan w:val="2"/>
          </w:tcPr>
          <w:p w:rsidR="00A45225" w:rsidRPr="00D75085" w:rsidRDefault="000311BF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1,228,939</w:t>
            </w:r>
          </w:p>
        </w:tc>
        <w:tc>
          <w:tcPr>
            <w:tcW w:w="1332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2,805,549</w:t>
            </w:r>
          </w:p>
        </w:tc>
        <w:tc>
          <w:tcPr>
            <w:tcW w:w="108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4,034,488</w:t>
            </w:r>
          </w:p>
        </w:tc>
        <w:tc>
          <w:tcPr>
            <w:tcW w:w="1188" w:type="dxa"/>
            <w:shd w:val="clear" w:color="auto" w:fill="FFFFFF"/>
          </w:tcPr>
          <w:p w:rsidR="00A45225" w:rsidRPr="00B83B23" w:rsidRDefault="008012A3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  <w:shd w:val="clear" w:color="auto" w:fill="FFFFFF"/>
          </w:tcPr>
          <w:p w:rsidR="00A45225" w:rsidRPr="00B83B23" w:rsidRDefault="00017BF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5.10 -</w:t>
            </w:r>
            <w:r w:rsidR="008012A3">
              <w:rPr>
                <w:rFonts w:ascii="Angsana New" w:hAnsi="Angsana New"/>
                <w:sz w:val="24"/>
                <w:szCs w:val="24"/>
                <w:lang w:eastAsia="ja-JP"/>
              </w:rPr>
              <w:t xml:space="preserve"> 6.25</w:t>
            </w:r>
          </w:p>
        </w:tc>
        <w:tc>
          <w:tcPr>
            <w:tcW w:w="900" w:type="dxa"/>
            <w:shd w:val="clear" w:color="auto" w:fill="FFFFFF"/>
          </w:tcPr>
          <w:p w:rsidR="00A45225" w:rsidRPr="00B83B23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83B23">
              <w:rPr>
                <w:rFonts w:ascii="Angsana New" w:hAnsi="Angsana New"/>
                <w:sz w:val="24"/>
                <w:szCs w:val="24"/>
                <w:lang w:eastAsia="ja-JP"/>
              </w:rPr>
              <w:t>5.</w:t>
            </w:r>
            <w:r w:rsidR="00B83B23" w:rsidRPr="00B83B23">
              <w:rPr>
                <w:rFonts w:ascii="Angsana New" w:hAnsi="Angsana New"/>
                <w:sz w:val="24"/>
                <w:szCs w:val="24"/>
                <w:lang w:eastAsia="ja-JP"/>
              </w:rPr>
              <w:t>40</w:t>
            </w:r>
          </w:p>
        </w:tc>
      </w:tr>
      <w:tr w:rsidR="00A45225" w:rsidRPr="005939B4" w:rsidTr="004F34B1">
        <w:tc>
          <w:tcPr>
            <w:tcW w:w="2358" w:type="dxa"/>
          </w:tcPr>
          <w:p w:rsidR="00A45225" w:rsidRPr="005939B4" w:rsidRDefault="00A45225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2" w:type="dxa"/>
            <w:gridSpan w:val="2"/>
          </w:tcPr>
          <w:p w:rsidR="00A45225" w:rsidRPr="00D75085" w:rsidRDefault="000311BF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A45225" w:rsidRPr="00D75085" w:rsidRDefault="00893815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92,989</w:t>
            </w:r>
          </w:p>
        </w:tc>
        <w:tc>
          <w:tcPr>
            <w:tcW w:w="108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92,989</w:t>
            </w:r>
          </w:p>
        </w:tc>
        <w:tc>
          <w:tcPr>
            <w:tcW w:w="1188" w:type="dxa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A45225" w:rsidRPr="005939B4" w:rsidTr="004F34B1">
        <w:tc>
          <w:tcPr>
            <w:tcW w:w="2358" w:type="dxa"/>
          </w:tcPr>
          <w:p w:rsidR="00A45225" w:rsidRPr="005939B4" w:rsidRDefault="00A45225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2" w:type="dxa"/>
            <w:gridSpan w:val="2"/>
          </w:tcPr>
          <w:p w:rsidR="00A45225" w:rsidRPr="00D75085" w:rsidRDefault="000311BF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A45225" w:rsidRPr="00D75085" w:rsidRDefault="00D75085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1332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4,694,702</w:t>
            </w:r>
          </w:p>
        </w:tc>
        <w:tc>
          <w:tcPr>
            <w:tcW w:w="1080" w:type="dxa"/>
          </w:tcPr>
          <w:p w:rsidR="00A45225" w:rsidRPr="00D75085" w:rsidRDefault="00A4522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5085">
              <w:rPr>
                <w:rFonts w:ascii="Angsana New" w:hAnsi="Angsana New"/>
                <w:sz w:val="24"/>
                <w:szCs w:val="24"/>
              </w:rPr>
              <w:t>4,694,702</w:t>
            </w:r>
          </w:p>
        </w:tc>
        <w:tc>
          <w:tcPr>
            <w:tcW w:w="1188" w:type="dxa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A45225" w:rsidRPr="006A23D7" w:rsidRDefault="00A4522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2401C" w:rsidRPr="005939B4" w:rsidTr="004F34B1">
        <w:tc>
          <w:tcPr>
            <w:tcW w:w="2358" w:type="dxa"/>
          </w:tcPr>
          <w:p w:rsidR="00F2401C" w:rsidRPr="00065E0A" w:rsidRDefault="00F2401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2" w:type="dxa"/>
            <w:gridSpan w:val="2"/>
          </w:tcPr>
          <w:p w:rsidR="00F2401C" w:rsidRDefault="00D02BAE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2401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F2401C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:rsidR="00F2401C" w:rsidRPr="003C0B15" w:rsidRDefault="00F5647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156,659</w:t>
            </w:r>
          </w:p>
        </w:tc>
        <w:tc>
          <w:tcPr>
            <w:tcW w:w="1080" w:type="dxa"/>
          </w:tcPr>
          <w:p w:rsidR="00F2401C" w:rsidRPr="003C0B15" w:rsidRDefault="00F5647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156,659</w:t>
            </w:r>
          </w:p>
        </w:tc>
        <w:tc>
          <w:tcPr>
            <w:tcW w:w="1188" w:type="dxa"/>
          </w:tcPr>
          <w:p w:rsidR="00F2401C" w:rsidRPr="006A23D7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F2401C" w:rsidRPr="006A23D7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2401C" w:rsidRPr="006A23D7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2401C" w:rsidRPr="005939B4" w:rsidTr="004F34B1">
        <w:trPr>
          <w:trHeight w:val="243"/>
        </w:trPr>
        <w:tc>
          <w:tcPr>
            <w:tcW w:w="2358" w:type="dxa"/>
          </w:tcPr>
          <w:p w:rsidR="00F2401C" w:rsidRPr="002B5DCF" w:rsidRDefault="00F2401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52" w:type="dxa"/>
            <w:gridSpan w:val="2"/>
          </w:tcPr>
          <w:p w:rsidR="00F2401C" w:rsidRPr="008C109E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98" w:right="-133" w:firstLine="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2401C" w:rsidRPr="008C109E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F2401C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1C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 w:right="-108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188" w:type="dxa"/>
          </w:tcPr>
          <w:p w:rsidR="00F2401C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F2401C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F2401C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F2401C" w:rsidRPr="005939B4" w:rsidTr="004F34B1">
        <w:trPr>
          <w:trHeight w:val="272"/>
        </w:trPr>
        <w:tc>
          <w:tcPr>
            <w:tcW w:w="2358" w:type="dxa"/>
          </w:tcPr>
          <w:p w:rsidR="00F2401C" w:rsidRPr="005939B4" w:rsidRDefault="00F2401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  <w:gridSpan w:val="2"/>
          </w:tcPr>
          <w:p w:rsidR="00F2401C" w:rsidRPr="005939B4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98" w:right="-313" w:firstLine="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2401C" w:rsidRPr="005939B4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F2401C" w:rsidRPr="005939B4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080" w:type="dxa"/>
          </w:tcPr>
          <w:p w:rsidR="00F2401C" w:rsidRPr="005939B4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72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88" w:type="dxa"/>
          </w:tcPr>
          <w:p w:rsidR="00F2401C" w:rsidRPr="00D02BAE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F2401C" w:rsidRPr="005939B4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F2401C" w:rsidRPr="005939B4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F2401C" w:rsidRPr="005939B4" w:rsidTr="004F34B1">
        <w:trPr>
          <w:trHeight w:val="95"/>
        </w:trPr>
        <w:tc>
          <w:tcPr>
            <w:tcW w:w="2358" w:type="dxa"/>
          </w:tcPr>
          <w:p w:rsidR="00F2401C" w:rsidRPr="00661059" w:rsidRDefault="00F2401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61059">
              <w:rPr>
                <w:rFonts w:ascii="Angsana New" w:hAnsi="Angsana New"/>
                <w:sz w:val="24"/>
                <w:szCs w:val="24"/>
                <w:cs/>
                <w:lang w:val="th-TH"/>
              </w:rPr>
              <w:t>เ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งินกู้ยืมจากสถาบันการเงิน</w:t>
            </w:r>
          </w:p>
        </w:tc>
        <w:tc>
          <w:tcPr>
            <w:tcW w:w="1152" w:type="dxa"/>
            <w:gridSpan w:val="2"/>
          </w:tcPr>
          <w:p w:rsidR="00F2401C" w:rsidRPr="00661059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1059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170" w:type="dxa"/>
          </w:tcPr>
          <w:p w:rsidR="00F2401C" w:rsidRPr="00661059" w:rsidRDefault="00D02BAE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240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:rsidR="00F2401C" w:rsidRPr="00661059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080" w:type="dxa"/>
          </w:tcPr>
          <w:p w:rsidR="00F2401C" w:rsidRPr="003E0596" w:rsidRDefault="00F2401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188" w:type="dxa"/>
          </w:tcPr>
          <w:p w:rsidR="00F2401C" w:rsidRPr="00D02BAE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D02BAE">
              <w:rPr>
                <w:rFonts w:ascii="Angsana New" w:hAnsi="Angsana New"/>
                <w:sz w:val="24"/>
                <w:szCs w:val="24"/>
                <w:lang w:eastAsia="ja-JP"/>
              </w:rPr>
              <w:t>6.0</w:t>
            </w:r>
            <w:r w:rsidRPr="00D02BAE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3</w:t>
            </w:r>
          </w:p>
        </w:tc>
        <w:tc>
          <w:tcPr>
            <w:tcW w:w="990" w:type="dxa"/>
            <w:gridSpan w:val="2"/>
          </w:tcPr>
          <w:p w:rsidR="00F2401C" w:rsidRPr="00661059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F2401C" w:rsidRPr="00661059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88587C" w:rsidRPr="005939B4" w:rsidTr="004F34B1">
        <w:trPr>
          <w:trHeight w:val="95"/>
        </w:trPr>
        <w:tc>
          <w:tcPr>
            <w:tcW w:w="2358" w:type="dxa"/>
          </w:tcPr>
          <w:p w:rsidR="0088587C" w:rsidRPr="005939B4" w:rsidRDefault="0088587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เจ้าหนี้สำนักหักบัญชี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0F3C1A" w:rsidRDefault="000F3C1A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:rsidR="000F3C1A" w:rsidRDefault="000F3C1A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</w:tcPr>
          <w:p w:rsidR="000F3C1A" w:rsidRDefault="000F3C1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89,574</w:t>
            </w:r>
          </w:p>
        </w:tc>
        <w:tc>
          <w:tcPr>
            <w:tcW w:w="1080" w:type="dxa"/>
          </w:tcPr>
          <w:p w:rsidR="000F3C1A" w:rsidRDefault="000F3C1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89,574</w:t>
            </w:r>
          </w:p>
        </w:tc>
        <w:tc>
          <w:tcPr>
            <w:tcW w:w="1188" w:type="dxa"/>
          </w:tcPr>
          <w:p w:rsidR="0088587C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88587C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88587C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88587C" w:rsidRPr="005939B4" w:rsidTr="004F34B1">
        <w:trPr>
          <w:trHeight w:val="198"/>
        </w:trPr>
        <w:tc>
          <w:tcPr>
            <w:tcW w:w="2358" w:type="dxa"/>
          </w:tcPr>
          <w:p w:rsidR="0088587C" w:rsidRPr="005939B4" w:rsidRDefault="0088587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เจ้าหนี้ธุรกิ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จหลักทรัพย์</w:t>
            </w:r>
          </w:p>
        </w:tc>
        <w:tc>
          <w:tcPr>
            <w:tcW w:w="1152" w:type="dxa"/>
            <w:gridSpan w:val="2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3,047,736</w:t>
            </w:r>
          </w:p>
        </w:tc>
        <w:tc>
          <w:tcPr>
            <w:tcW w:w="1080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3,047,736</w:t>
            </w:r>
          </w:p>
        </w:tc>
        <w:tc>
          <w:tcPr>
            <w:tcW w:w="1188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88587C" w:rsidRPr="005939B4" w:rsidTr="004F34B1">
        <w:trPr>
          <w:trHeight w:val="198"/>
        </w:trPr>
        <w:tc>
          <w:tcPr>
            <w:tcW w:w="2358" w:type="dxa"/>
          </w:tcPr>
          <w:p w:rsidR="0088587C" w:rsidRPr="005939B4" w:rsidRDefault="0088587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2" w:type="dxa"/>
            <w:gridSpan w:val="2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1,586,577</w:t>
            </w:r>
          </w:p>
        </w:tc>
        <w:tc>
          <w:tcPr>
            <w:tcW w:w="1080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1,586,577</w:t>
            </w:r>
          </w:p>
        </w:tc>
        <w:tc>
          <w:tcPr>
            <w:tcW w:w="1188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88587C" w:rsidRPr="005939B4" w:rsidTr="004F34B1">
        <w:trPr>
          <w:trHeight w:val="198"/>
        </w:trPr>
        <w:tc>
          <w:tcPr>
            <w:tcW w:w="2358" w:type="dxa"/>
          </w:tcPr>
          <w:p w:rsidR="0088587C" w:rsidRPr="005939B4" w:rsidRDefault="0088587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2" w:type="dxa"/>
            <w:gridSpan w:val="2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:rsidR="0088587C" w:rsidRPr="0088587C" w:rsidRDefault="0088587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3,190,235</w:t>
            </w:r>
          </w:p>
        </w:tc>
        <w:tc>
          <w:tcPr>
            <w:tcW w:w="1080" w:type="dxa"/>
          </w:tcPr>
          <w:p w:rsidR="0088587C" w:rsidRPr="0088587C" w:rsidRDefault="0088587C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587C">
              <w:rPr>
                <w:rFonts w:ascii="Angsana New" w:hAnsi="Angsana New"/>
                <w:sz w:val="24"/>
                <w:szCs w:val="24"/>
              </w:rPr>
              <w:t>3,190,235</w:t>
            </w:r>
          </w:p>
        </w:tc>
        <w:tc>
          <w:tcPr>
            <w:tcW w:w="1188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1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6178E7">
              <w:rPr>
                <w:rFonts w:ascii="Angsana New" w:hAnsi="Angsana New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90" w:type="dxa"/>
            <w:gridSpan w:val="2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88587C" w:rsidRPr="006178E7" w:rsidRDefault="0088587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F2401C" w:rsidRPr="005939B4" w:rsidTr="004F34B1">
        <w:trPr>
          <w:trHeight w:val="198"/>
        </w:trPr>
        <w:tc>
          <w:tcPr>
            <w:tcW w:w="2358" w:type="dxa"/>
          </w:tcPr>
          <w:p w:rsidR="00F2401C" w:rsidRPr="005939B4" w:rsidRDefault="00F2401C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2" w:type="dxa"/>
            <w:gridSpan w:val="2"/>
          </w:tcPr>
          <w:p w:rsidR="00F2401C" w:rsidRPr="00FD2364" w:rsidRDefault="00F2401C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F2401C" w:rsidRPr="00893815" w:rsidRDefault="00893815" w:rsidP="0089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:rsidR="00F2401C" w:rsidRPr="000F3C1A" w:rsidRDefault="00893815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1080" w:type="dxa"/>
          </w:tcPr>
          <w:p w:rsidR="00F2401C" w:rsidRPr="000F3C1A" w:rsidRDefault="000F3C1A" w:rsidP="0089381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1188" w:type="dxa"/>
          </w:tcPr>
          <w:p w:rsidR="00F2401C" w:rsidRPr="006178E7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F2401C" w:rsidRPr="00170E19" w:rsidRDefault="00893815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F2401C" w:rsidRPr="006178E7" w:rsidRDefault="00F2401C" w:rsidP="0089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</w:tbl>
    <w:p w:rsidR="005939B4" w:rsidRPr="002B5DCF" w:rsidRDefault="005939B4" w:rsidP="003B3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4B4410" w:rsidRDefault="000937E5" w:rsidP="004F3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900" w:hanging="360"/>
        <w:jc w:val="thaiDistribute"/>
        <w:rPr>
          <w:sz w:val="24"/>
          <w:szCs w:val="24"/>
          <w:cs/>
          <w:lang w:val="th-TH"/>
        </w:rPr>
      </w:pPr>
      <w:r w:rsidRPr="00F7163F">
        <w:rPr>
          <w:rFonts w:hint="cs"/>
          <w:sz w:val="24"/>
          <w:szCs w:val="24"/>
          <w:vertAlign w:val="superscript"/>
          <w:cs/>
          <w:lang w:val="th-TH"/>
        </w:rPr>
        <w:t>*</w:t>
      </w:r>
      <w:r w:rsidRPr="00F7163F">
        <w:rPr>
          <w:rFonts w:ascii="Angsana New" w:hAnsi="Angsana New"/>
          <w:spacing w:val="-4"/>
          <w:sz w:val="24"/>
          <w:szCs w:val="24"/>
          <w:cs/>
          <w:lang w:val="th-TH"/>
        </w:rPr>
        <w:tab/>
      </w:r>
      <w:r w:rsidRPr="00F7163F">
        <w:rPr>
          <w:rFonts w:hint="cs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:rsidR="007C4A9A" w:rsidRDefault="007C4A9A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lang w:val="th-TH"/>
        </w:rPr>
      </w:pPr>
    </w:p>
    <w:p w:rsidR="003268FD" w:rsidRDefault="003268FD" w:rsidP="007C4A9A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240" w:lineRule="auto"/>
        <w:jc w:val="thaiDistribute"/>
        <w:rPr>
          <w:sz w:val="24"/>
          <w:szCs w:val="24"/>
          <w:cs/>
          <w:lang w:val="th-TH"/>
        </w:rPr>
      </w:pPr>
    </w:p>
    <w:tbl>
      <w:tblPr>
        <w:tblW w:w="101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67"/>
        <w:gridCol w:w="1138"/>
        <w:gridCol w:w="14"/>
        <w:gridCol w:w="1285"/>
        <w:gridCol w:w="1199"/>
        <w:gridCol w:w="1080"/>
        <w:gridCol w:w="1188"/>
        <w:gridCol w:w="810"/>
        <w:gridCol w:w="180"/>
        <w:gridCol w:w="900"/>
      </w:tblGrid>
      <w:tr w:rsidR="007C4A9A" w:rsidRPr="005939B4" w:rsidTr="004F34B1">
        <w:trPr>
          <w:tblHeader/>
        </w:trPr>
        <w:tc>
          <w:tcPr>
            <w:tcW w:w="2367" w:type="dxa"/>
          </w:tcPr>
          <w:p w:rsidR="007C4A9A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794" w:type="dxa"/>
            <w:gridSpan w:val="9"/>
          </w:tcPr>
          <w:p w:rsidR="007C4A9A" w:rsidRPr="005939B4" w:rsidRDefault="007C4A9A" w:rsidP="00063FD7">
            <w:pPr>
              <w:pStyle w:val="BodyText"/>
              <w:spacing w:after="0" w:line="310" w:lineRule="exact"/>
              <w:ind w:left="-153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39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C4A9A" w:rsidRPr="005939B4" w:rsidTr="004F34B1">
        <w:trPr>
          <w:tblHeader/>
        </w:trPr>
        <w:tc>
          <w:tcPr>
            <w:tcW w:w="2367" w:type="dxa"/>
          </w:tcPr>
          <w:p w:rsidR="007C4A9A" w:rsidRPr="00400F28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br w:type="page"/>
            </w:r>
          </w:p>
        </w:tc>
        <w:tc>
          <w:tcPr>
            <w:tcW w:w="7794" w:type="dxa"/>
            <w:gridSpan w:val="9"/>
          </w:tcPr>
          <w:p w:rsidR="007C4A9A" w:rsidRPr="005939B4" w:rsidRDefault="007C4A9A" w:rsidP="00063FD7">
            <w:pPr>
              <w:pStyle w:val="BodyText"/>
              <w:spacing w:after="0" w:line="31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7C4A9A" w:rsidRPr="005939B4" w:rsidTr="004F34B1">
        <w:trPr>
          <w:tblHeader/>
        </w:trPr>
        <w:tc>
          <w:tcPr>
            <w:tcW w:w="2367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7C4A9A" w:rsidRPr="005939B4" w:rsidRDefault="007C4A9A" w:rsidP="00063FD7">
            <w:pPr>
              <w:pStyle w:val="BodyText"/>
              <w:spacing w:after="0" w:line="31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98" w:type="dxa"/>
            <w:gridSpan w:val="3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ระยะเวลาคงเหลือก่อนครบกำหนด</w:t>
            </w:r>
          </w:p>
        </w:tc>
        <w:tc>
          <w:tcPr>
            <w:tcW w:w="108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98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3003"/>
                <w:tab w:val="left" w:pos="-10368"/>
                <w:tab w:val="left" w:pos="2477"/>
              </w:tabs>
              <w:spacing w:after="0" w:line="310" w:lineRule="exact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7C4A9A" w:rsidRPr="005939B4" w:rsidTr="004F34B1">
        <w:trPr>
          <w:tblHeader/>
        </w:trPr>
        <w:tc>
          <w:tcPr>
            <w:tcW w:w="2367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</w:tcPr>
          <w:p w:rsidR="007C4A9A" w:rsidRPr="005939B4" w:rsidRDefault="007C4A9A" w:rsidP="00063FD7">
            <w:pPr>
              <w:pStyle w:val="BodyText"/>
              <w:tabs>
                <w:tab w:val="decimal" w:pos="342"/>
              </w:tabs>
              <w:spacing w:after="0" w:line="310" w:lineRule="exact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2498" w:type="dxa"/>
            <w:gridSpan w:val="3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310" w:lineRule="exact"/>
              <w:ind w:right="-12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ของสัญญาหรือก่อนกำหนดอัตราใหม่</w:t>
            </w:r>
          </w:p>
        </w:tc>
        <w:tc>
          <w:tcPr>
            <w:tcW w:w="1080" w:type="dxa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decimal" w:pos="432"/>
              </w:tabs>
              <w:spacing w:after="0" w:line="31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78" w:type="dxa"/>
            <w:gridSpan w:val="4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clear" w:pos="2807"/>
                <w:tab w:val="left" w:pos="-10368"/>
                <w:tab w:val="decimal" w:pos="0"/>
                <w:tab w:val="left" w:pos="587"/>
              </w:tabs>
              <w:spacing w:after="0" w:line="31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7C4A9A" w:rsidRPr="005939B4" w:rsidTr="004F34B1">
        <w:trPr>
          <w:tblHeader/>
        </w:trPr>
        <w:tc>
          <w:tcPr>
            <w:tcW w:w="2367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:rsidR="007C4A9A" w:rsidRPr="005939B4" w:rsidRDefault="007C4A9A" w:rsidP="00063FD7">
            <w:pPr>
              <w:pStyle w:val="BodyText"/>
              <w:spacing w:after="0" w:line="31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299" w:type="dxa"/>
            <w:gridSpan w:val="2"/>
          </w:tcPr>
          <w:p w:rsidR="007C4A9A" w:rsidRPr="005939B4" w:rsidRDefault="007C4A9A" w:rsidP="00063FD7">
            <w:pPr>
              <w:pStyle w:val="BodyText"/>
              <w:spacing w:after="0" w:line="31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199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53" w:right="-106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88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31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90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310" w:lineRule="exact"/>
              <w:ind w:left="-108" w:right="-158" w:hanging="4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7C4A9A" w:rsidRPr="005939B4" w:rsidTr="004F34B1">
        <w:trPr>
          <w:tblHeader/>
        </w:trPr>
        <w:tc>
          <w:tcPr>
            <w:tcW w:w="2367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72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16" w:type="dxa"/>
            <w:gridSpan w:val="5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decimal" w:pos="432"/>
              </w:tabs>
              <w:spacing w:after="0" w:line="310" w:lineRule="exact"/>
              <w:ind w:right="-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78" w:type="dxa"/>
            <w:gridSpan w:val="4"/>
          </w:tcPr>
          <w:p w:rsidR="007C4A9A" w:rsidRPr="005939B4" w:rsidRDefault="007C4A9A" w:rsidP="00063FD7">
            <w:pPr>
              <w:pStyle w:val="BodyText"/>
              <w:tabs>
                <w:tab w:val="decimal" w:pos="264"/>
              </w:tabs>
              <w:spacing w:after="0" w:line="310" w:lineRule="exact"/>
              <w:ind w:right="-12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5939B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2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decimal" w:pos="342"/>
              </w:tabs>
              <w:spacing w:after="0" w:line="310" w:lineRule="exact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decimal" w:pos="432"/>
              </w:tabs>
              <w:spacing w:after="0" w:line="31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C4A9A" w:rsidRPr="005939B4" w:rsidRDefault="007C4A9A" w:rsidP="00D02BAE">
            <w:pPr>
              <w:pStyle w:val="BodyText"/>
              <w:tabs>
                <w:tab w:val="clear" w:pos="454"/>
                <w:tab w:val="clear" w:pos="907"/>
                <w:tab w:val="decimal" w:pos="432"/>
                <w:tab w:val="left" w:pos="882"/>
              </w:tabs>
              <w:spacing w:after="0" w:line="310" w:lineRule="exact"/>
              <w:ind w:right="162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decimal" w:pos="432"/>
              </w:tabs>
              <w:spacing w:after="0" w:line="31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88" w:type="dxa"/>
          </w:tcPr>
          <w:p w:rsidR="007C4A9A" w:rsidRPr="005939B4" w:rsidRDefault="007C4A9A" w:rsidP="00063FD7">
            <w:pPr>
              <w:pStyle w:val="BodyText"/>
              <w:tabs>
                <w:tab w:val="clear" w:pos="454"/>
                <w:tab w:val="decimal" w:pos="432"/>
              </w:tabs>
              <w:spacing w:after="0" w:line="31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decimal" w:pos="264"/>
              </w:tabs>
              <w:spacing w:after="0" w:line="31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C4A9A" w:rsidRPr="005939B4" w:rsidRDefault="007C4A9A" w:rsidP="00063FD7">
            <w:pPr>
              <w:pStyle w:val="BodyText"/>
              <w:tabs>
                <w:tab w:val="decimal" w:pos="264"/>
              </w:tabs>
              <w:spacing w:after="0" w:line="310" w:lineRule="exact"/>
              <w:ind w:right="-1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52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10" w:lineRule="exact"/>
              <w:ind w:left="-108" w:right="-121"/>
              <w:jc w:val="both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285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C4A9A" w:rsidRPr="005939B4" w:rsidRDefault="007C4A9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10" w:lineRule="exact"/>
              <w:ind w:left="-153" w:right="162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10" w:lineRule="exact"/>
              <w:ind w:left="-153" w:right="-16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88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1E4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firstLine="9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152" w:type="dxa"/>
            <w:gridSpan w:val="2"/>
          </w:tcPr>
          <w:p w:rsidR="007C4A9A" w:rsidRPr="003E0596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1285" w:type="dxa"/>
          </w:tcPr>
          <w:p w:rsidR="007C4A9A" w:rsidRPr="003E0596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265,311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189,12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454,634</w:t>
            </w:r>
          </w:p>
        </w:tc>
        <w:tc>
          <w:tcPr>
            <w:tcW w:w="1188" w:type="dxa"/>
          </w:tcPr>
          <w:p w:rsidR="007C4A9A" w:rsidRPr="00170E19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170E19">
              <w:rPr>
                <w:rFonts w:ascii="Angsana New" w:hAnsi="Angsana New"/>
                <w:sz w:val="24"/>
                <w:szCs w:val="24"/>
                <w:lang w:eastAsia="ja-JP"/>
              </w:rPr>
              <w:t xml:space="preserve">0.38 </w:t>
            </w:r>
          </w:p>
        </w:tc>
        <w:tc>
          <w:tcPr>
            <w:tcW w:w="990" w:type="dxa"/>
            <w:gridSpan w:val="2"/>
          </w:tcPr>
          <w:p w:rsidR="007C4A9A" w:rsidRPr="00170E19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170E19">
              <w:rPr>
                <w:rFonts w:ascii="Angsana New" w:hAnsi="Angsana New"/>
                <w:sz w:val="24"/>
                <w:szCs w:val="24"/>
                <w:lang w:eastAsia="ja-JP"/>
              </w:rPr>
              <w:t>0.90</w:t>
            </w:r>
          </w:p>
        </w:tc>
        <w:tc>
          <w:tcPr>
            <w:tcW w:w="900" w:type="dxa"/>
            <w:shd w:val="clear" w:color="auto" w:fill="auto"/>
          </w:tcPr>
          <w:p w:rsidR="007C4A9A" w:rsidRPr="00170E19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0.70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5939B4">
              <w:rPr>
                <w:rFonts w:ascii="Angsana New" w:hAnsi="Angsana New"/>
                <w:sz w:val="24"/>
                <w:szCs w:val="24"/>
                <w:cs/>
              </w:rPr>
              <w:t>ัญ</w:t>
            </w: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285" w:type="dxa"/>
          </w:tcPr>
          <w:p w:rsidR="007C4A9A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</w:p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3E0596">
              <w:rPr>
                <w:rFonts w:ascii="Angsana New" w:hAnsi="Angsana New"/>
                <w:sz w:val="24"/>
                <w:szCs w:val="24"/>
              </w:rPr>
              <w:t>567,558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3E0596">
              <w:rPr>
                <w:rFonts w:ascii="Angsana New" w:hAnsi="Angsana New"/>
                <w:sz w:val="24"/>
                <w:szCs w:val="24"/>
              </w:rPr>
              <w:t>567,558</w:t>
            </w:r>
          </w:p>
        </w:tc>
        <w:tc>
          <w:tcPr>
            <w:tcW w:w="1188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5258D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2" w:type="dxa"/>
            <w:gridSpan w:val="2"/>
          </w:tcPr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760,491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3,733,102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4,493,593</w:t>
            </w:r>
          </w:p>
        </w:tc>
        <w:tc>
          <w:tcPr>
            <w:tcW w:w="1188" w:type="dxa"/>
          </w:tcPr>
          <w:p w:rsidR="007C4A9A" w:rsidRPr="006A23D7" w:rsidRDefault="008012A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7C4A9A" w:rsidRPr="006A23D7" w:rsidRDefault="00017BF5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5.20 -</w:t>
            </w:r>
            <w:r w:rsidR="008012A3">
              <w:rPr>
                <w:rFonts w:ascii="Angsana New" w:hAnsi="Angsana New"/>
                <w:sz w:val="24"/>
                <w:szCs w:val="24"/>
                <w:lang w:eastAsia="ja-JP"/>
              </w:rPr>
              <w:t xml:space="preserve"> 6.25</w:t>
            </w:r>
          </w:p>
        </w:tc>
        <w:tc>
          <w:tcPr>
            <w:tcW w:w="900" w:type="dxa"/>
            <w:shd w:val="clear" w:color="auto" w:fill="auto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5.69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2" w:type="dxa"/>
            <w:gridSpan w:val="2"/>
          </w:tcPr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7C4A9A" w:rsidRPr="003E0596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41,991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41,991</w:t>
            </w:r>
          </w:p>
        </w:tc>
        <w:tc>
          <w:tcPr>
            <w:tcW w:w="1188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2" w:type="dxa"/>
            <w:gridSpan w:val="2"/>
          </w:tcPr>
          <w:p w:rsidR="007C4A9A" w:rsidRPr="003E0596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7C4A9A" w:rsidRPr="003E0596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7,114,316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0596">
              <w:rPr>
                <w:rFonts w:ascii="Angsana New" w:hAnsi="Angsana New"/>
                <w:sz w:val="24"/>
                <w:szCs w:val="24"/>
              </w:rPr>
              <w:t>7,114,316</w:t>
            </w:r>
          </w:p>
        </w:tc>
        <w:tc>
          <w:tcPr>
            <w:tcW w:w="1188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A23D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7C4A9A" w:rsidRPr="005939B4" w:rsidTr="004F34B1"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2" w:type="dxa"/>
            <w:gridSpan w:val="2"/>
          </w:tcPr>
          <w:p w:rsidR="007C4A9A" w:rsidRDefault="007C4A9A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5" w:type="dxa"/>
          </w:tcPr>
          <w:p w:rsidR="007C4A9A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</w:tcPr>
          <w:p w:rsidR="007C4A9A" w:rsidRPr="003E0596" w:rsidRDefault="007C4A9A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2,815,223</w:t>
            </w:r>
          </w:p>
        </w:tc>
        <w:tc>
          <w:tcPr>
            <w:tcW w:w="1080" w:type="dxa"/>
          </w:tcPr>
          <w:p w:rsidR="007C4A9A" w:rsidRPr="003E0596" w:rsidRDefault="007C4A9A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2,815,223</w:t>
            </w:r>
          </w:p>
        </w:tc>
        <w:tc>
          <w:tcPr>
            <w:tcW w:w="1188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7C4A9A" w:rsidRPr="006A23D7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7C4A9A" w:rsidRPr="005939B4" w:rsidTr="004F34B1">
        <w:trPr>
          <w:trHeight w:val="243"/>
        </w:trPr>
        <w:tc>
          <w:tcPr>
            <w:tcW w:w="2367" w:type="dxa"/>
          </w:tcPr>
          <w:p w:rsidR="007C4A9A" w:rsidRPr="002B5DCF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52" w:type="dxa"/>
            <w:gridSpan w:val="2"/>
          </w:tcPr>
          <w:p w:rsidR="007C4A9A" w:rsidRPr="008C109E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10" w:lineRule="exact"/>
              <w:ind w:left="-198" w:right="-13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7C4A9A" w:rsidRPr="008C109E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C4A9A" w:rsidRDefault="007C4A9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decimal" w:pos="1062"/>
              </w:tabs>
              <w:spacing w:after="0" w:line="310" w:lineRule="exact"/>
              <w:ind w:left="-108" w:righ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C4A9A" w:rsidRDefault="007C4A9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828"/>
              </w:tabs>
              <w:spacing w:after="0" w:line="310" w:lineRule="exact"/>
              <w:ind w:left="-153" w:right="44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188" w:type="dxa"/>
          </w:tcPr>
          <w:p w:rsidR="007C4A9A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7C4A9A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7C4A9A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7C4A9A" w:rsidRPr="005939B4" w:rsidTr="004F34B1">
        <w:trPr>
          <w:trHeight w:val="272"/>
        </w:trPr>
        <w:tc>
          <w:tcPr>
            <w:tcW w:w="2367" w:type="dxa"/>
          </w:tcPr>
          <w:p w:rsidR="007C4A9A" w:rsidRPr="005939B4" w:rsidRDefault="007C4A9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5939B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10" w:lineRule="exact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7C4A9A" w:rsidRPr="005939B4" w:rsidRDefault="007C4A9A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C4A9A" w:rsidRPr="005939B4" w:rsidRDefault="007C4A9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310" w:lineRule="exact"/>
              <w:ind w:left="-198" w:right="-108" w:firstLine="79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1080" w:type="dxa"/>
          </w:tcPr>
          <w:p w:rsidR="007C4A9A" w:rsidRPr="005939B4" w:rsidRDefault="007C4A9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after="0" w:line="310" w:lineRule="exact"/>
              <w:ind w:left="-153" w:right="44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88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gridSpan w:val="2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:rsidR="007C4A9A" w:rsidRPr="005939B4" w:rsidRDefault="007C4A9A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</w:tr>
      <w:tr w:rsidR="00D73A53" w:rsidRPr="00661059" w:rsidTr="004F34B1">
        <w:trPr>
          <w:trHeight w:val="272"/>
        </w:trPr>
        <w:tc>
          <w:tcPr>
            <w:tcW w:w="2367" w:type="dxa"/>
          </w:tcPr>
          <w:p w:rsidR="00D73A53" w:rsidRPr="00661059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61059">
              <w:rPr>
                <w:rFonts w:ascii="Angsana New" w:hAnsi="Angsana New"/>
                <w:sz w:val="24"/>
                <w:szCs w:val="24"/>
                <w:cs/>
                <w:lang w:val="th-TH"/>
              </w:rPr>
              <w:t>เ</w:t>
            </w:r>
            <w:r w:rsidRPr="00661059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งินกู้ยืมจากสถาบันการเงิน</w:t>
            </w:r>
          </w:p>
        </w:tc>
        <w:tc>
          <w:tcPr>
            <w:tcW w:w="1152" w:type="dxa"/>
            <w:gridSpan w:val="2"/>
          </w:tcPr>
          <w:p w:rsidR="00D73A53" w:rsidRPr="00661059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61059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1285" w:type="dxa"/>
          </w:tcPr>
          <w:p w:rsidR="00D73A53" w:rsidRPr="00661059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661059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73A53" w:rsidRPr="003E0596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1188" w:type="dxa"/>
          </w:tcPr>
          <w:p w:rsidR="00D73A53" w:rsidRPr="00661059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6.0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3</w:t>
            </w:r>
          </w:p>
        </w:tc>
        <w:tc>
          <w:tcPr>
            <w:tcW w:w="990" w:type="dxa"/>
            <w:gridSpan w:val="2"/>
          </w:tcPr>
          <w:p w:rsidR="00D73A53" w:rsidRPr="00661059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61059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61059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95"/>
        </w:trPr>
        <w:tc>
          <w:tcPr>
            <w:tcW w:w="2367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เจ้าหนี้สำนักหักบัญชี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และบริษัทหลักทรัพย์</w:t>
            </w:r>
          </w:p>
        </w:tc>
        <w:tc>
          <w:tcPr>
            <w:tcW w:w="1152" w:type="dxa"/>
            <w:gridSpan w:val="2"/>
          </w:tcPr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D73A53" w:rsidRPr="00FD2364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FD2364" w:rsidRDefault="00D73A5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491,271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491,271</w:t>
            </w:r>
          </w:p>
        </w:tc>
        <w:tc>
          <w:tcPr>
            <w:tcW w:w="1188" w:type="dxa"/>
          </w:tcPr>
          <w:p w:rsidR="00D73A53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D73A53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67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เจ้าหนี้ธุรกิ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จหลักทรัพย์</w:t>
            </w:r>
          </w:p>
        </w:tc>
        <w:tc>
          <w:tcPr>
            <w:tcW w:w="1152" w:type="dxa"/>
            <w:gridSpan w:val="2"/>
          </w:tcPr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D73A53" w:rsidRPr="00FD2364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FD2364" w:rsidRDefault="00D73A5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3,739,536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3,739,536</w:t>
            </w:r>
          </w:p>
        </w:tc>
        <w:tc>
          <w:tcPr>
            <w:tcW w:w="1188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67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2" w:type="dxa"/>
            <w:gridSpan w:val="2"/>
          </w:tcPr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D73A53" w:rsidRPr="00FD2364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FD2364" w:rsidRDefault="00D73A5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3,385,207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3,385,207</w:t>
            </w:r>
          </w:p>
        </w:tc>
        <w:tc>
          <w:tcPr>
            <w:tcW w:w="1188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67" w:type="dxa"/>
          </w:tcPr>
          <w:p w:rsidR="00D73A53" w:rsidRPr="005939B4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939B4">
              <w:rPr>
                <w:rFonts w:ascii="Angsana New" w:hAnsi="Angsana New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2" w:type="dxa"/>
            <w:gridSpan w:val="2"/>
          </w:tcPr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D73A53" w:rsidRPr="00FD2364" w:rsidRDefault="00D73A53" w:rsidP="00D0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FD2364" w:rsidRDefault="00D73A5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3,814,464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3,814,464</w:t>
            </w:r>
          </w:p>
        </w:tc>
        <w:tc>
          <w:tcPr>
            <w:tcW w:w="1188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1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6178E7">
              <w:rPr>
                <w:rFonts w:ascii="Angsana New" w:hAnsi="Angsana New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90" w:type="dxa"/>
            <w:gridSpan w:val="2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  <w:tr w:rsidR="00D73A53" w:rsidRPr="005939B4" w:rsidTr="004F34B1">
        <w:trPr>
          <w:trHeight w:val="198"/>
        </w:trPr>
        <w:tc>
          <w:tcPr>
            <w:tcW w:w="2367" w:type="dxa"/>
            <w:shd w:val="clear" w:color="auto" w:fill="auto"/>
          </w:tcPr>
          <w:p w:rsidR="00D73A53" w:rsidRPr="00E44E2F" w:rsidRDefault="00D73A53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310" w:lineRule="exact"/>
              <w:ind w:left="522" w:right="-108" w:hanging="19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2" w:type="dxa"/>
            <w:gridSpan w:val="2"/>
          </w:tcPr>
          <w:p w:rsidR="00D73A53" w:rsidRPr="00FD2364" w:rsidRDefault="00D73A53" w:rsidP="0006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FD23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D73A53" w:rsidRPr="003E0596" w:rsidRDefault="00E707B3" w:rsidP="00E7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10" w:lineRule="exact"/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D73A53" w:rsidRPr="00FD2364" w:rsidRDefault="00E707B3" w:rsidP="00D02BAE">
            <w:pPr>
              <w:tabs>
                <w:tab w:val="clear" w:pos="907"/>
                <w:tab w:val="left" w:pos="882"/>
              </w:tabs>
              <w:spacing w:line="310" w:lineRule="exact"/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99,942</w:t>
            </w:r>
          </w:p>
        </w:tc>
        <w:tc>
          <w:tcPr>
            <w:tcW w:w="1080" w:type="dxa"/>
          </w:tcPr>
          <w:p w:rsidR="00D73A53" w:rsidRPr="00FD2364" w:rsidRDefault="00D73A53" w:rsidP="00D02BAE">
            <w:pPr>
              <w:tabs>
                <w:tab w:val="clear" w:pos="680"/>
                <w:tab w:val="clear" w:pos="907"/>
                <w:tab w:val="left" w:pos="612"/>
              </w:tabs>
              <w:spacing w:line="31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99,942</w:t>
            </w:r>
          </w:p>
        </w:tc>
        <w:tc>
          <w:tcPr>
            <w:tcW w:w="1188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0" w:type="dxa"/>
            <w:gridSpan w:val="2"/>
          </w:tcPr>
          <w:p w:rsidR="00D73A53" w:rsidRPr="00170E19" w:rsidRDefault="00893815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:rsidR="00D73A53" w:rsidRPr="006178E7" w:rsidRDefault="00D73A53" w:rsidP="00063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98" w:right="-108" w:firstLine="79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6178E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</w:tr>
    </w:tbl>
    <w:p w:rsidR="004C72DB" w:rsidRPr="002B5DCF" w:rsidRDefault="004C72DB" w:rsidP="00063FD7">
      <w:pPr>
        <w:tabs>
          <w:tab w:val="clear" w:pos="454"/>
          <w:tab w:val="clear" w:pos="680"/>
          <w:tab w:val="clear" w:pos="907"/>
          <w:tab w:val="left" w:pos="540"/>
        </w:tabs>
        <w:spacing w:line="310" w:lineRule="exact"/>
        <w:rPr>
          <w:rFonts w:ascii="Angsana New" w:hAnsi="Angsana New"/>
          <w:sz w:val="24"/>
          <w:szCs w:val="24"/>
        </w:rPr>
      </w:pPr>
    </w:p>
    <w:p w:rsidR="005B0168" w:rsidRPr="00F7163F" w:rsidRDefault="005B0168" w:rsidP="00F87333">
      <w:pPr>
        <w:tabs>
          <w:tab w:val="clear" w:pos="227"/>
          <w:tab w:val="clear" w:pos="454"/>
          <w:tab w:val="clear" w:pos="680"/>
          <w:tab w:val="clear" w:pos="907"/>
          <w:tab w:val="left" w:pos="270"/>
          <w:tab w:val="left" w:pos="540"/>
        </w:tabs>
        <w:spacing w:line="310" w:lineRule="exact"/>
        <w:ind w:left="900" w:hanging="360"/>
        <w:rPr>
          <w:sz w:val="24"/>
          <w:szCs w:val="24"/>
          <w:cs/>
          <w:lang w:val="th-TH"/>
        </w:rPr>
      </w:pPr>
      <w:r w:rsidRPr="00F7163F">
        <w:rPr>
          <w:rFonts w:hint="cs"/>
          <w:sz w:val="24"/>
          <w:szCs w:val="24"/>
          <w:vertAlign w:val="superscript"/>
          <w:cs/>
          <w:lang w:val="th-TH"/>
        </w:rPr>
        <w:t>*</w:t>
      </w:r>
      <w:r w:rsidRPr="00F7163F">
        <w:rPr>
          <w:rFonts w:ascii="Angsana New" w:hAnsi="Angsana New"/>
          <w:spacing w:val="-4"/>
          <w:sz w:val="24"/>
          <w:szCs w:val="24"/>
          <w:cs/>
          <w:lang w:val="th-TH"/>
        </w:rPr>
        <w:tab/>
      </w:r>
      <w:r w:rsidRPr="00F7163F">
        <w:rPr>
          <w:rFonts w:hint="cs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:rsidR="009E4767" w:rsidRPr="00D73A53" w:rsidRDefault="009E4767" w:rsidP="00C4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86F8F" w:rsidRPr="000937E5" w:rsidRDefault="00186F8F" w:rsidP="00C4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37E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ความเสี่ยงด้านการให้สินเชื่อ</w:t>
      </w:r>
    </w:p>
    <w:p w:rsidR="0076752B" w:rsidRPr="004B4410" w:rsidRDefault="0076752B" w:rsidP="00C4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8" w:lineRule="exact"/>
        <w:ind w:left="540" w:right="389"/>
        <w:jc w:val="thaiDistribute"/>
        <w:rPr>
          <w:rFonts w:ascii="Angsana New" w:hAnsi="Angsana New"/>
          <w:sz w:val="22"/>
          <w:szCs w:val="22"/>
        </w:rPr>
      </w:pPr>
    </w:p>
    <w:p w:rsidR="00186F8F" w:rsidRDefault="007F089D" w:rsidP="0006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 เงินให้กู้ยืม ลูกหนี้อื่น 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บริษัทพิจารณากำหนดวงเงินสินเชื่อสำหรับลูกค้าหรือคู่สัญญา โดยวิเคราะห์ฐานะทางการเงินของลูกค้าหร</w:t>
      </w:r>
      <w:r w:rsidR="005B0168" w:rsidRPr="000937E5">
        <w:rPr>
          <w:rFonts w:ascii="Angsana New" w:hAnsi="Angsana New"/>
          <w:sz w:val="30"/>
          <w:szCs w:val="30"/>
          <w:cs/>
        </w:rPr>
        <w:t>ือคู่สัญญาอย่างสม่ำเสมอ ทั้งนี้</w:t>
      </w:r>
      <w:r w:rsidR="00186F8F" w:rsidRPr="000937E5">
        <w:rPr>
          <w:rFonts w:ascii="Angsana New" w:hAnsi="Angsana New"/>
          <w:sz w:val="30"/>
          <w:szCs w:val="30"/>
          <w:cs/>
        </w:rPr>
        <w:t xml:space="preserve">เพื่อลดความเสี่ยงด้านการให้สินเชื่อ 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บริษัทมีนโยบายความเสี่ยง</w:t>
      </w:r>
      <w:r w:rsidR="00E4238D" w:rsidRPr="000937E5">
        <w:rPr>
          <w:rFonts w:ascii="Angsana New" w:hAnsi="Angsana New"/>
          <w:sz w:val="30"/>
          <w:szCs w:val="30"/>
          <w:cs/>
        </w:rPr>
        <w:t>ด้านการให้สินเชื่อ</w:t>
      </w:r>
      <w:r w:rsidR="00186F8F" w:rsidRPr="000937E5">
        <w:rPr>
          <w:rFonts w:ascii="Angsana New" w:hAnsi="Angsana New"/>
          <w:sz w:val="30"/>
          <w:szCs w:val="30"/>
          <w:cs/>
        </w:rPr>
        <w:t>ซึ่งถือเป็นแนวทางในการควบคุมความเสี่ยงที่อาจเกิดขึ้นจากการผิดนัดชำระราคาของลูกค้า และความเสี่ยงจากการปล่อยกู้ผ่านบัญชีเครดิตบาลานซ์</w:t>
      </w:r>
      <w:r w:rsidR="00186F8F" w:rsidRPr="000937E5">
        <w:rPr>
          <w:rFonts w:ascii="Angsana New" w:hAnsi="Angsana New"/>
          <w:sz w:val="30"/>
          <w:szCs w:val="30"/>
        </w:rPr>
        <w:t xml:space="preserve"> </w:t>
      </w:r>
      <w:r w:rsidR="005B0168" w:rsidRPr="000937E5">
        <w:rPr>
          <w:rFonts w:ascii="Angsana New" w:hAnsi="Angsana New"/>
          <w:sz w:val="30"/>
          <w:szCs w:val="30"/>
          <w:cs/>
        </w:rPr>
        <w:t>นอกจากนี้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บริษัทได้จัดตั้งคณะกรรมการพิจารณากลั่นกรองสินเชื่</w:t>
      </w:r>
      <w:r w:rsidR="00D05137" w:rsidRPr="000937E5">
        <w:rPr>
          <w:rFonts w:ascii="Angsana New" w:hAnsi="Angsana New"/>
          <w:sz w:val="30"/>
          <w:szCs w:val="30"/>
          <w:cs/>
        </w:rPr>
        <w:t xml:space="preserve">อ </w:t>
      </w:r>
      <w:r w:rsidR="00186F8F" w:rsidRPr="000937E5">
        <w:rPr>
          <w:rFonts w:ascii="Angsana New" w:hAnsi="Angsana New"/>
          <w:sz w:val="30"/>
          <w:szCs w:val="30"/>
          <w:cs/>
        </w:rPr>
        <w:t>ทำหน้าที่พิจารณานโยบายด้านเครดิต ประเด็นที่เกี่ยวข้องด้านเครดิต รวมถึงกำหนดรายชื่อหลักทรัพย์ ปริมาณการกระจุกตัวที่เหมาะสม โดย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บริษัทมีแนวทางคัดเลือกหลักทรัพย์ที่มีคุณภาพโดยพิจารณาจากปัจจัยพื้นฐาน</w:t>
      </w:r>
      <w:r w:rsidR="00ED79B6" w:rsidRPr="000937E5">
        <w:rPr>
          <w:rFonts w:ascii="Angsana New" w:hAnsi="Angsana New"/>
          <w:sz w:val="30"/>
          <w:szCs w:val="30"/>
          <w:cs/>
        </w:rPr>
        <w:t xml:space="preserve"> </w:t>
      </w:r>
      <w:r w:rsidR="00186F8F" w:rsidRPr="000937E5">
        <w:rPr>
          <w:rFonts w:ascii="Angsana New" w:hAnsi="Angsana New"/>
          <w:sz w:val="30"/>
          <w:szCs w:val="30"/>
          <w:cs/>
        </w:rPr>
        <w:t>และสภาพคล่องของหลักทรัพย์เพื่อการปล่อยกู้หลักทรัพย์ที่ดี</w:t>
      </w:r>
      <w:r w:rsidR="00ED79B6" w:rsidRPr="000937E5">
        <w:rPr>
          <w:rFonts w:ascii="Angsana New" w:hAnsi="Angsana New"/>
          <w:sz w:val="30"/>
          <w:szCs w:val="30"/>
          <w:cs/>
        </w:rPr>
        <w:t xml:space="preserve"> </w:t>
      </w:r>
      <w:r w:rsidR="00186F8F" w:rsidRPr="000937E5">
        <w:rPr>
          <w:rFonts w:ascii="Angsana New" w:hAnsi="Angsana New"/>
          <w:sz w:val="30"/>
          <w:szCs w:val="30"/>
          <w:cs/>
        </w:rPr>
        <w:t>และสามารถควบคุมความเสี่ยงด้านการให้สินเชื่อของ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บริษัทให้อยู่ในระดับที</w:t>
      </w:r>
      <w:r w:rsidR="00CF7471" w:rsidRPr="000937E5">
        <w:rPr>
          <w:rFonts w:ascii="Angsana New" w:hAnsi="Angsana New"/>
          <w:sz w:val="30"/>
          <w:szCs w:val="30"/>
          <w:cs/>
        </w:rPr>
        <w:t>่ยอมรับได้ ทั้งนี้ มูลค่าสูงสุด</w:t>
      </w:r>
      <w:r w:rsidR="00186F8F" w:rsidRPr="000937E5">
        <w:rPr>
          <w:rFonts w:ascii="Angsana New" w:hAnsi="Angsana New"/>
          <w:sz w:val="30"/>
          <w:szCs w:val="30"/>
          <w:cs/>
        </w:rPr>
        <w:t>ที่</w:t>
      </w:r>
      <w:r w:rsidRPr="000937E5">
        <w:rPr>
          <w:rFonts w:ascii="Angsana New" w:hAnsi="Angsana New" w:hint="cs"/>
          <w:sz w:val="30"/>
          <w:szCs w:val="30"/>
          <w:cs/>
        </w:rPr>
        <w:t>กลุ่ม</w:t>
      </w:r>
      <w:r w:rsidR="00186F8F" w:rsidRPr="000937E5">
        <w:rPr>
          <w:rFonts w:ascii="Angsana New" w:hAnsi="Angsana New"/>
          <w:sz w:val="30"/>
          <w:szCs w:val="30"/>
          <w:cs/>
        </w:rPr>
        <w:t>บริษัทอาจได้รับผลกระทบจากการให้สินเชื่อ หรือสูญเสียเนื่องจาก</w:t>
      </w:r>
      <w:r w:rsidR="00E707B3">
        <w:rPr>
          <w:rFonts w:ascii="Angsana New" w:hAnsi="Angsana New"/>
          <w:sz w:val="30"/>
          <w:szCs w:val="30"/>
        </w:rPr>
        <w:br/>
      </w:r>
      <w:r w:rsidR="00186F8F" w:rsidRPr="000937E5">
        <w:rPr>
          <w:rFonts w:ascii="Angsana New" w:hAnsi="Angsana New"/>
          <w:sz w:val="30"/>
          <w:szCs w:val="30"/>
          <w:cs/>
        </w:rPr>
        <w:t>การผิดนัดชำระของคู่สัญญาได้แสดงไว้ในงบ</w:t>
      </w:r>
      <w:r w:rsidR="00ED79B6" w:rsidRPr="000937E5">
        <w:rPr>
          <w:rFonts w:ascii="Angsana New" w:hAnsi="Angsana New"/>
          <w:sz w:val="30"/>
          <w:szCs w:val="30"/>
          <w:cs/>
        </w:rPr>
        <w:t>แสดงฐานะการเงิน</w:t>
      </w:r>
    </w:p>
    <w:p w:rsidR="00DC3E60" w:rsidRPr="007F5329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DC3E60" w:rsidRPr="00D879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ความเสี่ยงด้านสภาวะตลาด</w:t>
      </w:r>
    </w:p>
    <w:p w:rsidR="0076752B" w:rsidRPr="0055258D" w:rsidRDefault="0076752B" w:rsidP="0076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="Angsana New" w:hAnsi="Angsana New"/>
          <w:sz w:val="24"/>
          <w:szCs w:val="24"/>
        </w:rPr>
      </w:pPr>
    </w:p>
    <w:p w:rsidR="00DC3E60" w:rsidRPr="007F5329" w:rsidRDefault="007F089D" w:rsidP="00247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247C37" w:rsidRPr="007F5329">
        <w:rPr>
          <w:rFonts w:ascii="Angsana New" w:hAnsi="Angsana New"/>
          <w:sz w:val="30"/>
          <w:szCs w:val="30"/>
          <w:cs/>
        </w:rPr>
        <w:t>บริษัท</w:t>
      </w:r>
      <w:r w:rsidR="00DC3E60" w:rsidRPr="007F5329">
        <w:rPr>
          <w:rFonts w:ascii="Angsana New" w:hAnsi="Angsana New"/>
          <w:sz w:val="30"/>
          <w:szCs w:val="30"/>
          <w:cs/>
        </w:rPr>
        <w:t>มีความเสี่ยงด้านตลาดที่เกี่ยวเนื่องกับพอร์ตการลงทุนของ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 ซึ่งอาจได้รับผลกระทบจาก</w:t>
      </w:r>
      <w:r w:rsidR="00E707B3">
        <w:rPr>
          <w:rFonts w:ascii="Angsana New" w:hAnsi="Angsana New"/>
          <w:sz w:val="30"/>
          <w:szCs w:val="30"/>
        </w:rPr>
        <w:br/>
      </w:r>
      <w:r w:rsidR="00DC3E60" w:rsidRPr="007F5329">
        <w:rPr>
          <w:rFonts w:ascii="Angsana New" w:hAnsi="Angsana New"/>
          <w:sz w:val="30"/>
          <w:szCs w:val="30"/>
          <w:cs/>
        </w:rPr>
        <w:t xml:space="preserve">การเปลี่ยนแปลงของปัจจัยด้านตลาด </w:t>
      </w:r>
      <w:r w:rsidR="005B0168">
        <w:rPr>
          <w:rFonts w:ascii="Angsana New" w:hAnsi="Angsana New"/>
          <w:sz w:val="30"/>
          <w:szCs w:val="30"/>
          <w:cs/>
        </w:rPr>
        <w:t>อย่างไรก็ตาม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247C37" w:rsidRPr="007F5329">
        <w:rPr>
          <w:rFonts w:ascii="Angsana New" w:hAnsi="Angsana New"/>
          <w:sz w:val="30"/>
          <w:szCs w:val="30"/>
          <w:cs/>
        </w:rPr>
        <w:t>บริษัท</w:t>
      </w:r>
      <w:r w:rsidR="00DC3E60" w:rsidRPr="007F5329">
        <w:rPr>
          <w:rFonts w:ascii="Angsana New" w:hAnsi="Angsana New"/>
          <w:sz w:val="30"/>
          <w:szCs w:val="30"/>
          <w:cs/>
        </w:rPr>
        <w:t>กำหนดให้มีกรอบการบริหารความเสี่ยงด้านตลาด เพดานการลงทุน และระดับความเสี่ยงที่ยอบรับได้ ซึ่</w:t>
      </w:r>
      <w:r w:rsidR="008E5229" w:rsidRPr="007F5329">
        <w:rPr>
          <w:rFonts w:ascii="Angsana New" w:hAnsi="Angsana New"/>
          <w:sz w:val="30"/>
          <w:szCs w:val="30"/>
          <w:cs/>
        </w:rPr>
        <w:t>งผ่านการพิจารณาให้ความเห็นชอบจาก</w:t>
      </w:r>
      <w:r w:rsidR="00DC3E60" w:rsidRPr="007F5329">
        <w:rPr>
          <w:rFonts w:ascii="Angsana New" w:hAnsi="Angsana New"/>
          <w:sz w:val="30"/>
          <w:szCs w:val="30"/>
          <w:cs/>
        </w:rPr>
        <w:t>คณะกรรมการบริหาร</w:t>
      </w:r>
      <w:r>
        <w:rPr>
          <w:rFonts w:ascii="Angsana New" w:hAnsi="Angsana New"/>
          <w:sz w:val="30"/>
          <w:szCs w:val="30"/>
          <w:cs/>
        </w:rPr>
        <w:br/>
      </w:r>
      <w:r w:rsidR="00DC3E60" w:rsidRPr="007F5329">
        <w:rPr>
          <w:rFonts w:ascii="Angsana New" w:hAnsi="Angsana New"/>
          <w:sz w:val="30"/>
          <w:szCs w:val="30"/>
          <w:cs/>
        </w:rPr>
        <w:t>ความเสี่ยง และอนุมัติโดยคณะกรรมการบริษัท</w:t>
      </w:r>
      <w:r w:rsidR="00DC3E60" w:rsidRPr="007F5329">
        <w:rPr>
          <w:rFonts w:ascii="Angsana New" w:hAnsi="Angsana New"/>
          <w:sz w:val="30"/>
          <w:szCs w:val="30"/>
        </w:rPr>
        <w:t xml:space="preserve"> </w:t>
      </w:r>
      <w:r w:rsidR="008E5229" w:rsidRPr="007F5329">
        <w:rPr>
          <w:rFonts w:ascii="Angsana New" w:hAnsi="Angsana New"/>
          <w:sz w:val="30"/>
          <w:szCs w:val="30"/>
          <w:cs/>
        </w:rPr>
        <w:t>ทั้งนี้</w:t>
      </w:r>
      <w:r w:rsidR="00DC3E60" w:rsidRPr="007F5329">
        <w:rPr>
          <w:rFonts w:ascii="Angsana New" w:hAnsi="Angsana New"/>
          <w:sz w:val="30"/>
          <w:szCs w:val="30"/>
          <w:cs/>
        </w:rPr>
        <w:t>การบริหารความเสี่ยงสำหรับพอร์ตการลงทุนของ</w:t>
      </w:r>
      <w:r w:rsidR="004F4584"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จะอยู่ภายในเงื่อนไขและข้อกำหนดที่ได้ระบุในนโยบายบริหารความเสี่ยงด้านตลาดและนโยบายการลงทุ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C3E60" w:rsidRPr="007F5329">
        <w:rPr>
          <w:rFonts w:ascii="Angsana New" w:hAnsi="Angsana New"/>
          <w:sz w:val="30"/>
          <w:szCs w:val="30"/>
          <w:cs/>
        </w:rPr>
        <w:t>บริษัท ภายใต้การดูแลและรายงานอย่างใกล้ชิดโดยหน่วยงานสนับสนุนด้านบริห</w:t>
      </w:r>
      <w:r w:rsidR="00FF316D">
        <w:rPr>
          <w:rFonts w:ascii="Angsana New" w:hAnsi="Angsana New"/>
          <w:sz w:val="30"/>
          <w:szCs w:val="30"/>
          <w:cs/>
        </w:rPr>
        <w:t>ารความเสี่ยง</w:t>
      </w:r>
      <w:r w:rsidR="00247C37" w:rsidRPr="007F5329">
        <w:rPr>
          <w:rFonts w:ascii="Angsana New" w:hAnsi="Angsana New"/>
          <w:sz w:val="30"/>
          <w:szCs w:val="30"/>
          <w:cs/>
        </w:rPr>
        <w:t>ตามแนวทางที่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247C37" w:rsidRPr="007F5329">
        <w:rPr>
          <w:rFonts w:ascii="Angsana New" w:hAnsi="Angsana New"/>
          <w:sz w:val="30"/>
          <w:szCs w:val="30"/>
          <w:cs/>
        </w:rPr>
        <w:t>บริษัท</w:t>
      </w:r>
      <w:r w:rsidR="00DC3E60" w:rsidRPr="007F5329">
        <w:rPr>
          <w:rFonts w:ascii="Angsana New" w:hAnsi="Angsana New"/>
          <w:sz w:val="30"/>
          <w:szCs w:val="30"/>
          <w:cs/>
        </w:rPr>
        <w:t>กำหนด</w:t>
      </w:r>
    </w:p>
    <w:p w:rsidR="00C224CE" w:rsidRPr="0055258D" w:rsidRDefault="00221F9B" w:rsidP="0022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8458F1" w:rsidRPr="00272C24" w:rsidRDefault="00C224CE" w:rsidP="0022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58F1" w:rsidRPr="00272C2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ความเสี่ยงจากเงินตราต่างประเทศ </w:t>
      </w:r>
    </w:p>
    <w:p w:rsidR="008458F1" w:rsidRPr="0055258D" w:rsidRDefault="008458F1" w:rsidP="0076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="Angsana New" w:hAnsi="Angsana New"/>
          <w:sz w:val="24"/>
          <w:szCs w:val="24"/>
        </w:rPr>
      </w:pPr>
    </w:p>
    <w:p w:rsidR="008458F1" w:rsidRPr="00272C24" w:rsidRDefault="007F089D" w:rsidP="00737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458F1" w:rsidRPr="00272C24">
        <w:rPr>
          <w:rFonts w:ascii="Angsana New" w:hAnsi="Angsana New" w:hint="cs"/>
          <w:sz w:val="30"/>
          <w:szCs w:val="30"/>
          <w:cs/>
        </w:rPr>
        <w:t>บริษัทไม่มีเครื่องมือทางการเงินที่เป็นเงินตราต่างประเทศในจำนวนที่มีสาระสำคัญ ดังนั้นจึงไม่มีความเสี่ยงจากเงินตราต่างประเทศ</w:t>
      </w:r>
    </w:p>
    <w:p w:rsidR="00BC7F34" w:rsidRPr="00FE6696" w:rsidRDefault="00BC7F34" w:rsidP="00FE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E4DE8" w:rsidRDefault="00754C1C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E4DE8">
        <w:rPr>
          <w:rFonts w:ascii="Angsana New" w:hAnsi="Angsana New"/>
          <w:b/>
          <w:bCs/>
          <w:sz w:val="30"/>
          <w:szCs w:val="30"/>
        </w:rPr>
        <w:tab/>
      </w:r>
      <w:r w:rsidR="00843E39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9E4DE8" w:rsidRDefault="009E4DE8" w:rsidP="000A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E4DE8" w:rsidRPr="00AE75D0" w:rsidRDefault="009E4DE8" w:rsidP="009C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5D0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="00620AE1" w:rsidRPr="00AE75D0">
        <w:rPr>
          <w:rFonts w:ascii="Angsana New" w:hAnsi="Angsana New" w:hint="cs"/>
          <w:sz w:val="30"/>
          <w:szCs w:val="30"/>
          <w:cs/>
        </w:rPr>
        <w:t>มีการ</w:t>
      </w:r>
      <w:r w:rsidRPr="00AE75D0">
        <w:rPr>
          <w:rFonts w:ascii="Angsana New" w:hAnsi="Angsana New"/>
          <w:sz w:val="30"/>
          <w:szCs w:val="30"/>
          <w:cs/>
        </w:rPr>
        <w:t>ทบทวนข้อมู</w:t>
      </w:r>
      <w:r w:rsidR="00620AE1" w:rsidRPr="00AE75D0">
        <w:rPr>
          <w:rFonts w:ascii="Angsana New" w:hAnsi="Angsana New"/>
          <w:sz w:val="30"/>
          <w:szCs w:val="30"/>
          <w:cs/>
        </w:rPr>
        <w:t>ลที่ไม่สามารถสังเกตได้</w:t>
      </w:r>
      <w:r w:rsidR="00E63007" w:rsidRPr="00AE75D0">
        <w:rPr>
          <w:rFonts w:ascii="Angsana New" w:hAnsi="Angsana New"/>
          <w:sz w:val="30"/>
          <w:szCs w:val="30"/>
          <w:cs/>
        </w:rPr>
        <w:t>ที่มีนัยสำคัญ</w:t>
      </w:r>
      <w:r w:rsidR="00620AE1" w:rsidRPr="00AE75D0">
        <w:rPr>
          <w:rFonts w:ascii="Angsana New" w:hAnsi="Angsana New"/>
          <w:sz w:val="30"/>
          <w:szCs w:val="30"/>
          <w:cs/>
        </w:rPr>
        <w:t xml:space="preserve"> และ</w:t>
      </w:r>
      <w:r w:rsidRPr="00AE75D0">
        <w:rPr>
          <w:rFonts w:ascii="Angsana New" w:hAnsi="Angsana New"/>
          <w:sz w:val="30"/>
          <w:szCs w:val="30"/>
          <w:cs/>
        </w:rPr>
        <w:t>ปรับปรุงการวัดมูลค่าอย่างสม่ำเสมอ หาก</w:t>
      </w:r>
      <w:r w:rsidR="00620AE1" w:rsidRPr="00AE75D0">
        <w:rPr>
          <w:rFonts w:ascii="Angsana New" w:hAnsi="Angsana New" w:hint="cs"/>
          <w:sz w:val="30"/>
          <w:szCs w:val="30"/>
          <w:cs/>
        </w:rPr>
        <w:t>มีการ</w:t>
      </w:r>
      <w:r w:rsidRPr="00AE75D0">
        <w:rPr>
          <w:rFonts w:ascii="Angsana New" w:hAnsi="Angsana New"/>
          <w:sz w:val="30"/>
          <w:szCs w:val="30"/>
          <w:cs/>
        </w:rPr>
        <w:t>ใช้ข้อมูลจากบุคคลที่สา</w:t>
      </w:r>
      <w:r w:rsidR="00620AE1" w:rsidRPr="00AE75D0">
        <w:rPr>
          <w:rFonts w:ascii="Angsana New" w:hAnsi="Angsana New"/>
          <w:sz w:val="30"/>
          <w:szCs w:val="30"/>
          <w:cs/>
        </w:rPr>
        <w:t>ม</w:t>
      </w:r>
      <w:r w:rsidR="00620AE1" w:rsidRPr="00AE75D0">
        <w:rPr>
          <w:rFonts w:ascii="Angsana New" w:hAnsi="Angsana New" w:hint="cs"/>
          <w:sz w:val="30"/>
          <w:szCs w:val="30"/>
          <w:cs/>
        </w:rPr>
        <w:t>เพื่อวัดมูลค่ายุติธรรม</w:t>
      </w:r>
      <w:r w:rsidR="00620AE1" w:rsidRPr="00AE75D0">
        <w:rPr>
          <w:rFonts w:ascii="Angsana New" w:hAnsi="Angsana New"/>
          <w:sz w:val="30"/>
          <w:szCs w:val="30"/>
          <w:cs/>
        </w:rPr>
        <w:t xml:space="preserve"> เช่น ราคาจากนายหน้า หรือ</w:t>
      </w:r>
      <w:r w:rsidRPr="00AE75D0">
        <w:rPr>
          <w:rFonts w:ascii="Angsana New" w:hAnsi="Angsana New"/>
          <w:sz w:val="30"/>
          <w:szCs w:val="30"/>
          <w:cs/>
        </w:rPr>
        <w:t>การตั้งรา</w:t>
      </w:r>
      <w:r w:rsidR="00396CCD" w:rsidRPr="00AE75D0">
        <w:rPr>
          <w:rFonts w:ascii="Angsana New" w:hAnsi="Angsana New"/>
          <w:sz w:val="30"/>
          <w:szCs w:val="30"/>
          <w:cs/>
        </w:rPr>
        <w:t>คา กลุ่ม</w:t>
      </w:r>
      <w:r w:rsidRPr="00AE75D0">
        <w:rPr>
          <w:rFonts w:ascii="Angsana New" w:hAnsi="Angsana New"/>
          <w:sz w:val="30"/>
          <w:szCs w:val="30"/>
          <w:cs/>
        </w:rPr>
        <w:t>ผู้ประเมินได้ประเมินหลั</w:t>
      </w:r>
      <w:r w:rsidR="002E21E1" w:rsidRPr="00AE75D0">
        <w:rPr>
          <w:rFonts w:ascii="Angsana New" w:hAnsi="Angsana New"/>
          <w:sz w:val="30"/>
          <w:szCs w:val="30"/>
          <w:cs/>
        </w:rPr>
        <w:t>กฐานที่ได้มาจากบุคคลที่สาม</w:t>
      </w:r>
      <w:r w:rsidR="00620AE1" w:rsidRPr="00AE75D0">
        <w:rPr>
          <w:rFonts w:ascii="Angsana New" w:hAnsi="Angsana New"/>
          <w:sz w:val="30"/>
          <w:szCs w:val="30"/>
          <w:cs/>
        </w:rPr>
        <w:t>ที่สนับสนุนข้อสรุปเกี่ยวกับ</w:t>
      </w:r>
      <w:r w:rsidRPr="00AE75D0">
        <w:rPr>
          <w:rFonts w:ascii="Angsana New" w:hAnsi="Angsana New"/>
          <w:sz w:val="30"/>
          <w:szCs w:val="30"/>
          <w:cs/>
        </w:rPr>
        <w:t>การวัดมูลค่า</w:t>
      </w:r>
      <w:r w:rsidR="00620AE1" w:rsidRPr="00AE75D0">
        <w:rPr>
          <w:rFonts w:ascii="Angsana New" w:hAnsi="Angsana New"/>
          <w:sz w:val="30"/>
          <w:szCs w:val="30"/>
          <w:cs/>
        </w:rPr>
        <w:t>รวมถึงการจัด</w:t>
      </w:r>
      <w:r w:rsidR="00C47EE9">
        <w:rPr>
          <w:rFonts w:ascii="Angsana New" w:hAnsi="Angsana New" w:hint="cs"/>
          <w:sz w:val="30"/>
          <w:szCs w:val="30"/>
          <w:cs/>
        </w:rPr>
        <w:t>ลำดับ</w:t>
      </w:r>
      <w:r w:rsidR="00620AE1" w:rsidRPr="00AE75D0">
        <w:rPr>
          <w:rFonts w:ascii="Angsana New" w:hAnsi="Angsana New"/>
          <w:sz w:val="30"/>
          <w:szCs w:val="30"/>
          <w:cs/>
        </w:rPr>
        <w:t>ชั้น</w:t>
      </w:r>
      <w:r w:rsidR="00620AE1" w:rsidRPr="00AE75D0">
        <w:rPr>
          <w:rFonts w:ascii="Angsana New" w:hAnsi="Angsana New" w:hint="cs"/>
          <w:sz w:val="30"/>
          <w:szCs w:val="30"/>
          <w:cs/>
        </w:rPr>
        <w:t>ของ</w:t>
      </w:r>
      <w:r w:rsidR="00620AE1" w:rsidRPr="00AE75D0">
        <w:rPr>
          <w:rFonts w:ascii="Angsana New" w:hAnsi="Angsana New"/>
          <w:sz w:val="30"/>
          <w:szCs w:val="30"/>
          <w:cs/>
        </w:rPr>
        <w:t>มูลค่ายุติธรรม</w:t>
      </w:r>
      <w:r w:rsidR="00620AE1" w:rsidRPr="00AE75D0">
        <w:rPr>
          <w:rFonts w:ascii="Angsana New" w:hAnsi="Angsana New" w:hint="cs"/>
          <w:sz w:val="30"/>
          <w:szCs w:val="30"/>
          <w:cs/>
        </w:rPr>
        <w:t>ว่า</w:t>
      </w:r>
      <w:r w:rsidRPr="00AE75D0">
        <w:rPr>
          <w:rFonts w:ascii="Angsana New" w:hAnsi="Angsana New"/>
          <w:sz w:val="30"/>
          <w:szCs w:val="30"/>
          <w:cs/>
        </w:rPr>
        <w:t>เป็นไปตามที่กำหนด</w:t>
      </w:r>
      <w:r w:rsidR="00620AE1" w:rsidRPr="00AE75D0">
        <w:rPr>
          <w:rFonts w:ascii="Angsana New" w:hAnsi="Angsana New"/>
          <w:sz w:val="30"/>
          <w:szCs w:val="30"/>
          <w:cs/>
        </w:rPr>
        <w:t>ไว้ในมาตรฐานการรายงานทางการเงิน</w:t>
      </w:r>
      <w:r w:rsidRPr="00AE75D0">
        <w:rPr>
          <w:rFonts w:ascii="Angsana New" w:hAnsi="Angsana New"/>
          <w:sz w:val="30"/>
          <w:szCs w:val="30"/>
          <w:cs/>
        </w:rPr>
        <w:t>อย่างเหมาะสม</w:t>
      </w:r>
    </w:p>
    <w:p w:rsidR="00EF18B2" w:rsidRPr="0055258D" w:rsidRDefault="00EF18B2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4DE8" w:rsidRDefault="009E4DE8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5D0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F7471">
        <w:rPr>
          <w:rFonts w:ascii="Angsana New" w:hAnsi="Angsana New" w:hint="cs"/>
          <w:sz w:val="30"/>
          <w:szCs w:val="30"/>
          <w:cs/>
        </w:rPr>
        <w:t>กลุ่ม</w:t>
      </w:r>
      <w:r w:rsidRPr="00AE75D0">
        <w:rPr>
          <w:rFonts w:ascii="Angsana New" w:hAnsi="Angsana New"/>
          <w:sz w:val="30"/>
          <w:szCs w:val="30"/>
          <w:cs/>
        </w:rPr>
        <w:t>บริษัท</w:t>
      </w:r>
      <w:r w:rsidR="00620AE1" w:rsidRPr="00AE75D0">
        <w:rPr>
          <w:rFonts w:ascii="Angsana New" w:hAnsi="Angsana New" w:hint="cs"/>
          <w:sz w:val="30"/>
          <w:szCs w:val="30"/>
          <w:cs/>
        </w:rPr>
        <w:t>ได้</w:t>
      </w:r>
      <w:r w:rsidRPr="00AE75D0">
        <w:rPr>
          <w:rFonts w:ascii="Angsana New" w:hAnsi="Angsana New"/>
          <w:sz w:val="30"/>
          <w:szCs w:val="30"/>
          <w:cs/>
        </w:rPr>
        <w:t>ใช้ข้อมูลที่</w:t>
      </w:r>
      <w:r w:rsidR="00620AE1" w:rsidRPr="00AE75D0">
        <w:rPr>
          <w:rFonts w:ascii="Angsana New" w:hAnsi="Angsana New" w:hint="cs"/>
          <w:sz w:val="30"/>
          <w:szCs w:val="30"/>
          <w:cs/>
        </w:rPr>
        <w:t>สามารถ</w:t>
      </w:r>
      <w:r w:rsidRPr="00AE75D0">
        <w:rPr>
          <w:rFonts w:ascii="Angsana New" w:hAnsi="Angsana New"/>
          <w:sz w:val="30"/>
          <w:szCs w:val="30"/>
          <w:cs/>
        </w:rPr>
        <w:t>สังเกตได้ให้มากที่สุดเท่าที่จะทำได้ มูลค่ายุติธรรมเหล่านี้ถูกจัดประเภท</w:t>
      </w:r>
      <w:r w:rsidR="00620AE1" w:rsidRPr="00AE75D0">
        <w:rPr>
          <w:rFonts w:ascii="Angsana New" w:hAnsi="Angsana New" w:hint="cs"/>
          <w:sz w:val="30"/>
          <w:szCs w:val="30"/>
          <w:cs/>
        </w:rPr>
        <w:t>ในแต่ละ</w:t>
      </w:r>
      <w:r w:rsidRPr="00AE75D0">
        <w:rPr>
          <w:rFonts w:ascii="Angsana New" w:hAnsi="Angsana New"/>
          <w:sz w:val="30"/>
          <w:szCs w:val="30"/>
          <w:cs/>
        </w:rPr>
        <w:t>ลำดับชั้น</w:t>
      </w:r>
      <w:r w:rsidR="00620AE1" w:rsidRPr="00AE75D0">
        <w:rPr>
          <w:rFonts w:ascii="Angsana New" w:hAnsi="Angsana New" w:hint="cs"/>
          <w:sz w:val="30"/>
          <w:szCs w:val="30"/>
          <w:cs/>
        </w:rPr>
        <w:t>ของ</w:t>
      </w:r>
      <w:r w:rsidRPr="00AE75D0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</w:t>
      </w:r>
      <w:r w:rsidR="002E21E1" w:rsidRPr="00AE75D0">
        <w:rPr>
          <w:rFonts w:ascii="Angsana New" w:hAnsi="Angsana New"/>
          <w:sz w:val="30"/>
          <w:szCs w:val="30"/>
          <w:cs/>
        </w:rPr>
        <w:t>มูลค่า</w:t>
      </w:r>
      <w:r w:rsidRPr="00AE75D0">
        <w:rPr>
          <w:rFonts w:ascii="Angsana New" w:hAnsi="Angsana New"/>
          <w:sz w:val="30"/>
          <w:szCs w:val="30"/>
          <w:cs/>
        </w:rPr>
        <w:t>ดังนี้</w:t>
      </w:r>
    </w:p>
    <w:p w:rsidR="009E4DE8" w:rsidRPr="0055258D" w:rsidRDefault="009E4DE8" w:rsidP="009E4DE8">
      <w:pPr>
        <w:pStyle w:val="block"/>
        <w:spacing w:after="0" w:line="240" w:lineRule="atLeast"/>
        <w:ind w:left="12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9E4DE8" w:rsidRPr="005948E4" w:rsidRDefault="009E4DE8" w:rsidP="00F87333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5948E4">
        <w:rPr>
          <w:rFonts w:ascii="Angsana New" w:hAnsi="Angsana New"/>
          <w:sz w:val="30"/>
          <w:szCs w:val="30"/>
          <w:lang w:val="en-US" w:bidi="th-TH"/>
        </w:rPr>
        <w:t>1</w:t>
      </w:r>
      <w:r w:rsidRPr="005948E4">
        <w:rPr>
          <w:rFonts w:ascii="Angsana New" w:hAnsi="Angsana New"/>
          <w:sz w:val="30"/>
          <w:szCs w:val="30"/>
          <w:lang w:bidi="th-TH"/>
        </w:rPr>
        <w:t xml:space="preserve"> </w:t>
      </w: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5948E4">
        <w:rPr>
          <w:rFonts w:ascii="Angsana New" w:hAnsi="Angsana New"/>
          <w:sz w:val="30"/>
          <w:szCs w:val="30"/>
          <w:lang w:bidi="th-TH"/>
        </w:rPr>
        <w:t>(</w:t>
      </w:r>
      <w:r w:rsidRPr="005948E4">
        <w:rPr>
          <w:rFonts w:ascii="Angsana New" w:hAnsi="Angsana New"/>
          <w:sz w:val="30"/>
          <w:szCs w:val="30"/>
          <w:cs/>
          <w:lang w:bidi="th-TH"/>
        </w:rPr>
        <w:t>ไม่ปรับปรุง</w:t>
      </w:r>
      <w:r w:rsidRPr="005948E4">
        <w:rPr>
          <w:rFonts w:ascii="Angsana New" w:hAnsi="Angsana New"/>
          <w:sz w:val="30"/>
          <w:szCs w:val="30"/>
          <w:lang w:bidi="th-TH"/>
        </w:rPr>
        <w:t xml:space="preserve">) </w:t>
      </w:r>
      <w:r w:rsidRPr="005948E4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E4DE8" w:rsidRPr="005948E4" w:rsidRDefault="009E4DE8" w:rsidP="00F87333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5948E4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5948E4">
        <w:rPr>
          <w:rFonts w:ascii="Angsana New" w:hAnsi="Angsana New"/>
          <w:sz w:val="30"/>
          <w:szCs w:val="30"/>
          <w:lang w:bidi="th-TH"/>
        </w:rPr>
        <w:t xml:space="preserve"> 2  </w:t>
      </w:r>
      <w:r w:rsidR="00620AE1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</w:t>
      </w: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ตรง </w:t>
      </w:r>
      <w:r w:rsidRPr="005948E4">
        <w:rPr>
          <w:rFonts w:ascii="Angsana New" w:hAnsi="Angsana New"/>
          <w:sz w:val="30"/>
          <w:szCs w:val="30"/>
          <w:lang w:val="en-US" w:bidi="th-TH"/>
        </w:rPr>
        <w:t>(</w:t>
      </w:r>
      <w:r w:rsidR="00620AE1">
        <w:rPr>
          <w:rFonts w:ascii="Angsana New" w:hAnsi="Angsana New"/>
          <w:sz w:val="30"/>
          <w:szCs w:val="30"/>
          <w:cs/>
          <w:lang w:val="en-US" w:bidi="th-TH"/>
        </w:rPr>
        <w:t>เ</w:t>
      </w:r>
      <w:r w:rsidR="00620AE1">
        <w:rPr>
          <w:rFonts w:ascii="Angsana New" w:hAnsi="Angsana New" w:hint="cs"/>
          <w:sz w:val="30"/>
          <w:szCs w:val="30"/>
          <w:cs/>
          <w:lang w:val="en-US" w:bidi="th-TH"/>
        </w:rPr>
        <w:t>ช่น ราคาขาย</w:t>
      </w:r>
      <w:r w:rsidRPr="005948E4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620AE1">
        <w:rPr>
          <w:rFonts w:ascii="Angsana New" w:hAnsi="Angsana New"/>
          <w:sz w:val="30"/>
          <w:szCs w:val="30"/>
          <w:cs/>
          <w:lang w:bidi="th-TH"/>
        </w:rPr>
        <w:t>หรือโดย</w:t>
      </w: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อ้อม </w:t>
      </w:r>
      <w:r w:rsidRPr="005948E4">
        <w:rPr>
          <w:rFonts w:ascii="Angsana New" w:hAnsi="Angsana New"/>
          <w:sz w:val="30"/>
          <w:szCs w:val="30"/>
          <w:lang w:val="en-US" w:bidi="th-TH"/>
        </w:rPr>
        <w:t>(</w:t>
      </w:r>
      <w:r w:rsidR="00620AE1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เช่น </w:t>
      </w:r>
      <w:r w:rsidRPr="005948E4">
        <w:rPr>
          <w:rFonts w:ascii="Angsana New" w:hAnsi="Angsana New"/>
          <w:sz w:val="30"/>
          <w:szCs w:val="30"/>
          <w:cs/>
          <w:lang w:val="en-US" w:bidi="th-TH"/>
        </w:rPr>
        <w:t>ได้มาจากราคา</w:t>
      </w:r>
      <w:r w:rsidRPr="005948E4">
        <w:rPr>
          <w:rFonts w:ascii="Angsana New" w:hAnsi="Angsana New"/>
          <w:sz w:val="30"/>
          <w:szCs w:val="30"/>
          <w:lang w:val="en-US" w:bidi="th-TH"/>
        </w:rPr>
        <w:t>)</w:t>
      </w:r>
      <w:r w:rsidRPr="005948E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948E4">
        <w:rPr>
          <w:rFonts w:ascii="Angsana New" w:hAnsi="Angsana New"/>
          <w:sz w:val="30"/>
          <w:szCs w:val="30"/>
          <w:lang w:bidi="th-TH"/>
        </w:rPr>
        <w:t>1</w:t>
      </w:r>
    </w:p>
    <w:p w:rsidR="009E4DE8" w:rsidRPr="005948E4" w:rsidRDefault="009E4DE8" w:rsidP="00F87333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5948E4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5948E4">
        <w:rPr>
          <w:rFonts w:ascii="Angsana New" w:hAnsi="Angsana New"/>
          <w:sz w:val="30"/>
          <w:szCs w:val="30"/>
          <w:lang w:bidi="th-TH"/>
        </w:rPr>
        <w:t xml:space="preserve"> 3  </w:t>
      </w:r>
      <w:r w:rsidRPr="005948E4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</w:t>
      </w:r>
      <w:r w:rsidR="00620AE1">
        <w:rPr>
          <w:rFonts w:ascii="Angsana New" w:hAnsi="Angsana New"/>
          <w:sz w:val="30"/>
          <w:szCs w:val="30"/>
          <w:cs/>
          <w:lang w:bidi="th-TH"/>
        </w:rPr>
        <w:t>์หรือหนี้สินที่ไม่ได้มาจาก</w:t>
      </w:r>
      <w:r w:rsidRPr="005948E4">
        <w:rPr>
          <w:rFonts w:ascii="Angsana New" w:hAnsi="Angsana New"/>
          <w:sz w:val="30"/>
          <w:szCs w:val="30"/>
          <w:cs/>
          <w:lang w:bidi="th-TH"/>
        </w:rPr>
        <w:t>ข้อมูลที่</w:t>
      </w:r>
      <w:r w:rsidR="00843E39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5948E4">
        <w:rPr>
          <w:rFonts w:ascii="Angsana New" w:hAnsi="Angsana New"/>
          <w:sz w:val="30"/>
          <w:szCs w:val="30"/>
          <w:cs/>
          <w:lang w:bidi="th-TH"/>
        </w:rPr>
        <w:t xml:space="preserve">สังเกตได้ </w:t>
      </w:r>
      <w:r w:rsidRPr="005948E4">
        <w:rPr>
          <w:rFonts w:ascii="Angsana New" w:hAnsi="Angsana New"/>
          <w:sz w:val="30"/>
          <w:szCs w:val="30"/>
          <w:lang w:val="en-US" w:bidi="th-TH"/>
        </w:rPr>
        <w:t>(</w:t>
      </w:r>
      <w:r w:rsidR="00620AE1">
        <w:rPr>
          <w:rFonts w:ascii="Angsana New" w:hAnsi="Angsana New"/>
          <w:sz w:val="30"/>
          <w:szCs w:val="30"/>
          <w:cs/>
          <w:lang w:val="en-US" w:bidi="th-TH"/>
        </w:rPr>
        <w:t>ข้อมูลที่</w:t>
      </w:r>
      <w:r w:rsidRPr="005948E4">
        <w:rPr>
          <w:rFonts w:ascii="Angsana New" w:hAnsi="Angsana New"/>
          <w:sz w:val="30"/>
          <w:szCs w:val="30"/>
          <w:cs/>
          <w:lang w:val="en-US" w:bidi="th-TH"/>
        </w:rPr>
        <w:t>ไม่สามารถสังเกตได้</w:t>
      </w:r>
      <w:r w:rsidRPr="005948E4">
        <w:rPr>
          <w:rFonts w:ascii="Angsana New" w:hAnsi="Angsana New"/>
          <w:sz w:val="30"/>
          <w:szCs w:val="30"/>
          <w:lang w:val="en-US" w:bidi="th-TH"/>
        </w:rPr>
        <w:t>)</w:t>
      </w:r>
    </w:p>
    <w:p w:rsidR="009E4DE8" w:rsidRDefault="009E4DE8" w:rsidP="00EF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8E4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</w:t>
      </w:r>
      <w:r w:rsidR="00620AE1">
        <w:rPr>
          <w:rFonts w:ascii="Angsana New" w:hAnsi="Angsana New"/>
          <w:sz w:val="30"/>
          <w:szCs w:val="30"/>
          <w:cs/>
        </w:rPr>
        <w:t>ติธรรมของสินทรัพย์หรือหนี้สินถูกจัดประเภท</w:t>
      </w:r>
      <w:r w:rsidRPr="005948E4">
        <w:rPr>
          <w:rFonts w:ascii="Angsana New" w:hAnsi="Angsana New"/>
          <w:sz w:val="30"/>
          <w:szCs w:val="30"/>
          <w:cs/>
        </w:rPr>
        <w:t>ลำดับชั้นของมูลค่า</w:t>
      </w:r>
      <w:r w:rsidR="00620AE1">
        <w:rPr>
          <w:rFonts w:ascii="Angsana New" w:hAnsi="Angsana New"/>
          <w:sz w:val="30"/>
          <w:szCs w:val="30"/>
          <w:cs/>
        </w:rPr>
        <w:t xml:space="preserve">ยุติธรรมที่แตกต่างกัน </w:t>
      </w:r>
      <w:r w:rsidRPr="005948E4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="00620AE1">
        <w:rPr>
          <w:rFonts w:ascii="Angsana New" w:hAnsi="Angsana New" w:hint="cs"/>
          <w:sz w:val="30"/>
          <w:szCs w:val="30"/>
          <w:cs/>
        </w:rPr>
        <w:t>โดยรวม</w:t>
      </w:r>
      <w:r w:rsidRPr="005948E4">
        <w:rPr>
          <w:rFonts w:ascii="Angsana New" w:hAnsi="Angsana New"/>
          <w:sz w:val="30"/>
          <w:szCs w:val="30"/>
          <w:cs/>
        </w:rPr>
        <w:t>จะถูกจัด</w:t>
      </w:r>
      <w:r>
        <w:rPr>
          <w:rFonts w:ascii="Angsana New" w:hAnsi="Angsana New" w:hint="cs"/>
          <w:sz w:val="30"/>
          <w:szCs w:val="30"/>
          <w:cs/>
        </w:rPr>
        <w:t>ป</w:t>
      </w:r>
      <w:r w:rsidR="00620AE1">
        <w:rPr>
          <w:rFonts w:ascii="Angsana New" w:hAnsi="Angsana New"/>
          <w:sz w:val="30"/>
          <w:szCs w:val="30"/>
          <w:cs/>
        </w:rPr>
        <w:t>ระเภทในภาพรวมในระดับเดียวกันตามลำดับชั้นของมูลค่ายุติธรร</w:t>
      </w:r>
      <w:r w:rsidR="002E21E1">
        <w:rPr>
          <w:rFonts w:ascii="Angsana New" w:hAnsi="Angsana New"/>
          <w:sz w:val="30"/>
          <w:szCs w:val="30"/>
          <w:cs/>
        </w:rPr>
        <w:t>ม</w:t>
      </w:r>
      <w:r w:rsidR="00620AE1">
        <w:rPr>
          <w:rFonts w:ascii="Angsana New" w:hAnsi="Angsana New"/>
          <w:sz w:val="30"/>
          <w:szCs w:val="30"/>
          <w:cs/>
        </w:rPr>
        <w:t>ของ</w:t>
      </w:r>
      <w:r w:rsidRPr="005948E4">
        <w:rPr>
          <w:rFonts w:ascii="Angsana New" w:hAnsi="Angsana New"/>
          <w:sz w:val="30"/>
          <w:szCs w:val="30"/>
          <w:cs/>
        </w:rPr>
        <w:t>ข้อมูล</w:t>
      </w:r>
      <w:r w:rsidR="00620AE1">
        <w:rPr>
          <w:rFonts w:ascii="Angsana New" w:hAnsi="Angsana New" w:hint="cs"/>
          <w:sz w:val="30"/>
          <w:szCs w:val="30"/>
          <w:cs/>
        </w:rPr>
        <w:t>ที่อยู่</w:t>
      </w:r>
      <w:r w:rsidRPr="005948E4">
        <w:rPr>
          <w:rFonts w:ascii="Angsana New" w:hAnsi="Angsana New"/>
          <w:sz w:val="30"/>
          <w:szCs w:val="30"/>
          <w:cs/>
        </w:rPr>
        <w:t>ในระดับต่ำสุด</w:t>
      </w:r>
      <w:r w:rsidR="00620AE1">
        <w:rPr>
          <w:rFonts w:ascii="Angsana New" w:hAnsi="Angsana New" w:hint="cs"/>
          <w:sz w:val="30"/>
          <w:szCs w:val="30"/>
          <w:cs/>
        </w:rPr>
        <w:t>ที่</w:t>
      </w:r>
      <w:r w:rsidR="00161BDD">
        <w:rPr>
          <w:rFonts w:ascii="Angsana New" w:hAnsi="Angsana New"/>
          <w:sz w:val="30"/>
          <w:szCs w:val="30"/>
          <w:cs/>
        </w:rPr>
        <w:t>มีนัยสำคัญสำหรับ</w:t>
      </w:r>
      <w:r w:rsidRPr="005948E4">
        <w:rPr>
          <w:rFonts w:ascii="Angsana New" w:hAnsi="Angsana New"/>
          <w:sz w:val="30"/>
          <w:szCs w:val="30"/>
          <w:cs/>
        </w:rPr>
        <w:t>การวัดมูลค่า</w:t>
      </w:r>
      <w:r w:rsidR="00161BDD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7F089D" w:rsidRPr="007F089D" w:rsidRDefault="007F089D" w:rsidP="00EF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DB09E7" w:rsidRPr="00C47EE9" w:rsidRDefault="003B561E" w:rsidP="0083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7F089D" w:rsidRPr="007F089D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="009E4DE8" w:rsidRPr="007F089D">
        <w:rPr>
          <w:rFonts w:ascii="Angsana New" w:hAnsi="Angsana New"/>
          <w:spacing w:val="-6"/>
          <w:sz w:val="30"/>
          <w:szCs w:val="30"/>
          <w:cs/>
        </w:rPr>
        <w:t>บริษัทรับรู้การโอนระหว่างลำดับชั้น</w:t>
      </w:r>
      <w:r w:rsidR="00155810" w:rsidRPr="007F089D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155810" w:rsidRPr="007F089D">
        <w:rPr>
          <w:rFonts w:ascii="Angsana New" w:hAnsi="Angsana New"/>
          <w:spacing w:val="-6"/>
          <w:sz w:val="30"/>
          <w:szCs w:val="30"/>
          <w:cs/>
        </w:rPr>
        <w:t>มูลค่ายุติธรรม ณ วันสิ้นรอบระยะเวลารายงาน</w:t>
      </w:r>
      <w:r w:rsidR="009E4DE8" w:rsidRPr="007F089D">
        <w:rPr>
          <w:rFonts w:ascii="Angsana New" w:hAnsi="Angsana New"/>
          <w:spacing w:val="-6"/>
          <w:sz w:val="30"/>
          <w:szCs w:val="30"/>
          <w:cs/>
        </w:rPr>
        <w:t>ที่เกิดการโอนขึ้น ทั้งนี้ไม่มีการโอนระหว่างลำดับชั้นมูลค่ายุติธรรมใน</w:t>
      </w:r>
      <w:r w:rsidR="00B82AE9">
        <w:rPr>
          <w:rFonts w:ascii="Angsana New" w:hAnsi="Angsana New" w:hint="cs"/>
          <w:spacing w:val="-6"/>
          <w:sz w:val="30"/>
          <w:szCs w:val="30"/>
          <w:cs/>
        </w:rPr>
        <w:t>ระหว่าง</w:t>
      </w:r>
      <w:r w:rsidR="00EF18B2" w:rsidRPr="007F089D">
        <w:rPr>
          <w:rFonts w:ascii="Angsana New" w:hAnsi="Angsana New" w:hint="cs"/>
          <w:spacing w:val="-6"/>
          <w:sz w:val="30"/>
          <w:szCs w:val="30"/>
          <w:cs/>
        </w:rPr>
        <w:t>งวดหกเดือน</w:t>
      </w:r>
      <w:r w:rsidR="009E4DE8" w:rsidRPr="007F089D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F18B2" w:rsidRPr="007F089D">
        <w:rPr>
          <w:rFonts w:ascii="Angsana New" w:hAnsi="Angsana New"/>
          <w:spacing w:val="-6"/>
          <w:sz w:val="30"/>
          <w:szCs w:val="30"/>
        </w:rPr>
        <w:t xml:space="preserve"> </w:t>
      </w:r>
      <w:r w:rsidR="003D709F" w:rsidRPr="007F089D">
        <w:rPr>
          <w:rFonts w:ascii="Angsana New" w:hAnsi="Angsana New"/>
          <w:spacing w:val="-6"/>
          <w:sz w:val="30"/>
          <w:szCs w:val="30"/>
        </w:rPr>
        <w:t>30</w:t>
      </w:r>
      <w:r w:rsidR="0036086D" w:rsidRPr="007F089D">
        <w:rPr>
          <w:rFonts w:ascii="Angsana New" w:hAnsi="Angsana New"/>
          <w:spacing w:val="-6"/>
          <w:sz w:val="30"/>
          <w:szCs w:val="30"/>
        </w:rPr>
        <w:t xml:space="preserve"> </w:t>
      </w:r>
      <w:r w:rsidR="003D709F" w:rsidRPr="007F089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6086D" w:rsidRPr="007F089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51B5A">
        <w:rPr>
          <w:rFonts w:ascii="Angsana New" w:hAnsi="Angsana New"/>
          <w:spacing w:val="-6"/>
          <w:sz w:val="30"/>
          <w:szCs w:val="30"/>
        </w:rPr>
        <w:t>2561</w:t>
      </w:r>
      <w:r w:rsidR="00C47EE9">
        <w:rPr>
          <w:rFonts w:ascii="Angsana New" w:hAnsi="Angsana New"/>
          <w:spacing w:val="-6"/>
          <w:sz w:val="30"/>
          <w:szCs w:val="30"/>
        </w:rPr>
        <w:t xml:space="preserve"> </w:t>
      </w:r>
      <w:r w:rsidR="00C47EE9">
        <w:rPr>
          <w:rFonts w:ascii="Angsana New" w:hAnsi="Angsana New" w:hint="cs"/>
          <w:spacing w:val="-6"/>
          <w:sz w:val="30"/>
          <w:szCs w:val="30"/>
          <w:cs/>
        </w:rPr>
        <w:t xml:space="preserve">และปีสิ้นสุดวันที่ </w:t>
      </w:r>
      <w:r w:rsidR="00C47EE9">
        <w:rPr>
          <w:rFonts w:ascii="Angsana New" w:hAnsi="Angsana New"/>
          <w:spacing w:val="-6"/>
          <w:sz w:val="30"/>
          <w:szCs w:val="30"/>
          <w:cs/>
        </w:rPr>
        <w:br/>
      </w:r>
      <w:r w:rsidR="00C47EE9">
        <w:rPr>
          <w:rFonts w:ascii="Angsana New" w:hAnsi="Angsana New" w:hint="cs"/>
          <w:spacing w:val="-6"/>
          <w:sz w:val="30"/>
          <w:szCs w:val="30"/>
          <w:cs/>
        </w:rPr>
        <w:t>31 ธันวาคม 2560</w:t>
      </w:r>
    </w:p>
    <w:p w:rsidR="002B5DCF" w:rsidRDefault="002B5DCF" w:rsidP="0083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2B5DCF" w:rsidRPr="0015609F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60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2B5DCF" w:rsidRPr="007C640F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B5DCF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640F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7C640F">
        <w:rPr>
          <w:rFonts w:ascii="Angsana New" w:hAnsi="Angsana New"/>
          <w:sz w:val="30"/>
          <w:szCs w:val="30"/>
          <w:cs/>
        </w:rPr>
        <w:t xml:space="preserve"> </w:t>
      </w:r>
      <w:r w:rsidRPr="007C640F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>
        <w:rPr>
          <w:rFonts w:ascii="Angsana New" w:hAnsi="Angsana New"/>
          <w:sz w:val="30"/>
          <w:szCs w:val="30"/>
          <w:cs/>
        </w:rPr>
        <w:br/>
      </w:r>
      <w:r w:rsidRPr="007C640F">
        <w:rPr>
          <w:rFonts w:ascii="Angsana New" w:hAnsi="Angsana New" w:hint="cs"/>
          <w:sz w:val="30"/>
          <w:szCs w:val="30"/>
          <w:cs/>
        </w:rPr>
        <w:t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C7F34" w:rsidRDefault="00BC7F34" w:rsidP="00BA0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E4DE8" w:rsidRDefault="00EF18B2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9E4DE8" w:rsidRPr="008C4936">
        <w:rPr>
          <w:rFonts w:ascii="Angsana New" w:hAnsi="Angsana New"/>
          <w:sz w:val="30"/>
          <w:szCs w:val="30"/>
        </w:rPr>
        <w:t>.1</w:t>
      </w:r>
      <w:r w:rsidR="009E4DE8">
        <w:rPr>
          <w:rFonts w:ascii="Angsana New" w:hAnsi="Angsana New"/>
          <w:sz w:val="30"/>
          <w:szCs w:val="30"/>
        </w:rPr>
        <w:tab/>
      </w:r>
      <w:r w:rsidR="009E4DE8" w:rsidRPr="008C4936">
        <w:rPr>
          <w:rFonts w:ascii="Angsana New" w:hAnsi="Angsana New" w:hint="cs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9E4DE8" w:rsidRPr="0001547D" w:rsidRDefault="009E4DE8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4DE8" w:rsidRDefault="009E4DE8" w:rsidP="009E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sz w:val="30"/>
          <w:szCs w:val="30"/>
        </w:rPr>
      </w:pPr>
      <w:r w:rsidRPr="00F061E8">
        <w:rPr>
          <w:sz w:val="30"/>
          <w:szCs w:val="30"/>
          <w:cs/>
        </w:rPr>
        <w:t>มูลค่ายุติธรรมของ</w:t>
      </w:r>
      <w:r w:rsidR="00155810">
        <w:rPr>
          <w:rFonts w:hint="cs"/>
          <w:sz w:val="30"/>
          <w:szCs w:val="30"/>
          <w:cs/>
        </w:rPr>
        <w:t>เครื่องมือทางการเงินที่วัดมูลค่า</w:t>
      </w:r>
      <w:r>
        <w:rPr>
          <w:rFonts w:hint="cs"/>
          <w:sz w:val="30"/>
          <w:szCs w:val="30"/>
          <w:cs/>
        </w:rPr>
        <w:t>ด้วยมูลค่ายุติธรรม</w:t>
      </w:r>
      <w:r w:rsidR="002E21E1">
        <w:rPr>
          <w:sz w:val="30"/>
          <w:szCs w:val="30"/>
          <w:cs/>
        </w:rPr>
        <w:t>ในงบแสดงฐานะการเงิน</w:t>
      </w:r>
      <w:r w:rsidRPr="00F061E8">
        <w:rPr>
          <w:sz w:val="30"/>
          <w:szCs w:val="30"/>
          <w:cs/>
        </w:rPr>
        <w:t>มีดังนี้</w:t>
      </w:r>
    </w:p>
    <w:p w:rsidR="00BC7F34" w:rsidRPr="0001547D" w:rsidRDefault="00BC7F34" w:rsidP="0057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sz w:val="30"/>
          <w:szCs w:val="30"/>
        </w:rPr>
      </w:pPr>
    </w:p>
    <w:tbl>
      <w:tblPr>
        <w:tblpPr w:leftFromText="180" w:rightFromText="180" w:vertAnchor="text" w:horzAnchor="margin" w:tblpX="384" w:tblpY="1"/>
        <w:tblW w:w="9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630"/>
        <w:gridCol w:w="1170"/>
        <w:gridCol w:w="180"/>
        <w:gridCol w:w="1260"/>
        <w:gridCol w:w="180"/>
        <w:gridCol w:w="1260"/>
        <w:gridCol w:w="180"/>
        <w:gridCol w:w="1227"/>
      </w:tblGrid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Pr="00ED44CC" w:rsidRDefault="00BC7F34" w:rsidP="00BC7F3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BC7F34" w:rsidRPr="0022501F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250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Default="00BC7F34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BC7F34" w:rsidRPr="007F089D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089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89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089D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51B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Pr="00ED44CC" w:rsidRDefault="00BC7F34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Pr="00ED44CC" w:rsidRDefault="00BC7F34" w:rsidP="00BC7F3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BC7F34" w:rsidRPr="00ED44CC" w:rsidRDefault="00BC7F34" w:rsidP="00BC7F34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7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Pr="00ED44CC" w:rsidRDefault="00BC7F34" w:rsidP="00BC7F3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BC7F34" w:rsidRPr="00ED44CC" w:rsidRDefault="00BC7F34" w:rsidP="00BC7F3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C7F34" w:rsidRPr="006370F5" w:rsidTr="00BC7F34">
        <w:trPr>
          <w:cantSplit/>
        </w:trPr>
        <w:tc>
          <w:tcPr>
            <w:tcW w:w="3229" w:type="dxa"/>
            <w:shd w:val="clear" w:color="auto" w:fill="auto"/>
          </w:tcPr>
          <w:p w:rsidR="00BC7F34" w:rsidRPr="00ED44CC" w:rsidRDefault="00BC7F34" w:rsidP="00BC7F34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3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</w:tcPr>
          <w:p w:rsidR="00BC7F34" w:rsidRPr="00ED44CC" w:rsidRDefault="00BC7F34" w:rsidP="00BC7F3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8155B" w:rsidRPr="006370F5" w:rsidTr="00F91D7B">
        <w:trPr>
          <w:cantSplit/>
        </w:trPr>
        <w:tc>
          <w:tcPr>
            <w:tcW w:w="3229" w:type="dxa"/>
            <w:shd w:val="clear" w:color="auto" w:fill="auto"/>
          </w:tcPr>
          <w:p w:rsidR="00A8155B" w:rsidRPr="002A5E00" w:rsidRDefault="00A8155B" w:rsidP="00A8155B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</w:tcPr>
          <w:p w:rsidR="00A8155B" w:rsidRPr="00ED44CC" w:rsidRDefault="00A8155B" w:rsidP="00A8155B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8155B" w:rsidRPr="00D36848" w:rsidRDefault="00D02BAE" w:rsidP="00D02BAE">
            <w:pPr>
              <w:tabs>
                <w:tab w:val="clear" w:pos="454"/>
                <w:tab w:val="left" w:pos="4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A8155B"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92,989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A8155B" w:rsidRPr="00D36848" w:rsidRDefault="00A8155B" w:rsidP="00D02BAE">
            <w:pPr>
              <w:tabs>
                <w:tab w:val="clear" w:pos="907"/>
                <w:tab w:val="left" w:pos="821"/>
              </w:tabs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92,989</w:t>
            </w:r>
          </w:p>
        </w:tc>
      </w:tr>
      <w:tr w:rsidR="00A8155B" w:rsidRPr="00C329D0" w:rsidTr="00F91D7B">
        <w:trPr>
          <w:cantSplit/>
        </w:trPr>
        <w:tc>
          <w:tcPr>
            <w:tcW w:w="3229" w:type="dxa"/>
            <w:shd w:val="clear" w:color="auto" w:fill="auto"/>
          </w:tcPr>
          <w:p w:rsidR="00A8155B" w:rsidRPr="003060BC" w:rsidRDefault="00A8155B" w:rsidP="00A8155B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630" w:type="dxa"/>
          </w:tcPr>
          <w:p w:rsidR="00A8155B" w:rsidRDefault="00A8155B" w:rsidP="00A8155B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</w:p>
        </w:tc>
        <w:tc>
          <w:tcPr>
            <w:tcW w:w="1170" w:type="dxa"/>
          </w:tcPr>
          <w:p w:rsidR="00A8155B" w:rsidRPr="00D36848" w:rsidRDefault="00A8155B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4,651,567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19,792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A8155B" w:rsidRPr="00D36848" w:rsidRDefault="00A8155B" w:rsidP="00D02BAE">
            <w:pPr>
              <w:tabs>
                <w:tab w:val="clear" w:pos="907"/>
                <w:tab w:val="left" w:pos="821"/>
              </w:tabs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4,671,359</w:t>
            </w:r>
          </w:p>
        </w:tc>
      </w:tr>
      <w:tr w:rsidR="00A8155B" w:rsidRPr="00C329D0" w:rsidTr="00F91D7B">
        <w:trPr>
          <w:cantSplit/>
        </w:trPr>
        <w:tc>
          <w:tcPr>
            <w:tcW w:w="3229" w:type="dxa"/>
            <w:shd w:val="clear" w:color="auto" w:fill="auto"/>
          </w:tcPr>
          <w:p w:rsidR="00A8155B" w:rsidRPr="003060BC" w:rsidRDefault="00A8155B" w:rsidP="00A8155B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เงินลงทุนเ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ผื่อขาย</w:t>
            </w:r>
          </w:p>
        </w:tc>
        <w:tc>
          <w:tcPr>
            <w:tcW w:w="630" w:type="dxa"/>
          </w:tcPr>
          <w:p w:rsidR="00A8155B" w:rsidRDefault="00A8155B" w:rsidP="00A8155B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8155B" w:rsidRPr="00D36848" w:rsidRDefault="00D02BAE" w:rsidP="00D02B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A8155B" w:rsidRPr="00D3684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20,274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155B" w:rsidRPr="00D36848" w:rsidRDefault="00A8155B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A8155B" w:rsidRPr="00D36848" w:rsidRDefault="00A8155B" w:rsidP="00A81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A8155B" w:rsidRPr="00D36848" w:rsidRDefault="00A8155B" w:rsidP="00D02BAE">
            <w:pPr>
              <w:tabs>
                <w:tab w:val="clear" w:pos="907"/>
                <w:tab w:val="left" w:pos="821"/>
              </w:tabs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20,274</w:t>
            </w:r>
          </w:p>
        </w:tc>
      </w:tr>
      <w:tr w:rsidR="00A8155B" w:rsidRPr="00C329D0" w:rsidTr="00BC7F34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A8155B" w:rsidRPr="003060BC" w:rsidRDefault="00A8155B" w:rsidP="00A8155B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A8155B" w:rsidRDefault="00A8155B" w:rsidP="00A8155B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155B" w:rsidRPr="00D36848" w:rsidRDefault="00A8155B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A8155B" w:rsidRPr="00D36848" w:rsidRDefault="00A8155B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21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155B" w:rsidRPr="00C329D0" w:rsidTr="00BC7F34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A8155B" w:rsidRPr="00C131CE" w:rsidRDefault="00A8155B" w:rsidP="00A8155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69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30" w:type="dxa"/>
          </w:tcPr>
          <w:p w:rsidR="00A8155B" w:rsidRPr="002E27ED" w:rsidRDefault="00A8155B" w:rsidP="00A8155B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155B" w:rsidRPr="00D36848" w:rsidRDefault="00A8155B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8155B" w:rsidRPr="00D36848" w:rsidRDefault="00A8155B" w:rsidP="00A8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A8155B" w:rsidRPr="00D36848" w:rsidRDefault="00A8155B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21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D96" w:rsidRPr="00C329D0" w:rsidTr="00F91D7B">
        <w:trPr>
          <w:cantSplit/>
        </w:trPr>
        <w:tc>
          <w:tcPr>
            <w:tcW w:w="3229" w:type="dxa"/>
            <w:shd w:val="clear" w:color="auto" w:fill="auto"/>
          </w:tcPr>
          <w:p w:rsidR="00181D96" w:rsidRPr="002E27ED" w:rsidRDefault="00181D96" w:rsidP="00181D96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630" w:type="dxa"/>
          </w:tcPr>
          <w:p w:rsidR="00181D96" w:rsidRPr="002E27ED" w:rsidRDefault="00181D96" w:rsidP="00181D96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70" w:type="dxa"/>
          </w:tcPr>
          <w:p w:rsidR="00181D96" w:rsidRPr="00D36848" w:rsidRDefault="005A473D" w:rsidP="00D02BAE">
            <w:pPr>
              <w:tabs>
                <w:tab w:val="clear" w:pos="907"/>
                <w:tab w:val="left" w:pos="64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486,881</w:t>
            </w:r>
          </w:p>
        </w:tc>
        <w:tc>
          <w:tcPr>
            <w:tcW w:w="180" w:type="dxa"/>
          </w:tcPr>
          <w:p w:rsidR="00181D96" w:rsidRPr="00D36848" w:rsidRDefault="00181D96" w:rsidP="00181D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81D96" w:rsidRPr="00D36848" w:rsidRDefault="005B6963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1,099,696</w:t>
            </w:r>
          </w:p>
        </w:tc>
        <w:tc>
          <w:tcPr>
            <w:tcW w:w="180" w:type="dxa"/>
          </w:tcPr>
          <w:p w:rsidR="00181D96" w:rsidRPr="00D36848" w:rsidRDefault="00181D96" w:rsidP="00181D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81D96" w:rsidRPr="00D36848" w:rsidRDefault="00181D96" w:rsidP="00181D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181D96" w:rsidRPr="00D36848" w:rsidRDefault="00181D96" w:rsidP="00181D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181D96" w:rsidRPr="00D36848" w:rsidRDefault="00181D96" w:rsidP="00D02BAE">
            <w:pPr>
              <w:tabs>
                <w:tab w:val="clear" w:pos="907"/>
                <w:tab w:val="left" w:pos="821"/>
              </w:tabs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1,586,577</w:t>
            </w:r>
          </w:p>
        </w:tc>
      </w:tr>
    </w:tbl>
    <w:p w:rsidR="005724C2" w:rsidRDefault="005724C2" w:rsidP="00606EBA">
      <w:pPr>
        <w:rPr>
          <w:sz w:val="30"/>
          <w:szCs w:val="30"/>
        </w:rPr>
      </w:pPr>
    </w:p>
    <w:p w:rsidR="00C260D6" w:rsidRDefault="00C260D6" w:rsidP="00606EBA">
      <w:pPr>
        <w:rPr>
          <w:sz w:val="30"/>
          <w:szCs w:val="30"/>
        </w:rPr>
      </w:pPr>
    </w:p>
    <w:p w:rsidR="00C260D6" w:rsidRDefault="00C260D6" w:rsidP="00606EBA">
      <w:pPr>
        <w:rPr>
          <w:sz w:val="30"/>
          <w:szCs w:val="30"/>
        </w:rPr>
      </w:pPr>
    </w:p>
    <w:p w:rsidR="00C260D6" w:rsidRDefault="00C260D6" w:rsidP="00606EBA">
      <w:pPr>
        <w:rPr>
          <w:sz w:val="30"/>
          <w:szCs w:val="30"/>
        </w:rPr>
      </w:pPr>
    </w:p>
    <w:tbl>
      <w:tblPr>
        <w:tblpPr w:leftFromText="180" w:rightFromText="180" w:vertAnchor="text" w:horzAnchor="margin" w:tblpX="384" w:tblpY="1"/>
        <w:tblW w:w="9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630"/>
        <w:gridCol w:w="1170"/>
        <w:gridCol w:w="180"/>
        <w:gridCol w:w="1260"/>
        <w:gridCol w:w="180"/>
        <w:gridCol w:w="1260"/>
        <w:gridCol w:w="180"/>
        <w:gridCol w:w="1227"/>
      </w:tblGrid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22501F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250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Default="00151B5A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7F089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F089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7F089D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151B5A" w:rsidRPr="00ED44CC" w:rsidRDefault="00151B5A" w:rsidP="000E6941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7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34301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334301" w:rsidRPr="002A5E00" w:rsidRDefault="00334301" w:rsidP="0033430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</w:tcPr>
          <w:p w:rsidR="00334301" w:rsidRPr="00ED44CC" w:rsidRDefault="00334301" w:rsidP="0033430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34301" w:rsidRPr="00FD2364" w:rsidRDefault="00D02BAE" w:rsidP="00D02BAE">
            <w:pPr>
              <w:tabs>
                <w:tab w:val="clear" w:pos="454"/>
                <w:tab w:val="clear" w:pos="680"/>
                <w:tab w:val="left" w:pos="371"/>
                <w:tab w:val="left" w:pos="551"/>
                <w:tab w:val="left" w:pos="641"/>
                <w:tab w:val="decimal" w:pos="8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3343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3343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334301" w:rsidRPr="00FD2364" w:rsidRDefault="00334301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</w:tr>
      <w:tr w:rsidR="00334301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334301" w:rsidRPr="003060BC" w:rsidRDefault="00334301" w:rsidP="0033430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630" w:type="dxa"/>
          </w:tcPr>
          <w:p w:rsidR="00334301" w:rsidRDefault="00334301" w:rsidP="0033430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</w:p>
        </w:tc>
        <w:tc>
          <w:tcPr>
            <w:tcW w:w="1170" w:type="dxa"/>
          </w:tcPr>
          <w:p w:rsidR="00334301" w:rsidRPr="00FD2364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7,065,444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25,854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3343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334301" w:rsidRPr="00FD2364" w:rsidRDefault="00334301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7,091,298</w:t>
            </w:r>
          </w:p>
        </w:tc>
      </w:tr>
      <w:tr w:rsidR="00334301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334301" w:rsidRPr="003060BC" w:rsidRDefault="00334301" w:rsidP="0033430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630" w:type="dxa"/>
          </w:tcPr>
          <w:p w:rsidR="00334301" w:rsidRDefault="00334301" w:rsidP="0033430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34301" w:rsidRPr="00FD2364" w:rsidRDefault="00D02BAE" w:rsidP="00D02BAE">
            <w:pPr>
              <w:tabs>
                <w:tab w:val="clear" w:pos="680"/>
                <w:tab w:val="left" w:pos="64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334301" w:rsidRPr="00FD2364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20,205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FD2364" w:rsidRDefault="00334301" w:rsidP="003343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334301" w:rsidRPr="00FD2364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334301" w:rsidRPr="00FD2364" w:rsidRDefault="00334301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20,205</w:t>
            </w:r>
          </w:p>
        </w:tc>
      </w:tr>
      <w:tr w:rsidR="00334301" w:rsidRPr="00C329D0" w:rsidTr="00F91D7B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334301" w:rsidRDefault="00334301" w:rsidP="00334301"/>
        </w:tc>
        <w:tc>
          <w:tcPr>
            <w:tcW w:w="630" w:type="dxa"/>
          </w:tcPr>
          <w:p w:rsidR="00334301" w:rsidRDefault="00334301" w:rsidP="00334301"/>
        </w:tc>
        <w:tc>
          <w:tcPr>
            <w:tcW w:w="1170" w:type="dxa"/>
            <w:vAlign w:val="bottom"/>
          </w:tcPr>
          <w:p w:rsidR="00334301" w:rsidRPr="00A023AE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34301" w:rsidRPr="00A023AE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34301" w:rsidRPr="00A023AE" w:rsidRDefault="00334301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34301" w:rsidRPr="00A023AE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34301" w:rsidRPr="00A023AE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34301" w:rsidRPr="00A023AE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:rsidR="00334301" w:rsidRPr="00A023AE" w:rsidRDefault="00334301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4301" w:rsidRPr="00C329D0" w:rsidTr="000E6941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334301" w:rsidRPr="00C131CE" w:rsidRDefault="00334301" w:rsidP="0033430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69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30" w:type="dxa"/>
          </w:tcPr>
          <w:p w:rsidR="00334301" w:rsidRPr="002E27ED" w:rsidRDefault="00334301" w:rsidP="0033430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34301" w:rsidRPr="00921406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334301" w:rsidRPr="006D2737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34301" w:rsidRPr="00B33F64" w:rsidRDefault="00334301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34301" w:rsidRPr="00B33F64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34301" w:rsidRPr="00B33F64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34301" w:rsidRPr="00B33F64" w:rsidRDefault="00334301" w:rsidP="00334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334301" w:rsidRPr="00B33F64" w:rsidRDefault="00334301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301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334301" w:rsidRPr="006926D8" w:rsidRDefault="00334301" w:rsidP="0033430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926D8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630" w:type="dxa"/>
          </w:tcPr>
          <w:p w:rsidR="00334301" w:rsidRPr="006926D8" w:rsidRDefault="00334301" w:rsidP="0033430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70" w:type="dxa"/>
          </w:tcPr>
          <w:p w:rsidR="00334301" w:rsidRPr="006926D8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277,782</w:t>
            </w:r>
          </w:p>
        </w:tc>
        <w:tc>
          <w:tcPr>
            <w:tcW w:w="180" w:type="dxa"/>
          </w:tcPr>
          <w:p w:rsidR="00334301" w:rsidRPr="006926D8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6926D8" w:rsidRDefault="00334301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3,107,425</w:t>
            </w:r>
          </w:p>
        </w:tc>
        <w:tc>
          <w:tcPr>
            <w:tcW w:w="180" w:type="dxa"/>
          </w:tcPr>
          <w:p w:rsidR="00334301" w:rsidRPr="006926D8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34301" w:rsidRPr="006926D8" w:rsidRDefault="00334301" w:rsidP="003343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334301" w:rsidRPr="006926D8" w:rsidRDefault="00334301" w:rsidP="003343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334301" w:rsidRPr="006926D8" w:rsidRDefault="00334301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6D8">
              <w:rPr>
                <w:rFonts w:ascii="Angsana New" w:hAnsi="Angsana New"/>
                <w:sz w:val="28"/>
                <w:szCs w:val="28"/>
              </w:rPr>
              <w:t>3,385,207</w:t>
            </w:r>
          </w:p>
        </w:tc>
      </w:tr>
    </w:tbl>
    <w:p w:rsidR="00151B5A" w:rsidRPr="00636A60" w:rsidRDefault="00151B5A" w:rsidP="00606EBA">
      <w:pPr>
        <w:rPr>
          <w:sz w:val="30"/>
          <w:szCs w:val="30"/>
        </w:rPr>
      </w:pPr>
    </w:p>
    <w:tbl>
      <w:tblPr>
        <w:tblpPr w:leftFromText="180" w:rightFromText="180" w:vertAnchor="text" w:horzAnchor="margin" w:tblpX="384" w:tblpY="1"/>
        <w:tblW w:w="9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630"/>
        <w:gridCol w:w="1170"/>
        <w:gridCol w:w="180"/>
        <w:gridCol w:w="1260"/>
        <w:gridCol w:w="180"/>
        <w:gridCol w:w="1260"/>
        <w:gridCol w:w="180"/>
        <w:gridCol w:w="1227"/>
      </w:tblGrid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Pr="00ED44CC" w:rsidRDefault="00C260D6" w:rsidP="003C664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C260D6" w:rsidRPr="0022501F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250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Default="00C260D6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C260D6" w:rsidRPr="007F089D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089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89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089D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51B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Pr="00ED44CC" w:rsidRDefault="00C260D6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Pr="00ED44CC" w:rsidRDefault="00C260D6" w:rsidP="003C664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C260D6" w:rsidRPr="00ED44CC" w:rsidRDefault="00C260D6" w:rsidP="003C664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7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Pr="00ED44CC" w:rsidRDefault="00C260D6" w:rsidP="003C664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C260D6" w:rsidRPr="00ED44CC" w:rsidRDefault="00C260D6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260D6" w:rsidRPr="006370F5" w:rsidTr="003C664D">
        <w:trPr>
          <w:cantSplit/>
        </w:trPr>
        <w:tc>
          <w:tcPr>
            <w:tcW w:w="3229" w:type="dxa"/>
            <w:shd w:val="clear" w:color="auto" w:fill="auto"/>
          </w:tcPr>
          <w:p w:rsidR="00C260D6" w:rsidRPr="00ED44CC" w:rsidRDefault="00C260D6" w:rsidP="003C664D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3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260D6" w:rsidRPr="00ED44CC" w:rsidRDefault="00C260D6" w:rsidP="00D02BA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</w:tcPr>
          <w:p w:rsidR="00C260D6" w:rsidRPr="00ED44CC" w:rsidRDefault="00C260D6" w:rsidP="003C664D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36848" w:rsidRPr="006370F5" w:rsidTr="006E4FBA">
        <w:trPr>
          <w:cantSplit/>
        </w:trPr>
        <w:tc>
          <w:tcPr>
            <w:tcW w:w="3229" w:type="dxa"/>
            <w:shd w:val="clear" w:color="auto" w:fill="auto"/>
          </w:tcPr>
          <w:p w:rsidR="00D36848" w:rsidRPr="002A5E00" w:rsidRDefault="00D36848" w:rsidP="00D36848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</w:tcPr>
          <w:p w:rsidR="00D36848" w:rsidRPr="00ED44CC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6848" w:rsidRPr="00D36848" w:rsidRDefault="00D02BAE" w:rsidP="00D02BAE">
            <w:pPr>
              <w:tabs>
                <w:tab w:val="clear" w:pos="907"/>
                <w:tab w:val="left" w:pos="9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D36848"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tabs>
                <w:tab w:val="clear" w:pos="907"/>
                <w:tab w:val="left" w:pos="82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92,989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D36848" w:rsidRPr="00D36848" w:rsidRDefault="00D36848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92,989</w:t>
            </w:r>
          </w:p>
        </w:tc>
      </w:tr>
      <w:tr w:rsidR="00D36848" w:rsidRPr="00C329D0" w:rsidTr="006E4FBA">
        <w:trPr>
          <w:cantSplit/>
        </w:trPr>
        <w:tc>
          <w:tcPr>
            <w:tcW w:w="3229" w:type="dxa"/>
            <w:shd w:val="clear" w:color="auto" w:fill="auto"/>
          </w:tcPr>
          <w:p w:rsidR="00D36848" w:rsidRPr="003060BC" w:rsidRDefault="00D36848" w:rsidP="00D36848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630" w:type="dxa"/>
          </w:tcPr>
          <w:p w:rsidR="00D36848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</w:p>
        </w:tc>
        <w:tc>
          <w:tcPr>
            <w:tcW w:w="1170" w:type="dxa"/>
          </w:tcPr>
          <w:p w:rsidR="00D36848" w:rsidRPr="00D36848" w:rsidRDefault="00D36848" w:rsidP="00D02BAE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4,651,567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tabs>
                <w:tab w:val="clear" w:pos="907"/>
                <w:tab w:val="left" w:pos="82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19,792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D36848" w:rsidRPr="00D36848" w:rsidRDefault="00D36848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4,671,359</w:t>
            </w:r>
          </w:p>
        </w:tc>
      </w:tr>
      <w:tr w:rsidR="00D36848" w:rsidRPr="00C329D0" w:rsidTr="006E4FBA">
        <w:trPr>
          <w:cantSplit/>
        </w:trPr>
        <w:tc>
          <w:tcPr>
            <w:tcW w:w="3229" w:type="dxa"/>
            <w:shd w:val="clear" w:color="auto" w:fill="auto"/>
          </w:tcPr>
          <w:p w:rsidR="00D36848" w:rsidRPr="003060BC" w:rsidRDefault="00D36848" w:rsidP="00D36848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630" w:type="dxa"/>
          </w:tcPr>
          <w:p w:rsidR="00D36848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6848" w:rsidRPr="00D36848" w:rsidRDefault="00D02BAE" w:rsidP="00D02BAE">
            <w:pPr>
              <w:tabs>
                <w:tab w:val="clear" w:pos="680"/>
                <w:tab w:val="clear" w:pos="907"/>
                <w:tab w:val="left" w:pos="641"/>
                <w:tab w:val="left" w:pos="821"/>
                <w:tab w:val="left" w:pos="911"/>
              </w:tabs>
              <w:ind w:right="1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D36848" w:rsidRPr="00D3684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tabs>
                <w:tab w:val="clear" w:pos="907"/>
                <w:tab w:val="left" w:pos="82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20,274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D36848" w:rsidRPr="00D36848" w:rsidRDefault="00D36848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20,274</w:t>
            </w:r>
          </w:p>
        </w:tc>
      </w:tr>
      <w:tr w:rsidR="00D36848" w:rsidRPr="00C329D0" w:rsidTr="00F91D7B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D36848" w:rsidRPr="003060BC" w:rsidRDefault="00D36848" w:rsidP="00D36848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D36848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36848" w:rsidRPr="00D36848" w:rsidRDefault="00D36848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  <w:tab w:val="left" w:pos="911"/>
              </w:tabs>
              <w:spacing w:after="0"/>
              <w:ind w:left="-198" w:right="-313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6848" w:rsidRPr="00D36848" w:rsidRDefault="00D36848" w:rsidP="00D02BAE">
            <w:pPr>
              <w:pStyle w:val="acctfourfigures"/>
              <w:tabs>
                <w:tab w:val="decimal" w:pos="122"/>
                <w:tab w:val="left" w:pos="821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6848" w:rsidRPr="00D36848" w:rsidRDefault="00D36848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D36848" w:rsidRPr="00D36848" w:rsidRDefault="00D36848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848" w:rsidRPr="00C329D0" w:rsidTr="003C664D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D36848" w:rsidRPr="00C131CE" w:rsidRDefault="00D36848" w:rsidP="00D3684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69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30" w:type="dxa"/>
          </w:tcPr>
          <w:p w:rsidR="00D36848" w:rsidRPr="002E27ED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36848" w:rsidRPr="00D36848" w:rsidRDefault="00D36848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  <w:tab w:val="left" w:pos="911"/>
              </w:tabs>
              <w:spacing w:after="0"/>
              <w:ind w:left="-198" w:right="-313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6848" w:rsidRPr="00D36848" w:rsidRDefault="00D36848" w:rsidP="00D02BAE">
            <w:pPr>
              <w:pStyle w:val="acctfourfigures"/>
              <w:tabs>
                <w:tab w:val="decimal" w:pos="122"/>
                <w:tab w:val="left" w:pos="821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6848" w:rsidRPr="00D36848" w:rsidRDefault="00D36848" w:rsidP="00D02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D36848" w:rsidRPr="00D36848" w:rsidRDefault="00D36848" w:rsidP="00D3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D36848" w:rsidRPr="00D36848" w:rsidRDefault="00D36848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848" w:rsidRPr="00C329D0" w:rsidTr="006E4FBA">
        <w:trPr>
          <w:cantSplit/>
        </w:trPr>
        <w:tc>
          <w:tcPr>
            <w:tcW w:w="3229" w:type="dxa"/>
            <w:shd w:val="clear" w:color="auto" w:fill="auto"/>
          </w:tcPr>
          <w:p w:rsidR="00D36848" w:rsidRPr="002E27ED" w:rsidRDefault="00D36848" w:rsidP="00D36848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630" w:type="dxa"/>
          </w:tcPr>
          <w:p w:rsidR="00D36848" w:rsidRPr="002E27ED" w:rsidRDefault="00D36848" w:rsidP="00D36848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70" w:type="dxa"/>
          </w:tcPr>
          <w:p w:rsidR="00D36848" w:rsidRPr="00D36848" w:rsidRDefault="008E14D2" w:rsidP="00D02BAE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486,881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8E14D2" w:rsidP="00D02BAE">
            <w:pPr>
              <w:tabs>
                <w:tab w:val="clear" w:pos="907"/>
                <w:tab w:val="left" w:pos="821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1,099,</w:t>
            </w:r>
            <w:r w:rsidR="00D02BAE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6848" w:rsidRPr="00D36848" w:rsidRDefault="00D36848" w:rsidP="00D368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D36848" w:rsidRPr="00D36848" w:rsidRDefault="00D36848" w:rsidP="00D3684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D36848" w:rsidRPr="00D36848" w:rsidRDefault="00D36848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848">
              <w:rPr>
                <w:rFonts w:ascii="Angsana New" w:hAnsi="Angsana New"/>
                <w:sz w:val="28"/>
                <w:szCs w:val="28"/>
              </w:rPr>
              <w:t>1,586,577</w:t>
            </w:r>
          </w:p>
        </w:tc>
      </w:tr>
    </w:tbl>
    <w:p w:rsidR="00C260D6" w:rsidRDefault="00C260D6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Default="00636A60" w:rsidP="00606EBA">
      <w:pPr>
        <w:rPr>
          <w:sz w:val="24"/>
          <w:szCs w:val="24"/>
        </w:rPr>
      </w:pPr>
    </w:p>
    <w:p w:rsidR="00636A60" w:rsidRPr="00636A60" w:rsidRDefault="00636A60" w:rsidP="00606EBA">
      <w:pPr>
        <w:rPr>
          <w:vanish/>
          <w:sz w:val="24"/>
          <w:szCs w:val="24"/>
        </w:rPr>
      </w:pPr>
    </w:p>
    <w:p w:rsidR="0087422A" w:rsidRPr="005724C2" w:rsidRDefault="0087422A">
      <w:pPr>
        <w:rPr>
          <w:sz w:val="30"/>
          <w:szCs w:val="30"/>
        </w:rPr>
      </w:pPr>
    </w:p>
    <w:p w:rsidR="00636A60" w:rsidRPr="00151B5A" w:rsidRDefault="00636A60" w:rsidP="0008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9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text" w:horzAnchor="margin" w:tblpX="384" w:tblpY="1"/>
        <w:tblW w:w="9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630"/>
        <w:gridCol w:w="1170"/>
        <w:gridCol w:w="180"/>
        <w:gridCol w:w="1260"/>
        <w:gridCol w:w="180"/>
        <w:gridCol w:w="1260"/>
        <w:gridCol w:w="180"/>
        <w:gridCol w:w="1227"/>
      </w:tblGrid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22501F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250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Default="00151B5A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7F089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7F089D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151B5A" w:rsidRPr="00ED44CC" w:rsidRDefault="00151B5A" w:rsidP="000E6941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ED44CC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7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57" w:type="dxa"/>
            <w:gridSpan w:val="7"/>
          </w:tcPr>
          <w:p w:rsidR="00151B5A" w:rsidRPr="00ED44CC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D44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ED44C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ED44CC" w:rsidRDefault="00151B5A" w:rsidP="000E69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51B5A" w:rsidRPr="006370F5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2A5E00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</w:tcPr>
          <w:p w:rsidR="00151B5A" w:rsidRPr="00ED44CC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FD2364" w:rsidRDefault="00D02BAE" w:rsidP="00D02BAE">
            <w:pPr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151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0E69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FD2364" w:rsidRDefault="00151B5A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</w:tr>
      <w:tr w:rsidR="00151B5A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3060B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630" w:type="dxa"/>
          </w:tcPr>
          <w:p w:rsidR="00151B5A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</w:p>
        </w:tc>
        <w:tc>
          <w:tcPr>
            <w:tcW w:w="1170" w:type="dxa"/>
          </w:tcPr>
          <w:p w:rsidR="00151B5A" w:rsidRPr="00FD2364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7,065,444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25,854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0E69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FD2364" w:rsidRDefault="00151B5A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7,091,298</w:t>
            </w:r>
          </w:p>
        </w:tc>
      </w:tr>
      <w:tr w:rsidR="00151B5A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3060B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630" w:type="dxa"/>
          </w:tcPr>
          <w:p w:rsidR="00151B5A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FD2364" w:rsidRDefault="00151B5A" w:rsidP="00D02BAE">
            <w:pPr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D2364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20,205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FD2364" w:rsidRDefault="00151B5A" w:rsidP="000E69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FD2364" w:rsidRDefault="00151B5A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20,205</w:t>
            </w:r>
          </w:p>
        </w:tc>
      </w:tr>
      <w:tr w:rsidR="00151B5A" w:rsidRPr="00A023AE" w:rsidTr="000E6941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151B5A" w:rsidRPr="00A023AE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151B5A" w:rsidRPr="00A023AE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51B5A" w:rsidRPr="00A023AE" w:rsidRDefault="00151B5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101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51B5A" w:rsidRPr="00A023AE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51B5A" w:rsidRPr="00A023AE" w:rsidRDefault="00151B5A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51B5A" w:rsidRPr="00A023AE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51B5A" w:rsidRPr="00A023AE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151B5A" w:rsidRPr="00A023AE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:rsidR="00151B5A" w:rsidRPr="00A023AE" w:rsidRDefault="00151B5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1B5A" w:rsidRPr="00C329D0" w:rsidTr="000E6941">
        <w:trPr>
          <w:cantSplit/>
          <w:trHeight w:val="263"/>
        </w:trPr>
        <w:tc>
          <w:tcPr>
            <w:tcW w:w="3229" w:type="dxa"/>
            <w:shd w:val="clear" w:color="auto" w:fill="auto"/>
          </w:tcPr>
          <w:p w:rsidR="00151B5A" w:rsidRPr="00C131CE" w:rsidRDefault="00151B5A" w:rsidP="000E694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69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30" w:type="dxa"/>
          </w:tcPr>
          <w:p w:rsidR="00151B5A" w:rsidRPr="002E27ED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51B5A" w:rsidRPr="00921406" w:rsidRDefault="00151B5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101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1B5A" w:rsidRPr="006D2737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51B5A" w:rsidRPr="00B33F64" w:rsidRDefault="00151B5A" w:rsidP="00D02BAE">
            <w:pPr>
              <w:pStyle w:val="acctfourfigures"/>
              <w:tabs>
                <w:tab w:val="decimal" w:pos="122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51B5A" w:rsidRPr="00B33F64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51B5A" w:rsidRPr="00B33F64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B33F64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9"/>
              </w:tabs>
              <w:spacing w:after="0"/>
              <w:ind w:left="-198" w:right="-313" w:firstLine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:rsidR="00151B5A" w:rsidRPr="00B33F64" w:rsidRDefault="00151B5A" w:rsidP="00D02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9"/>
              </w:tabs>
              <w:spacing w:after="0"/>
              <w:ind w:left="-198" w:right="68" w:firstLine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5A" w:rsidRPr="00C329D0" w:rsidTr="000E6941">
        <w:trPr>
          <w:cantSplit/>
        </w:trPr>
        <w:tc>
          <w:tcPr>
            <w:tcW w:w="3229" w:type="dxa"/>
            <w:shd w:val="clear" w:color="auto" w:fill="auto"/>
          </w:tcPr>
          <w:p w:rsidR="00151B5A" w:rsidRPr="006926D8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926D8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630" w:type="dxa"/>
          </w:tcPr>
          <w:p w:rsidR="00151B5A" w:rsidRPr="006926D8" w:rsidRDefault="00151B5A" w:rsidP="000E694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  <w:r w:rsidRPr="006926D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70" w:type="dxa"/>
          </w:tcPr>
          <w:p w:rsidR="00151B5A" w:rsidRPr="006926D8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277,782</w:t>
            </w:r>
          </w:p>
        </w:tc>
        <w:tc>
          <w:tcPr>
            <w:tcW w:w="180" w:type="dxa"/>
          </w:tcPr>
          <w:p w:rsidR="00151B5A" w:rsidRPr="006926D8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6926D8" w:rsidRDefault="00151B5A" w:rsidP="00D02BAE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3,107,425</w:t>
            </w:r>
          </w:p>
        </w:tc>
        <w:tc>
          <w:tcPr>
            <w:tcW w:w="180" w:type="dxa"/>
          </w:tcPr>
          <w:p w:rsidR="00151B5A" w:rsidRPr="006926D8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6926D8" w:rsidRDefault="00151B5A" w:rsidP="000E69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:rsidR="00151B5A" w:rsidRPr="006926D8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151B5A" w:rsidRPr="006926D8" w:rsidRDefault="00151B5A" w:rsidP="00D02BAE">
            <w:pPr>
              <w:ind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6D8">
              <w:rPr>
                <w:rFonts w:ascii="Angsana New" w:hAnsi="Angsana New"/>
                <w:sz w:val="28"/>
                <w:szCs w:val="28"/>
              </w:rPr>
              <w:t>3,385,207</w:t>
            </w:r>
          </w:p>
        </w:tc>
      </w:tr>
    </w:tbl>
    <w:p w:rsidR="00151B5A" w:rsidRDefault="00151B5A" w:rsidP="0008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9"/>
        <w:jc w:val="thaiDistribute"/>
        <w:rPr>
          <w:rFonts w:ascii="Angsana New" w:hAnsi="Angsana New"/>
          <w:sz w:val="30"/>
          <w:szCs w:val="30"/>
        </w:rPr>
      </w:pPr>
    </w:p>
    <w:p w:rsidR="003B561E" w:rsidRPr="00B91DDF" w:rsidRDefault="003B561E" w:rsidP="0008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9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ตราสารทุนคำนวณโดยใช้ราคาเสนอซื้อครั้งล่าสุดที่ประกาศโดยตลาดหลักทรัพย์แห่งประเทศไทย ณ</w:t>
      </w:r>
      <w:r>
        <w:rPr>
          <w:rFonts w:ascii="Angsana New" w:hAnsi="Angsana New"/>
          <w:sz w:val="30"/>
          <w:szCs w:val="30"/>
        </w:rPr>
        <w:t xml:space="preserve"> </w:t>
      </w:r>
      <w:r w:rsidR="00E22F5D">
        <w:rPr>
          <w:rFonts w:ascii="Angsana New" w:hAnsi="Angsana New" w:hint="cs"/>
          <w:sz w:val="30"/>
          <w:szCs w:val="30"/>
          <w:cs/>
        </w:rPr>
        <w:t>วันทำการสุดท้ายของงวด</w:t>
      </w:r>
      <w:r w:rsidR="00B91DDF">
        <w:rPr>
          <w:rFonts w:ascii="Angsana New" w:hAnsi="Angsana New"/>
          <w:sz w:val="30"/>
          <w:szCs w:val="30"/>
        </w:rPr>
        <w:tab/>
      </w:r>
      <w:r w:rsidR="00B91DDF">
        <w:rPr>
          <w:rFonts w:ascii="Angsana New" w:hAnsi="Angsana New"/>
          <w:sz w:val="30"/>
          <w:szCs w:val="30"/>
        </w:rPr>
        <w:tab/>
      </w:r>
    </w:p>
    <w:p w:rsidR="003B561E" w:rsidRDefault="00764CB8" w:rsidP="003B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E4DE8" w:rsidRPr="00701F5F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="009E4DE8" w:rsidRPr="00701F5F">
        <w:rPr>
          <w:rFonts w:ascii="Angsana New" w:hAnsi="Angsana New"/>
          <w:sz w:val="30"/>
          <w:szCs w:val="30"/>
        </w:rPr>
        <w:t xml:space="preserve"> 2 </w:t>
      </w:r>
      <w:r w:rsidR="009E4DE8" w:rsidRPr="00701F5F">
        <w:rPr>
          <w:rFonts w:ascii="Angsana New" w:hAnsi="Angsana New"/>
          <w:sz w:val="30"/>
          <w:szCs w:val="30"/>
          <w:cs/>
        </w:rPr>
        <w:t xml:space="preserve">สำหรับตราสารหนี้ </w:t>
      </w:r>
      <w:r w:rsidR="003B561E">
        <w:rPr>
          <w:rFonts w:ascii="Angsana New" w:hAnsi="Angsana New" w:hint="cs"/>
          <w:sz w:val="30"/>
          <w:szCs w:val="30"/>
          <w:cs/>
        </w:rPr>
        <w:t>โดย</w:t>
      </w:r>
      <w:r w:rsidR="003B561E">
        <w:rPr>
          <w:rFonts w:ascii="Angsana New" w:hAnsi="Angsana New" w:hint="cs"/>
          <w:spacing w:val="-2"/>
          <w:sz w:val="30"/>
          <w:szCs w:val="30"/>
          <w:cs/>
        </w:rPr>
        <w:t>คำนวณจากราคาตราสารหนี้ที่</w:t>
      </w:r>
      <w:r w:rsidR="003B561E" w:rsidRPr="009C20FD">
        <w:rPr>
          <w:rFonts w:ascii="Angsana New" w:hAnsi="Angsana New" w:hint="cs"/>
          <w:spacing w:val="-2"/>
          <w:sz w:val="30"/>
          <w:szCs w:val="30"/>
          <w:cs/>
        </w:rPr>
        <w:t>ไม่รวมดอกเบี้ยค้างรับของสมาคมตลาดตราสารหนี้ไทย</w:t>
      </w:r>
    </w:p>
    <w:p w:rsidR="003B561E" w:rsidRPr="00B91DDF" w:rsidRDefault="003B561E" w:rsidP="003B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6667DE" w:rsidRDefault="00764CB8" w:rsidP="00B06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3B561E" w:rsidRPr="00701F5F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="003B561E" w:rsidRPr="00701F5F">
        <w:rPr>
          <w:rFonts w:ascii="Angsana New" w:hAnsi="Angsana New"/>
          <w:sz w:val="30"/>
          <w:szCs w:val="30"/>
        </w:rPr>
        <w:t xml:space="preserve"> 2 </w:t>
      </w:r>
      <w:r w:rsidR="003B561E" w:rsidRPr="00701F5F">
        <w:rPr>
          <w:rFonts w:ascii="Angsana New" w:hAnsi="Angsana New"/>
          <w:sz w:val="30"/>
          <w:szCs w:val="30"/>
          <w:cs/>
        </w:rPr>
        <w:t>สำหรับ</w:t>
      </w:r>
      <w:r w:rsidR="00843E39">
        <w:rPr>
          <w:rFonts w:ascii="Angsana New" w:hAnsi="Angsana New" w:hint="cs"/>
          <w:sz w:val="30"/>
          <w:szCs w:val="30"/>
          <w:cs/>
        </w:rPr>
        <w:t>เงินลงทุน</w:t>
      </w:r>
      <w:r w:rsidR="003B561E" w:rsidRPr="003B561E">
        <w:rPr>
          <w:rFonts w:ascii="Angsana New" w:hAnsi="Angsana New" w:hint="cs"/>
          <w:sz w:val="30"/>
          <w:szCs w:val="30"/>
          <w:cs/>
        </w:rPr>
        <w:t>เผื่อขาย</w:t>
      </w:r>
      <w:r w:rsidR="003B561E" w:rsidRPr="00701F5F">
        <w:rPr>
          <w:rFonts w:ascii="Angsana New" w:hAnsi="Angsana New"/>
          <w:sz w:val="30"/>
          <w:szCs w:val="30"/>
          <w:cs/>
        </w:rPr>
        <w:t xml:space="preserve"> </w:t>
      </w:r>
      <w:r w:rsidR="001E35C3">
        <w:rPr>
          <w:rFonts w:ascii="Angsana New" w:hAnsi="Angsana New" w:hint="cs"/>
          <w:sz w:val="30"/>
          <w:szCs w:val="30"/>
          <w:cs/>
        </w:rPr>
        <w:t>โดย</w:t>
      </w:r>
      <w:r w:rsidR="001E35C3">
        <w:rPr>
          <w:rFonts w:ascii="Angsana New" w:hAnsi="Angsana New" w:hint="cs"/>
          <w:spacing w:val="-2"/>
          <w:sz w:val="30"/>
          <w:szCs w:val="30"/>
          <w:cs/>
        </w:rPr>
        <w:t>คำนวณจาก</w:t>
      </w:r>
      <w:r w:rsidR="001E35C3">
        <w:rPr>
          <w:rFonts w:ascii="Angsana New" w:hAnsi="Angsana New" w:hint="cs"/>
          <w:sz w:val="30"/>
          <w:szCs w:val="30"/>
          <w:cs/>
        </w:rPr>
        <w:t xml:space="preserve">มูลค่าสินทรัพย์สุทธิ ณ </w:t>
      </w:r>
      <w:r w:rsidR="00E22F5D">
        <w:rPr>
          <w:rFonts w:ascii="Angsana New" w:hAnsi="Angsana New" w:hint="cs"/>
          <w:sz w:val="30"/>
          <w:szCs w:val="30"/>
          <w:cs/>
        </w:rPr>
        <w:t>วันทำการสุดท้ายของงวด</w:t>
      </w:r>
    </w:p>
    <w:p w:rsidR="00CB5E5A" w:rsidRPr="00B06537" w:rsidRDefault="00CB5E5A" w:rsidP="00B06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667DE" w:rsidRPr="00C131CE" w:rsidRDefault="006667DE" w:rsidP="0066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701F5F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701F5F">
        <w:rPr>
          <w:rFonts w:ascii="Angsana New" w:hAnsi="Angsana New"/>
          <w:sz w:val="30"/>
          <w:szCs w:val="30"/>
        </w:rPr>
        <w:t xml:space="preserve"> 2 </w:t>
      </w:r>
      <w:r w:rsidRPr="00701F5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701F5F">
        <w:rPr>
          <w:rFonts w:ascii="Angsana New" w:hAnsi="Angsana New"/>
          <w:sz w:val="30"/>
          <w:szCs w:val="30"/>
          <w:cs/>
        </w:rPr>
        <w:t>ตราสารอนุพันธ์ที่ซื้อขายนอกตลาดหลักทรัพย์ อ้างอิงราคาจากนายหน้า</w:t>
      </w:r>
      <w:r w:rsidR="00636A60">
        <w:rPr>
          <w:rFonts w:ascii="Angsana New" w:hAnsi="Angsana New" w:hint="cs"/>
          <w:sz w:val="30"/>
          <w:szCs w:val="30"/>
          <w:cs/>
        </w:rPr>
        <w:t>ในตลาดที่มีสภาพคล่อง</w:t>
      </w:r>
      <w:r w:rsidRPr="00701F5F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มูลค่ายุติธรรมของเครื่องมือทางการเงินสะท้อนผลกระทบของความเสี่ยงด้านเครดิต</w:t>
      </w:r>
      <w:r w:rsidR="00636A60">
        <w:rPr>
          <w:rFonts w:ascii="Angsana New" w:hAnsi="Angsana New" w:hint="cs"/>
          <w:sz w:val="30"/>
          <w:szCs w:val="30"/>
          <w:cs/>
        </w:rPr>
        <w:t>ของ</w:t>
      </w:r>
      <w:r w:rsidRPr="00701F5F">
        <w:rPr>
          <w:rFonts w:ascii="Angsana New" w:hAnsi="Angsana New"/>
          <w:sz w:val="30"/>
          <w:szCs w:val="30"/>
          <w:cs/>
        </w:rPr>
        <w:t>คู่สัญญา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43E39" w:rsidRDefault="00843E39" w:rsidP="00345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E6362" w:rsidRPr="00345B9F" w:rsidRDefault="00F631E0" w:rsidP="00345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701F5F">
        <w:rPr>
          <w:rFonts w:ascii="Angsana New" w:hAnsi="Angsana New"/>
          <w:sz w:val="30"/>
          <w:szCs w:val="30"/>
          <w:cs/>
        </w:rPr>
        <w:lastRenderedPageBreak/>
        <w:t>มูลค่ายุติธรรมระดับ</w:t>
      </w:r>
      <w:r w:rsidRPr="00701F5F">
        <w:rPr>
          <w:rFonts w:ascii="Angsana New" w:hAnsi="Angsana New"/>
          <w:sz w:val="30"/>
          <w:szCs w:val="30"/>
        </w:rPr>
        <w:t xml:space="preserve"> 2 </w:t>
      </w:r>
      <w:r w:rsidRPr="00701F5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หนี้สิน</w:t>
      </w:r>
      <w:r w:rsidRPr="00701F5F">
        <w:rPr>
          <w:rFonts w:ascii="Angsana New" w:hAnsi="Angsana New"/>
          <w:sz w:val="30"/>
          <w:szCs w:val="30"/>
          <w:cs/>
        </w:rPr>
        <w:t>ตราสารอนุพันธ์</w:t>
      </w:r>
      <w:r>
        <w:rPr>
          <w:rFonts w:ascii="Angsana New" w:hAnsi="Angsana New" w:hint="cs"/>
          <w:sz w:val="30"/>
          <w:szCs w:val="30"/>
          <w:cs/>
        </w:rPr>
        <w:t>ซึ่งไม่มีสภาพคล่องคำนวณจากราคาเสนอ</w:t>
      </w:r>
      <w:r w:rsidR="00957D7C">
        <w:rPr>
          <w:rFonts w:ascii="Angsana New" w:hAnsi="Angsana New" w:hint="cs"/>
          <w:sz w:val="30"/>
          <w:szCs w:val="30"/>
          <w:cs/>
        </w:rPr>
        <w:t xml:space="preserve">ขายล่าสุด </w:t>
      </w:r>
      <w:r w:rsidR="00345B9F">
        <w:rPr>
          <w:rFonts w:ascii="Angsana New" w:hAnsi="Angsana New"/>
          <w:sz w:val="30"/>
          <w:szCs w:val="30"/>
        </w:rPr>
        <w:br/>
      </w:r>
      <w:r w:rsidR="00957D7C">
        <w:rPr>
          <w:rFonts w:ascii="Angsana New" w:hAnsi="Angsana New" w:hint="cs"/>
          <w:sz w:val="30"/>
          <w:szCs w:val="30"/>
          <w:cs/>
        </w:rPr>
        <w:t xml:space="preserve">ณ </w:t>
      </w:r>
      <w:r w:rsidR="002327C6">
        <w:rPr>
          <w:rFonts w:ascii="Angsana New" w:hAnsi="Angsana New" w:hint="cs"/>
          <w:sz w:val="30"/>
          <w:szCs w:val="30"/>
          <w:cs/>
        </w:rPr>
        <w:t>วันทำการ</w:t>
      </w:r>
      <w:r w:rsidR="007800E4">
        <w:rPr>
          <w:rFonts w:ascii="Angsana New" w:hAnsi="Angsana New" w:hint="cs"/>
          <w:sz w:val="30"/>
          <w:szCs w:val="30"/>
          <w:cs/>
        </w:rPr>
        <w:t>สุดท้าย</w:t>
      </w:r>
      <w:r w:rsidR="002327C6">
        <w:rPr>
          <w:rFonts w:ascii="Angsana New" w:hAnsi="Angsana New" w:hint="cs"/>
          <w:sz w:val="30"/>
          <w:szCs w:val="30"/>
          <w:cs/>
        </w:rPr>
        <w:t>ของงวด</w:t>
      </w:r>
      <w:r>
        <w:rPr>
          <w:rFonts w:ascii="Angsana New" w:hAnsi="Angsana New" w:hint="cs"/>
          <w:sz w:val="30"/>
          <w:szCs w:val="30"/>
          <w:cs/>
        </w:rPr>
        <w:t xml:space="preserve">ของตลาดหลักทรัพย์แห่งประเทศไทย </w:t>
      </w:r>
    </w:p>
    <w:p w:rsidR="0087422A" w:rsidRDefault="0087422A" w:rsidP="00E12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51B5A" w:rsidRDefault="0099287B" w:rsidP="00E12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9E4DE8" w:rsidRPr="00DB77D8" w:rsidRDefault="00151B5A" w:rsidP="0084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91DDF">
        <w:rPr>
          <w:rFonts w:ascii="Angsana New" w:hAnsi="Angsana New"/>
          <w:sz w:val="30"/>
          <w:szCs w:val="30"/>
        </w:rPr>
        <w:lastRenderedPageBreak/>
        <w:t>5</w:t>
      </w:r>
      <w:r w:rsidR="009E4DE8" w:rsidRPr="00DB77D8">
        <w:rPr>
          <w:rFonts w:ascii="Angsana New" w:hAnsi="Angsana New"/>
          <w:sz w:val="30"/>
          <w:szCs w:val="30"/>
        </w:rPr>
        <w:t>.2</w:t>
      </w:r>
      <w:r w:rsidR="005939B4">
        <w:rPr>
          <w:rFonts w:ascii="Angsana New" w:hAnsi="Angsana New"/>
          <w:sz w:val="30"/>
          <w:szCs w:val="30"/>
          <w:cs/>
        </w:rPr>
        <w:tab/>
      </w:r>
      <w:r w:rsidR="009E4DE8" w:rsidRPr="00DB77D8">
        <w:rPr>
          <w:rFonts w:ascii="Angsana New" w:hAnsi="Angsana New" w:hint="cs"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203391" w:rsidRPr="00F07BAA" w:rsidRDefault="00203391" w:rsidP="00E8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1080"/>
        <w:jc w:val="thaiDistribute"/>
        <w:rPr>
          <w:rFonts w:ascii="Angsana New" w:hAnsi="Angsana New"/>
        </w:rPr>
      </w:pPr>
    </w:p>
    <w:p w:rsidR="00504711" w:rsidRPr="002327C6" w:rsidRDefault="00C116C3" w:rsidP="002E3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  <w:tab w:val="decimal" w:pos="9540"/>
        </w:tabs>
        <w:spacing w:line="240" w:lineRule="auto"/>
        <w:ind w:left="1098"/>
        <w:jc w:val="thaiDistribute"/>
        <w:rPr>
          <w:rFonts w:ascii="Angsana New" w:hAnsi="Angsana New"/>
          <w:sz w:val="30"/>
          <w:szCs w:val="30"/>
          <w:cs/>
        </w:rPr>
      </w:pPr>
      <w:r w:rsidRPr="00031822">
        <w:rPr>
          <w:rFonts w:ascii="Angsana New" w:hAnsi="Angsana New" w:hint="cs"/>
          <w:sz w:val="30"/>
          <w:szCs w:val="30"/>
          <w:cs/>
        </w:rPr>
        <w:t>ตารางด้านล่างวิเคราะห์เครื่องมือทางการเงินที่ไม</w:t>
      </w:r>
      <w:r w:rsidR="00774A4B">
        <w:rPr>
          <w:rFonts w:ascii="Angsana New" w:hAnsi="Angsana New" w:hint="cs"/>
          <w:sz w:val="30"/>
          <w:szCs w:val="30"/>
          <w:cs/>
        </w:rPr>
        <w:t>่ได้วัดมูลค่าด้วยมูลค่ายุติธรรม</w:t>
      </w:r>
      <w:r w:rsidR="002327C6">
        <w:rPr>
          <w:rFonts w:ascii="Angsana New" w:hAnsi="Angsana New" w:hint="cs"/>
          <w:sz w:val="30"/>
          <w:szCs w:val="30"/>
          <w:cs/>
        </w:rPr>
        <w:t>และสำหรับรายการซึ่งมี</w:t>
      </w:r>
      <w:r w:rsidR="002327C6" w:rsidRPr="002327C6">
        <w:rPr>
          <w:rFonts w:ascii="Angsana New" w:hAnsi="Angsana New" w:hint="cs"/>
          <w:spacing w:val="-2"/>
          <w:sz w:val="30"/>
          <w:szCs w:val="30"/>
          <w:cs/>
        </w:rPr>
        <w:t xml:space="preserve">มูลค่ายุติธรรมแตกต่างจากราคาตามบัญชีอย่างมีสาระสำคัญ ณ วันที่ </w:t>
      </w:r>
      <w:r w:rsidR="002327C6" w:rsidRPr="002327C6">
        <w:rPr>
          <w:rFonts w:ascii="Angsana New" w:hAnsi="Angsana New"/>
          <w:spacing w:val="-2"/>
          <w:sz w:val="30"/>
          <w:szCs w:val="30"/>
        </w:rPr>
        <w:t>30</w:t>
      </w:r>
      <w:r w:rsidR="002327C6" w:rsidRPr="002327C6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="00151B5A">
        <w:rPr>
          <w:rFonts w:ascii="Angsana New" w:hAnsi="Angsana New"/>
          <w:spacing w:val="-2"/>
          <w:sz w:val="30"/>
          <w:szCs w:val="30"/>
        </w:rPr>
        <w:t>2561</w:t>
      </w:r>
      <w:r w:rsidR="002327C6" w:rsidRPr="002327C6">
        <w:rPr>
          <w:rFonts w:ascii="Angsana New" w:hAnsi="Angsana New"/>
          <w:spacing w:val="-2"/>
          <w:sz w:val="30"/>
          <w:szCs w:val="30"/>
        </w:rPr>
        <w:t xml:space="preserve"> </w:t>
      </w:r>
      <w:r w:rsidR="002327C6" w:rsidRPr="002327C6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2327C6" w:rsidRPr="002327C6">
        <w:rPr>
          <w:rFonts w:ascii="Angsana New" w:hAnsi="Angsana New"/>
          <w:spacing w:val="-2"/>
          <w:sz w:val="30"/>
          <w:szCs w:val="30"/>
        </w:rPr>
        <w:t xml:space="preserve">31 </w:t>
      </w:r>
      <w:r w:rsidR="002327C6" w:rsidRPr="002327C6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2327C6" w:rsidRPr="002327C6">
        <w:rPr>
          <w:rFonts w:ascii="Angsana New" w:hAnsi="Angsana New"/>
          <w:spacing w:val="-2"/>
          <w:sz w:val="30"/>
          <w:szCs w:val="30"/>
        </w:rPr>
        <w:t>25</w:t>
      </w:r>
      <w:r w:rsidR="00151B5A">
        <w:rPr>
          <w:rFonts w:ascii="Angsana New" w:hAnsi="Angsana New"/>
          <w:spacing w:val="-2"/>
          <w:sz w:val="30"/>
          <w:szCs w:val="30"/>
        </w:rPr>
        <w:t>60</w:t>
      </w:r>
      <w:r w:rsidR="002327C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23AA5" w:rsidRPr="00C61F3B" w:rsidRDefault="00523AA5" w:rsidP="00504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  <w:tab w:val="decimal" w:pos="9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34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859"/>
        <w:gridCol w:w="1170"/>
        <w:gridCol w:w="180"/>
        <w:gridCol w:w="1260"/>
        <w:gridCol w:w="180"/>
        <w:gridCol w:w="1260"/>
        <w:gridCol w:w="180"/>
        <w:gridCol w:w="1260"/>
      </w:tblGrid>
      <w:tr w:rsidR="00AE14D3" w:rsidRPr="00C329D0" w:rsidTr="00FB763E">
        <w:trPr>
          <w:cantSplit/>
          <w:tblHeader/>
        </w:trPr>
        <w:tc>
          <w:tcPr>
            <w:tcW w:w="3859" w:type="dxa"/>
            <w:shd w:val="clear" w:color="auto" w:fill="auto"/>
          </w:tcPr>
          <w:p w:rsidR="00AE14D3" w:rsidRPr="002E27ED" w:rsidRDefault="00AE14D3" w:rsidP="003C6D05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AE14D3" w:rsidRPr="00AE14D3" w:rsidRDefault="00AE14D3" w:rsidP="003C6D05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14D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34D0" w:rsidRPr="00C329D0" w:rsidTr="00FB763E">
        <w:trPr>
          <w:cantSplit/>
          <w:tblHeader/>
        </w:trPr>
        <w:tc>
          <w:tcPr>
            <w:tcW w:w="3859" w:type="dxa"/>
            <w:shd w:val="clear" w:color="auto" w:fill="auto"/>
          </w:tcPr>
          <w:p w:rsidR="002034D0" w:rsidRPr="002E27ED" w:rsidRDefault="002034D0" w:rsidP="003C6D05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2034D0" w:rsidRPr="002034D0" w:rsidRDefault="002034D0" w:rsidP="003C6D05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034D0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34D0">
              <w:rPr>
                <w:rFonts w:ascii="Angsana New" w:hAnsi="Angsana New"/>
                <w:sz w:val="28"/>
                <w:szCs w:val="28"/>
              </w:rPr>
              <w:t>25</w:t>
            </w:r>
            <w:r w:rsidR="007D3FEC">
              <w:rPr>
                <w:rFonts w:ascii="Angsana New" w:hAnsi="Angsana New"/>
                <w:sz w:val="28"/>
                <w:szCs w:val="28"/>
              </w:rPr>
              <w:t>6</w:t>
            </w:r>
            <w:r w:rsidR="00151B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6D05" w:rsidRPr="00C329D0" w:rsidTr="00FB763E">
        <w:trPr>
          <w:cantSplit/>
          <w:tblHeader/>
        </w:trPr>
        <w:tc>
          <w:tcPr>
            <w:tcW w:w="3859" w:type="dxa"/>
            <w:shd w:val="clear" w:color="auto" w:fill="auto"/>
          </w:tcPr>
          <w:p w:rsidR="003C6D05" w:rsidRPr="002E27ED" w:rsidRDefault="003C6D05" w:rsidP="003C6D05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3C6D05" w:rsidRPr="002E27ED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4320" w:type="dxa"/>
            <w:gridSpan w:val="6"/>
          </w:tcPr>
          <w:p w:rsidR="003C6D05" w:rsidRPr="002E27ED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C6D05" w:rsidRPr="00C329D0" w:rsidTr="00FB763E">
        <w:trPr>
          <w:cantSplit/>
          <w:tblHeader/>
        </w:trPr>
        <w:tc>
          <w:tcPr>
            <w:tcW w:w="3859" w:type="dxa"/>
            <w:shd w:val="clear" w:color="auto" w:fill="auto"/>
          </w:tcPr>
          <w:p w:rsidR="003C6D05" w:rsidRPr="002E27ED" w:rsidRDefault="003C6D05" w:rsidP="003C6D0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3C6D05" w:rsidRPr="002E27ED" w:rsidRDefault="003C6D05" w:rsidP="003C6D05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  บัญชี</w:t>
            </w: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D05" w:rsidRPr="002E27ED" w:rsidRDefault="003C6D05" w:rsidP="003C6D05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E27E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D05" w:rsidRPr="00C30C68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3C6D05" w:rsidRPr="002E27ED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6D05" w:rsidRPr="00C329D0" w:rsidTr="00FB763E">
        <w:trPr>
          <w:cantSplit/>
          <w:tblHeader/>
        </w:trPr>
        <w:tc>
          <w:tcPr>
            <w:tcW w:w="3859" w:type="dxa"/>
            <w:shd w:val="clear" w:color="auto" w:fill="auto"/>
          </w:tcPr>
          <w:p w:rsidR="003C6D05" w:rsidRPr="002E27ED" w:rsidRDefault="003C6D05" w:rsidP="003C6D0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3C6D05" w:rsidRPr="002E27ED" w:rsidRDefault="003C6D05" w:rsidP="003C6D05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C6D05" w:rsidRPr="00C329D0" w:rsidTr="00FB763E">
        <w:trPr>
          <w:cantSplit/>
        </w:trPr>
        <w:tc>
          <w:tcPr>
            <w:tcW w:w="3859" w:type="dxa"/>
            <w:shd w:val="clear" w:color="auto" w:fill="auto"/>
          </w:tcPr>
          <w:p w:rsidR="003C6D05" w:rsidRPr="002A5E00" w:rsidRDefault="003C6D05" w:rsidP="003C6D05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:rsidR="003C6D05" w:rsidRPr="002E27ED" w:rsidRDefault="003C6D05" w:rsidP="003C6D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D05" w:rsidRPr="002E27ED" w:rsidRDefault="003C6D05" w:rsidP="003C6D0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D05" w:rsidRPr="002E27ED" w:rsidRDefault="003C6D05" w:rsidP="003C6D0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816EC" w:rsidRPr="00C329D0" w:rsidTr="006E4FBA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3060BC" w:rsidRDefault="005816EC" w:rsidP="005816EC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70" w:type="dxa"/>
          </w:tcPr>
          <w:p w:rsidR="005816EC" w:rsidRPr="00FD2364" w:rsidRDefault="00D36848" w:rsidP="00D02BAE">
            <w:pPr>
              <w:tabs>
                <w:tab w:val="clear" w:pos="907"/>
                <w:tab w:val="left" w:pos="731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16,568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FD2364" w:rsidRDefault="005816EC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FD2364" w:rsidRDefault="00D36848" w:rsidP="00E707B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E707B3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FD2364" w:rsidRDefault="00D36848" w:rsidP="00E707B3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E707B3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5816EC" w:rsidRPr="00C329D0" w:rsidTr="003C664D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3060BC" w:rsidRDefault="005816EC" w:rsidP="005816EC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16EC" w:rsidRPr="0018129C" w:rsidRDefault="005816EC" w:rsidP="00D02BAE">
            <w:pPr>
              <w:pStyle w:val="acctfourfigures"/>
              <w:tabs>
                <w:tab w:val="clear" w:pos="765"/>
                <w:tab w:val="left" w:pos="907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816EC" w:rsidRPr="0018129C" w:rsidRDefault="005816EC" w:rsidP="005816E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16EC" w:rsidRPr="0018129C" w:rsidRDefault="005816EC" w:rsidP="005816EC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816EC" w:rsidRPr="0018129C" w:rsidRDefault="005816EC" w:rsidP="005816E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18129C" w:rsidRDefault="005816EC" w:rsidP="005816E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816EC" w:rsidRPr="0018129C" w:rsidRDefault="005816EC" w:rsidP="0058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16EC" w:rsidRPr="0018129C" w:rsidRDefault="005816EC" w:rsidP="00D02BA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816EC" w:rsidRPr="00C329D0" w:rsidTr="00FB763E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2A5E00" w:rsidRDefault="005816EC" w:rsidP="0058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72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:rsidR="005816EC" w:rsidRPr="0018129C" w:rsidRDefault="005816EC" w:rsidP="00D02BAE">
            <w:pPr>
              <w:pStyle w:val="acctfourfigures"/>
              <w:tabs>
                <w:tab w:val="decimal" w:pos="735"/>
                <w:tab w:val="left" w:pos="907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816EC" w:rsidRPr="0018129C" w:rsidRDefault="005816EC" w:rsidP="005816E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16EC" w:rsidRPr="0018129C" w:rsidRDefault="005816EC" w:rsidP="005816EC">
            <w:pPr>
              <w:pStyle w:val="acctfourfigures"/>
              <w:tabs>
                <w:tab w:val="decimal" w:pos="73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816EC" w:rsidRPr="0018129C" w:rsidRDefault="005816EC" w:rsidP="005816E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18129C" w:rsidRDefault="005816EC" w:rsidP="005816EC">
            <w:pPr>
              <w:tabs>
                <w:tab w:val="clear" w:pos="680"/>
                <w:tab w:val="left" w:pos="55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816EC" w:rsidRPr="0018129C" w:rsidRDefault="005816EC" w:rsidP="005816EC">
            <w:pPr>
              <w:tabs>
                <w:tab w:val="clear" w:pos="680"/>
                <w:tab w:val="left" w:pos="55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18129C" w:rsidRDefault="005816EC" w:rsidP="00D02BAE">
            <w:pPr>
              <w:pStyle w:val="acctfourfigures"/>
              <w:tabs>
                <w:tab w:val="decimal" w:pos="735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F03" w:rsidRPr="00C329D0" w:rsidTr="00D02BAE">
        <w:trPr>
          <w:cantSplit/>
        </w:trPr>
        <w:tc>
          <w:tcPr>
            <w:tcW w:w="3859" w:type="dxa"/>
            <w:shd w:val="clear" w:color="auto" w:fill="auto"/>
          </w:tcPr>
          <w:p w:rsidR="00661F03" w:rsidRPr="003060BC" w:rsidRDefault="00661F03" w:rsidP="00661F03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FFFFFF"/>
          </w:tcPr>
          <w:p w:rsidR="00661F03" w:rsidRPr="00661F03" w:rsidRDefault="00661F03" w:rsidP="00D02BAE">
            <w:pPr>
              <w:pStyle w:val="acctfourfigures"/>
              <w:tabs>
                <w:tab w:val="decimal" w:pos="122"/>
                <w:tab w:val="left" w:pos="907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F03">
              <w:rPr>
                <w:rFonts w:ascii="Angsana New" w:hAnsi="Angsana New"/>
                <w:sz w:val="28"/>
                <w:szCs w:val="28"/>
              </w:rPr>
              <w:t>3,190,235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661F03" w:rsidRPr="00661F03" w:rsidRDefault="00661F03" w:rsidP="00661F0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1F03" w:rsidRPr="00661F03" w:rsidRDefault="00661F03" w:rsidP="00F72298">
            <w:pPr>
              <w:pStyle w:val="acctfourfigures"/>
              <w:tabs>
                <w:tab w:val="clear" w:pos="765"/>
                <w:tab w:val="decimal" w:pos="122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BAE">
              <w:rPr>
                <w:rFonts w:ascii="Angsana New" w:hAnsi="Angsana New"/>
                <w:sz w:val="28"/>
                <w:szCs w:val="28"/>
              </w:rPr>
              <w:t>3,19</w:t>
            </w:r>
            <w:r w:rsidR="00D02BAE">
              <w:rPr>
                <w:rFonts w:ascii="Angsana New" w:hAnsi="Angsana New"/>
                <w:sz w:val="28"/>
                <w:szCs w:val="28"/>
              </w:rPr>
              <w:t>5</w:t>
            </w:r>
            <w:r w:rsidRPr="00D02BAE">
              <w:rPr>
                <w:rFonts w:ascii="Angsana New" w:hAnsi="Angsana New"/>
                <w:sz w:val="28"/>
                <w:szCs w:val="28"/>
              </w:rPr>
              <w:t>,</w:t>
            </w:r>
            <w:r w:rsidR="00D02BAE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61F03" w:rsidRPr="00661F03" w:rsidRDefault="00661F03" w:rsidP="00661F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61F03" w:rsidRPr="00661F03" w:rsidRDefault="00E707B3" w:rsidP="00E707B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61F03" w:rsidRPr="00661F03" w:rsidRDefault="00661F03" w:rsidP="00661F03">
            <w:pPr>
              <w:tabs>
                <w:tab w:val="clear" w:pos="680"/>
                <w:tab w:val="left" w:pos="55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1F03" w:rsidRPr="00661F03" w:rsidRDefault="00661F03" w:rsidP="000311BF">
            <w:pPr>
              <w:pStyle w:val="acctfourfigures"/>
              <w:tabs>
                <w:tab w:val="clear" w:pos="765"/>
                <w:tab w:val="decimal" w:pos="122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</w:t>
            </w:r>
            <w:r w:rsidR="00F722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72298">
              <w:rPr>
                <w:rFonts w:ascii="Angsana New" w:hAnsi="Angsana New"/>
                <w:sz w:val="28"/>
                <w:szCs w:val="28"/>
              </w:rPr>
              <w:t>3</w:t>
            </w:r>
            <w:r w:rsidR="000311BF">
              <w:rPr>
                <w:rFonts w:ascii="Angsana New" w:hAnsi="Angsana New"/>
                <w:sz w:val="28"/>
                <w:szCs w:val="28"/>
              </w:rPr>
              <w:t>7</w:t>
            </w:r>
            <w:r w:rsidR="00F7229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151B5A" w:rsidRPr="00C61F3B" w:rsidRDefault="00151B5A" w:rsidP="00151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  <w:tab w:val="decimal" w:pos="9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34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859"/>
        <w:gridCol w:w="1170"/>
        <w:gridCol w:w="180"/>
        <w:gridCol w:w="1260"/>
        <w:gridCol w:w="180"/>
        <w:gridCol w:w="1260"/>
        <w:gridCol w:w="180"/>
        <w:gridCol w:w="1260"/>
      </w:tblGrid>
      <w:tr w:rsidR="00151B5A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151B5A" w:rsidRPr="002E27ED" w:rsidRDefault="00151B5A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151B5A" w:rsidRPr="00AE14D3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14D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51B5A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151B5A" w:rsidRPr="002E27ED" w:rsidRDefault="00151B5A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151B5A" w:rsidRPr="002034D0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034D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4D0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51B5A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151B5A" w:rsidRPr="002E27ED" w:rsidRDefault="00151B5A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2E27E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4320" w:type="dxa"/>
            <w:gridSpan w:val="6"/>
          </w:tcPr>
          <w:p w:rsidR="00151B5A" w:rsidRPr="002E27E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1B5A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151B5A" w:rsidRPr="002E27ED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151B5A" w:rsidRPr="002E27ED" w:rsidRDefault="00151B5A" w:rsidP="000E6941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  บัญชี</w:t>
            </w: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2E27ED" w:rsidRDefault="00151B5A" w:rsidP="000E6941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E27E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C30C68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151B5A" w:rsidRPr="002E27E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1B5A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151B5A" w:rsidRPr="002E27ED" w:rsidRDefault="00151B5A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151B5A" w:rsidRPr="002E27ED" w:rsidRDefault="00151B5A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1B5A" w:rsidRPr="00C329D0" w:rsidTr="000E6941">
        <w:trPr>
          <w:cantSplit/>
        </w:trPr>
        <w:tc>
          <w:tcPr>
            <w:tcW w:w="3859" w:type="dxa"/>
            <w:shd w:val="clear" w:color="auto" w:fill="auto"/>
          </w:tcPr>
          <w:p w:rsidR="00151B5A" w:rsidRPr="002A5E00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:rsidR="00151B5A" w:rsidRPr="002E27ED" w:rsidRDefault="00151B5A" w:rsidP="000E69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2E27ED" w:rsidRDefault="00151B5A" w:rsidP="000E69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51B5A" w:rsidRPr="002E27ED" w:rsidRDefault="00151B5A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51B5A" w:rsidRPr="00C329D0" w:rsidTr="000E6941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151B5A" w:rsidRPr="003060B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70" w:type="dxa"/>
            <w:shd w:val="clear" w:color="auto" w:fill="auto"/>
          </w:tcPr>
          <w:p w:rsidR="00151B5A" w:rsidRPr="00FD2364" w:rsidRDefault="00151B5A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FD23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D236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11,523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FD23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151B5A" w:rsidRPr="00C329D0" w:rsidTr="000E6941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151B5A" w:rsidRPr="003060BC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51B5A" w:rsidRPr="00A023AE" w:rsidRDefault="00151B5A" w:rsidP="00F72298">
            <w:pPr>
              <w:pStyle w:val="acctfourfigures"/>
              <w:tabs>
                <w:tab w:val="clear" w:pos="765"/>
                <w:tab w:val="left" w:pos="907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1B5A" w:rsidRPr="00A023AE" w:rsidRDefault="00151B5A" w:rsidP="000E694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1B5A" w:rsidRPr="00A023AE" w:rsidRDefault="00151B5A" w:rsidP="000E69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1B5A" w:rsidRPr="00A023AE" w:rsidRDefault="00151B5A" w:rsidP="000E694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A023AE" w:rsidRDefault="00151B5A" w:rsidP="000E69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1B5A" w:rsidRPr="00A023AE" w:rsidRDefault="00151B5A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1B5A" w:rsidRPr="00A023AE" w:rsidRDefault="00151B5A" w:rsidP="000E69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51B5A" w:rsidRPr="00C329D0" w:rsidTr="000E6941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151B5A" w:rsidRPr="00A023AE" w:rsidRDefault="00151B5A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:rsidR="00151B5A" w:rsidRPr="002E27ED" w:rsidRDefault="00151B5A" w:rsidP="00F72298">
            <w:pPr>
              <w:pStyle w:val="acctfourfigures"/>
              <w:tabs>
                <w:tab w:val="decimal" w:pos="735"/>
                <w:tab w:val="left" w:pos="907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1B5A" w:rsidRPr="002E27ED" w:rsidRDefault="00151B5A" w:rsidP="000E694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1B5A" w:rsidRPr="002E27ED" w:rsidRDefault="00151B5A" w:rsidP="000E6941">
            <w:pPr>
              <w:pStyle w:val="acctfourfigures"/>
              <w:tabs>
                <w:tab w:val="decimal" w:pos="735"/>
                <w:tab w:val="decimal" w:pos="110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1B5A" w:rsidRPr="002E27ED" w:rsidRDefault="00151B5A" w:rsidP="000E694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7A7E96" w:rsidRDefault="00151B5A" w:rsidP="000E6941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1B5A" w:rsidRPr="007A7E96" w:rsidRDefault="00151B5A" w:rsidP="000E6941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7A7E96" w:rsidRDefault="00151B5A" w:rsidP="000E6941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5A" w:rsidRPr="00C329D0" w:rsidTr="000E6941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151B5A" w:rsidRPr="002A5E00" w:rsidRDefault="00151B5A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72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:rsidR="00151B5A" w:rsidRPr="00FD2364" w:rsidRDefault="00151B5A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3,814,464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3,815,201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1B5A" w:rsidRPr="00FD2364" w:rsidRDefault="00151B5A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151B5A" w:rsidRPr="00FD2364" w:rsidRDefault="00151B5A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3,815,201</w:t>
            </w:r>
          </w:p>
        </w:tc>
      </w:tr>
    </w:tbl>
    <w:p w:rsidR="00636A60" w:rsidRDefault="00636A60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  <w:cs/>
        </w:rPr>
      </w:pPr>
    </w:p>
    <w:p w:rsidR="00CD0326" w:rsidRDefault="00CD0326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636A60" w:rsidRDefault="00636A60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636A60" w:rsidRDefault="00636A60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636A60" w:rsidRDefault="00636A60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636A60" w:rsidRDefault="00636A60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151B5A" w:rsidRDefault="00151B5A">
      <w:r>
        <w:br w:type="page"/>
      </w:r>
    </w:p>
    <w:tbl>
      <w:tblPr>
        <w:tblpPr w:leftFromText="180" w:rightFromText="180" w:vertAnchor="text" w:tblpY="1"/>
        <w:tblOverlap w:val="never"/>
        <w:tblW w:w="934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859"/>
        <w:gridCol w:w="1170"/>
        <w:gridCol w:w="180"/>
        <w:gridCol w:w="1260"/>
        <w:gridCol w:w="180"/>
        <w:gridCol w:w="1260"/>
        <w:gridCol w:w="180"/>
        <w:gridCol w:w="1260"/>
      </w:tblGrid>
      <w:tr w:rsidR="00636A60" w:rsidRPr="00C329D0" w:rsidTr="003C664D">
        <w:trPr>
          <w:cantSplit/>
          <w:tblHeader/>
        </w:trPr>
        <w:tc>
          <w:tcPr>
            <w:tcW w:w="3859" w:type="dxa"/>
            <w:shd w:val="clear" w:color="auto" w:fill="auto"/>
          </w:tcPr>
          <w:p w:rsidR="00636A60" w:rsidRPr="002E27ED" w:rsidRDefault="00636A60" w:rsidP="003C664D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636A60" w:rsidRPr="00AE14D3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14D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36A60" w:rsidRPr="00C329D0" w:rsidTr="003C664D">
        <w:trPr>
          <w:cantSplit/>
          <w:tblHeader/>
        </w:trPr>
        <w:tc>
          <w:tcPr>
            <w:tcW w:w="3859" w:type="dxa"/>
            <w:shd w:val="clear" w:color="auto" w:fill="auto"/>
          </w:tcPr>
          <w:p w:rsidR="00636A60" w:rsidRPr="002E27ED" w:rsidRDefault="00636A60" w:rsidP="003C664D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636A60" w:rsidRPr="002034D0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034D0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34D0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51B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36A60" w:rsidRPr="00C329D0" w:rsidTr="003C664D">
        <w:trPr>
          <w:cantSplit/>
          <w:tblHeader/>
        </w:trPr>
        <w:tc>
          <w:tcPr>
            <w:tcW w:w="3859" w:type="dxa"/>
            <w:shd w:val="clear" w:color="auto" w:fill="auto"/>
          </w:tcPr>
          <w:p w:rsidR="00636A60" w:rsidRPr="002E27ED" w:rsidRDefault="00636A60" w:rsidP="003C664D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36A60" w:rsidRPr="002E27ED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4320" w:type="dxa"/>
            <w:gridSpan w:val="6"/>
          </w:tcPr>
          <w:p w:rsidR="00636A60" w:rsidRPr="002E27ED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36A60" w:rsidRPr="00C329D0" w:rsidTr="003C664D">
        <w:trPr>
          <w:cantSplit/>
          <w:tblHeader/>
        </w:trPr>
        <w:tc>
          <w:tcPr>
            <w:tcW w:w="3859" w:type="dxa"/>
            <w:shd w:val="clear" w:color="auto" w:fill="auto"/>
          </w:tcPr>
          <w:p w:rsidR="00636A60" w:rsidRPr="002E27ED" w:rsidRDefault="00636A60" w:rsidP="003C664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36A60" w:rsidRPr="002E27ED" w:rsidRDefault="00636A60" w:rsidP="003C664D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  บัญชี</w:t>
            </w: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36A60" w:rsidRPr="002E27ED" w:rsidRDefault="00636A60" w:rsidP="003C664D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E27E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36A60" w:rsidRPr="00C30C68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636A60" w:rsidRPr="002E27ED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6A60" w:rsidRPr="00C329D0" w:rsidTr="003C664D">
        <w:trPr>
          <w:cantSplit/>
          <w:tblHeader/>
        </w:trPr>
        <w:tc>
          <w:tcPr>
            <w:tcW w:w="3859" w:type="dxa"/>
            <w:shd w:val="clear" w:color="auto" w:fill="auto"/>
          </w:tcPr>
          <w:p w:rsidR="00636A60" w:rsidRPr="002E27ED" w:rsidRDefault="00636A60" w:rsidP="003C664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636A60" w:rsidRPr="002E27ED" w:rsidRDefault="00636A60" w:rsidP="003C664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36A60" w:rsidRPr="00C329D0" w:rsidTr="003C664D">
        <w:trPr>
          <w:cantSplit/>
        </w:trPr>
        <w:tc>
          <w:tcPr>
            <w:tcW w:w="3859" w:type="dxa"/>
            <w:shd w:val="clear" w:color="auto" w:fill="auto"/>
          </w:tcPr>
          <w:p w:rsidR="00636A60" w:rsidRPr="002A5E00" w:rsidRDefault="00636A60" w:rsidP="003C664D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:rsidR="00636A60" w:rsidRPr="002E27ED" w:rsidRDefault="00636A60" w:rsidP="003C66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36A60" w:rsidRPr="002E27ED" w:rsidRDefault="00636A60" w:rsidP="003C664D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36A60" w:rsidRPr="002E27ED" w:rsidRDefault="00636A60" w:rsidP="003C664D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816EC" w:rsidRPr="00C329D0" w:rsidTr="00F72298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3060BC" w:rsidRDefault="005816EC" w:rsidP="005816EC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70" w:type="dxa"/>
          </w:tcPr>
          <w:p w:rsidR="005816EC" w:rsidRPr="00FD2364" w:rsidRDefault="00661F03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816EC" w:rsidRPr="00FD23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AD6DE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16EC" w:rsidRDefault="005816EC" w:rsidP="005816E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FD2364" w:rsidRDefault="00AD6DE3" w:rsidP="00F72298">
            <w:pPr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298"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  <w:tc>
          <w:tcPr>
            <w:tcW w:w="180" w:type="dxa"/>
          </w:tcPr>
          <w:p w:rsidR="005816EC" w:rsidRPr="00FD2364" w:rsidRDefault="005816EC" w:rsidP="005816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816EC" w:rsidRPr="00FD2364" w:rsidRDefault="005816EC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D2364">
              <w:rPr>
                <w:rFonts w:ascii="Angsana New" w:hAnsi="Angsana New"/>
                <w:sz w:val="28"/>
                <w:szCs w:val="28"/>
              </w:rPr>
              <w:t>,</w:t>
            </w:r>
            <w:r w:rsidR="00AD6DE3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5816EC" w:rsidRPr="00C329D0" w:rsidTr="003C664D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3060BC" w:rsidRDefault="005816EC" w:rsidP="005816EC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16EC" w:rsidRPr="00A023AE" w:rsidRDefault="005816EC" w:rsidP="005816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816EC" w:rsidRPr="00A023AE" w:rsidRDefault="005816EC" w:rsidP="005816E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816EC" w:rsidRPr="00A023AE" w:rsidRDefault="005816EC" w:rsidP="005816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816EC" w:rsidRPr="00A023AE" w:rsidRDefault="005816EC" w:rsidP="005816E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816EC" w:rsidRPr="00A023AE" w:rsidRDefault="005816EC" w:rsidP="005816E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5816EC" w:rsidRPr="00A023AE" w:rsidRDefault="005816EC" w:rsidP="0058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816EC" w:rsidRPr="00A023AE" w:rsidRDefault="005816EC" w:rsidP="005816E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16EC" w:rsidRPr="00C329D0" w:rsidTr="003C664D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5816EC" w:rsidRPr="002A5E00" w:rsidRDefault="005816EC" w:rsidP="0058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72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:rsidR="005816EC" w:rsidRPr="002E27ED" w:rsidRDefault="005816EC" w:rsidP="005816EC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816EC" w:rsidRPr="002E27ED" w:rsidRDefault="005816EC" w:rsidP="005816E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16EC" w:rsidRPr="002E27ED" w:rsidRDefault="005816EC" w:rsidP="005816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816EC" w:rsidRPr="002E27ED" w:rsidRDefault="005816EC" w:rsidP="005816E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7A7E96" w:rsidRDefault="005816EC" w:rsidP="005816EC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816EC" w:rsidRPr="007A7E96" w:rsidRDefault="005816EC" w:rsidP="005816EC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16EC" w:rsidRPr="007A7E96" w:rsidRDefault="005816EC" w:rsidP="005816EC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F03" w:rsidRPr="00C329D0" w:rsidTr="00F72298">
        <w:trPr>
          <w:cantSplit/>
        </w:trPr>
        <w:tc>
          <w:tcPr>
            <w:tcW w:w="3859" w:type="dxa"/>
            <w:shd w:val="clear" w:color="auto" w:fill="auto"/>
          </w:tcPr>
          <w:p w:rsidR="00661F03" w:rsidRPr="003060BC" w:rsidRDefault="00661F03" w:rsidP="00661F03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</w:tcPr>
          <w:p w:rsidR="00661F03" w:rsidRPr="00661F03" w:rsidRDefault="00661F03" w:rsidP="00F72298">
            <w:pPr>
              <w:pStyle w:val="acctfourfigures"/>
              <w:tabs>
                <w:tab w:val="decimal" w:pos="12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F03">
              <w:rPr>
                <w:rFonts w:ascii="Angsana New" w:hAnsi="Angsana New"/>
                <w:sz w:val="28"/>
                <w:szCs w:val="28"/>
              </w:rPr>
              <w:t>3,190,235</w:t>
            </w:r>
          </w:p>
        </w:tc>
        <w:tc>
          <w:tcPr>
            <w:tcW w:w="180" w:type="dxa"/>
            <w:vAlign w:val="bottom"/>
          </w:tcPr>
          <w:p w:rsidR="00661F03" w:rsidRPr="00661F03" w:rsidRDefault="00661F03" w:rsidP="00661F0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1F03" w:rsidRPr="00661F03" w:rsidRDefault="00661F03" w:rsidP="00F72298">
            <w:pPr>
              <w:pStyle w:val="acctfourfigures"/>
              <w:tabs>
                <w:tab w:val="clear" w:pos="765"/>
                <w:tab w:val="decimal" w:pos="122"/>
                <w:tab w:val="decimal" w:pos="911"/>
                <w:tab w:val="decimal" w:pos="1001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</w:t>
            </w:r>
            <w:r w:rsidR="00F722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72298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61F03" w:rsidRPr="00661F03" w:rsidRDefault="00661F03" w:rsidP="00661F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61F03" w:rsidRPr="00661F03" w:rsidRDefault="00F72298" w:rsidP="00F722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:rsidR="00661F03" w:rsidRPr="00661F03" w:rsidRDefault="00661F03" w:rsidP="00661F03">
            <w:pPr>
              <w:tabs>
                <w:tab w:val="clear" w:pos="680"/>
                <w:tab w:val="left" w:pos="55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1F03" w:rsidRPr="00661F03" w:rsidRDefault="00661F03" w:rsidP="00F72298">
            <w:pPr>
              <w:pStyle w:val="acctfourfigures"/>
              <w:tabs>
                <w:tab w:val="clear" w:pos="765"/>
                <w:tab w:val="decimal" w:pos="122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</w:t>
            </w:r>
            <w:r w:rsidR="00F722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72298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</w:tbl>
    <w:p w:rsidR="00A538CC" w:rsidRDefault="00A538CC" w:rsidP="005939B4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34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859"/>
        <w:gridCol w:w="1170"/>
        <w:gridCol w:w="180"/>
        <w:gridCol w:w="1260"/>
        <w:gridCol w:w="180"/>
        <w:gridCol w:w="1260"/>
        <w:gridCol w:w="180"/>
        <w:gridCol w:w="1260"/>
      </w:tblGrid>
      <w:tr w:rsidR="00A538CC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A538CC" w:rsidRPr="002E27ED" w:rsidRDefault="00A538CC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A538CC" w:rsidRPr="00AE14D3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14D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38CC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A538CC" w:rsidRPr="002E27ED" w:rsidRDefault="00A538CC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A538CC" w:rsidRPr="002034D0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2034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4D0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A538CC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A538CC" w:rsidRPr="002E27ED" w:rsidRDefault="00A538CC" w:rsidP="000E6941">
            <w:pPr>
              <w:tabs>
                <w:tab w:val="clear" w:pos="4678"/>
                <w:tab w:val="left" w:pos="342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538CC" w:rsidRPr="002E27ED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4320" w:type="dxa"/>
            <w:gridSpan w:val="6"/>
          </w:tcPr>
          <w:p w:rsidR="00A538CC" w:rsidRPr="002E27ED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538CC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A538CC" w:rsidRPr="002E27ED" w:rsidRDefault="00A538CC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538CC" w:rsidRPr="002E27ED" w:rsidRDefault="00A538CC" w:rsidP="000E6941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  บัญชี</w:t>
            </w: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2E27ED" w:rsidRDefault="00A538CC" w:rsidP="000E6941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E27E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C30C68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A538CC" w:rsidRPr="002E27ED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538CC" w:rsidRPr="00C329D0" w:rsidTr="000E6941">
        <w:trPr>
          <w:cantSplit/>
          <w:tblHeader/>
        </w:trPr>
        <w:tc>
          <w:tcPr>
            <w:tcW w:w="3859" w:type="dxa"/>
            <w:shd w:val="clear" w:color="auto" w:fill="auto"/>
          </w:tcPr>
          <w:p w:rsidR="00A538CC" w:rsidRPr="002E27ED" w:rsidRDefault="00A538CC" w:rsidP="000E694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A538CC" w:rsidRPr="002E27ED" w:rsidRDefault="00A538CC" w:rsidP="000E694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E27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538CC" w:rsidRPr="00C329D0" w:rsidTr="000E6941">
        <w:trPr>
          <w:cantSplit/>
        </w:trPr>
        <w:tc>
          <w:tcPr>
            <w:tcW w:w="3859" w:type="dxa"/>
            <w:shd w:val="clear" w:color="auto" w:fill="auto"/>
          </w:tcPr>
          <w:p w:rsidR="00A538CC" w:rsidRPr="002A5E00" w:rsidRDefault="00A538CC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:rsidR="00A538CC" w:rsidRPr="002E27ED" w:rsidRDefault="00A538CC" w:rsidP="000E69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2E27ED" w:rsidRDefault="00A538CC" w:rsidP="000E69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2E27ED" w:rsidRDefault="00A538CC" w:rsidP="000E69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538CC" w:rsidRPr="00C329D0" w:rsidTr="000E6941">
        <w:trPr>
          <w:cantSplit/>
          <w:trHeight w:val="68"/>
        </w:trPr>
        <w:tc>
          <w:tcPr>
            <w:tcW w:w="3859" w:type="dxa"/>
            <w:shd w:val="clear" w:color="auto" w:fill="auto"/>
          </w:tcPr>
          <w:p w:rsidR="00A538CC" w:rsidRPr="003060BC" w:rsidRDefault="00A538CC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8"/>
                <w:szCs w:val="28"/>
                <w:cs/>
              </w:rPr>
            </w:pPr>
            <w:r w:rsidRPr="003060BC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70" w:type="dxa"/>
          </w:tcPr>
          <w:p w:rsidR="00A538CC" w:rsidRPr="00FD2364" w:rsidRDefault="00A538CC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2,813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538CC" w:rsidRDefault="00A538CC" w:rsidP="000E694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38CC" w:rsidRPr="00FD2364" w:rsidRDefault="00A538CC" w:rsidP="00F72298">
            <w:pPr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38CC" w:rsidRPr="00FD2364" w:rsidRDefault="00A538CC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D23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A538CC" w:rsidRPr="00A023AE" w:rsidTr="000E6941">
        <w:trPr>
          <w:cantSplit/>
          <w:trHeight w:val="68"/>
        </w:trPr>
        <w:tc>
          <w:tcPr>
            <w:tcW w:w="3859" w:type="dxa"/>
            <w:shd w:val="clear" w:color="auto" w:fill="auto"/>
          </w:tcPr>
          <w:p w:rsidR="00A538CC" w:rsidRPr="00A023AE" w:rsidRDefault="00A538CC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A538CC" w:rsidRPr="00A023AE" w:rsidRDefault="00A538CC" w:rsidP="000E694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538CC" w:rsidRPr="00A023AE" w:rsidRDefault="00A538CC" w:rsidP="000E694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A538CC" w:rsidRPr="00A023AE" w:rsidRDefault="00A538CC" w:rsidP="000E694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538CC" w:rsidRPr="00A023AE" w:rsidRDefault="00A538CC" w:rsidP="000E694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A538CC" w:rsidRPr="00A023AE" w:rsidRDefault="00A538CC" w:rsidP="000E69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A538CC" w:rsidRPr="00A023AE" w:rsidRDefault="00A538CC" w:rsidP="000E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A538CC" w:rsidRPr="00A023AE" w:rsidRDefault="00A538CC" w:rsidP="000E69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538CC" w:rsidRPr="00C329D0" w:rsidTr="000E6941">
        <w:trPr>
          <w:cantSplit/>
          <w:trHeight w:val="263"/>
        </w:trPr>
        <w:tc>
          <w:tcPr>
            <w:tcW w:w="3859" w:type="dxa"/>
            <w:shd w:val="clear" w:color="auto" w:fill="auto"/>
          </w:tcPr>
          <w:p w:rsidR="00A538CC" w:rsidRPr="002A5E00" w:rsidRDefault="00A538CC" w:rsidP="000E6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right="-108" w:firstLine="72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060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:rsidR="00A538CC" w:rsidRPr="002E27ED" w:rsidRDefault="00A538CC" w:rsidP="000E6941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538CC" w:rsidRPr="002E27ED" w:rsidRDefault="00A538CC" w:rsidP="000E694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538CC" w:rsidRPr="002E27ED" w:rsidRDefault="00A538CC" w:rsidP="000E694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538CC" w:rsidRPr="002E27ED" w:rsidRDefault="00A538CC" w:rsidP="000E694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7A7E96" w:rsidRDefault="00A538CC" w:rsidP="000E6941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538CC" w:rsidRPr="007A7E96" w:rsidRDefault="00A538CC" w:rsidP="000E6941">
            <w:pPr>
              <w:tabs>
                <w:tab w:val="clear" w:pos="680"/>
                <w:tab w:val="left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538CC" w:rsidRPr="007A7E96" w:rsidRDefault="00A538CC" w:rsidP="000E6941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8CC" w:rsidRPr="00C329D0" w:rsidTr="000E6941">
        <w:trPr>
          <w:cantSplit/>
        </w:trPr>
        <w:tc>
          <w:tcPr>
            <w:tcW w:w="3859" w:type="dxa"/>
            <w:shd w:val="clear" w:color="auto" w:fill="auto"/>
          </w:tcPr>
          <w:p w:rsidR="00A538CC" w:rsidRPr="003060BC" w:rsidRDefault="00A538CC" w:rsidP="000E6941">
            <w:pPr>
              <w:tabs>
                <w:tab w:val="decimal" w:pos="11"/>
              </w:tabs>
              <w:ind w:firstLine="7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3060BC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</w:tcPr>
          <w:p w:rsidR="00A538CC" w:rsidRPr="00FD2364" w:rsidRDefault="00A538CC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364">
              <w:rPr>
                <w:rFonts w:ascii="Angsana New" w:hAnsi="Angsana New"/>
                <w:sz w:val="28"/>
                <w:szCs w:val="28"/>
              </w:rPr>
              <w:t>3,814,464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38CC" w:rsidRPr="00FD2364" w:rsidRDefault="00A538CC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3,815,201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38CC" w:rsidRPr="00FD2364" w:rsidRDefault="00A538CC" w:rsidP="00F722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9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236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538CC" w:rsidRPr="00FD2364" w:rsidRDefault="00A538CC" w:rsidP="000E69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38CC" w:rsidRPr="00FD2364" w:rsidRDefault="00A538CC" w:rsidP="00F72298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3,815,201</w:t>
            </w:r>
          </w:p>
        </w:tc>
      </w:tr>
    </w:tbl>
    <w:p w:rsidR="00A538CC" w:rsidRPr="004C2BDD" w:rsidRDefault="00A538CC" w:rsidP="001E6362">
      <w:pPr>
        <w:tabs>
          <w:tab w:val="clear" w:pos="454"/>
          <w:tab w:val="left" w:pos="1080"/>
        </w:tabs>
        <w:ind w:right="-28"/>
        <w:jc w:val="thaiDistribute"/>
        <w:rPr>
          <w:rFonts w:ascii="Angsana New" w:hAnsi="Angsana New"/>
          <w:sz w:val="30"/>
          <w:szCs w:val="30"/>
        </w:rPr>
      </w:pPr>
    </w:p>
    <w:p w:rsidR="001E35C3" w:rsidRPr="004C2BDD" w:rsidRDefault="001E35C3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9"/>
        <w:jc w:val="thaiDistribute"/>
        <w:rPr>
          <w:rFonts w:ascii="Angsana New" w:hAnsi="Angsana New"/>
          <w:sz w:val="30"/>
          <w:szCs w:val="30"/>
        </w:rPr>
      </w:pPr>
      <w:r w:rsidRPr="004C2BDD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660528" w:rsidRPr="004C2BDD">
        <w:rPr>
          <w:rFonts w:ascii="Angsana New" w:hAnsi="Angsana New"/>
          <w:sz w:val="30"/>
          <w:szCs w:val="30"/>
          <w:cs/>
        </w:rPr>
        <w:t>เครื่องมือทาง</w:t>
      </w:r>
      <w:r w:rsidRPr="004C2BDD">
        <w:rPr>
          <w:rFonts w:ascii="Angsana New" w:hAnsi="Angsana New"/>
          <w:sz w:val="30"/>
          <w:szCs w:val="30"/>
          <w:cs/>
        </w:rPr>
        <w:t>การเงินได้มีการประมา</w:t>
      </w:r>
      <w:r w:rsidR="00660528" w:rsidRPr="004C2BDD">
        <w:rPr>
          <w:rFonts w:ascii="Angsana New" w:hAnsi="Angsana New"/>
          <w:sz w:val="30"/>
          <w:szCs w:val="30"/>
          <w:cs/>
        </w:rPr>
        <w:t>ณขึ้นโดยใช้วิธีการและข้อสมมติ</w:t>
      </w:r>
      <w:r w:rsidRPr="004C2BDD">
        <w:rPr>
          <w:rFonts w:ascii="Angsana New" w:hAnsi="Angsana New"/>
          <w:sz w:val="30"/>
          <w:szCs w:val="30"/>
          <w:cs/>
        </w:rPr>
        <w:t>ดังต่อไปนี้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t>ลูกหนี้ธุรกิจหลักทรัพย์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pacing w:val="-4"/>
          <w:sz w:val="30"/>
          <w:szCs w:val="30"/>
        </w:rPr>
      </w:pPr>
      <w:r w:rsidRPr="004C2BDD">
        <w:rPr>
          <w:rFonts w:ascii="Angsana New" w:hAnsi="Angsana New"/>
          <w:spacing w:val="-4"/>
          <w:sz w:val="30"/>
          <w:szCs w:val="30"/>
          <w:cs/>
        </w:rPr>
        <w:t>มูลค่ายุติธรรมมีมูลค่าใกล้เคียงกับมูลค่าตามบัญชี</w:t>
      </w:r>
      <w:r w:rsidRPr="004C2BDD">
        <w:rPr>
          <w:rFonts w:ascii="Angsana New" w:hAnsi="Angsana New"/>
          <w:spacing w:val="-4"/>
          <w:sz w:val="30"/>
          <w:szCs w:val="30"/>
        </w:rPr>
        <w:t xml:space="preserve"> </w:t>
      </w:r>
      <w:r w:rsidRPr="004C2BDD">
        <w:rPr>
          <w:rFonts w:ascii="Angsana New" w:hAnsi="Angsana New"/>
          <w:spacing w:val="-4"/>
          <w:sz w:val="30"/>
          <w:szCs w:val="30"/>
          <w:cs/>
        </w:rPr>
        <w:t>เนื่องจากลูกหนี้ธุรกิจหลักทรัพย์มีระยะเวลาสั้นและอัตราดอกเบี้ยเป็นไปตามราคาตลาด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4C2BDD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เงินลงทุนที่จะถือจนครบกำหนด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  <w:cs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pacing w:val="-4"/>
          <w:sz w:val="30"/>
          <w:szCs w:val="30"/>
        </w:rPr>
      </w:pPr>
      <w:r w:rsidRPr="004C2BDD">
        <w:rPr>
          <w:rFonts w:ascii="Angsana New" w:hAnsi="Angsana New"/>
          <w:spacing w:val="-4"/>
          <w:sz w:val="30"/>
          <w:szCs w:val="30"/>
          <w:cs/>
        </w:rPr>
        <w:t>มูลค่ายุติธรรมของเงินลงทุนที่จะถือจนครบกำหนดคำนวณจากราคาตราสารหนี้ที่ไม่รวมดอกเบี้ยค้างรับของสมาคมตลาดตราสารหนี้ไทย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t>เงินลงทุนทั่วไป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  <w:cs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pacing w:val="-4"/>
          <w:sz w:val="30"/>
          <w:szCs w:val="30"/>
        </w:rPr>
      </w:pPr>
      <w:r w:rsidRPr="004C2BDD">
        <w:rPr>
          <w:rFonts w:ascii="Angsana New" w:hAnsi="Angsana New"/>
          <w:sz w:val="30"/>
          <w:szCs w:val="30"/>
          <w:cs/>
        </w:rPr>
        <w:t>มูลค่ายุติธรรมของเงินลงทุนทั่วไปแสดงด้วยมูลค่าตามบัญชีสุทธิ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t>เงินกู้ยืมจากสถาบันการเงิน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  <w:r w:rsidRPr="004C2BDD">
        <w:rPr>
          <w:rFonts w:ascii="Angsana New" w:hAnsi="Angsana New"/>
          <w:sz w:val="30"/>
          <w:szCs w:val="30"/>
          <w:cs/>
        </w:rPr>
        <w:t>มูลค่ายุติธรรมมีมูลค่าใกล้เคียงกับมูลค่าตามบัญชี เนื่องจากเงินกู้ยืมจากสถาบันการเงินมีอัตราดอกเบี้ยเป็นไปตามราคาตลาด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t>เจ้าหนี้ธุรกิจหลักทรัพย์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spacing w:val="-4"/>
          <w:sz w:val="30"/>
          <w:szCs w:val="30"/>
        </w:rPr>
      </w:pPr>
      <w:r w:rsidRPr="004C2BDD">
        <w:rPr>
          <w:rFonts w:ascii="Angsana New" w:hAnsi="Angsana New"/>
          <w:spacing w:val="-4"/>
          <w:sz w:val="30"/>
          <w:szCs w:val="30"/>
          <w:cs/>
        </w:rPr>
        <w:t>มูลค่ายุติธรรมมีมูลค่าใกล้เคียงกับมูลค่าตามบัญชี</w:t>
      </w:r>
      <w:r w:rsidRPr="004C2BDD">
        <w:rPr>
          <w:rFonts w:ascii="Angsana New" w:hAnsi="Angsana New"/>
          <w:spacing w:val="-4"/>
          <w:sz w:val="30"/>
          <w:szCs w:val="30"/>
        </w:rPr>
        <w:t xml:space="preserve"> </w:t>
      </w:r>
      <w:r w:rsidRPr="004C2BDD">
        <w:rPr>
          <w:rFonts w:ascii="Angsana New" w:hAnsi="Angsana New"/>
          <w:spacing w:val="-4"/>
          <w:sz w:val="30"/>
          <w:szCs w:val="30"/>
          <w:cs/>
        </w:rPr>
        <w:t>เนื่องจากเจ้าหนี้ธุรกิจหลักทรัพย์มีระยะเวลาสั้นและอัตราดอกเบี้ยเป็นไปตามราคาตลาด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rPr>
          <w:rFonts w:ascii="Angsana New" w:hAnsi="Angsana New"/>
          <w:i/>
          <w:iCs/>
          <w:sz w:val="30"/>
          <w:szCs w:val="30"/>
        </w:rPr>
      </w:pPr>
      <w:r w:rsidRPr="004C2BDD">
        <w:rPr>
          <w:rFonts w:ascii="Angsana New" w:hAnsi="Angsana New"/>
          <w:i/>
          <w:iCs/>
          <w:sz w:val="30"/>
          <w:szCs w:val="30"/>
          <w:cs/>
        </w:rPr>
        <w:t>ตราสารหนี้ที่ออก</w:t>
      </w:r>
    </w:p>
    <w:p w:rsidR="009220F9" w:rsidRPr="004C2BDD" w:rsidRDefault="009220F9" w:rsidP="0092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08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9220F9" w:rsidRPr="004C2BDD" w:rsidRDefault="009220F9" w:rsidP="009220F9">
      <w:pPr>
        <w:pStyle w:val="BodyText2"/>
        <w:spacing w:line="200" w:lineRule="atLeast"/>
        <w:ind w:left="1080" w:firstLine="0"/>
        <w:jc w:val="left"/>
        <w:rPr>
          <w:rFonts w:ascii="Angsana New" w:hAnsi="Angsana New"/>
          <w:sz w:val="30"/>
          <w:szCs w:val="30"/>
        </w:rPr>
      </w:pPr>
      <w:r w:rsidRPr="004C2BDD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มูลค่ายุติธรรมของตราสารหนี้ที่ออก</w:t>
      </w:r>
      <w:r w:rsidRPr="004C2BDD">
        <w:rPr>
          <w:rFonts w:ascii="Angsana New" w:hAnsi="Angsana New"/>
          <w:spacing w:val="-4"/>
          <w:sz w:val="30"/>
          <w:szCs w:val="30"/>
        </w:rPr>
        <w:t xml:space="preserve"> </w:t>
      </w:r>
      <w:r w:rsidRPr="004C2BDD">
        <w:rPr>
          <w:rFonts w:ascii="Angsana New" w:hAnsi="Angsana New"/>
          <w:spacing w:val="-4"/>
          <w:sz w:val="30"/>
          <w:szCs w:val="30"/>
          <w:cs/>
        </w:rPr>
        <w:t>แสดงด้วยมูลค่าตามบัญชีรวมมูลค่ายุติธรรมของตราสารอนุพันธ์แฝง</w:t>
      </w:r>
    </w:p>
    <w:p w:rsidR="009220F9" w:rsidRPr="004C2BDD" w:rsidRDefault="009220F9" w:rsidP="009220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75D50" w:rsidRPr="00FE6D65" w:rsidRDefault="009220F9" w:rsidP="00E638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51733D">
        <w:rPr>
          <w:rFonts w:ascii="Angsana New" w:hAnsi="Angsana New"/>
          <w:b/>
          <w:sz w:val="30"/>
          <w:szCs w:val="30"/>
        </w:rPr>
        <w:lastRenderedPageBreak/>
        <w:t>6</w:t>
      </w:r>
      <w:r w:rsidR="00975D50" w:rsidRPr="007F5329">
        <w:rPr>
          <w:rFonts w:ascii="Angsana New" w:hAnsi="Angsana New"/>
          <w:bCs/>
          <w:sz w:val="30"/>
          <w:szCs w:val="30"/>
        </w:rPr>
        <w:tab/>
      </w:r>
      <w:r w:rsidR="00975D50" w:rsidRPr="007F5329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:rsidR="00975D50" w:rsidRPr="00345F85" w:rsidRDefault="00975D50" w:rsidP="00E6382F">
      <w:pPr>
        <w:pStyle w:val="BodyText2"/>
        <w:tabs>
          <w:tab w:val="left" w:pos="540"/>
        </w:tabs>
        <w:spacing w:line="350" w:lineRule="exac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095"/>
        <w:gridCol w:w="1071"/>
        <w:gridCol w:w="236"/>
        <w:gridCol w:w="1031"/>
        <w:gridCol w:w="236"/>
        <w:gridCol w:w="1062"/>
        <w:gridCol w:w="243"/>
        <w:gridCol w:w="1176"/>
      </w:tblGrid>
      <w:tr w:rsidR="00C71B64" w:rsidRPr="00400F28" w:rsidTr="002A7763">
        <w:trPr>
          <w:trHeight w:val="70"/>
        </w:trPr>
        <w:tc>
          <w:tcPr>
            <w:tcW w:w="4095" w:type="dxa"/>
            <w:vAlign w:val="bottom"/>
          </w:tcPr>
          <w:p w:rsidR="00C71B64" w:rsidRPr="00400F28" w:rsidRDefault="00C71B64" w:rsidP="00E6382F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:rsidR="00C71B64" w:rsidRPr="0051733D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1" w:type="dxa"/>
            <w:gridSpan w:val="3"/>
          </w:tcPr>
          <w:p w:rsidR="00C71B64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71B64" w:rsidRPr="00400F28" w:rsidTr="002A7763">
        <w:trPr>
          <w:trHeight w:val="70"/>
        </w:trPr>
        <w:tc>
          <w:tcPr>
            <w:tcW w:w="4095" w:type="dxa"/>
            <w:vAlign w:val="bottom"/>
          </w:tcPr>
          <w:p w:rsidR="00C71B64" w:rsidRPr="00400F28" w:rsidRDefault="00C71B64" w:rsidP="00E6382F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71B64" w:rsidRPr="0092434D" w:rsidRDefault="00C71B64" w:rsidP="00E6382F">
            <w:pPr>
              <w:pStyle w:val="acctfourfigures"/>
              <w:tabs>
                <w:tab w:val="clear" w:pos="765"/>
                <w:tab w:val="left" w:pos="702"/>
              </w:tabs>
              <w:spacing w:line="35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1" w:type="dxa"/>
          </w:tcPr>
          <w:p w:rsidR="00C71B64" w:rsidRPr="0092434D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C71B64" w:rsidRPr="0092434D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:rsidR="00C71B64" w:rsidRPr="0092434D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71B64" w:rsidRPr="00400F28" w:rsidTr="002A7763">
        <w:trPr>
          <w:trHeight w:val="70"/>
        </w:trPr>
        <w:tc>
          <w:tcPr>
            <w:tcW w:w="4095" w:type="dxa"/>
            <w:vAlign w:val="bottom"/>
          </w:tcPr>
          <w:p w:rsidR="00C71B64" w:rsidRPr="00400F28" w:rsidRDefault="00C71B64" w:rsidP="00E6382F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:rsidR="00C71B64" w:rsidRPr="00400F28" w:rsidRDefault="00C71B64" w:rsidP="00F7229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8795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</w:tcPr>
          <w:p w:rsidR="00C71B64" w:rsidRPr="00941EC3" w:rsidRDefault="00F87959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8795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3" w:type="dxa"/>
          </w:tcPr>
          <w:p w:rsidR="00C71B64" w:rsidRPr="00400F28" w:rsidRDefault="00C71B64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</w:tcPr>
          <w:p w:rsidR="00C71B64" w:rsidRPr="00941EC3" w:rsidRDefault="00F87959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062A53" w:rsidRPr="00400F28" w:rsidTr="002A7763">
        <w:tc>
          <w:tcPr>
            <w:tcW w:w="4095" w:type="dxa"/>
          </w:tcPr>
          <w:p w:rsidR="00062A53" w:rsidRPr="00400F28" w:rsidRDefault="00062A53" w:rsidP="00E6382F">
            <w:pPr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055" w:type="dxa"/>
            <w:gridSpan w:val="7"/>
          </w:tcPr>
          <w:p w:rsidR="00062A53" w:rsidRDefault="00062A53" w:rsidP="00E63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50" w:lineRule="exact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843" w:rsidRPr="00400F28" w:rsidTr="000E6941">
        <w:tc>
          <w:tcPr>
            <w:tcW w:w="4095" w:type="dxa"/>
          </w:tcPr>
          <w:p w:rsidR="00595843" w:rsidRPr="00400F28" w:rsidRDefault="00595843" w:rsidP="00595843">
            <w:pPr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0F2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071" w:type="dxa"/>
          </w:tcPr>
          <w:p w:rsidR="00595843" w:rsidRPr="00E707B3" w:rsidRDefault="00595843" w:rsidP="00F72298">
            <w:pPr>
              <w:tabs>
                <w:tab w:val="clear" w:pos="680"/>
                <w:tab w:val="clear" w:pos="907"/>
                <w:tab w:val="left" w:pos="594"/>
                <w:tab w:val="left" w:pos="711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95843" w:rsidRPr="00E707B3" w:rsidRDefault="00595843" w:rsidP="00F72298">
            <w:pPr>
              <w:tabs>
                <w:tab w:val="clear" w:pos="907"/>
                <w:tab w:val="left" w:pos="738"/>
              </w:tabs>
              <w:ind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595843" w:rsidRPr="00E707B3" w:rsidRDefault="00595843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595843" w:rsidRPr="00400F28" w:rsidTr="000E6941">
        <w:tc>
          <w:tcPr>
            <w:tcW w:w="4095" w:type="dxa"/>
          </w:tcPr>
          <w:p w:rsidR="00595843" w:rsidRPr="00720372" w:rsidRDefault="00595843" w:rsidP="00595843">
            <w:pPr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071" w:type="dxa"/>
          </w:tcPr>
          <w:p w:rsidR="00595843" w:rsidRPr="00E707B3" w:rsidRDefault="00595843" w:rsidP="00F72298">
            <w:pPr>
              <w:tabs>
                <w:tab w:val="clear" w:pos="680"/>
                <w:tab w:val="clear" w:pos="907"/>
                <w:tab w:val="left" w:pos="594"/>
                <w:tab w:val="left" w:pos="711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763,627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680,501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95843" w:rsidRPr="00E707B3" w:rsidRDefault="00595843" w:rsidP="00F72298">
            <w:pPr>
              <w:tabs>
                <w:tab w:val="clear" w:pos="907"/>
                <w:tab w:val="left" w:pos="738"/>
              </w:tabs>
              <w:ind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760,869</w:t>
            </w: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595843" w:rsidRPr="00E707B3" w:rsidRDefault="00595843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669,730</w:t>
            </w:r>
          </w:p>
        </w:tc>
      </w:tr>
      <w:tr w:rsidR="00595843" w:rsidRPr="00400F28" w:rsidTr="000E6941">
        <w:tc>
          <w:tcPr>
            <w:tcW w:w="4095" w:type="dxa"/>
          </w:tcPr>
          <w:p w:rsidR="00595843" w:rsidRPr="00400F28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50" w:lineRule="exact"/>
              <w:ind w:right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sz w:val="30"/>
                <w:szCs w:val="30"/>
                <w:cs/>
              </w:rPr>
              <w:t>ตั๋วเงิน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 xml:space="preserve">อายุไม่เกิน </w:t>
            </w:r>
            <w:r w:rsidRPr="00400F2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71" w:type="dxa"/>
          </w:tcPr>
          <w:p w:rsidR="00595843" w:rsidRPr="00E707B3" w:rsidRDefault="00595843" w:rsidP="00F72298">
            <w:pPr>
              <w:tabs>
                <w:tab w:val="clear" w:pos="907"/>
                <w:tab w:val="left" w:pos="792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95843" w:rsidRPr="00E707B3" w:rsidRDefault="00595843" w:rsidP="005958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43" w:rsidRPr="00400F28" w:rsidTr="000E6941">
        <w:tc>
          <w:tcPr>
            <w:tcW w:w="4095" w:type="dxa"/>
          </w:tcPr>
          <w:p w:rsidR="00595843" w:rsidRPr="00400F28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50" w:lineRule="exact"/>
              <w:ind w:right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นับจากวันที่ได้มา</w:t>
            </w:r>
          </w:p>
        </w:tc>
        <w:tc>
          <w:tcPr>
            <w:tcW w:w="1071" w:type="dxa"/>
          </w:tcPr>
          <w:p w:rsidR="00595843" w:rsidRPr="00E707B3" w:rsidRDefault="00595843" w:rsidP="00F72298">
            <w:pPr>
              <w:tabs>
                <w:tab w:val="clear" w:pos="680"/>
                <w:tab w:val="clear" w:pos="907"/>
                <w:tab w:val="left" w:pos="594"/>
                <w:tab w:val="left" w:pos="711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1,483,077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265,311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95843" w:rsidRPr="00E707B3" w:rsidRDefault="00595843" w:rsidP="00F72298">
            <w:pPr>
              <w:tabs>
                <w:tab w:val="clear" w:pos="907"/>
                <w:tab w:val="left" w:pos="738"/>
              </w:tabs>
              <w:ind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1,483,077</w:t>
            </w: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595843" w:rsidRPr="00E707B3" w:rsidRDefault="00595843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265,311</w:t>
            </w:r>
          </w:p>
        </w:tc>
      </w:tr>
      <w:tr w:rsidR="00595843" w:rsidRPr="00400F28" w:rsidTr="000E6941">
        <w:tc>
          <w:tcPr>
            <w:tcW w:w="4095" w:type="dxa"/>
          </w:tcPr>
          <w:p w:rsidR="00595843" w:rsidRPr="00400F28" w:rsidRDefault="00595843" w:rsidP="00595843">
            <w:pPr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595843" w:rsidRPr="00E707B3" w:rsidRDefault="00895D34" w:rsidP="00F72298">
            <w:pPr>
              <w:tabs>
                <w:tab w:val="clear" w:pos="907"/>
              </w:tabs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(</w:t>
            </w:r>
            <w:r w:rsidR="00595843" w:rsidRPr="00E707B3">
              <w:rPr>
                <w:rFonts w:ascii="Angsana New" w:hAnsi="Angsana New"/>
                <w:sz w:val="30"/>
                <w:szCs w:val="30"/>
              </w:rPr>
              <w:t>587,148</w:t>
            </w:r>
            <w:r w:rsidRPr="00E707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07B3">
              <w:rPr>
                <w:rFonts w:ascii="Angsana New" w:hAnsi="Angsana New"/>
                <w:sz w:val="30"/>
                <w:szCs w:val="30"/>
              </w:rPr>
              <w:t>480,533</w:t>
            </w: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595843" w:rsidRPr="00E707B3" w:rsidRDefault="00F72298" w:rsidP="00F72298">
            <w:pPr>
              <w:tabs>
                <w:tab w:val="clear" w:pos="680"/>
                <w:tab w:val="clear" w:pos="907"/>
                <w:tab w:val="left" w:pos="657"/>
              </w:tabs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843" w:rsidRPr="00E707B3">
              <w:rPr>
                <w:rFonts w:ascii="Angsana New" w:hAnsi="Angsana New"/>
                <w:sz w:val="30"/>
                <w:szCs w:val="30"/>
              </w:rPr>
              <w:t>(587,148)</w:t>
            </w: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7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07B3">
              <w:rPr>
                <w:rFonts w:ascii="Angsana New" w:hAnsi="Angsana New"/>
                <w:sz w:val="30"/>
                <w:szCs w:val="30"/>
              </w:rPr>
              <w:t>480,533</w:t>
            </w: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95843" w:rsidRPr="00400F28" w:rsidTr="000E6941">
        <w:tc>
          <w:tcPr>
            <w:tcW w:w="4095" w:type="dxa"/>
          </w:tcPr>
          <w:p w:rsidR="00595843" w:rsidRPr="00400F28" w:rsidRDefault="00595843" w:rsidP="00595843">
            <w:pPr>
              <w:spacing w:line="350" w:lineRule="exact"/>
              <w:ind w:left="172" w:hanging="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95843" w:rsidRPr="00E707B3" w:rsidRDefault="00595843" w:rsidP="00F72298">
            <w:pPr>
              <w:tabs>
                <w:tab w:val="clear" w:pos="680"/>
                <w:tab w:val="clear" w:pos="907"/>
                <w:tab w:val="left" w:pos="702"/>
              </w:tabs>
              <w:ind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1,659,656</w:t>
            </w:r>
          </w:p>
        </w:tc>
        <w:tc>
          <w:tcPr>
            <w:tcW w:w="236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843" w:rsidRPr="00E707B3" w:rsidRDefault="00595843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465,425</w:t>
            </w:r>
          </w:p>
        </w:tc>
        <w:tc>
          <w:tcPr>
            <w:tcW w:w="236" w:type="dxa"/>
            <w:vAlign w:val="bottom"/>
          </w:tcPr>
          <w:p w:rsidR="00595843" w:rsidRPr="00E707B3" w:rsidRDefault="00595843" w:rsidP="00595843">
            <w:pPr>
              <w:pStyle w:val="acctfourfigures"/>
              <w:tabs>
                <w:tab w:val="clear" w:pos="765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595843" w:rsidRPr="00E707B3" w:rsidRDefault="00595843" w:rsidP="00F72298">
            <w:pPr>
              <w:tabs>
                <w:tab w:val="clear" w:pos="907"/>
                <w:tab w:val="left" w:pos="81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1,656,878</w:t>
            </w:r>
          </w:p>
        </w:tc>
        <w:tc>
          <w:tcPr>
            <w:tcW w:w="243" w:type="dxa"/>
          </w:tcPr>
          <w:p w:rsidR="00595843" w:rsidRPr="00E707B3" w:rsidRDefault="00595843" w:rsidP="005958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595843" w:rsidRPr="00E707B3" w:rsidRDefault="00595843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454,634</w:t>
            </w:r>
          </w:p>
        </w:tc>
      </w:tr>
    </w:tbl>
    <w:p w:rsidR="00154ADA" w:rsidRPr="00345F85" w:rsidRDefault="00154ADA" w:rsidP="00E6382F">
      <w:pPr>
        <w:pStyle w:val="BodyText2"/>
        <w:tabs>
          <w:tab w:val="left" w:pos="540"/>
        </w:tabs>
        <w:spacing w:line="350" w:lineRule="exact"/>
        <w:ind w:left="540" w:right="9" w:firstLine="0"/>
        <w:jc w:val="thaiDistribute"/>
        <w:rPr>
          <w:rFonts w:ascii="Angsana New" w:hAnsi="Angsana New"/>
          <w:sz w:val="30"/>
          <w:szCs w:val="30"/>
        </w:rPr>
      </w:pPr>
    </w:p>
    <w:p w:rsidR="00056FE0" w:rsidRPr="002034D0" w:rsidRDefault="00056FE0" w:rsidP="00E6382F">
      <w:pPr>
        <w:pStyle w:val="BodyText2"/>
        <w:tabs>
          <w:tab w:val="left" w:pos="540"/>
        </w:tabs>
        <w:spacing w:line="350" w:lineRule="exact"/>
        <w:ind w:left="540" w:right="9" w:firstLine="0"/>
        <w:jc w:val="thaiDistribute"/>
        <w:rPr>
          <w:rFonts w:ascii="Angsana New" w:hAnsi="Angsana New"/>
          <w:sz w:val="30"/>
          <w:szCs w:val="30"/>
        </w:rPr>
      </w:pPr>
      <w:r w:rsidRPr="002034D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เงินสดและรายการเทียบเท่าเงินสดทั้งหมดของ</w:t>
      </w:r>
      <w:r w:rsidR="002034D0">
        <w:rPr>
          <w:rFonts w:ascii="Angsana New" w:hAnsi="Angsana New" w:hint="cs"/>
          <w:sz w:val="30"/>
          <w:szCs w:val="30"/>
          <w:cs/>
        </w:rPr>
        <w:t>กลุ่ม</w:t>
      </w:r>
      <w:r w:rsidRPr="002034D0">
        <w:rPr>
          <w:rFonts w:ascii="Angsana New" w:hAnsi="Angsana New"/>
          <w:sz w:val="30"/>
          <w:szCs w:val="30"/>
          <w:cs/>
        </w:rPr>
        <w:t>บริษัท</w:t>
      </w:r>
      <w:r w:rsidR="002034D0">
        <w:rPr>
          <w:rFonts w:ascii="Angsana New" w:hAnsi="Angsana New" w:hint="cs"/>
          <w:sz w:val="30"/>
          <w:szCs w:val="30"/>
          <w:cs/>
        </w:rPr>
        <w:t>และบริษัท</w:t>
      </w:r>
      <w:r w:rsidRPr="002034D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36B14" w:rsidRPr="002034D0">
        <w:rPr>
          <w:rFonts w:ascii="Angsana New" w:hAnsi="Angsana New"/>
          <w:sz w:val="30"/>
          <w:szCs w:val="30"/>
        </w:rPr>
        <w:t xml:space="preserve">30 </w:t>
      </w:r>
      <w:r w:rsidR="00D36B14" w:rsidRPr="002034D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A2CFA">
        <w:rPr>
          <w:rFonts w:ascii="Angsana New" w:hAnsi="Angsana New"/>
          <w:sz w:val="30"/>
          <w:szCs w:val="30"/>
        </w:rPr>
        <w:t>2561</w:t>
      </w:r>
      <w:r w:rsidR="00D36B14" w:rsidRPr="002034D0">
        <w:rPr>
          <w:rFonts w:ascii="Angsana New" w:hAnsi="Angsana New"/>
          <w:sz w:val="30"/>
          <w:szCs w:val="30"/>
        </w:rPr>
        <w:t xml:space="preserve"> </w:t>
      </w:r>
      <w:r w:rsidR="00D36B14" w:rsidRPr="002034D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6C3B" w:rsidRPr="002034D0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8A2CFA">
        <w:rPr>
          <w:rFonts w:ascii="Angsana New" w:hAnsi="Angsana New"/>
          <w:sz w:val="30"/>
          <w:szCs w:val="30"/>
        </w:rPr>
        <w:t>2560</w:t>
      </w:r>
      <w:r w:rsidR="00164946" w:rsidRPr="002034D0">
        <w:rPr>
          <w:rFonts w:ascii="Angsana New" w:hAnsi="Angsana New"/>
          <w:sz w:val="30"/>
          <w:szCs w:val="30"/>
        </w:rPr>
        <w:t xml:space="preserve"> </w:t>
      </w:r>
      <w:r w:rsidRPr="002034D0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056FE0" w:rsidRPr="00345F85" w:rsidRDefault="00056FE0" w:rsidP="00E6382F">
      <w:pPr>
        <w:pStyle w:val="BodyText2"/>
        <w:tabs>
          <w:tab w:val="left" w:pos="540"/>
        </w:tabs>
        <w:spacing w:line="350" w:lineRule="exact"/>
        <w:ind w:left="540" w:right="387" w:firstLine="0"/>
        <w:jc w:val="thaiDistribute"/>
        <w:rPr>
          <w:rFonts w:ascii="Angsana New" w:hAnsi="Angsana New"/>
          <w:sz w:val="30"/>
          <w:szCs w:val="30"/>
        </w:rPr>
      </w:pPr>
    </w:p>
    <w:p w:rsidR="00B3724C" w:rsidRDefault="00D36B14" w:rsidP="00E6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C7EED">
        <w:rPr>
          <w:rFonts w:ascii="Angsana New" w:hAnsi="Angsana New"/>
          <w:sz w:val="30"/>
          <w:szCs w:val="30"/>
          <w:cs/>
        </w:rPr>
        <w:t>ณ วันที่</w:t>
      </w:r>
      <w:r w:rsidRPr="005C7EED">
        <w:rPr>
          <w:rFonts w:ascii="Angsana New" w:hAnsi="Angsana New"/>
          <w:sz w:val="30"/>
          <w:szCs w:val="30"/>
        </w:rPr>
        <w:t xml:space="preserve"> 30 </w:t>
      </w:r>
      <w:r w:rsidRPr="005C7EED">
        <w:rPr>
          <w:rFonts w:ascii="Angsana New" w:hAnsi="Angsana New" w:hint="cs"/>
          <w:sz w:val="30"/>
          <w:szCs w:val="30"/>
          <w:cs/>
        </w:rPr>
        <w:t>มิถุนายน</w:t>
      </w:r>
      <w:r w:rsidR="008A2CFA">
        <w:rPr>
          <w:rFonts w:ascii="Angsana New" w:hAnsi="Angsana New"/>
          <w:sz w:val="30"/>
          <w:szCs w:val="30"/>
        </w:rPr>
        <w:t xml:space="preserve"> 2561</w:t>
      </w:r>
      <w:r w:rsidRPr="005C7EED">
        <w:rPr>
          <w:rFonts w:ascii="Angsana New" w:hAnsi="Angsana New"/>
          <w:sz w:val="30"/>
          <w:szCs w:val="30"/>
        </w:rPr>
        <w:t xml:space="preserve"> </w:t>
      </w:r>
      <w:r w:rsidRPr="005C7EED">
        <w:rPr>
          <w:rFonts w:ascii="Angsana New" w:hAnsi="Angsana New"/>
          <w:sz w:val="30"/>
          <w:szCs w:val="30"/>
          <w:cs/>
        </w:rPr>
        <w:t>บริษัทมีวงเงินเบิกเกินบัญชีกับ</w:t>
      </w:r>
      <w:r w:rsidRPr="00D02721">
        <w:rPr>
          <w:rFonts w:ascii="Angsana New" w:hAnsi="Angsana New"/>
          <w:sz w:val="30"/>
          <w:szCs w:val="30"/>
          <w:cs/>
        </w:rPr>
        <w:t>ธนาคารจำนวน</w:t>
      </w:r>
      <w:r w:rsidR="00E707B3">
        <w:rPr>
          <w:rFonts w:ascii="Angsana New" w:hAnsi="Angsana New"/>
          <w:sz w:val="30"/>
          <w:szCs w:val="30"/>
        </w:rPr>
        <w:t xml:space="preserve"> </w:t>
      </w:r>
      <w:r w:rsidR="00D02721" w:rsidRPr="00D02721">
        <w:rPr>
          <w:rFonts w:ascii="Angsana New" w:hAnsi="Angsana New"/>
          <w:sz w:val="30"/>
          <w:szCs w:val="30"/>
        </w:rPr>
        <w:t xml:space="preserve">640 </w:t>
      </w:r>
      <w:r w:rsidRPr="00D02721">
        <w:rPr>
          <w:rFonts w:ascii="Angsana New" w:hAnsi="Angsana New"/>
          <w:sz w:val="30"/>
          <w:szCs w:val="30"/>
          <w:cs/>
        </w:rPr>
        <w:t>ล้านบาท</w:t>
      </w:r>
      <w:r w:rsidRPr="00D02721">
        <w:rPr>
          <w:rFonts w:ascii="Angsana New" w:hAnsi="Angsana New"/>
          <w:sz w:val="30"/>
          <w:szCs w:val="30"/>
        </w:rPr>
        <w:t xml:space="preserve"> </w:t>
      </w:r>
      <w:r w:rsidRPr="00D02721">
        <w:rPr>
          <w:rFonts w:ascii="Angsana New" w:hAnsi="Angsana New"/>
          <w:i/>
          <w:iCs/>
          <w:sz w:val="30"/>
          <w:szCs w:val="30"/>
          <w:cs/>
        </w:rPr>
        <w:t>(</w:t>
      </w:r>
      <w:r w:rsidRPr="00D0272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0272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8A2CFA" w:rsidRPr="00D02721">
        <w:rPr>
          <w:rFonts w:ascii="Angsana New" w:hAnsi="Angsana New"/>
          <w:i/>
          <w:iCs/>
          <w:sz w:val="30"/>
          <w:szCs w:val="30"/>
        </w:rPr>
        <w:t xml:space="preserve"> 2560</w:t>
      </w:r>
      <w:r w:rsidRPr="00D02721">
        <w:rPr>
          <w:rFonts w:ascii="Angsana New" w:hAnsi="Angsana New"/>
          <w:i/>
          <w:iCs/>
          <w:sz w:val="30"/>
          <w:szCs w:val="30"/>
        </w:rPr>
        <w:t>:                   640</w:t>
      </w:r>
      <w:r w:rsidRPr="00D027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0272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02721">
        <w:rPr>
          <w:rFonts w:ascii="Angsana New" w:hAnsi="Angsana New"/>
          <w:sz w:val="30"/>
          <w:szCs w:val="30"/>
          <w:cs/>
        </w:rPr>
        <w:t>และวงเงิน Ove</w:t>
      </w:r>
      <w:r w:rsidR="003748F5" w:rsidRPr="00D02721">
        <w:rPr>
          <w:rFonts w:ascii="Angsana New" w:hAnsi="Angsana New"/>
          <w:sz w:val="30"/>
          <w:szCs w:val="30"/>
          <w:cs/>
        </w:rPr>
        <w:t>rnight Against ATS Credit จำนวน</w:t>
      </w:r>
      <w:r w:rsidR="003748F5" w:rsidRPr="00D02721">
        <w:rPr>
          <w:rFonts w:ascii="Angsana New" w:hAnsi="Angsana New" w:hint="cs"/>
          <w:sz w:val="30"/>
          <w:szCs w:val="30"/>
          <w:cs/>
        </w:rPr>
        <w:t xml:space="preserve"> </w:t>
      </w:r>
      <w:r w:rsidR="00D02721" w:rsidRPr="00D02721">
        <w:rPr>
          <w:rFonts w:ascii="Angsana New" w:hAnsi="Angsana New"/>
          <w:sz w:val="30"/>
          <w:szCs w:val="30"/>
        </w:rPr>
        <w:t xml:space="preserve">10 </w:t>
      </w:r>
      <w:r w:rsidRPr="00D02721">
        <w:rPr>
          <w:rFonts w:ascii="Angsana New" w:hAnsi="Angsana New"/>
          <w:sz w:val="30"/>
          <w:szCs w:val="30"/>
          <w:cs/>
        </w:rPr>
        <w:t>ล้านบาท</w:t>
      </w:r>
      <w:r w:rsidRPr="00D02721">
        <w:rPr>
          <w:rFonts w:ascii="Angsana New" w:hAnsi="Angsana New"/>
          <w:sz w:val="30"/>
          <w:szCs w:val="30"/>
        </w:rPr>
        <w:t xml:space="preserve"> </w:t>
      </w:r>
      <w:r w:rsidRPr="00D02721">
        <w:rPr>
          <w:rFonts w:ascii="Angsana New" w:hAnsi="Angsana New"/>
          <w:i/>
          <w:iCs/>
          <w:sz w:val="30"/>
          <w:szCs w:val="30"/>
          <w:cs/>
        </w:rPr>
        <w:t>(</w:t>
      </w:r>
      <w:r w:rsidRPr="00D0272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0272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8A2CFA" w:rsidRPr="00D02721">
        <w:rPr>
          <w:rFonts w:ascii="Angsana New" w:hAnsi="Angsana New"/>
          <w:i/>
          <w:iCs/>
          <w:sz w:val="30"/>
          <w:szCs w:val="30"/>
        </w:rPr>
        <w:t xml:space="preserve"> 2560</w:t>
      </w:r>
      <w:r>
        <w:rPr>
          <w:rFonts w:ascii="Angsana New" w:hAnsi="Angsana New"/>
          <w:i/>
          <w:iCs/>
          <w:sz w:val="30"/>
          <w:szCs w:val="30"/>
        </w:rPr>
        <w:t>: 10</w:t>
      </w:r>
      <w:r w:rsidRPr="00586C4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86C4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9220F9" w:rsidRDefault="009220F9" w:rsidP="00E638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="Angsana New" w:hAnsi="Angsana New"/>
          <w:b/>
          <w:sz w:val="30"/>
          <w:szCs w:val="30"/>
        </w:rPr>
      </w:pPr>
    </w:p>
    <w:p w:rsidR="00975D50" w:rsidRPr="00660528" w:rsidRDefault="0051733D" w:rsidP="00E638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="Angsana New" w:hAnsi="Angsana New"/>
          <w:b/>
          <w:sz w:val="30"/>
          <w:szCs w:val="30"/>
        </w:rPr>
      </w:pPr>
      <w:r w:rsidRPr="00660528">
        <w:rPr>
          <w:rFonts w:ascii="Angsana New" w:hAnsi="Angsana New"/>
          <w:b/>
          <w:sz w:val="30"/>
          <w:szCs w:val="30"/>
        </w:rPr>
        <w:t>7</w:t>
      </w:r>
      <w:r w:rsidR="00975D50" w:rsidRPr="00660528">
        <w:rPr>
          <w:rFonts w:ascii="Angsana New" w:hAnsi="Angsana New"/>
          <w:b/>
          <w:sz w:val="30"/>
          <w:szCs w:val="30"/>
          <w:cs/>
        </w:rPr>
        <w:tab/>
      </w:r>
      <w:r w:rsidR="00975D50" w:rsidRPr="00660528">
        <w:rPr>
          <w:rFonts w:ascii="Angsana New" w:hAnsi="Angsana New"/>
          <w:bCs/>
          <w:sz w:val="30"/>
          <w:szCs w:val="30"/>
          <w:cs/>
        </w:rPr>
        <w:t>ลูกหนี้สำนักหักบัญชี</w:t>
      </w:r>
      <w:r w:rsidR="003748F5" w:rsidRPr="00660528">
        <w:rPr>
          <w:rFonts w:ascii="Angsana New" w:hAnsi="Angsana New" w:hint="cs"/>
          <w:bCs/>
          <w:sz w:val="30"/>
          <w:szCs w:val="30"/>
          <w:cs/>
        </w:rPr>
        <w:t>และบริษัทหลักทรัพย์</w:t>
      </w:r>
    </w:p>
    <w:p w:rsidR="009220F9" w:rsidRDefault="009220F9" w:rsidP="00E6382F">
      <w:pPr>
        <w:spacing w:line="350" w:lineRule="exact"/>
      </w:pPr>
    </w:p>
    <w:tbl>
      <w:tblPr>
        <w:tblW w:w="919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715"/>
        <w:gridCol w:w="1620"/>
        <w:gridCol w:w="236"/>
        <w:gridCol w:w="1627"/>
      </w:tblGrid>
      <w:tr w:rsidR="00007133" w:rsidRPr="00400F28" w:rsidTr="002F5852">
        <w:tc>
          <w:tcPr>
            <w:tcW w:w="5715" w:type="dxa"/>
          </w:tcPr>
          <w:p w:rsidR="00007133" w:rsidRPr="00400F28" w:rsidRDefault="00007133" w:rsidP="00E6382F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:rsidR="00007133" w:rsidRDefault="00007133" w:rsidP="00375588">
            <w:pPr>
              <w:pStyle w:val="acctfourfigures"/>
              <w:tabs>
                <w:tab w:val="clear" w:pos="765"/>
              </w:tabs>
              <w:spacing w:line="350" w:lineRule="exact"/>
              <w:ind w:left="-117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="003755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7133" w:rsidRPr="00400F28" w:rsidTr="002F5852">
        <w:tc>
          <w:tcPr>
            <w:tcW w:w="5715" w:type="dxa"/>
          </w:tcPr>
          <w:p w:rsidR="00007133" w:rsidRPr="00400F28" w:rsidRDefault="00007133" w:rsidP="00E6382F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07133" w:rsidRPr="0092434D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007133" w:rsidRPr="00400F28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:rsidR="00007133" w:rsidRPr="0092434D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07133" w:rsidRPr="00400F28" w:rsidTr="002F5852">
        <w:tc>
          <w:tcPr>
            <w:tcW w:w="5715" w:type="dxa"/>
          </w:tcPr>
          <w:p w:rsidR="00007133" w:rsidRPr="00400F28" w:rsidRDefault="00007133" w:rsidP="00E6382F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07133" w:rsidRPr="00400F28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007133" w:rsidRPr="00400F28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7" w:type="dxa"/>
          </w:tcPr>
          <w:p w:rsidR="00007133" w:rsidRPr="00941EC3" w:rsidRDefault="00007133" w:rsidP="00E6382F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007133" w:rsidRPr="00400F28" w:rsidTr="002F5852">
        <w:tc>
          <w:tcPr>
            <w:tcW w:w="5715" w:type="dxa"/>
          </w:tcPr>
          <w:p w:rsidR="00007133" w:rsidRPr="00400F28" w:rsidRDefault="00007133" w:rsidP="00E6382F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:rsidR="00007133" w:rsidRPr="00FD2364" w:rsidRDefault="00E6382F" w:rsidP="00E6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3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497" w:rsidRPr="00400F28" w:rsidTr="002F5852">
        <w:tc>
          <w:tcPr>
            <w:tcW w:w="5715" w:type="dxa"/>
          </w:tcPr>
          <w:p w:rsidR="00683497" w:rsidRPr="00400F28" w:rsidRDefault="00683497" w:rsidP="00E707B3">
            <w:pPr>
              <w:spacing w:line="240" w:lineRule="auto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620" w:type="dxa"/>
          </w:tcPr>
          <w:p w:rsidR="00683497" w:rsidRPr="00E707B3" w:rsidRDefault="00485730" w:rsidP="00E707B3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7</w:t>
            </w:r>
            <w:r w:rsidR="00683497" w:rsidRPr="00E707B3">
              <w:rPr>
                <w:rFonts w:ascii="Angsana New" w:hAnsi="Angsana New"/>
                <w:sz w:val="30"/>
                <w:szCs w:val="30"/>
              </w:rPr>
              <w:t>3</w:t>
            </w:r>
            <w:r w:rsidRPr="00E707B3">
              <w:rPr>
                <w:rFonts w:ascii="Angsana New" w:hAnsi="Angsana New"/>
                <w:sz w:val="30"/>
                <w:szCs w:val="30"/>
              </w:rPr>
              <w:t>9</w:t>
            </w:r>
            <w:r w:rsidR="00683497" w:rsidRPr="00E707B3">
              <w:rPr>
                <w:rFonts w:ascii="Angsana New" w:hAnsi="Angsana New"/>
                <w:sz w:val="30"/>
                <w:szCs w:val="30"/>
              </w:rPr>
              <w:t>,</w:t>
            </w:r>
            <w:r w:rsidRPr="00E707B3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683497" w:rsidRPr="00E707B3" w:rsidRDefault="00683497" w:rsidP="00E7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915,012</w:t>
            </w:r>
          </w:p>
        </w:tc>
      </w:tr>
      <w:tr w:rsidR="00683497" w:rsidRPr="00400F28" w:rsidTr="002F5852">
        <w:tc>
          <w:tcPr>
            <w:tcW w:w="5715" w:type="dxa"/>
          </w:tcPr>
          <w:p w:rsidR="00683497" w:rsidRPr="00400F28" w:rsidRDefault="00683497" w:rsidP="00E707B3">
            <w:pPr>
              <w:spacing w:line="240" w:lineRule="auto"/>
              <w:ind w:left="180" w:hanging="180"/>
              <w:rPr>
                <w:rFonts w:ascii="Angsana New" w:hAnsi="Angsana New"/>
                <w:b/>
                <w:sz w:val="30"/>
                <w:szCs w:val="30"/>
              </w:rPr>
            </w:pP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620" w:type="dxa"/>
          </w:tcPr>
          <w:p w:rsidR="00683497" w:rsidRPr="00E707B3" w:rsidRDefault="00683497" w:rsidP="00E707B3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778,183</w:t>
            </w:r>
          </w:p>
        </w:tc>
        <w:tc>
          <w:tcPr>
            <w:tcW w:w="236" w:type="dxa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683497" w:rsidRPr="00E707B3" w:rsidRDefault="00683497" w:rsidP="00E7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497,114</w:t>
            </w:r>
          </w:p>
        </w:tc>
      </w:tr>
      <w:tr w:rsidR="00683497" w:rsidRPr="00400F28" w:rsidTr="002F5852">
        <w:tc>
          <w:tcPr>
            <w:tcW w:w="5715" w:type="dxa"/>
          </w:tcPr>
          <w:p w:rsidR="00683497" w:rsidRPr="00400F28" w:rsidRDefault="00683497" w:rsidP="00E707B3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620" w:type="dxa"/>
          </w:tcPr>
          <w:p w:rsidR="00683497" w:rsidRPr="00E707B3" w:rsidRDefault="00E80186" w:rsidP="00E707B3">
            <w:pPr>
              <w:tabs>
                <w:tab w:val="left" w:pos="1116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(</w:t>
            </w:r>
            <w:r w:rsidR="00683497" w:rsidRPr="00E707B3">
              <w:rPr>
                <w:rFonts w:ascii="Angsana New" w:hAnsi="Angsana New"/>
                <w:sz w:val="30"/>
                <w:szCs w:val="30"/>
              </w:rPr>
              <w:t>2</w:t>
            </w:r>
            <w:r w:rsidR="00485730" w:rsidRPr="00E707B3">
              <w:rPr>
                <w:rFonts w:ascii="Angsana New" w:hAnsi="Angsana New"/>
                <w:sz w:val="30"/>
                <w:szCs w:val="30"/>
              </w:rPr>
              <w:t>33</w:t>
            </w:r>
            <w:r w:rsidR="00683497" w:rsidRPr="00E707B3">
              <w:rPr>
                <w:rFonts w:ascii="Angsana New" w:hAnsi="Angsana New"/>
                <w:sz w:val="30"/>
                <w:szCs w:val="30"/>
              </w:rPr>
              <w:t>,</w:t>
            </w:r>
            <w:r w:rsidR="00485730" w:rsidRPr="00E707B3">
              <w:rPr>
                <w:rFonts w:ascii="Angsana New" w:hAnsi="Angsana New"/>
                <w:sz w:val="30"/>
                <w:szCs w:val="30"/>
              </w:rPr>
              <w:t>366</w:t>
            </w:r>
            <w:r w:rsidRPr="00E707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240" w:lineRule="auto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07B3">
              <w:rPr>
                <w:rFonts w:ascii="Angsana New" w:hAnsi="Angsana New"/>
                <w:sz w:val="30"/>
                <w:szCs w:val="30"/>
              </w:rPr>
              <w:t>359,012</w:t>
            </w: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3497" w:rsidRPr="00400F28" w:rsidTr="006E4FBA">
        <w:tc>
          <w:tcPr>
            <w:tcW w:w="5715" w:type="dxa"/>
          </w:tcPr>
          <w:p w:rsidR="00683497" w:rsidRPr="002B760A" w:rsidRDefault="00683497" w:rsidP="00E707B3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60528">
              <w:rPr>
                <w:rFonts w:ascii="Angsana New" w:hAnsi="Angsana New"/>
                <w:b/>
                <w:spacing w:val="4"/>
                <w:sz w:val="30"/>
                <w:szCs w:val="30"/>
                <w:cs/>
              </w:rPr>
              <w:t>ลูกหนี้</w:t>
            </w:r>
            <w:r w:rsidRPr="00660528">
              <w:rPr>
                <w:rFonts w:ascii="Angsana New" w:hAnsi="Angsana New" w:hint="cs"/>
                <w:b/>
                <w:spacing w:val="4"/>
                <w:sz w:val="30"/>
                <w:szCs w:val="30"/>
                <w:cs/>
              </w:rPr>
              <w:t>บริษัทหลักทรัพย์ต่างประเทศ</w:t>
            </w:r>
            <w:r w:rsidRPr="00660528">
              <w:rPr>
                <w:rFonts w:ascii="Angsana New" w:hAnsi="Angsana New"/>
                <w:spacing w:val="4"/>
                <w:sz w:val="30"/>
                <w:szCs w:val="30"/>
                <w:cs/>
              </w:rPr>
              <w:t>ในน</w:t>
            </w:r>
            <w:r w:rsidRPr="0066052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าม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เพื่อลูกค้า</w:t>
            </w:r>
          </w:p>
        </w:tc>
        <w:tc>
          <w:tcPr>
            <w:tcW w:w="1620" w:type="dxa"/>
          </w:tcPr>
          <w:p w:rsidR="00683497" w:rsidRPr="00E707B3" w:rsidRDefault="00E80186" w:rsidP="00E707B3">
            <w:pPr>
              <w:tabs>
                <w:tab w:val="left" w:pos="1116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(</w:t>
            </w:r>
            <w:r w:rsidR="00683497" w:rsidRPr="00E707B3">
              <w:rPr>
                <w:rFonts w:ascii="Angsana New" w:hAnsi="Angsana New"/>
                <w:sz w:val="30"/>
                <w:szCs w:val="30"/>
              </w:rPr>
              <w:t>672,746</w:t>
            </w:r>
            <w:r w:rsidRPr="00E707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07B3">
              <w:rPr>
                <w:rFonts w:ascii="Angsana New" w:hAnsi="Angsana New"/>
                <w:sz w:val="30"/>
                <w:szCs w:val="30"/>
                <w:cs/>
              </w:rPr>
              <w:t>485</w:t>
            </w:r>
            <w:r w:rsidRPr="00E707B3">
              <w:rPr>
                <w:rFonts w:ascii="Angsana New" w:hAnsi="Angsana New"/>
                <w:sz w:val="30"/>
                <w:szCs w:val="30"/>
              </w:rPr>
              <w:t>,</w:t>
            </w:r>
            <w:r w:rsidRPr="00E707B3">
              <w:rPr>
                <w:rFonts w:ascii="Angsana New" w:hAnsi="Angsana New"/>
                <w:sz w:val="30"/>
                <w:szCs w:val="30"/>
                <w:cs/>
              </w:rPr>
              <w:t>556</w:t>
            </w:r>
            <w:r w:rsidRPr="00E707B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3497" w:rsidRPr="00400F28" w:rsidTr="006E4FBA">
        <w:tc>
          <w:tcPr>
            <w:tcW w:w="5715" w:type="dxa"/>
          </w:tcPr>
          <w:p w:rsidR="00683497" w:rsidRPr="00400F28" w:rsidRDefault="00683497" w:rsidP="00E707B3">
            <w:pPr>
              <w:spacing w:line="240" w:lineRule="auto"/>
              <w:ind w:left="172" w:hanging="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83497" w:rsidRPr="00E707B3" w:rsidRDefault="00683497" w:rsidP="00E707B3">
            <w:pPr>
              <w:spacing w:line="240" w:lineRule="auto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611,277</w:t>
            </w:r>
          </w:p>
        </w:tc>
        <w:tc>
          <w:tcPr>
            <w:tcW w:w="236" w:type="dxa"/>
            <w:vAlign w:val="bottom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3497" w:rsidRPr="00E707B3" w:rsidRDefault="00683497" w:rsidP="00E707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9"/>
              </w:tabs>
              <w:spacing w:line="240" w:lineRule="auto"/>
              <w:ind w:left="-13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567</w:t>
            </w: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07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558</w:t>
            </w:r>
          </w:p>
        </w:tc>
      </w:tr>
    </w:tbl>
    <w:p w:rsidR="00B64343" w:rsidRPr="00B64343" w:rsidRDefault="00B64343" w:rsidP="00E6382F">
      <w:pPr>
        <w:pStyle w:val="BodyText2"/>
        <w:tabs>
          <w:tab w:val="left" w:pos="540"/>
        </w:tabs>
        <w:spacing w:line="350" w:lineRule="exact"/>
        <w:ind w:left="540" w:right="18" w:firstLine="0"/>
        <w:jc w:val="thaiDistribute"/>
        <w:rPr>
          <w:rFonts w:ascii="Angsana New" w:hAnsi="Angsana New"/>
          <w:b/>
          <w:sz w:val="24"/>
          <w:szCs w:val="24"/>
        </w:rPr>
      </w:pPr>
    </w:p>
    <w:p w:rsidR="00B3724C" w:rsidRDefault="00D36B14" w:rsidP="00E6382F">
      <w:pPr>
        <w:pStyle w:val="BodyText2"/>
        <w:tabs>
          <w:tab w:val="left" w:pos="540"/>
        </w:tabs>
        <w:spacing w:line="350" w:lineRule="exac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sz w:val="30"/>
          <w:szCs w:val="30"/>
          <w:cs/>
        </w:rPr>
        <w:t>ลูกหนี้สำนักหักบัญชี</w:t>
      </w:r>
      <w:r w:rsidRPr="007F5329">
        <w:rPr>
          <w:rFonts w:ascii="Angsana New" w:hAnsi="Angsana New"/>
          <w:sz w:val="30"/>
          <w:szCs w:val="30"/>
          <w:cs/>
        </w:rPr>
        <w:t>ทั้งหมดของ</w:t>
      </w:r>
      <w:r w:rsidR="002034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F5329">
        <w:rPr>
          <w:rFonts w:ascii="Angsana New" w:hAnsi="Angsana New"/>
          <w:sz w:val="30"/>
          <w:szCs w:val="30"/>
          <w:cs/>
        </w:rPr>
        <w:t xml:space="preserve">บริษัท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06787">
        <w:rPr>
          <w:rFonts w:ascii="Angsana New" w:hAnsi="Angsana New"/>
          <w:sz w:val="30"/>
          <w:szCs w:val="30"/>
        </w:rPr>
        <w:t>2561</w:t>
      </w:r>
      <w:r w:rsidR="00062A5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06787">
        <w:rPr>
          <w:rFonts w:ascii="Angsana New" w:hAnsi="Angsana New"/>
          <w:sz w:val="30"/>
          <w:szCs w:val="30"/>
        </w:rPr>
        <w:t>2560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345F85" w:rsidRPr="003748F5" w:rsidRDefault="00345F85" w:rsidP="007F32DE">
      <w:pPr>
        <w:pStyle w:val="BodyText2"/>
        <w:tabs>
          <w:tab w:val="left" w:pos="540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:rsidR="00975D50" w:rsidRDefault="00E6382F" w:rsidP="00A810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370" w:lineRule="exact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1748E8">
        <w:rPr>
          <w:rFonts w:ascii="Angsana New" w:hAnsi="Angsana New"/>
          <w:b/>
          <w:sz w:val="30"/>
          <w:szCs w:val="30"/>
        </w:rPr>
        <w:lastRenderedPageBreak/>
        <w:t>8</w:t>
      </w:r>
      <w:r w:rsidR="00975D50" w:rsidRPr="007F5329">
        <w:rPr>
          <w:rFonts w:ascii="Angsana New" w:hAnsi="Angsana New"/>
          <w:bCs/>
          <w:sz w:val="30"/>
          <w:szCs w:val="30"/>
        </w:rPr>
        <w:tab/>
      </w:r>
      <w:r w:rsidR="00975D50" w:rsidRPr="007F5329">
        <w:rPr>
          <w:rFonts w:ascii="Angsana New" w:hAnsi="Angsana New"/>
          <w:bCs/>
          <w:sz w:val="30"/>
          <w:szCs w:val="30"/>
          <w:cs/>
        </w:rPr>
        <w:t>ลูกหนี้ธุรกิจหลักทรัพย์</w:t>
      </w:r>
    </w:p>
    <w:p w:rsidR="002F5852" w:rsidRDefault="002F5852" w:rsidP="002F5852">
      <w:pPr>
        <w:spacing w:line="350" w:lineRule="exact"/>
      </w:pPr>
    </w:p>
    <w:tbl>
      <w:tblPr>
        <w:tblW w:w="919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715"/>
        <w:gridCol w:w="1620"/>
        <w:gridCol w:w="236"/>
        <w:gridCol w:w="1627"/>
      </w:tblGrid>
      <w:tr w:rsidR="00375588" w:rsidRPr="00400F28" w:rsidTr="00A161DD">
        <w:tc>
          <w:tcPr>
            <w:tcW w:w="5715" w:type="dxa"/>
          </w:tcPr>
          <w:p w:rsidR="00375588" w:rsidRPr="00400F28" w:rsidRDefault="00375588" w:rsidP="00375588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:rsidR="00375588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117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5588" w:rsidRPr="00400F28" w:rsidTr="00A161DD">
        <w:tc>
          <w:tcPr>
            <w:tcW w:w="5715" w:type="dxa"/>
          </w:tcPr>
          <w:p w:rsidR="00375588" w:rsidRPr="00400F28" w:rsidRDefault="00375588" w:rsidP="00375588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75588" w:rsidRPr="0092434D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375588" w:rsidRPr="00400F28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:rsidR="00375588" w:rsidRPr="0092434D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75588" w:rsidRPr="00400F28" w:rsidTr="00A161DD">
        <w:tc>
          <w:tcPr>
            <w:tcW w:w="5715" w:type="dxa"/>
          </w:tcPr>
          <w:p w:rsidR="00375588" w:rsidRPr="00400F28" w:rsidRDefault="00375588" w:rsidP="00375588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75588" w:rsidRPr="00400F28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75588" w:rsidRPr="00400F28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7" w:type="dxa"/>
          </w:tcPr>
          <w:p w:rsidR="00375588" w:rsidRPr="00941EC3" w:rsidRDefault="00375588" w:rsidP="00375588">
            <w:pPr>
              <w:pStyle w:val="acctfourfigures"/>
              <w:tabs>
                <w:tab w:val="clear" w:pos="765"/>
              </w:tabs>
              <w:spacing w:line="35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75588" w:rsidRPr="00400F28" w:rsidTr="00A161DD">
        <w:tc>
          <w:tcPr>
            <w:tcW w:w="5715" w:type="dxa"/>
          </w:tcPr>
          <w:p w:rsidR="00375588" w:rsidRPr="00400F28" w:rsidRDefault="00375588" w:rsidP="00375588">
            <w:pPr>
              <w:spacing w:line="35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:rsidR="00375588" w:rsidRPr="00FD2364" w:rsidRDefault="00375588" w:rsidP="0037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3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508" w:rsidRPr="00400F28" w:rsidTr="00A161DD">
        <w:tc>
          <w:tcPr>
            <w:tcW w:w="5715" w:type="dxa"/>
          </w:tcPr>
          <w:p w:rsidR="00B95508" w:rsidRPr="00400F28" w:rsidRDefault="00B95508" w:rsidP="00B95508">
            <w:pPr>
              <w:tabs>
                <w:tab w:val="clear" w:pos="227"/>
                <w:tab w:val="left" w:pos="2692"/>
              </w:tabs>
              <w:spacing w:line="370" w:lineRule="exact"/>
              <w:ind w:left="-8" w:right="-108" w:hanging="8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2,772,205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3,662,171</w:t>
            </w:r>
          </w:p>
        </w:tc>
      </w:tr>
      <w:tr w:rsidR="00B95508" w:rsidRPr="00400F28" w:rsidTr="00A161DD">
        <w:tc>
          <w:tcPr>
            <w:tcW w:w="5715" w:type="dxa"/>
          </w:tcPr>
          <w:p w:rsidR="00B95508" w:rsidRPr="00400F28" w:rsidRDefault="00B95508" w:rsidP="00B95508">
            <w:pPr>
              <w:spacing w:line="37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1,228,939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760,491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right="141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6B7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ทรัพย์สินวางประกัน</w:t>
            </w:r>
          </w:p>
        </w:tc>
        <w:tc>
          <w:tcPr>
            <w:tcW w:w="1620" w:type="dxa"/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27,136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66,591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right="141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58,709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58,796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spacing w:line="37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95508" w:rsidRPr="00E707B3" w:rsidRDefault="00204877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4,086,989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4,548,049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spacing w:line="37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บวก</w:t>
            </w: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13,506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sz w:val="30"/>
                <w:szCs w:val="30"/>
              </w:rPr>
              <w:t>11,551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spacing w:line="370" w:lineRule="exact"/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400F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5508" w:rsidRPr="00E707B3" w:rsidRDefault="00B95508" w:rsidP="00B955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7B3">
              <w:rPr>
                <w:rFonts w:ascii="Angsana New" w:hAnsi="Angsana New"/>
                <w:sz w:val="30"/>
                <w:szCs w:val="30"/>
              </w:rPr>
              <w:t>(66,007)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D2364">
              <w:rPr>
                <w:rFonts w:ascii="Angsana New" w:hAnsi="Angsana New"/>
                <w:sz w:val="30"/>
                <w:szCs w:val="30"/>
              </w:rPr>
              <w:t>66,007</w:t>
            </w:r>
            <w:r w:rsidRPr="00FD236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95508" w:rsidRPr="00400F28" w:rsidTr="002F5852">
        <w:tc>
          <w:tcPr>
            <w:tcW w:w="5715" w:type="dxa"/>
          </w:tcPr>
          <w:p w:rsidR="00B95508" w:rsidRPr="00400F28" w:rsidRDefault="00B95508" w:rsidP="00B95508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ลูกหนี้ธุรกิจหลักทรัพย์สุทธิ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E707B3" w:rsidRDefault="00B95508" w:rsidP="00F7229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7B3">
              <w:rPr>
                <w:rFonts w:ascii="Angsana New" w:hAnsi="Angsana New"/>
                <w:b/>
                <w:bCs/>
                <w:sz w:val="30"/>
                <w:szCs w:val="30"/>
              </w:rPr>
              <w:t>4,034,488</w:t>
            </w:r>
          </w:p>
        </w:tc>
        <w:tc>
          <w:tcPr>
            <w:tcW w:w="236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FD2364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50" w:lineRule="exact"/>
              <w:ind w:left="-135" w:right="-90"/>
              <w:rPr>
                <w:rFonts w:ascii="Angsana New" w:hAnsi="Angsana New"/>
                <w:sz w:val="30"/>
                <w:szCs w:val="30"/>
              </w:rPr>
            </w:pPr>
            <w:r w:rsidRPr="00FD2364">
              <w:rPr>
                <w:rFonts w:ascii="Angsana New" w:hAnsi="Angsana New"/>
                <w:b/>
                <w:bCs/>
                <w:sz w:val="30"/>
                <w:szCs w:val="30"/>
              </w:rPr>
              <w:t>4,493,593</w:t>
            </w:r>
          </w:p>
        </w:tc>
      </w:tr>
    </w:tbl>
    <w:p w:rsidR="002F5852" w:rsidRDefault="002F5852" w:rsidP="00A810AC">
      <w:pPr>
        <w:spacing w:line="370" w:lineRule="exact"/>
      </w:pPr>
    </w:p>
    <w:p w:rsidR="00056FE0" w:rsidRDefault="0049608F" w:rsidP="00A810AC">
      <w:pPr>
        <w:pStyle w:val="BodyText2"/>
        <w:tabs>
          <w:tab w:val="left" w:pos="540"/>
        </w:tabs>
        <w:spacing w:line="370" w:lineRule="exac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sz w:val="30"/>
          <w:szCs w:val="30"/>
          <w:cs/>
        </w:rPr>
        <w:t>ลูกหนี้ธุรกิจหลักทรัพย์</w:t>
      </w:r>
      <w:r w:rsidRPr="007F5329">
        <w:rPr>
          <w:rFonts w:ascii="Angsana New" w:hAnsi="Angsana New"/>
          <w:sz w:val="30"/>
          <w:szCs w:val="30"/>
          <w:cs/>
        </w:rPr>
        <w:t>ทั้งหมดของ</w:t>
      </w:r>
      <w:r w:rsidR="002034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F532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30 </w:t>
      </w:r>
      <w:r w:rsidR="00410374">
        <w:rPr>
          <w:rFonts w:ascii="Angsana New" w:hAnsi="Angsana New" w:hint="cs"/>
          <w:sz w:val="30"/>
          <w:szCs w:val="30"/>
          <w:cs/>
        </w:rPr>
        <w:t>มิถุนายน</w:t>
      </w:r>
      <w:r w:rsidR="00410374">
        <w:rPr>
          <w:rFonts w:ascii="Angsana New" w:hAnsi="Angsana New"/>
          <w:sz w:val="30"/>
          <w:szCs w:val="30"/>
        </w:rPr>
        <w:t xml:space="preserve"> </w:t>
      </w:r>
      <w:r w:rsidR="00ED1957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D1957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345F85" w:rsidRPr="00670138" w:rsidRDefault="00345F85" w:rsidP="00A810AC">
      <w:pPr>
        <w:pStyle w:val="BodyText2"/>
        <w:tabs>
          <w:tab w:val="left" w:pos="540"/>
        </w:tabs>
        <w:spacing w:line="370" w:lineRule="exac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:rsidR="00C760B0" w:rsidRPr="002D217C" w:rsidRDefault="00410374" w:rsidP="00A8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ระยะเวลาปกติของการให้สินเชื่อแก่ลูกค้าซื้อหลักทรัพย์ด้วยเงินสดของกลุ่มบริษัท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และบริษัท คือ </w:t>
      </w:r>
      <w:r>
        <w:rPr>
          <w:rFonts w:ascii="Angsana New" w:hAnsi="Angsana New"/>
          <w:sz w:val="30"/>
          <w:szCs w:val="30"/>
        </w:rPr>
        <w:t xml:space="preserve">2 </w:t>
      </w:r>
      <w:r w:rsidR="0084049C">
        <w:rPr>
          <w:rFonts w:ascii="Angsana New" w:hAnsi="Angsana New" w:hint="cs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ทำการนับจากวันที่ลูกค้าสั่งซื้อ</w:t>
      </w:r>
      <w:r w:rsidR="007800E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06DB0">
        <w:rPr>
          <w:rFonts w:ascii="Angsana New" w:hAnsi="Angsana New"/>
          <w:i/>
          <w:iCs/>
          <w:sz w:val="30"/>
          <w:szCs w:val="30"/>
        </w:rPr>
        <w:t>2560</w:t>
      </w:r>
      <w:r w:rsidR="007800E4" w:rsidRPr="007800E4">
        <w:rPr>
          <w:rFonts w:ascii="Angsana New" w:hAnsi="Angsana New"/>
          <w:i/>
          <w:iCs/>
          <w:sz w:val="30"/>
          <w:szCs w:val="30"/>
        </w:rPr>
        <w:t xml:space="preserve">: 3 </w:t>
      </w:r>
      <w:r w:rsidR="007800E4" w:rsidRPr="007800E4">
        <w:rPr>
          <w:rFonts w:ascii="Angsana New" w:hAnsi="Angsana New" w:hint="cs"/>
          <w:i/>
          <w:iCs/>
          <w:sz w:val="30"/>
          <w:szCs w:val="30"/>
          <w:cs/>
        </w:rPr>
        <w:t>วัน</w:t>
      </w:r>
      <w:r w:rsidR="00F87333">
        <w:rPr>
          <w:rFonts w:ascii="Angsana New" w:hAnsi="Angsana New" w:hint="cs"/>
          <w:i/>
          <w:iCs/>
          <w:sz w:val="30"/>
          <w:szCs w:val="30"/>
          <w:cs/>
        </w:rPr>
        <w:t>ทำการ</w:t>
      </w:r>
      <w:r w:rsidR="007800E4" w:rsidRPr="007800E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2F5852" w:rsidRPr="007800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394068" w:rsidRPr="00345F85" w:rsidRDefault="00394068" w:rsidP="00A8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54ADA" w:rsidRDefault="00FE59EB" w:rsidP="00A8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9608F" w:rsidRPr="007F532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9608F">
        <w:rPr>
          <w:rFonts w:ascii="Angsana New" w:hAnsi="Angsana New"/>
          <w:sz w:val="30"/>
          <w:szCs w:val="30"/>
        </w:rPr>
        <w:t xml:space="preserve">30 </w:t>
      </w:r>
      <w:r w:rsidR="0049608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D1957">
        <w:rPr>
          <w:rFonts w:ascii="Angsana New" w:hAnsi="Angsana New"/>
          <w:sz w:val="30"/>
          <w:szCs w:val="30"/>
        </w:rPr>
        <w:t>2561</w:t>
      </w:r>
      <w:r w:rsidR="0049608F">
        <w:rPr>
          <w:rFonts w:ascii="Angsana New" w:hAnsi="Angsana New"/>
          <w:sz w:val="30"/>
          <w:szCs w:val="30"/>
        </w:rPr>
        <w:t xml:space="preserve"> </w:t>
      </w:r>
      <w:r w:rsidR="00334A21">
        <w:rPr>
          <w:rFonts w:ascii="Angsana New" w:hAnsi="Angsana New" w:hint="cs"/>
          <w:sz w:val="30"/>
          <w:szCs w:val="30"/>
          <w:cs/>
        </w:rPr>
        <w:t>กลุ่ม</w:t>
      </w:r>
      <w:r w:rsidR="0049608F" w:rsidRPr="007F5329">
        <w:rPr>
          <w:rFonts w:ascii="Angsana New" w:hAnsi="Angsana New"/>
          <w:sz w:val="30"/>
          <w:szCs w:val="30"/>
          <w:cs/>
        </w:rPr>
        <w:t>บริษัท</w:t>
      </w:r>
      <w:r w:rsidR="007800E4">
        <w:rPr>
          <w:rFonts w:ascii="Angsana New" w:hAnsi="Angsana New" w:hint="cs"/>
          <w:sz w:val="30"/>
          <w:szCs w:val="30"/>
          <w:cs/>
        </w:rPr>
        <w:t>และบริษัท</w:t>
      </w:r>
      <w:r w:rsidR="0049608F" w:rsidRPr="007F5329">
        <w:rPr>
          <w:rFonts w:ascii="Angsana New" w:hAnsi="Angsana New"/>
          <w:sz w:val="30"/>
          <w:szCs w:val="30"/>
          <w:cs/>
        </w:rPr>
        <w:t>มีลูกหนี้ธุรกิจหลักทรัพย์ที่ระงับการรับรู้รายได้รวมดอกเบี้ยค้างรับจำนวน</w:t>
      </w:r>
      <w:r w:rsidR="0049608F">
        <w:rPr>
          <w:rFonts w:ascii="Angsana New" w:hAnsi="Angsana New"/>
          <w:sz w:val="30"/>
          <w:szCs w:val="30"/>
        </w:rPr>
        <w:t xml:space="preserve"> </w:t>
      </w:r>
      <w:r w:rsidR="00B95508">
        <w:rPr>
          <w:rFonts w:ascii="Angsana New" w:hAnsi="Angsana New"/>
          <w:sz w:val="30"/>
          <w:szCs w:val="30"/>
        </w:rPr>
        <w:t xml:space="preserve">66.0 </w:t>
      </w:r>
      <w:r w:rsidR="0049608F" w:rsidRPr="007F5329">
        <w:rPr>
          <w:rFonts w:ascii="Angsana New" w:hAnsi="Angsana New"/>
          <w:sz w:val="30"/>
          <w:szCs w:val="30"/>
          <w:cs/>
        </w:rPr>
        <w:t xml:space="preserve">ล้านบาท </w:t>
      </w:r>
      <w:r w:rsidR="0049608F" w:rsidRPr="004170F3">
        <w:rPr>
          <w:rFonts w:ascii="Angsana New" w:hAnsi="Angsana New"/>
          <w:i/>
          <w:iCs/>
          <w:sz w:val="30"/>
          <w:szCs w:val="30"/>
          <w:cs/>
        </w:rPr>
        <w:t>(</w:t>
      </w:r>
      <w:r w:rsidR="0049608F" w:rsidRPr="004170F3">
        <w:rPr>
          <w:rFonts w:ascii="Angsana New" w:hAnsi="Angsana New"/>
          <w:i/>
          <w:iCs/>
          <w:sz w:val="30"/>
          <w:szCs w:val="30"/>
        </w:rPr>
        <w:t xml:space="preserve">31 </w:t>
      </w:r>
      <w:r w:rsidR="0049608F" w:rsidRPr="004170F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49608F" w:rsidRPr="004170F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D1957">
        <w:rPr>
          <w:rFonts w:ascii="Angsana New" w:hAnsi="Angsana New"/>
          <w:i/>
          <w:iCs/>
          <w:sz w:val="30"/>
          <w:szCs w:val="30"/>
        </w:rPr>
        <w:t>2560: 66.0</w:t>
      </w:r>
      <w:r w:rsidR="0049608F" w:rsidRPr="004170F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9608F" w:rsidRPr="004170F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9608F" w:rsidRPr="007F532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9608F" w:rsidRPr="007F5329">
        <w:rPr>
          <w:rFonts w:ascii="Angsana New" w:hAnsi="Angsana New"/>
          <w:sz w:val="30"/>
          <w:szCs w:val="30"/>
          <w:cs/>
        </w:rPr>
        <w:t>ซึ่ง</w:t>
      </w:r>
      <w:r w:rsidR="00334A21">
        <w:rPr>
          <w:rFonts w:ascii="Angsana New" w:hAnsi="Angsana New" w:hint="cs"/>
          <w:sz w:val="30"/>
          <w:szCs w:val="30"/>
          <w:cs/>
        </w:rPr>
        <w:t>กลุ่ม</w:t>
      </w:r>
      <w:r w:rsidR="0049608F" w:rsidRPr="007F5329">
        <w:rPr>
          <w:rFonts w:ascii="Angsana New" w:hAnsi="Angsana New"/>
          <w:sz w:val="30"/>
          <w:szCs w:val="30"/>
          <w:cs/>
        </w:rPr>
        <w:t>บริษัท</w:t>
      </w:r>
      <w:r w:rsidR="007800E4">
        <w:rPr>
          <w:rFonts w:ascii="Angsana New" w:hAnsi="Angsana New" w:hint="cs"/>
          <w:sz w:val="30"/>
          <w:szCs w:val="30"/>
          <w:cs/>
        </w:rPr>
        <w:t>และบริษัท</w:t>
      </w:r>
      <w:r w:rsidR="0049608F" w:rsidRPr="007F5329">
        <w:rPr>
          <w:rFonts w:ascii="Angsana New" w:hAnsi="Angsana New"/>
          <w:sz w:val="30"/>
          <w:szCs w:val="30"/>
          <w:cs/>
        </w:rPr>
        <w:t>ได้ตั้งค่าเผื่อหนี้สงสัยจะสูญสำหรับมูลหนี้รวมดอกเบี้ยค้างรับที่จัดชั้นทั้งจำนวนแล้วตามประกาศ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การจัดทำบัญชีเกี่ยวกับลูกหนี้ด้อยคุณภาพของบริษัทหลักทรัพย์ดังนี้</w:t>
      </w:r>
    </w:p>
    <w:p w:rsidR="00FE59EB" w:rsidRPr="00724BA8" w:rsidRDefault="00FE59EB" w:rsidP="00FE5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FE59EB" w:rsidRPr="00CE0ED4" w:rsidRDefault="00FE59EB" w:rsidP="00FE5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180"/>
        <w:gridCol w:w="1080"/>
        <w:gridCol w:w="180"/>
        <w:gridCol w:w="1080"/>
        <w:gridCol w:w="180"/>
        <w:gridCol w:w="1080"/>
        <w:gridCol w:w="198"/>
        <w:gridCol w:w="1062"/>
        <w:gridCol w:w="180"/>
        <w:gridCol w:w="1080"/>
      </w:tblGrid>
      <w:tr w:rsidR="00FE59EB" w:rsidRPr="00EE34D6" w:rsidTr="00DD1064">
        <w:trPr>
          <w:cantSplit/>
        </w:trPr>
        <w:tc>
          <w:tcPr>
            <w:tcW w:w="1800" w:type="dxa"/>
          </w:tcPr>
          <w:p w:rsidR="00FE59EB" w:rsidRPr="00583AE5" w:rsidRDefault="00FE59EB" w:rsidP="00DD1064">
            <w:pPr>
              <w:spacing w:line="340" w:lineRule="exact"/>
              <w:ind w:left="36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A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E59EB" w:rsidRPr="00EE34D6" w:rsidTr="00DD1064">
        <w:trPr>
          <w:cantSplit/>
        </w:trPr>
        <w:tc>
          <w:tcPr>
            <w:tcW w:w="1800" w:type="dxa"/>
          </w:tcPr>
          <w:p w:rsidR="00FE59EB" w:rsidRPr="00583AE5" w:rsidRDefault="00FE59EB" w:rsidP="00DD1064">
            <w:pPr>
              <w:spacing w:line="340" w:lineRule="exact"/>
              <w:ind w:left="36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 2561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2560</w:t>
            </w:r>
          </w:p>
        </w:tc>
      </w:tr>
      <w:tr w:rsidR="00FE59EB" w:rsidRPr="00EE34D6" w:rsidTr="00DD1064">
        <w:trPr>
          <w:cantSplit/>
        </w:trPr>
        <w:tc>
          <w:tcPr>
            <w:tcW w:w="1800" w:type="dxa"/>
          </w:tcPr>
          <w:p w:rsidR="00FE59EB" w:rsidRPr="00583AE5" w:rsidRDefault="00FE59EB" w:rsidP="00DD1064">
            <w:pPr>
              <w:spacing w:line="340" w:lineRule="exact"/>
              <w:ind w:left="36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มูลหนี้สุทธิ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มูลหนี้สุทธิ</w:t>
            </w:r>
          </w:p>
        </w:tc>
      </w:tr>
      <w:tr w:rsidR="00FE59EB" w:rsidRPr="00EE34D6" w:rsidTr="00DD1064">
        <w:trPr>
          <w:cantSplit/>
        </w:trPr>
        <w:tc>
          <w:tcPr>
            <w:tcW w:w="1800" w:type="dxa"/>
          </w:tcPr>
          <w:p w:rsidR="00FE59EB" w:rsidRPr="00583AE5" w:rsidRDefault="00FE59EB" w:rsidP="00DD1064">
            <w:pPr>
              <w:spacing w:line="340" w:lineRule="exact"/>
              <w:ind w:left="36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หลังหัก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หลังหัก</w:t>
            </w:r>
          </w:p>
        </w:tc>
      </w:tr>
      <w:tr w:rsidR="00FE59EB" w:rsidRPr="00EE34D6" w:rsidTr="00DD1064">
        <w:tc>
          <w:tcPr>
            <w:tcW w:w="1800" w:type="dxa"/>
          </w:tcPr>
          <w:p w:rsidR="00FE59EB" w:rsidRPr="00583AE5" w:rsidRDefault="00FE59EB" w:rsidP="00DD1064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</w:p>
        </w:tc>
      </w:tr>
      <w:tr w:rsidR="00FE59EB" w:rsidRPr="00EE34D6" w:rsidTr="00DD1064">
        <w:tc>
          <w:tcPr>
            <w:tcW w:w="1800" w:type="dxa"/>
          </w:tcPr>
          <w:p w:rsidR="00FE59EB" w:rsidRPr="00583AE5" w:rsidRDefault="00FE59EB" w:rsidP="00DD1064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หนี้สงสัย</w:t>
            </w:r>
          </w:p>
        </w:tc>
      </w:tr>
      <w:tr w:rsidR="00FE59EB" w:rsidRPr="00EE34D6" w:rsidTr="00DD1064">
        <w:tc>
          <w:tcPr>
            <w:tcW w:w="1800" w:type="dxa"/>
          </w:tcPr>
          <w:p w:rsidR="00FE59EB" w:rsidRPr="00583AE5" w:rsidRDefault="00FE59EB" w:rsidP="00DD1064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AE5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จะสูญ</w:t>
            </w:r>
          </w:p>
        </w:tc>
      </w:tr>
      <w:tr w:rsidR="00FE59EB" w:rsidRPr="00EE34D6" w:rsidTr="00DD1064">
        <w:tc>
          <w:tcPr>
            <w:tcW w:w="1800" w:type="dxa"/>
          </w:tcPr>
          <w:p w:rsidR="00FE59EB" w:rsidRPr="00583AE5" w:rsidRDefault="00FE59EB" w:rsidP="00DD1064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83A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E59EB" w:rsidRPr="00EE34D6" w:rsidTr="00DD1064">
        <w:tc>
          <w:tcPr>
            <w:tcW w:w="1800" w:type="dxa"/>
          </w:tcPr>
          <w:p w:rsidR="00FE59EB" w:rsidRPr="00CB1EFB" w:rsidRDefault="00FE59EB" w:rsidP="00DD1064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CB1EFB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มูลหนี้จัดชั้นปกติ</w:t>
            </w:r>
          </w:p>
        </w:tc>
        <w:tc>
          <w:tcPr>
            <w:tcW w:w="1080" w:type="dxa"/>
          </w:tcPr>
          <w:p w:rsidR="00FE59EB" w:rsidRPr="00583AE5" w:rsidRDefault="00B95508" w:rsidP="00F7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95508">
              <w:rPr>
                <w:rFonts w:ascii="Angsana New" w:hAnsi="Angsana New"/>
                <w:sz w:val="26"/>
                <w:szCs w:val="26"/>
              </w:rPr>
              <w:t>4,034,488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B95508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B95508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508">
              <w:rPr>
                <w:rFonts w:ascii="Angsana New" w:hAnsi="Angsana New"/>
                <w:sz w:val="26"/>
                <w:szCs w:val="26"/>
              </w:rPr>
              <w:t>4,034,488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4,493,593</w:t>
            </w:r>
          </w:p>
        </w:tc>
        <w:tc>
          <w:tcPr>
            <w:tcW w:w="198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E59EB" w:rsidRPr="00583AE5" w:rsidRDefault="00FE59EB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4,493,593</w:t>
            </w:r>
          </w:p>
        </w:tc>
      </w:tr>
      <w:tr w:rsidR="00B95508" w:rsidRPr="00EE34D6" w:rsidTr="007800E4">
        <w:tc>
          <w:tcPr>
            <w:tcW w:w="1800" w:type="dxa"/>
          </w:tcPr>
          <w:p w:rsidR="00B95508" w:rsidRPr="00583AE5" w:rsidRDefault="00B95508" w:rsidP="00B95508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583AE5">
              <w:rPr>
                <w:rFonts w:ascii="Angsana New" w:hAnsi="Angsana New"/>
                <w:b/>
                <w:sz w:val="26"/>
                <w:szCs w:val="26"/>
                <w:cs/>
              </w:rPr>
              <w:t>มูลหนี้จัดชั้นสงสัย</w:t>
            </w:r>
          </w:p>
        </w:tc>
        <w:tc>
          <w:tcPr>
            <w:tcW w:w="1080" w:type="dxa"/>
          </w:tcPr>
          <w:p w:rsidR="00B95508" w:rsidRPr="00583AE5" w:rsidRDefault="00B95508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66,007</w:t>
            </w:r>
          </w:p>
        </w:tc>
        <w:tc>
          <w:tcPr>
            <w:tcW w:w="198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5508" w:rsidRPr="00EE34D6" w:rsidTr="00DD1064">
        <w:tc>
          <w:tcPr>
            <w:tcW w:w="1800" w:type="dxa"/>
          </w:tcPr>
          <w:p w:rsidR="00B95508" w:rsidRPr="00583AE5" w:rsidRDefault="00B95508" w:rsidP="00B95508">
            <w:pPr>
              <w:tabs>
                <w:tab w:val="clear" w:pos="227"/>
                <w:tab w:val="left" w:pos="2692"/>
              </w:tabs>
              <w:spacing w:line="340" w:lineRule="exact"/>
              <w:ind w:left="3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AE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83A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B95508" w:rsidRDefault="00B95508" w:rsidP="00F722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08">
              <w:rPr>
                <w:rFonts w:ascii="Angsana New" w:hAnsi="Angsana New"/>
                <w:b/>
                <w:bCs/>
                <w:sz w:val="26"/>
                <w:szCs w:val="26"/>
              </w:rPr>
              <w:t>4,100,495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508">
              <w:rPr>
                <w:rFonts w:ascii="Angsana New" w:hAnsi="Angsana New"/>
                <w:b/>
                <w:bCs/>
                <w:sz w:val="26"/>
                <w:szCs w:val="26"/>
              </w:rPr>
              <w:t>4,034,488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4,559,600</w:t>
            </w:r>
          </w:p>
        </w:tc>
        <w:tc>
          <w:tcPr>
            <w:tcW w:w="198" w:type="dxa"/>
          </w:tcPr>
          <w:p w:rsidR="00B95508" w:rsidRPr="00583AE5" w:rsidRDefault="00B95508" w:rsidP="00B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583AE5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4,493,593</w:t>
            </w:r>
          </w:p>
        </w:tc>
      </w:tr>
    </w:tbl>
    <w:p w:rsidR="00FE59EB" w:rsidRPr="00A420D8" w:rsidRDefault="00FE59EB" w:rsidP="00FE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FE59EB" w:rsidRDefault="00FE59EB" w:rsidP="00FE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ค่าเผื่อหนี้สงสัยจะสูญ</w:t>
      </w:r>
    </w:p>
    <w:p w:rsidR="00FE59EB" w:rsidRPr="00A420D8" w:rsidRDefault="00FE59EB" w:rsidP="00FE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9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52"/>
        <w:gridCol w:w="1665"/>
        <w:gridCol w:w="270"/>
        <w:gridCol w:w="1611"/>
      </w:tblGrid>
      <w:tr w:rsidR="00FE59EB" w:rsidTr="00DD1064">
        <w:trPr>
          <w:trHeight w:val="70"/>
        </w:trPr>
        <w:tc>
          <w:tcPr>
            <w:tcW w:w="5652" w:type="dxa"/>
            <w:vAlign w:val="bottom"/>
          </w:tcPr>
          <w:p w:rsidR="00FE59EB" w:rsidRPr="00583AE5" w:rsidRDefault="00FE59EB" w:rsidP="00DD106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FE59EB" w:rsidRDefault="00FE59EB" w:rsidP="00DD106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7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59EB" w:rsidRPr="00941EC3" w:rsidTr="00DD1064">
        <w:trPr>
          <w:trHeight w:val="317"/>
        </w:trPr>
        <w:tc>
          <w:tcPr>
            <w:tcW w:w="5652" w:type="dxa"/>
            <w:vAlign w:val="bottom"/>
          </w:tcPr>
          <w:p w:rsidR="00FE59EB" w:rsidRPr="00583AE5" w:rsidRDefault="00FE59EB" w:rsidP="00DD106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83A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:rsidR="00FE59EB" w:rsidRPr="00400F28" w:rsidRDefault="00FE59EB" w:rsidP="00DD106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7800E4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FE59EB" w:rsidRPr="00400F28" w:rsidRDefault="00FE59EB" w:rsidP="00DD106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:rsidR="00FE59EB" w:rsidRPr="00941EC3" w:rsidRDefault="00FE59EB" w:rsidP="00DD106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31 ธันวาคม </w:t>
            </w:r>
            <w:r w:rsidR="007800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FE59EB" w:rsidRPr="00941EC3" w:rsidTr="00DD1064">
        <w:trPr>
          <w:trHeight w:val="317"/>
        </w:trPr>
        <w:tc>
          <w:tcPr>
            <w:tcW w:w="5652" w:type="dxa"/>
            <w:vAlign w:val="bottom"/>
          </w:tcPr>
          <w:p w:rsidR="00FE59EB" w:rsidRPr="00583AE5" w:rsidRDefault="00FE59EB" w:rsidP="00DD106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FE59EB" w:rsidRDefault="00FE59EB" w:rsidP="00DD106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3C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5508" w:rsidRPr="00DC65D5" w:rsidTr="00DD1064">
        <w:tc>
          <w:tcPr>
            <w:tcW w:w="5652" w:type="dxa"/>
          </w:tcPr>
          <w:p w:rsidR="00B95508" w:rsidRPr="00583AE5" w:rsidRDefault="00B95508" w:rsidP="00B95508">
            <w:pPr>
              <w:tabs>
                <w:tab w:val="clear" w:pos="227"/>
                <w:tab w:val="left" w:pos="2692"/>
              </w:tabs>
              <w:spacing w:line="380" w:lineRule="exact"/>
              <w:ind w:left="-8" w:right="-108" w:hanging="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ยอดต้นงวด/ปี</w:t>
            </w:r>
          </w:p>
        </w:tc>
        <w:tc>
          <w:tcPr>
            <w:tcW w:w="1665" w:type="dxa"/>
          </w:tcPr>
          <w:p w:rsidR="00B95508" w:rsidRDefault="00B95508" w:rsidP="00A66B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66B20">
              <w:rPr>
                <w:rFonts w:ascii="Angsana New" w:hAnsi="Angsana New"/>
                <w:sz w:val="30"/>
                <w:szCs w:val="30"/>
              </w:rPr>
              <w:t>6,007</w:t>
            </w:r>
          </w:p>
        </w:tc>
        <w:tc>
          <w:tcPr>
            <w:tcW w:w="270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64,440</w:t>
            </w:r>
          </w:p>
        </w:tc>
      </w:tr>
      <w:tr w:rsidR="00B95508" w:rsidRPr="00DC65D5" w:rsidTr="007800E4">
        <w:tc>
          <w:tcPr>
            <w:tcW w:w="5652" w:type="dxa"/>
          </w:tcPr>
          <w:p w:rsidR="00B95508" w:rsidRPr="00583AE5" w:rsidRDefault="00B95508" w:rsidP="00B95508">
            <w:pPr>
              <w:tabs>
                <w:tab w:val="clear" w:pos="227"/>
                <w:tab w:val="left" w:pos="2692"/>
              </w:tabs>
              <w:spacing w:line="380" w:lineRule="exact"/>
              <w:ind w:left="-8" w:right="-108" w:hanging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665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7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:rsidR="00B95508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B95508" w:rsidRPr="00E133F9" w:rsidTr="00DD1064">
        <w:tc>
          <w:tcPr>
            <w:tcW w:w="5652" w:type="dxa"/>
          </w:tcPr>
          <w:p w:rsidR="00B95508" w:rsidRPr="00583AE5" w:rsidRDefault="00B95508" w:rsidP="00B9550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ยอดปลายงวด/ปี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71591E" w:rsidRDefault="00A66B20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66,007</w:t>
            </w:r>
          </w:p>
        </w:tc>
        <w:tc>
          <w:tcPr>
            <w:tcW w:w="270" w:type="dxa"/>
          </w:tcPr>
          <w:p w:rsidR="00B95508" w:rsidRPr="00103142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B95508" w:rsidRPr="0071591E" w:rsidRDefault="00B95508" w:rsidP="00B955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91E">
              <w:rPr>
                <w:rFonts w:ascii="Angsana New" w:hAnsi="Angsana New"/>
                <w:b/>
                <w:bCs/>
                <w:sz w:val="30"/>
                <w:szCs w:val="30"/>
              </w:rPr>
              <w:t>66,007</w:t>
            </w:r>
          </w:p>
        </w:tc>
      </w:tr>
    </w:tbl>
    <w:p w:rsidR="00FE59EB" w:rsidRPr="00A420D8" w:rsidRDefault="00FE59EB" w:rsidP="00FE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D217C" w:rsidRDefault="002D217C" w:rsidP="006871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217C" w:rsidRDefault="002D217C" w:rsidP="006871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217C" w:rsidRDefault="002D217C" w:rsidP="006871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F37D9" w:rsidRDefault="002D217C" w:rsidP="006871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2" w:name="_Hlk519778231"/>
      <w:r w:rsidR="006E2651"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8C05A1" w:rsidRPr="007F5329">
        <w:rPr>
          <w:rFonts w:ascii="Angsana New" w:hAnsi="Angsana New"/>
          <w:b/>
          <w:bCs/>
          <w:sz w:val="30"/>
          <w:szCs w:val="30"/>
          <w:cs/>
        </w:rPr>
        <w:tab/>
      </w:r>
      <w:r w:rsidR="001E2004">
        <w:rPr>
          <w:rFonts w:ascii="Angsana New" w:hAnsi="Angsana New" w:hint="cs"/>
          <w:b/>
          <w:bCs/>
          <w:sz w:val="30"/>
          <w:szCs w:val="30"/>
          <w:cs/>
        </w:rPr>
        <w:t>สินทรัพย์และหนี้สิน</w:t>
      </w:r>
      <w:r w:rsidR="008C05A1">
        <w:rPr>
          <w:rFonts w:ascii="Angsana New" w:hAnsi="Angsana New" w:hint="cs"/>
          <w:b/>
          <w:bCs/>
          <w:sz w:val="30"/>
          <w:szCs w:val="30"/>
          <w:cs/>
        </w:rPr>
        <w:t>ตราสารอนุพันธ์</w:t>
      </w:r>
    </w:p>
    <w:p w:rsidR="00687182" w:rsidRPr="0040583A" w:rsidRDefault="00687182" w:rsidP="00EE34D6">
      <w:pPr>
        <w:pStyle w:val="BodyText2"/>
        <w:tabs>
          <w:tab w:val="left" w:pos="540"/>
        </w:tabs>
        <w:ind w:left="540" w:right="38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4060"/>
        <w:gridCol w:w="1530"/>
        <w:gridCol w:w="270"/>
        <w:gridCol w:w="1620"/>
        <w:gridCol w:w="270"/>
        <w:gridCol w:w="1440"/>
      </w:tblGrid>
      <w:tr w:rsidR="00F132CC" w:rsidRPr="00EE34D6" w:rsidTr="001D5177">
        <w:trPr>
          <w:trHeight w:val="70"/>
        </w:trPr>
        <w:tc>
          <w:tcPr>
            <w:tcW w:w="4060" w:type="dxa"/>
            <w:vAlign w:val="bottom"/>
          </w:tcPr>
          <w:p w:rsidR="00F132CC" w:rsidRPr="00EE34D6" w:rsidRDefault="00F132CC" w:rsidP="009A6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F132CC" w:rsidRPr="00871622" w:rsidRDefault="00F132CC" w:rsidP="00F132C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716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E472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F132CC" w:rsidRPr="00EE34D6" w:rsidTr="001D5177">
        <w:trPr>
          <w:trHeight w:val="70"/>
        </w:trPr>
        <w:tc>
          <w:tcPr>
            <w:tcW w:w="4060" w:type="dxa"/>
            <w:vAlign w:val="bottom"/>
          </w:tcPr>
          <w:p w:rsidR="00F132CC" w:rsidRPr="00EE34D6" w:rsidRDefault="00F132CC" w:rsidP="009A6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F132CC" w:rsidRPr="00334A21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4A21">
              <w:rPr>
                <w:rFonts w:ascii="Angsana New" w:hAnsi="Angsana New"/>
                <w:sz w:val="30"/>
                <w:szCs w:val="30"/>
              </w:rPr>
              <w:t>30</w:t>
            </w:r>
            <w:r w:rsidRPr="00334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มิถุนายน </w:t>
            </w:r>
            <w:r w:rsidR="001737A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D195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132CC" w:rsidRPr="00EE34D6" w:rsidTr="001D5177">
        <w:trPr>
          <w:trHeight w:val="70"/>
        </w:trPr>
        <w:tc>
          <w:tcPr>
            <w:tcW w:w="4060" w:type="dxa"/>
            <w:vAlign w:val="bottom"/>
          </w:tcPr>
          <w:p w:rsidR="00F132CC" w:rsidRPr="00EE34D6" w:rsidRDefault="00F132CC" w:rsidP="009A6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F132CC" w:rsidRPr="00EE34D6" w:rsidTr="001D5177">
        <w:trPr>
          <w:trHeight w:val="70"/>
        </w:trPr>
        <w:tc>
          <w:tcPr>
            <w:tcW w:w="4060" w:type="dxa"/>
            <w:vAlign w:val="bottom"/>
          </w:tcPr>
          <w:p w:rsidR="00F132CC" w:rsidRPr="00EE34D6" w:rsidRDefault="00F132CC" w:rsidP="009A6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F132CC" w:rsidRPr="00EE34D6" w:rsidTr="001D5177">
        <w:trPr>
          <w:trHeight w:val="70"/>
        </w:trPr>
        <w:tc>
          <w:tcPr>
            <w:tcW w:w="4060" w:type="dxa"/>
            <w:vAlign w:val="bottom"/>
          </w:tcPr>
          <w:p w:rsidR="00F132CC" w:rsidRPr="00EE34D6" w:rsidRDefault="00F132CC" w:rsidP="009A6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F132CC" w:rsidRPr="00EE34D6" w:rsidRDefault="00F132CC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34A21" w:rsidRPr="00EE34D6" w:rsidTr="001D5177">
        <w:trPr>
          <w:trHeight w:val="70"/>
        </w:trPr>
        <w:tc>
          <w:tcPr>
            <w:tcW w:w="4060" w:type="dxa"/>
            <w:vAlign w:val="bottom"/>
          </w:tcPr>
          <w:p w:rsidR="00334A21" w:rsidRPr="00EE34D6" w:rsidRDefault="00334A21" w:rsidP="009A66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5130" w:type="dxa"/>
            <w:gridSpan w:val="5"/>
          </w:tcPr>
          <w:p w:rsidR="00334A21" w:rsidRPr="00EE34D6" w:rsidRDefault="00334A21" w:rsidP="009A66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204744" w:rsidRPr="00591429" w:rsidTr="001B6505">
        <w:trPr>
          <w:trHeight w:val="410"/>
        </w:trPr>
        <w:tc>
          <w:tcPr>
            <w:tcW w:w="4060" w:type="dxa"/>
          </w:tcPr>
          <w:p w:rsidR="00204744" w:rsidRPr="00EE34D6" w:rsidRDefault="00204744" w:rsidP="002047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530" w:type="dxa"/>
            <w:shd w:val="clear" w:color="auto" w:fill="FFFFFF"/>
          </w:tcPr>
          <w:p w:rsidR="00204744" w:rsidRPr="00EE34D6" w:rsidRDefault="009E0CB7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1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="002047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  <w:shd w:val="clear" w:color="auto" w:fill="FFFFFF"/>
          </w:tcPr>
          <w:p w:rsidR="00204744" w:rsidRPr="00EE34D6" w:rsidRDefault="00204744" w:rsidP="00204744">
            <w:pPr>
              <w:tabs>
                <w:tab w:val="decimal" w:pos="1253"/>
              </w:tabs>
              <w:spacing w:line="380" w:lineRule="exact"/>
              <w:ind w:right="65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FFFFF"/>
          </w:tcPr>
          <w:p w:rsidR="00204744" w:rsidRPr="00443966" w:rsidRDefault="009E0CB7" w:rsidP="000311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587,824</w:t>
            </w:r>
          </w:p>
        </w:tc>
        <w:tc>
          <w:tcPr>
            <w:tcW w:w="270" w:type="dxa"/>
            <w:shd w:val="clear" w:color="auto" w:fill="auto"/>
          </w:tcPr>
          <w:p w:rsidR="00204744" w:rsidRPr="00EE34D6" w:rsidRDefault="00204744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4744" w:rsidRPr="00443966" w:rsidRDefault="007D403D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8,461,274</w:t>
            </w:r>
          </w:p>
        </w:tc>
      </w:tr>
      <w:tr w:rsidR="00204744" w:rsidRPr="00EE34D6" w:rsidTr="001B6505">
        <w:trPr>
          <w:trHeight w:val="410"/>
        </w:trPr>
        <w:tc>
          <w:tcPr>
            <w:tcW w:w="4060" w:type="dxa"/>
          </w:tcPr>
          <w:p w:rsidR="00204744" w:rsidRPr="00F132CC" w:rsidRDefault="00204744" w:rsidP="002047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32CC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530" w:type="dxa"/>
            <w:shd w:val="clear" w:color="auto" w:fill="FFFFFF"/>
          </w:tcPr>
          <w:p w:rsidR="00204744" w:rsidRPr="00EE34D6" w:rsidRDefault="00204744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  <w:tab w:val="decimal" w:pos="990"/>
              </w:tabs>
              <w:spacing w:line="380" w:lineRule="exact"/>
              <w:ind w:right="2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04744" w:rsidRPr="00EE34D6" w:rsidRDefault="00204744" w:rsidP="0020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55"/>
              </w:tabs>
              <w:spacing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FFFFF"/>
          </w:tcPr>
          <w:p w:rsidR="00204744" w:rsidRPr="00443966" w:rsidRDefault="009E0CB7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998,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:rsidR="00204744" w:rsidRPr="00EE34D6" w:rsidRDefault="00204744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4744" w:rsidRPr="00443966" w:rsidRDefault="001B6505" w:rsidP="007D40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6,731,</w:t>
            </w:r>
            <w:r w:rsidR="007D403D">
              <w:rPr>
                <w:rFonts w:ascii="Angsana New" w:hAnsi="Angsana New"/>
                <w:sz w:val="30"/>
                <w:szCs w:val="30"/>
                <w:lang w:val="en-GB"/>
              </w:rPr>
              <w:t>708</w:t>
            </w:r>
          </w:p>
        </w:tc>
      </w:tr>
      <w:tr w:rsidR="00204744" w:rsidRPr="00EE34D6" w:rsidTr="001B6505">
        <w:trPr>
          <w:trHeight w:val="410"/>
        </w:trPr>
        <w:tc>
          <w:tcPr>
            <w:tcW w:w="4060" w:type="dxa"/>
          </w:tcPr>
          <w:p w:rsidR="00204744" w:rsidRPr="00EE34D6" w:rsidRDefault="00204744" w:rsidP="002047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04744" w:rsidRPr="00EE34D6" w:rsidRDefault="009E0CB7" w:rsidP="002106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14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</w:t>
            </w:r>
            <w:r w:rsidR="00204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06A9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0" w:type="dxa"/>
            <w:shd w:val="clear" w:color="auto" w:fill="FFFFFF"/>
          </w:tcPr>
          <w:p w:rsidR="00204744" w:rsidRPr="00EE34D6" w:rsidRDefault="00204744" w:rsidP="00204744">
            <w:pPr>
              <w:pStyle w:val="acctfourfigures"/>
              <w:tabs>
                <w:tab w:val="clear" w:pos="765"/>
                <w:tab w:val="center" w:pos="723"/>
                <w:tab w:val="decimal" w:pos="1255"/>
                <w:tab w:val="right" w:pos="1554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04744" w:rsidRPr="00EE34D6" w:rsidRDefault="009E0CB7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586</w:t>
            </w:r>
            <w:r w:rsidR="00204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:rsidR="00204744" w:rsidRPr="00EE34D6" w:rsidRDefault="00204744" w:rsidP="002047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744" w:rsidRPr="00443966" w:rsidRDefault="00204744" w:rsidP="007D40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03D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7D403D" w:rsidRPr="007D403D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  <w:r w:rsidRPr="007D4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D403D" w:rsidRPr="007D403D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</w:tr>
      <w:bookmarkEnd w:id="2"/>
    </w:tbl>
    <w:p w:rsidR="0040583A" w:rsidRDefault="0040583A" w:rsidP="00F132CC">
      <w:pPr>
        <w:pStyle w:val="BodyText2"/>
        <w:tabs>
          <w:tab w:val="left" w:pos="540"/>
        </w:tabs>
        <w:ind w:left="0" w:right="38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4060"/>
        <w:gridCol w:w="1530"/>
        <w:gridCol w:w="270"/>
        <w:gridCol w:w="1620"/>
        <w:gridCol w:w="270"/>
        <w:gridCol w:w="1440"/>
      </w:tblGrid>
      <w:tr w:rsidR="00E47212" w:rsidRPr="00EE34D6" w:rsidTr="000F0D27">
        <w:trPr>
          <w:trHeight w:val="70"/>
        </w:trPr>
        <w:tc>
          <w:tcPr>
            <w:tcW w:w="4060" w:type="dxa"/>
            <w:vAlign w:val="bottom"/>
          </w:tcPr>
          <w:p w:rsidR="00E47212" w:rsidRPr="00EE34D6" w:rsidRDefault="00E47212" w:rsidP="00E4721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5"/>
          </w:tcPr>
          <w:p w:rsidR="00E47212" w:rsidRPr="00871622" w:rsidRDefault="00E47212" w:rsidP="002F585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716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รวมและงบการเงินเฉพาะกิจการ</w:t>
            </w:r>
          </w:p>
        </w:tc>
      </w:tr>
      <w:tr w:rsidR="001737A1" w:rsidRPr="00EE34D6" w:rsidTr="000F0D27">
        <w:trPr>
          <w:trHeight w:val="70"/>
        </w:trPr>
        <w:tc>
          <w:tcPr>
            <w:tcW w:w="4060" w:type="dxa"/>
            <w:vAlign w:val="bottom"/>
          </w:tcPr>
          <w:p w:rsidR="001737A1" w:rsidRPr="00EE34D6" w:rsidRDefault="001737A1" w:rsidP="000F0D2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1737A1" w:rsidRPr="00334A21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34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D1957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1737A1" w:rsidRPr="00EE34D6" w:rsidTr="000F0D27">
        <w:trPr>
          <w:trHeight w:val="70"/>
        </w:trPr>
        <w:tc>
          <w:tcPr>
            <w:tcW w:w="4060" w:type="dxa"/>
            <w:vAlign w:val="bottom"/>
          </w:tcPr>
          <w:p w:rsidR="001737A1" w:rsidRPr="00EE34D6" w:rsidRDefault="001737A1" w:rsidP="000F0D2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1737A1" w:rsidRPr="00EE34D6" w:rsidTr="000F0D27">
        <w:trPr>
          <w:trHeight w:val="70"/>
        </w:trPr>
        <w:tc>
          <w:tcPr>
            <w:tcW w:w="4060" w:type="dxa"/>
            <w:vAlign w:val="bottom"/>
          </w:tcPr>
          <w:p w:rsidR="001737A1" w:rsidRPr="00EE34D6" w:rsidRDefault="001737A1" w:rsidP="000F0D2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1737A1" w:rsidRPr="00EE34D6" w:rsidTr="000F0D27">
        <w:trPr>
          <w:trHeight w:val="70"/>
        </w:trPr>
        <w:tc>
          <w:tcPr>
            <w:tcW w:w="4060" w:type="dxa"/>
            <w:vAlign w:val="bottom"/>
          </w:tcPr>
          <w:p w:rsidR="001737A1" w:rsidRPr="00EE34D6" w:rsidRDefault="001737A1" w:rsidP="000F0D2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1737A1" w:rsidRPr="00EE34D6" w:rsidTr="000F0D27">
        <w:trPr>
          <w:trHeight w:val="70"/>
        </w:trPr>
        <w:tc>
          <w:tcPr>
            <w:tcW w:w="4060" w:type="dxa"/>
            <w:vAlign w:val="bottom"/>
          </w:tcPr>
          <w:p w:rsidR="001737A1" w:rsidRPr="00EE34D6" w:rsidRDefault="001737A1" w:rsidP="000F0D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5130" w:type="dxa"/>
            <w:gridSpan w:val="5"/>
          </w:tcPr>
          <w:p w:rsidR="001737A1" w:rsidRPr="00EE34D6" w:rsidRDefault="001737A1" w:rsidP="000F0D2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ED1957" w:rsidRPr="00591429" w:rsidTr="000E6941">
        <w:trPr>
          <w:trHeight w:val="410"/>
        </w:trPr>
        <w:tc>
          <w:tcPr>
            <w:tcW w:w="4060" w:type="dxa"/>
          </w:tcPr>
          <w:p w:rsidR="00ED1957" w:rsidRPr="00EE34D6" w:rsidRDefault="00ED1957" w:rsidP="00ED19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530" w:type="dxa"/>
            <w:shd w:val="clear" w:color="auto" w:fill="auto"/>
          </w:tcPr>
          <w:p w:rsidR="00ED1957" w:rsidRPr="00EE34D6" w:rsidRDefault="00ED1957" w:rsidP="000311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1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,991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tabs>
                <w:tab w:val="decimal" w:pos="1253"/>
              </w:tabs>
              <w:spacing w:line="380" w:lineRule="exact"/>
              <w:ind w:right="65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D1957" w:rsidRPr="0044396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2,764,054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D1957" w:rsidRPr="0044396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7D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67DC">
              <w:rPr>
                <w:rFonts w:ascii="Angsana New" w:hAnsi="Angsana New"/>
                <w:sz w:val="30"/>
                <w:szCs w:val="30"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,650</w:t>
            </w:r>
          </w:p>
        </w:tc>
      </w:tr>
      <w:tr w:rsidR="00ED1957" w:rsidRPr="00EE34D6" w:rsidTr="000E6941">
        <w:trPr>
          <w:trHeight w:val="410"/>
        </w:trPr>
        <w:tc>
          <w:tcPr>
            <w:tcW w:w="4060" w:type="dxa"/>
          </w:tcPr>
          <w:p w:rsidR="00ED1957" w:rsidRPr="00F132CC" w:rsidRDefault="00ED1957" w:rsidP="00ED19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32CC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530" w:type="dxa"/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  <w:tab w:val="decimal" w:pos="990"/>
              </w:tabs>
              <w:spacing w:line="380" w:lineRule="exact"/>
              <w:ind w:right="2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55"/>
              </w:tabs>
              <w:spacing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D1957" w:rsidRPr="0044396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621</w:t>
            </w:r>
            <w:r w:rsidRPr="004439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D1957" w:rsidRPr="0044396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4,387,409</w:t>
            </w:r>
          </w:p>
        </w:tc>
      </w:tr>
      <w:tr w:rsidR="00ED1957" w:rsidRPr="00EE34D6" w:rsidTr="000E6941">
        <w:trPr>
          <w:trHeight w:val="410"/>
        </w:trPr>
        <w:tc>
          <w:tcPr>
            <w:tcW w:w="4060" w:type="dxa"/>
          </w:tcPr>
          <w:p w:rsidR="00ED1957" w:rsidRPr="00EE34D6" w:rsidRDefault="00ED1957" w:rsidP="00ED195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14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,991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pStyle w:val="acctfourfigures"/>
              <w:tabs>
                <w:tab w:val="clear" w:pos="765"/>
                <w:tab w:val="center" w:pos="723"/>
                <w:tab w:val="decimal" w:pos="1255"/>
                <w:tab w:val="right" w:pos="1554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3,385,207</w:t>
            </w:r>
          </w:p>
        </w:tc>
        <w:tc>
          <w:tcPr>
            <w:tcW w:w="270" w:type="dxa"/>
            <w:shd w:val="clear" w:color="auto" w:fill="auto"/>
          </w:tcPr>
          <w:p w:rsidR="00ED1957" w:rsidRPr="00EE34D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53"/>
              </w:tabs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1957" w:rsidRPr="00443966" w:rsidRDefault="00ED1957" w:rsidP="00ED19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15,271,059</w:t>
            </w:r>
          </w:p>
        </w:tc>
      </w:tr>
    </w:tbl>
    <w:p w:rsidR="007820D1" w:rsidRPr="00E538EC" w:rsidRDefault="007820D1" w:rsidP="006731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673141" w:rsidRPr="007F5329" w:rsidRDefault="002F5852" w:rsidP="006731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8C05A1">
        <w:rPr>
          <w:rFonts w:ascii="Angsana New" w:hAnsi="Angsana New" w:hint="cs"/>
          <w:bCs/>
          <w:sz w:val="30"/>
          <w:szCs w:val="30"/>
          <w:cs/>
        </w:rPr>
        <w:lastRenderedPageBreak/>
        <w:t>1</w:t>
      </w:r>
      <w:r w:rsidR="006E2651">
        <w:rPr>
          <w:rFonts w:ascii="Angsana New" w:hAnsi="Angsana New" w:hint="cs"/>
          <w:bCs/>
          <w:sz w:val="30"/>
          <w:szCs w:val="30"/>
          <w:cs/>
        </w:rPr>
        <w:t>0</w:t>
      </w:r>
      <w:r w:rsidR="00673141" w:rsidRPr="007F5329">
        <w:rPr>
          <w:rFonts w:ascii="Angsana New" w:hAnsi="Angsana New"/>
          <w:b/>
          <w:sz w:val="30"/>
          <w:szCs w:val="30"/>
        </w:rPr>
        <w:tab/>
      </w:r>
      <w:r w:rsidR="00F94626" w:rsidRPr="007F5329">
        <w:rPr>
          <w:rFonts w:ascii="Angsana New" w:hAnsi="Angsana New"/>
          <w:bCs/>
          <w:sz w:val="30"/>
          <w:szCs w:val="30"/>
          <w:cs/>
        </w:rPr>
        <w:t>เงินลงทุน</w:t>
      </w:r>
    </w:p>
    <w:p w:rsidR="00673141" w:rsidRPr="00344583" w:rsidRDefault="00673141" w:rsidP="004F6469">
      <w:pPr>
        <w:pStyle w:val="BodyText2"/>
        <w:tabs>
          <w:tab w:val="left" w:pos="540"/>
        </w:tabs>
        <w:ind w:left="540" w:right="387" w:firstLine="0"/>
        <w:jc w:val="thaiDistribute"/>
        <w:rPr>
          <w:rFonts w:ascii="Angsana New" w:hAnsi="Angsana New"/>
        </w:rPr>
      </w:pPr>
    </w:p>
    <w:p w:rsidR="00673141" w:rsidRDefault="005A106E" w:rsidP="00CD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E2651">
        <w:rPr>
          <w:rFonts w:ascii="Angsana New" w:hAnsi="Angsana New" w:hint="cs"/>
          <w:sz w:val="30"/>
          <w:szCs w:val="30"/>
          <w:cs/>
        </w:rPr>
        <w:t>0</w:t>
      </w:r>
      <w:r w:rsidR="00B025ED" w:rsidRPr="007F5329">
        <w:rPr>
          <w:rFonts w:ascii="Angsana New" w:hAnsi="Angsana New"/>
          <w:sz w:val="30"/>
          <w:szCs w:val="30"/>
        </w:rPr>
        <w:t>.1</w:t>
      </w:r>
      <w:r w:rsidR="002C01DB" w:rsidRPr="007F5329">
        <w:rPr>
          <w:rFonts w:ascii="Angsana New" w:hAnsi="Angsana New"/>
          <w:sz w:val="30"/>
          <w:szCs w:val="30"/>
        </w:rPr>
        <w:tab/>
      </w:r>
      <w:r w:rsidR="00E47212">
        <w:rPr>
          <w:rFonts w:ascii="Angsana New" w:hAnsi="Angsana New" w:hint="cs"/>
          <w:sz w:val="30"/>
          <w:szCs w:val="30"/>
          <w:cs/>
        </w:rPr>
        <w:t>ราคาทุน/ทุนตัดจำหน่าย และมูลค่ายุติธรรม</w:t>
      </w:r>
    </w:p>
    <w:p w:rsidR="001737A1" w:rsidRPr="00344583" w:rsidRDefault="001737A1" w:rsidP="00CD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90"/>
        <w:gridCol w:w="1260"/>
        <w:gridCol w:w="90"/>
        <w:gridCol w:w="1170"/>
      </w:tblGrid>
      <w:tr w:rsidR="001737A1" w:rsidRPr="00EE34D6" w:rsidTr="000F0D27">
        <w:trPr>
          <w:trHeight w:val="20"/>
          <w:tblHeader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1737A1" w:rsidRPr="00292B37" w:rsidRDefault="001737A1" w:rsidP="001737A1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7A1" w:rsidRPr="00EE34D6" w:rsidTr="000F0D27">
        <w:trPr>
          <w:trHeight w:val="20"/>
          <w:tblHeader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737A1" w:rsidRPr="00EE34D6" w:rsidRDefault="001737A1" w:rsidP="000F0D27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917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1737A1" w:rsidRPr="00EE34D6" w:rsidRDefault="001737A1" w:rsidP="000F0D27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9178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737A1" w:rsidRPr="00EE34D6" w:rsidTr="000F0D27">
        <w:trPr>
          <w:trHeight w:val="20"/>
          <w:tblHeader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E47212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="002F5852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E47212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="002F5852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7A1" w:rsidRPr="00EE34D6" w:rsidTr="000F0D27">
        <w:trPr>
          <w:trHeight w:val="20"/>
          <w:tblHeader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737A1" w:rsidRPr="00EE34D6" w:rsidTr="000F0D27">
        <w:trPr>
          <w:trHeight w:val="20"/>
          <w:tblHeader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1737A1" w:rsidRPr="00EE34D6" w:rsidRDefault="001737A1" w:rsidP="000F0D27">
            <w:pPr>
              <w:tabs>
                <w:tab w:val="left" w:pos="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7A1" w:rsidRPr="00EE34D6" w:rsidTr="000F0D27">
        <w:trPr>
          <w:trHeight w:val="20"/>
        </w:trPr>
        <w:tc>
          <w:tcPr>
            <w:tcW w:w="3960" w:type="dxa"/>
          </w:tcPr>
          <w:p w:rsidR="001737A1" w:rsidRPr="00EE34D6" w:rsidRDefault="00E47212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1737A1"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260" w:type="dxa"/>
          </w:tcPr>
          <w:p w:rsidR="001737A1" w:rsidRPr="00EE34D6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EE34D6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EE34D6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left="-45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EE34D6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EE34D6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EE34D6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0FF0" w:rsidRPr="00EC6A28" w:rsidTr="000F0D27">
        <w:trPr>
          <w:trHeight w:val="20"/>
        </w:trPr>
        <w:tc>
          <w:tcPr>
            <w:tcW w:w="3960" w:type="dxa"/>
          </w:tcPr>
          <w:p w:rsidR="00650FF0" w:rsidRPr="00EE34D6" w:rsidRDefault="00650FF0" w:rsidP="0065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4,859,870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4,651,567</w:t>
            </w:r>
          </w:p>
        </w:tc>
        <w:tc>
          <w:tcPr>
            <w:tcW w:w="90" w:type="dxa"/>
          </w:tcPr>
          <w:p w:rsidR="00650FF0" w:rsidRPr="00803F8D" w:rsidRDefault="00650FF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50FF0" w:rsidRPr="00803F8D" w:rsidRDefault="00650FF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6,643,463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0FF0" w:rsidRPr="00803F8D" w:rsidRDefault="00650FF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7,065,444</w:t>
            </w:r>
          </w:p>
        </w:tc>
      </w:tr>
      <w:tr w:rsidR="00650FF0" w:rsidRPr="00EE34D6" w:rsidTr="000F0D27">
        <w:trPr>
          <w:trHeight w:val="20"/>
        </w:trPr>
        <w:tc>
          <w:tcPr>
            <w:tcW w:w="3960" w:type="dxa"/>
          </w:tcPr>
          <w:p w:rsidR="00650FF0" w:rsidRPr="00EE34D6" w:rsidRDefault="00650FF0" w:rsidP="0065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260" w:type="dxa"/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6,575,411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6,595,203</w:t>
            </w:r>
          </w:p>
        </w:tc>
        <w:tc>
          <w:tcPr>
            <w:tcW w:w="90" w:type="dxa"/>
          </w:tcPr>
          <w:p w:rsidR="00650FF0" w:rsidRPr="00803F8D" w:rsidRDefault="00650FF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50FF0" w:rsidRPr="00803F8D" w:rsidRDefault="00650FF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6,078,260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0FF0" w:rsidRPr="00803F8D" w:rsidRDefault="00650FF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6,104,114</w:t>
            </w:r>
          </w:p>
        </w:tc>
      </w:tr>
      <w:tr w:rsidR="00650FF0" w:rsidRPr="00EE34D6" w:rsidTr="000F0D27">
        <w:trPr>
          <w:trHeight w:val="20"/>
        </w:trPr>
        <w:tc>
          <w:tcPr>
            <w:tcW w:w="3960" w:type="dxa"/>
          </w:tcPr>
          <w:p w:rsidR="00650FF0" w:rsidRPr="00EE34D6" w:rsidRDefault="00650FF0" w:rsidP="0065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650FF0" w:rsidRPr="00803F8D" w:rsidRDefault="00DC1730" w:rsidP="001B6505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</w:t>
            </w:r>
            <w:r w:rsidR="002D1A4D" w:rsidRPr="00803F8D">
              <w:rPr>
                <w:rFonts w:ascii="Angsana New" w:hAnsi="Angsana New"/>
                <w:sz w:val="30"/>
                <w:szCs w:val="30"/>
              </w:rPr>
              <w:t>188,511</w:t>
            </w:r>
            <w:r w:rsidRPr="00803F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:rsidR="00650FF0" w:rsidRPr="00803F8D" w:rsidRDefault="00650FF0" w:rsidP="001B6505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0FF0" w:rsidRPr="00803F8D" w:rsidRDefault="001B6505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2D1A4D" w:rsidRPr="00803F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50FF0" w:rsidRPr="00803F8D" w:rsidRDefault="00650FF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447,835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0FF0" w:rsidRPr="00803F8D" w:rsidRDefault="00650FF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730" w:rsidRPr="00EE34D6" w:rsidTr="000F0D27">
        <w:trPr>
          <w:trHeight w:val="20"/>
        </w:trPr>
        <w:tc>
          <w:tcPr>
            <w:tcW w:w="3960" w:type="dxa"/>
          </w:tcPr>
          <w:p w:rsidR="00DC1730" w:rsidRPr="00400F28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260" w:type="dxa"/>
          </w:tcPr>
          <w:p w:rsidR="00DC1730" w:rsidRPr="00803F8D" w:rsidRDefault="00DC1730" w:rsidP="001B6505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(6,575,411)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03F8D" w:rsidRDefault="00DC1730" w:rsidP="001B6505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(6,575,411)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(6,078,260)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(6,078,260)</w:t>
            </w:r>
          </w:p>
        </w:tc>
      </w:tr>
      <w:tr w:rsidR="00650FF0" w:rsidRPr="00EE34D6" w:rsidTr="000F0D27">
        <w:trPr>
          <w:trHeight w:val="20"/>
        </w:trPr>
        <w:tc>
          <w:tcPr>
            <w:tcW w:w="3960" w:type="dxa"/>
          </w:tcPr>
          <w:p w:rsidR="00650FF0" w:rsidRPr="00EE34D6" w:rsidRDefault="00650FF0" w:rsidP="0065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4,671,359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0FF0" w:rsidRPr="00803F8D" w:rsidRDefault="00650FF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4,671,359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0FF0" w:rsidRPr="00803F8D" w:rsidRDefault="00650FF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7,091,298</w:t>
            </w:r>
          </w:p>
        </w:tc>
        <w:tc>
          <w:tcPr>
            <w:tcW w:w="90" w:type="dxa"/>
          </w:tcPr>
          <w:p w:rsidR="00650FF0" w:rsidRPr="00803F8D" w:rsidRDefault="00650FF0" w:rsidP="00650F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50FF0" w:rsidRPr="00803F8D" w:rsidRDefault="00650FF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7,091,298</w:t>
            </w:r>
          </w:p>
        </w:tc>
      </w:tr>
      <w:tr w:rsidR="001737A1" w:rsidRPr="00803F8D" w:rsidTr="000F0D27">
        <w:trPr>
          <w:gridAfter w:val="1"/>
          <w:wAfter w:w="1170" w:type="dxa"/>
          <w:trHeight w:val="70"/>
        </w:trPr>
        <w:tc>
          <w:tcPr>
            <w:tcW w:w="3960" w:type="dxa"/>
          </w:tcPr>
          <w:p w:rsidR="001737A1" w:rsidRPr="00EC47C1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  <w:tab w:val="decimal" w:pos="11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777C6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737A1" w:rsidRPr="00EE34D6" w:rsidTr="000F0D27">
        <w:trPr>
          <w:trHeight w:val="20"/>
        </w:trPr>
        <w:tc>
          <w:tcPr>
            <w:tcW w:w="3960" w:type="dxa"/>
          </w:tcPr>
          <w:p w:rsidR="001737A1" w:rsidRPr="00EE34D6" w:rsidRDefault="00E47212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1737A1"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777C6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730" w:rsidRPr="00EE34D6" w:rsidTr="000F0D27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:rsidR="00DC1730" w:rsidRPr="00803F8D" w:rsidRDefault="00410374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03F8D" w:rsidRDefault="00DC173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20,205</w:t>
            </w:r>
          </w:p>
        </w:tc>
      </w:tr>
      <w:tr w:rsidR="00DC1730" w:rsidRPr="00EE34D6" w:rsidTr="000F0D27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DC1730" w:rsidRPr="00803F8D" w:rsidRDefault="00410374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03F8D" w:rsidRDefault="00DC173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2,706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DC1730" w:rsidRPr="00EE34D6" w:rsidTr="000F0D27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EC1F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1730" w:rsidRPr="00803F8D" w:rsidRDefault="00B70E23" w:rsidP="001B6505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(1,441)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(1,441)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DC1730" w:rsidRPr="00EE34D6" w:rsidTr="000F0D27">
        <w:trPr>
          <w:trHeight w:val="161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20,205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03F8D" w:rsidRDefault="00DC1730" w:rsidP="001B65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400" w:lineRule="exac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20,205</w:t>
            </w:r>
          </w:p>
        </w:tc>
      </w:tr>
      <w:tr w:rsidR="001737A1" w:rsidRPr="00EC47C1" w:rsidTr="000F0D27">
        <w:trPr>
          <w:trHeight w:val="233"/>
        </w:trPr>
        <w:tc>
          <w:tcPr>
            <w:tcW w:w="3960" w:type="dxa"/>
          </w:tcPr>
          <w:p w:rsidR="001737A1" w:rsidRPr="00EC47C1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A1" w:rsidRPr="00EE34D6" w:rsidTr="000F0D27">
        <w:trPr>
          <w:trHeight w:val="20"/>
        </w:trPr>
        <w:tc>
          <w:tcPr>
            <w:tcW w:w="3960" w:type="dxa"/>
          </w:tcPr>
          <w:p w:rsidR="001737A1" w:rsidRPr="00EE34D6" w:rsidRDefault="001737A1" w:rsidP="000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37A1" w:rsidRPr="00803F8D" w:rsidRDefault="001737A1" w:rsidP="000F0D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730" w:rsidRPr="00EE34D6" w:rsidTr="00ED003C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16,568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1730" w:rsidRPr="00803F8D" w:rsidRDefault="00B0150F" w:rsidP="001B6505">
            <w:pPr>
              <w:ind w:right="180"/>
              <w:jc w:val="right"/>
              <w:rPr>
                <w:sz w:val="30"/>
                <w:szCs w:val="30"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16,863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11,313</w:t>
            </w:r>
          </w:p>
        </w:tc>
        <w:tc>
          <w:tcPr>
            <w:tcW w:w="90" w:type="dxa"/>
            <w:shd w:val="clear" w:color="auto" w:fill="auto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1730" w:rsidRPr="00803F8D" w:rsidRDefault="00DC1730" w:rsidP="001B6505">
            <w:pPr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sz w:val="30"/>
                <w:szCs w:val="30"/>
              </w:rPr>
              <w:t>11,523</w:t>
            </w:r>
          </w:p>
        </w:tc>
      </w:tr>
      <w:tr w:rsidR="00DC1730" w:rsidRPr="00EE34D6" w:rsidTr="00ED003C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63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16,568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730" w:rsidRPr="00803F8D" w:rsidRDefault="00B0150F" w:rsidP="001B6505">
            <w:pPr>
              <w:ind w:right="180"/>
              <w:jc w:val="right"/>
              <w:rPr>
                <w:b/>
                <w:bCs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16,863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11,313</w:t>
            </w:r>
          </w:p>
        </w:tc>
        <w:tc>
          <w:tcPr>
            <w:tcW w:w="90" w:type="dxa"/>
            <w:shd w:val="clear" w:color="auto" w:fill="auto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1730" w:rsidRPr="00803F8D" w:rsidRDefault="00DC1730" w:rsidP="001B6505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11,523</w:t>
            </w:r>
          </w:p>
        </w:tc>
      </w:tr>
      <w:tr w:rsidR="00DC1730" w:rsidRPr="00EC47C1" w:rsidTr="00ED003C">
        <w:trPr>
          <w:trHeight w:val="20"/>
        </w:trPr>
        <w:tc>
          <w:tcPr>
            <w:tcW w:w="3960" w:type="dxa"/>
          </w:tcPr>
          <w:p w:rsidR="00DC1730" w:rsidRPr="00EC47C1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63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03F8D" w:rsidRDefault="00DC1730" w:rsidP="00DC1730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03F8D" w:rsidRDefault="00DC1730" w:rsidP="00DC1730">
            <w:pPr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1730" w:rsidRPr="00803F8D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1730" w:rsidRPr="00EE34D6" w:rsidTr="00ED003C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C1730" w:rsidRPr="00803F8D" w:rsidRDefault="00DC1730" w:rsidP="001B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4,708,201</w:t>
            </w:r>
          </w:p>
        </w:tc>
        <w:tc>
          <w:tcPr>
            <w:tcW w:w="90" w:type="dxa"/>
            <w:vAlign w:val="bottom"/>
          </w:tcPr>
          <w:p w:rsidR="00DC1730" w:rsidRPr="00803F8D" w:rsidRDefault="00DC1730" w:rsidP="00DC17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3F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4,708,</w:t>
            </w:r>
            <w:r w:rsidR="00B0150F" w:rsidRPr="00803F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496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C1730" w:rsidRPr="00803F8D" w:rsidRDefault="00DC1730" w:rsidP="001B6505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7,122,816</w:t>
            </w:r>
          </w:p>
        </w:tc>
        <w:tc>
          <w:tcPr>
            <w:tcW w:w="90" w:type="dxa"/>
          </w:tcPr>
          <w:p w:rsidR="00DC1730" w:rsidRPr="00803F8D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C1730" w:rsidRPr="00803F8D" w:rsidRDefault="00DC1730" w:rsidP="001B6505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F8D">
              <w:rPr>
                <w:rFonts w:ascii="Angsana New" w:hAnsi="Angsana New"/>
                <w:b/>
                <w:bCs/>
                <w:sz w:val="30"/>
                <w:szCs w:val="30"/>
              </w:rPr>
              <w:t>7,123,026</w:t>
            </w:r>
          </w:p>
        </w:tc>
      </w:tr>
    </w:tbl>
    <w:p w:rsidR="007F0B8C" w:rsidRDefault="007F0B8C" w:rsidP="0053265F">
      <w:pPr>
        <w:pStyle w:val="BodyText2"/>
        <w:ind w:left="0" w:right="18" w:firstLine="0"/>
        <w:jc w:val="thaiDistribute"/>
        <w:rPr>
          <w:rFonts w:ascii="Angsana New" w:hAnsi="Angsana New"/>
          <w:sz w:val="30"/>
          <w:szCs w:val="30"/>
        </w:rPr>
      </w:pPr>
    </w:p>
    <w:p w:rsidR="0099238E" w:rsidRDefault="00EC1F31" w:rsidP="0053265F">
      <w:pPr>
        <w:pStyle w:val="BodyText2"/>
        <w:ind w:left="0" w:right="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90"/>
        <w:gridCol w:w="1260"/>
        <w:gridCol w:w="90"/>
        <w:gridCol w:w="1170"/>
      </w:tblGrid>
      <w:tr w:rsidR="0053265F" w:rsidRPr="00EE34D6" w:rsidTr="00B731AC">
        <w:trPr>
          <w:trHeight w:val="416"/>
          <w:tblHeader/>
        </w:trPr>
        <w:tc>
          <w:tcPr>
            <w:tcW w:w="3960" w:type="dxa"/>
          </w:tcPr>
          <w:p w:rsidR="0053265F" w:rsidRPr="00EE34D6" w:rsidRDefault="0099238E" w:rsidP="003C6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</w:tcPr>
          <w:p w:rsidR="0053265F" w:rsidRPr="00292B37" w:rsidRDefault="0053265F" w:rsidP="003C664D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65F" w:rsidRPr="00EE34D6" w:rsidTr="00B731AC">
        <w:trPr>
          <w:trHeight w:val="20"/>
          <w:tblHeader/>
        </w:trPr>
        <w:tc>
          <w:tcPr>
            <w:tcW w:w="3960" w:type="dxa"/>
          </w:tcPr>
          <w:p w:rsidR="0053265F" w:rsidRPr="00EE34D6" w:rsidRDefault="0053265F" w:rsidP="003C664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3265F" w:rsidRPr="00EE34D6" w:rsidRDefault="0053265F" w:rsidP="003C664D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C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53265F" w:rsidRPr="00EE34D6" w:rsidRDefault="0053265F" w:rsidP="003C664D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77C6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3265F" w:rsidRPr="00EE34D6" w:rsidTr="00B731AC">
        <w:trPr>
          <w:trHeight w:val="20"/>
          <w:tblHeader/>
        </w:trPr>
        <w:tc>
          <w:tcPr>
            <w:tcW w:w="3960" w:type="dxa"/>
          </w:tcPr>
          <w:p w:rsidR="0053265F" w:rsidRPr="00EE34D6" w:rsidRDefault="0053265F" w:rsidP="003C664D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0C29C6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="002F5852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0C29C6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="002F5852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265F" w:rsidRPr="00EE34D6" w:rsidTr="00B731AC">
        <w:trPr>
          <w:trHeight w:val="20"/>
          <w:tblHeader/>
        </w:trPr>
        <w:tc>
          <w:tcPr>
            <w:tcW w:w="3960" w:type="dxa"/>
          </w:tcPr>
          <w:p w:rsidR="0053265F" w:rsidRPr="00EE34D6" w:rsidRDefault="0053265F" w:rsidP="003C664D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3265F" w:rsidRPr="00EE34D6" w:rsidTr="00B731AC">
        <w:trPr>
          <w:trHeight w:val="20"/>
          <w:tblHeader/>
        </w:trPr>
        <w:tc>
          <w:tcPr>
            <w:tcW w:w="3960" w:type="dxa"/>
          </w:tcPr>
          <w:p w:rsidR="0053265F" w:rsidRPr="00EE34D6" w:rsidRDefault="0053265F" w:rsidP="003C664D">
            <w:pPr>
              <w:tabs>
                <w:tab w:val="clear" w:pos="907"/>
                <w:tab w:val="left" w:pos="90"/>
                <w:tab w:val="left" w:pos="180"/>
              </w:tabs>
              <w:ind w:left="900"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53265F" w:rsidRPr="00EE34D6" w:rsidRDefault="0053265F" w:rsidP="003C664D">
            <w:pPr>
              <w:tabs>
                <w:tab w:val="left" w:pos="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65F" w:rsidRPr="00EE34D6" w:rsidTr="003C664D">
        <w:trPr>
          <w:trHeight w:val="20"/>
        </w:trPr>
        <w:tc>
          <w:tcPr>
            <w:tcW w:w="3960" w:type="dxa"/>
          </w:tcPr>
          <w:p w:rsidR="0053265F" w:rsidRPr="00EE34D6" w:rsidRDefault="000C29C6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53265F"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260" w:type="dxa"/>
          </w:tcPr>
          <w:p w:rsidR="0053265F" w:rsidRPr="00EE34D6" w:rsidRDefault="0053265F" w:rsidP="003C66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53265F" w:rsidRPr="00EE34D6" w:rsidRDefault="0053265F" w:rsidP="003C66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53265F" w:rsidRPr="00EE34D6" w:rsidRDefault="0053265F" w:rsidP="003C66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left="-45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265F" w:rsidRPr="00EE34D6" w:rsidRDefault="0053265F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53265F" w:rsidRPr="00EE34D6" w:rsidRDefault="0053265F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265F" w:rsidRPr="00EE34D6" w:rsidRDefault="0053265F" w:rsidP="003C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730" w:rsidRPr="00EC6A28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4,859,870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4,651,567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6,643,463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7,065,444</w:t>
            </w: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6,575,411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6,595,203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6,078,260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6,104,114</w:t>
            </w: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(188,51</w:t>
            </w:r>
            <w:r w:rsidR="00985BE6" w:rsidRPr="0084049C">
              <w:rPr>
                <w:rFonts w:ascii="Angsana New" w:hAnsi="Angsana New"/>
                <w:sz w:val="30"/>
                <w:szCs w:val="30"/>
              </w:rPr>
              <w:t>1</w:t>
            </w:r>
            <w:r w:rsidRPr="008404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ED003C" w:rsidP="00ED003C">
            <w:pPr>
              <w:ind w:right="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447,835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803F8D" w:rsidP="00803F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8"/>
                <w:tab w:val="decimal" w:pos="8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DC1730"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730" w:rsidRPr="00EE34D6" w:rsidTr="000E6941">
        <w:trPr>
          <w:trHeight w:val="20"/>
        </w:trPr>
        <w:tc>
          <w:tcPr>
            <w:tcW w:w="3960" w:type="dxa"/>
          </w:tcPr>
          <w:p w:rsidR="00DC1730" w:rsidRPr="00400F28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0F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400F28">
              <w:rPr>
                <w:rFonts w:ascii="Angsana New" w:hAnsi="Angsana New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(6,575,411)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(6,575,411)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(6,078,260)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1730" w:rsidRPr="0084049C" w:rsidRDefault="00DC1730" w:rsidP="007277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(6,078,260)</w:t>
            </w: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4,671,359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4,671,359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7,091,298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7277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7,091,298</w:t>
            </w:r>
          </w:p>
        </w:tc>
      </w:tr>
      <w:tr w:rsidR="00DC1730" w:rsidRPr="00EE34D6" w:rsidTr="00B731AC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  <w:tab w:val="decimal" w:pos="11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:rsidR="00DC1730" w:rsidRPr="0084049C" w:rsidRDefault="00731D49" w:rsidP="00ED003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20,205</w:t>
            </w: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EE34D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DC1730" w:rsidRPr="0084049C" w:rsidRDefault="00731D49" w:rsidP="00ED003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ED003C" w:rsidRPr="0084049C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2,706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803F8D" w:rsidP="00803F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1730"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23EA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:rsidR="00DC1730" w:rsidRPr="0084049C" w:rsidRDefault="00B70E23" w:rsidP="00ED003C">
            <w:pPr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</w:t>
            </w:r>
            <w:r w:rsidR="00DC1730" w:rsidRPr="0084049C">
              <w:rPr>
                <w:rFonts w:ascii="Angsana New" w:hAnsi="Angsana New"/>
                <w:sz w:val="30"/>
                <w:szCs w:val="30"/>
              </w:rPr>
              <w:t>1,441</w:t>
            </w:r>
            <w:r w:rsidRPr="008404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730" w:rsidRPr="0084049C" w:rsidRDefault="00ED003C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1730"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(1,441)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1730" w:rsidRPr="0084049C" w:rsidRDefault="00DC1730" w:rsidP="00803F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730" w:rsidRPr="00EE34D6" w:rsidTr="003C664D">
        <w:trPr>
          <w:trHeight w:val="161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20,274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20,205</w:t>
            </w:r>
          </w:p>
        </w:tc>
        <w:tc>
          <w:tcPr>
            <w:tcW w:w="90" w:type="dxa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20,205</w:t>
            </w:r>
          </w:p>
        </w:tc>
      </w:tr>
      <w:tr w:rsidR="00DC1730" w:rsidRPr="00EC47C1" w:rsidTr="003C664D">
        <w:trPr>
          <w:trHeight w:val="233"/>
        </w:trPr>
        <w:tc>
          <w:tcPr>
            <w:tcW w:w="3960" w:type="dxa"/>
          </w:tcPr>
          <w:p w:rsidR="00DC1730" w:rsidRPr="00EC47C1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730" w:rsidRPr="00EE34D6" w:rsidTr="003C664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730" w:rsidRPr="00EE34D6" w:rsidTr="00803F8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shd w:val="clear" w:color="auto" w:fill="auto"/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3,0</w:t>
            </w:r>
            <w:r w:rsidR="0082119A" w:rsidRPr="0084049C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1730" w:rsidRPr="0084049C" w:rsidRDefault="00985BE6" w:rsidP="00ED003C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3,364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049C">
              <w:rPr>
                <w:rFonts w:ascii="Angsana New" w:hAnsi="Angsana New"/>
                <w:sz w:val="30"/>
                <w:szCs w:val="30"/>
              </w:rPr>
              <w:t>3,023</w:t>
            </w:r>
          </w:p>
        </w:tc>
      </w:tr>
      <w:tr w:rsidR="00DC1730" w:rsidRPr="00EE34D6" w:rsidTr="00803F8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63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730" w:rsidRPr="0084049C" w:rsidRDefault="00DC1730" w:rsidP="00ED003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3,0</w:t>
            </w:r>
            <w:r w:rsidR="0082119A" w:rsidRPr="0084049C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730" w:rsidRPr="0084049C" w:rsidRDefault="00985BE6" w:rsidP="00ED003C">
            <w:pPr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3,364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2,813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3,023</w:t>
            </w:r>
          </w:p>
        </w:tc>
      </w:tr>
      <w:tr w:rsidR="00DC1730" w:rsidRPr="00EC47C1" w:rsidTr="00803F8D">
        <w:trPr>
          <w:trHeight w:val="20"/>
        </w:trPr>
        <w:tc>
          <w:tcPr>
            <w:tcW w:w="3960" w:type="dxa"/>
          </w:tcPr>
          <w:p w:rsidR="00DC1730" w:rsidRPr="00EC47C1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630"/>
              </w:tabs>
              <w:ind w:left="630" w:right="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0"/>
              </w:tabs>
              <w:spacing w:line="240" w:lineRule="auto"/>
              <w:ind w:right="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1730" w:rsidRPr="0084049C" w:rsidRDefault="00DC1730" w:rsidP="00DC17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730" w:rsidRPr="00EE34D6" w:rsidTr="00803F8D">
        <w:trPr>
          <w:trHeight w:val="20"/>
        </w:trPr>
        <w:tc>
          <w:tcPr>
            <w:tcW w:w="3960" w:type="dxa"/>
          </w:tcPr>
          <w:p w:rsidR="00DC1730" w:rsidRPr="00EE34D6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90" w:right="65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C1730" w:rsidRPr="0084049C" w:rsidRDefault="00DC1730" w:rsidP="00ED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4,694,702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C1730" w:rsidRPr="0084049C" w:rsidRDefault="009A3FE4" w:rsidP="00ED003C">
            <w:pPr>
              <w:ind w:right="18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4,694,997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7,114,316</w:t>
            </w:r>
          </w:p>
        </w:tc>
        <w:tc>
          <w:tcPr>
            <w:tcW w:w="90" w:type="dxa"/>
            <w:shd w:val="clear" w:color="auto" w:fill="auto"/>
          </w:tcPr>
          <w:p w:rsidR="00DC1730" w:rsidRPr="0084049C" w:rsidRDefault="00DC1730" w:rsidP="00DC17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C1730" w:rsidRPr="0084049C" w:rsidRDefault="00DC1730" w:rsidP="00ED0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9C">
              <w:rPr>
                <w:rFonts w:ascii="Angsana New" w:hAnsi="Angsana New"/>
                <w:b/>
                <w:bCs/>
                <w:sz w:val="30"/>
                <w:szCs w:val="30"/>
              </w:rPr>
              <w:t>7,114,526</w:t>
            </w:r>
          </w:p>
        </w:tc>
      </w:tr>
    </w:tbl>
    <w:p w:rsidR="0053265F" w:rsidRDefault="0053265F" w:rsidP="00607B88">
      <w:pPr>
        <w:pStyle w:val="BodyText2"/>
        <w:ind w:left="1080" w:right="18" w:firstLine="0"/>
        <w:jc w:val="thaiDistribute"/>
        <w:rPr>
          <w:rFonts w:ascii="Angsana New" w:hAnsi="Angsana New"/>
          <w:sz w:val="30"/>
          <w:szCs w:val="30"/>
        </w:rPr>
      </w:pPr>
    </w:p>
    <w:p w:rsidR="008433BD" w:rsidRDefault="0053265F" w:rsidP="00E01149">
      <w:pPr>
        <w:pStyle w:val="BodyText2"/>
        <w:ind w:left="1080" w:right="18" w:firstLine="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เงิ</w:t>
      </w:r>
      <w:r>
        <w:rPr>
          <w:rFonts w:ascii="Angsana New" w:hAnsi="Angsana New"/>
          <w:sz w:val="30"/>
          <w:szCs w:val="30"/>
          <w:cs/>
        </w:rPr>
        <w:t>นลงทุนทั้งหมดของ</w:t>
      </w: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>บริษัท ณ 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E58FA">
        <w:rPr>
          <w:rFonts w:ascii="Angsana New" w:hAnsi="Angsana New"/>
          <w:sz w:val="30"/>
          <w:szCs w:val="30"/>
        </w:rPr>
        <w:t xml:space="preserve"> 2561</w:t>
      </w:r>
      <w:r w:rsidRPr="007F532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DE58FA">
        <w:rPr>
          <w:rFonts w:ascii="Angsana New" w:hAnsi="Angsana New"/>
          <w:sz w:val="30"/>
          <w:szCs w:val="30"/>
        </w:rPr>
        <w:t xml:space="preserve"> 2560</w:t>
      </w:r>
      <w:r w:rsidRPr="007F5329">
        <w:rPr>
          <w:rFonts w:ascii="Angsana New" w:hAnsi="Angsana New"/>
          <w:sz w:val="30"/>
          <w:szCs w:val="30"/>
          <w:cs/>
        </w:rPr>
        <w:t xml:space="preserve"> เป็นสกุล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7F5329">
        <w:rPr>
          <w:rFonts w:ascii="Angsana New" w:hAnsi="Angsana New"/>
          <w:sz w:val="30"/>
          <w:szCs w:val="30"/>
          <w:cs/>
        </w:rPr>
        <w:t>เงินบาท</w:t>
      </w:r>
    </w:p>
    <w:p w:rsidR="00DC3E60" w:rsidRDefault="000C29C6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A106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E2651">
        <w:rPr>
          <w:rFonts w:ascii="Angsana New" w:hAnsi="Angsana New" w:hint="cs"/>
          <w:sz w:val="30"/>
          <w:szCs w:val="30"/>
          <w:cs/>
        </w:rPr>
        <w:t>0</w:t>
      </w:r>
      <w:r w:rsidR="00DC3E60" w:rsidRPr="007F5329">
        <w:rPr>
          <w:rFonts w:ascii="Angsana New" w:hAnsi="Angsana New"/>
          <w:sz w:val="30"/>
          <w:szCs w:val="30"/>
          <w:cs/>
        </w:rPr>
        <w:t>.</w:t>
      </w:r>
      <w:r w:rsidR="000C51D9">
        <w:rPr>
          <w:rFonts w:ascii="Angsana New" w:hAnsi="Angsana New"/>
          <w:sz w:val="30"/>
          <w:szCs w:val="30"/>
        </w:rPr>
        <w:t>2</w:t>
      </w:r>
      <w:r w:rsidR="00AB276B" w:rsidRPr="007F5329">
        <w:rPr>
          <w:rFonts w:ascii="Angsana New" w:hAnsi="Angsana New"/>
          <w:sz w:val="30"/>
          <w:szCs w:val="30"/>
        </w:rPr>
        <w:tab/>
      </w:r>
      <w:r w:rsidR="00B731AC">
        <w:rPr>
          <w:rFonts w:ascii="Angsana New" w:hAnsi="Angsana New"/>
          <w:sz w:val="30"/>
          <w:szCs w:val="30"/>
          <w:cs/>
        </w:rPr>
        <w:t>กำไรที่ยังไม่เกิดขึ้น</w:t>
      </w:r>
      <w:r w:rsidR="00DC3E60" w:rsidRPr="007F5329">
        <w:rPr>
          <w:rFonts w:ascii="Angsana New" w:hAnsi="Angsana New"/>
          <w:sz w:val="30"/>
          <w:szCs w:val="30"/>
          <w:cs/>
        </w:rPr>
        <w:t>จากการเปลี่ยนแปลงมูลค่าเงินลงทุนที่รับรู้ในส่วนของเจ้าของ</w:t>
      </w:r>
    </w:p>
    <w:p w:rsidR="00FA390D" w:rsidRPr="007F5329" w:rsidRDefault="00FA390D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24"/>
        <w:gridCol w:w="1197"/>
        <w:gridCol w:w="243"/>
        <w:gridCol w:w="1116"/>
        <w:gridCol w:w="236"/>
        <w:gridCol w:w="7"/>
        <w:gridCol w:w="1078"/>
        <w:gridCol w:w="236"/>
        <w:gridCol w:w="1022"/>
        <w:gridCol w:w="7"/>
      </w:tblGrid>
      <w:tr w:rsidR="0060170C" w:rsidRPr="00400F28" w:rsidTr="00CB78B2">
        <w:trPr>
          <w:gridAfter w:val="1"/>
          <w:wAfter w:w="7" w:type="dxa"/>
          <w:trHeight w:val="70"/>
        </w:trPr>
        <w:tc>
          <w:tcPr>
            <w:tcW w:w="3924" w:type="dxa"/>
            <w:vAlign w:val="bottom"/>
          </w:tcPr>
          <w:p w:rsidR="0060170C" w:rsidRPr="00400F28" w:rsidRDefault="0060170C" w:rsidP="00F07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:rsidR="0060170C" w:rsidRPr="0051733D" w:rsidRDefault="0060170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60170C" w:rsidRPr="00400F28" w:rsidRDefault="0060170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3" w:type="dxa"/>
            <w:gridSpan w:val="4"/>
          </w:tcPr>
          <w:p w:rsidR="0060170C" w:rsidRDefault="0060170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C29C6" w:rsidRPr="00400F28" w:rsidTr="00CB78B2">
        <w:trPr>
          <w:trHeight w:val="70"/>
        </w:trPr>
        <w:tc>
          <w:tcPr>
            <w:tcW w:w="3924" w:type="dxa"/>
            <w:vAlign w:val="bottom"/>
          </w:tcPr>
          <w:p w:rsidR="000C29C6" w:rsidRPr="00400F28" w:rsidRDefault="000C29C6" w:rsidP="00F07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vAlign w:val="bottom"/>
          </w:tcPr>
          <w:p w:rsidR="000C29C6" w:rsidRPr="0076345F" w:rsidRDefault="000C29C6" w:rsidP="00CB78B2">
            <w:pPr>
              <w:tabs>
                <w:tab w:val="left" w:pos="-18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45F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0C29C6" w:rsidRPr="0092434D" w:rsidRDefault="000C29C6" w:rsidP="0060170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  <w:vAlign w:val="bottom"/>
          </w:tcPr>
          <w:p w:rsidR="000C29C6" w:rsidRPr="00400F28" w:rsidRDefault="000C29C6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3" w:type="dxa"/>
            <w:gridSpan w:val="4"/>
            <w:vAlign w:val="bottom"/>
          </w:tcPr>
          <w:p w:rsidR="000C29C6" w:rsidRPr="00436DA3" w:rsidRDefault="000C29C6" w:rsidP="0060170C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0C29C6" w:rsidRPr="0092434D" w:rsidRDefault="000C29C6" w:rsidP="0060170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34130" w:rsidRPr="00400F28" w:rsidTr="00CB78B2">
        <w:trPr>
          <w:trHeight w:val="70"/>
        </w:trPr>
        <w:tc>
          <w:tcPr>
            <w:tcW w:w="3924" w:type="dxa"/>
            <w:vAlign w:val="bottom"/>
          </w:tcPr>
          <w:p w:rsidR="00034130" w:rsidRPr="00400F28" w:rsidRDefault="00034130" w:rsidP="00034130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43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:rsidR="00034130" w:rsidRPr="00941EC3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3" w:type="dxa"/>
            <w:gridSpan w:val="2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9" w:type="dxa"/>
            <w:gridSpan w:val="2"/>
          </w:tcPr>
          <w:p w:rsidR="00034130" w:rsidRPr="00941EC3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0170C" w:rsidRPr="00400F28" w:rsidTr="00CB78B2">
        <w:tc>
          <w:tcPr>
            <w:tcW w:w="3924" w:type="dxa"/>
          </w:tcPr>
          <w:p w:rsidR="0060170C" w:rsidRPr="00400F28" w:rsidRDefault="0060170C" w:rsidP="00F075B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142" w:type="dxa"/>
            <w:gridSpan w:val="9"/>
          </w:tcPr>
          <w:p w:rsidR="0060170C" w:rsidRPr="00877EE2" w:rsidRDefault="0060170C" w:rsidP="00F0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A05" w:rsidRPr="00400F28" w:rsidTr="00CB78B2">
        <w:tc>
          <w:tcPr>
            <w:tcW w:w="3924" w:type="dxa"/>
          </w:tcPr>
          <w:p w:rsidR="00280A05" w:rsidRPr="00EE34D6" w:rsidRDefault="00280A05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180" w:right="65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sz w:val="30"/>
                <w:szCs w:val="30"/>
                <w:cs/>
              </w:rPr>
              <w:t>ยอดยกมาต้น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97" w:type="dxa"/>
          </w:tcPr>
          <w:p w:rsidR="00280A05" w:rsidRPr="007E4E34" w:rsidRDefault="00280A05" w:rsidP="00E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  <w:tab w:val="left" w:pos="866"/>
                <w:tab w:val="left" w:pos="936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2,165</w:t>
            </w:r>
          </w:p>
        </w:tc>
        <w:tc>
          <w:tcPr>
            <w:tcW w:w="243" w:type="dxa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80A05" w:rsidRPr="007E4E34" w:rsidRDefault="00280A05" w:rsidP="00E25A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43" w:type="dxa"/>
            <w:gridSpan w:val="2"/>
          </w:tcPr>
          <w:p w:rsidR="00280A05" w:rsidRPr="007E4E34" w:rsidRDefault="00280A05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80A05" w:rsidRPr="007E4E34" w:rsidRDefault="00280A05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2,165</w:t>
            </w:r>
          </w:p>
        </w:tc>
        <w:tc>
          <w:tcPr>
            <w:tcW w:w="236" w:type="dxa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:rsidR="00280A05" w:rsidRPr="007E4E34" w:rsidRDefault="00280A05" w:rsidP="007E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</w:tr>
      <w:tr w:rsidR="00280A05" w:rsidRPr="00400F28" w:rsidTr="00CB78B2">
        <w:tc>
          <w:tcPr>
            <w:tcW w:w="3924" w:type="dxa"/>
          </w:tcPr>
          <w:p w:rsidR="00280A05" w:rsidRPr="00B731AC" w:rsidRDefault="00280A05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702" w:right="65" w:hanging="27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731A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เปลี่ยนแปลงระหว่าง</w:t>
            </w:r>
            <w:r w:rsidRPr="00B731A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งวด</w:t>
            </w:r>
            <w:r w:rsidRPr="00B731A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  <w:r w:rsidRPr="00B731A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จากการตีราคา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280A05" w:rsidRPr="007E4E34" w:rsidRDefault="00066328" w:rsidP="00E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  <w:tab w:val="left" w:pos="866"/>
                <w:tab w:val="left" w:pos="936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1742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  <w:vAlign w:val="bottom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80A05" w:rsidRPr="007E4E34" w:rsidRDefault="00280A05" w:rsidP="00E25A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43" w:type="dxa"/>
            <w:gridSpan w:val="2"/>
            <w:vAlign w:val="bottom"/>
          </w:tcPr>
          <w:p w:rsidR="00280A05" w:rsidRPr="007E4E34" w:rsidRDefault="00280A05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280A05" w:rsidRPr="007E4E34" w:rsidRDefault="00066328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174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280A05" w:rsidRPr="007E4E34" w:rsidRDefault="00280A05" w:rsidP="007E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280A05" w:rsidRPr="00400F28" w:rsidTr="00CB78B2">
        <w:tc>
          <w:tcPr>
            <w:tcW w:w="3924" w:type="dxa"/>
          </w:tcPr>
          <w:p w:rsidR="00280A05" w:rsidRPr="00400F28" w:rsidRDefault="00280A05" w:rsidP="00280A05">
            <w:pPr>
              <w:ind w:left="172" w:firstLine="2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280A05" w:rsidRPr="007E4E34" w:rsidRDefault="0091742E" w:rsidP="00E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  <w:tab w:val="left" w:pos="866"/>
                <w:tab w:val="left" w:pos="936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2,220</w:t>
            </w:r>
          </w:p>
        </w:tc>
        <w:tc>
          <w:tcPr>
            <w:tcW w:w="243" w:type="dxa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80A05" w:rsidRPr="007E4E34" w:rsidRDefault="00280A05" w:rsidP="00EC71E0">
            <w:pPr>
              <w:pStyle w:val="BodyText3"/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7E4E34">
              <w:rPr>
                <w:rFonts w:ascii="Angsana New" w:hAnsi="Angsana New" w:cs="Angsana New"/>
                <w:b/>
                <w:bCs/>
              </w:rPr>
              <w:t>1,956</w:t>
            </w:r>
          </w:p>
        </w:tc>
        <w:tc>
          <w:tcPr>
            <w:tcW w:w="243" w:type="dxa"/>
            <w:gridSpan w:val="2"/>
            <w:vAlign w:val="bottom"/>
          </w:tcPr>
          <w:p w:rsidR="00280A05" w:rsidRPr="007E4E34" w:rsidRDefault="00280A05" w:rsidP="00280A05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280A05" w:rsidRPr="007E4E34" w:rsidRDefault="0091742E" w:rsidP="0003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2,220</w:t>
            </w:r>
          </w:p>
        </w:tc>
        <w:tc>
          <w:tcPr>
            <w:tcW w:w="236" w:type="dxa"/>
          </w:tcPr>
          <w:p w:rsidR="00280A05" w:rsidRPr="007E4E34" w:rsidRDefault="00280A05" w:rsidP="00280A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80A05" w:rsidRPr="007E4E34" w:rsidRDefault="00280A05" w:rsidP="007E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1,956</w:t>
            </w:r>
          </w:p>
        </w:tc>
      </w:tr>
    </w:tbl>
    <w:p w:rsidR="00BF40C5" w:rsidRDefault="00BF40C5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DC3E60" w:rsidRDefault="00CD380B" w:rsidP="0076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E2651">
        <w:rPr>
          <w:rFonts w:ascii="Angsana New" w:hAnsi="Angsana New" w:hint="cs"/>
          <w:sz w:val="30"/>
          <w:szCs w:val="30"/>
          <w:cs/>
        </w:rPr>
        <w:t>0</w:t>
      </w:r>
      <w:r w:rsidR="00DC3E60" w:rsidRPr="007F5329">
        <w:rPr>
          <w:rFonts w:ascii="Angsana New" w:hAnsi="Angsana New"/>
          <w:sz w:val="30"/>
          <w:szCs w:val="30"/>
          <w:cs/>
        </w:rPr>
        <w:t>.</w:t>
      </w:r>
      <w:r w:rsidR="000C51D9">
        <w:rPr>
          <w:rFonts w:ascii="Angsana New" w:hAnsi="Angsana New"/>
          <w:sz w:val="30"/>
          <w:szCs w:val="30"/>
        </w:rPr>
        <w:t>3</w:t>
      </w:r>
      <w:r w:rsidR="00AB276B" w:rsidRPr="007F5329">
        <w:rPr>
          <w:rFonts w:ascii="Angsana New" w:hAnsi="Angsana New"/>
          <w:sz w:val="30"/>
          <w:szCs w:val="30"/>
        </w:rPr>
        <w:tab/>
      </w:r>
      <w:r w:rsidR="00DC3E60" w:rsidRPr="007F5329">
        <w:rPr>
          <w:rFonts w:ascii="Angsana New" w:hAnsi="Angsana New"/>
          <w:sz w:val="30"/>
          <w:szCs w:val="30"/>
          <w:cs/>
        </w:rPr>
        <w:t>ดอกเบี้ยและเงินปันผลรับจากเงินลงทุน</w:t>
      </w:r>
    </w:p>
    <w:p w:rsidR="002B5888" w:rsidRPr="00B64343" w:rsidRDefault="002B5888" w:rsidP="00AB276B">
      <w:pPr>
        <w:pStyle w:val="BodyText2"/>
        <w:tabs>
          <w:tab w:val="left" w:pos="1080"/>
        </w:tabs>
        <w:ind w:left="1080" w:right="38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24"/>
        <w:gridCol w:w="1186"/>
        <w:gridCol w:w="236"/>
        <w:gridCol w:w="1116"/>
        <w:gridCol w:w="9"/>
        <w:gridCol w:w="227"/>
        <w:gridCol w:w="16"/>
        <w:gridCol w:w="9"/>
        <w:gridCol w:w="1053"/>
        <w:gridCol w:w="243"/>
        <w:gridCol w:w="99"/>
        <w:gridCol w:w="954"/>
        <w:gridCol w:w="10"/>
      </w:tblGrid>
      <w:tr w:rsidR="00222DCC" w:rsidRPr="00400F28" w:rsidTr="00CB78B2">
        <w:trPr>
          <w:trHeight w:val="70"/>
        </w:trPr>
        <w:tc>
          <w:tcPr>
            <w:tcW w:w="3924" w:type="dxa"/>
            <w:vAlign w:val="bottom"/>
          </w:tcPr>
          <w:p w:rsidR="00222DCC" w:rsidRPr="00400F28" w:rsidRDefault="00222DCC" w:rsidP="00F07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222DCC" w:rsidRPr="0051733D" w:rsidRDefault="00222DC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222DCC" w:rsidRPr="00400F28" w:rsidRDefault="00222DC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4" w:type="dxa"/>
            <w:gridSpan w:val="7"/>
          </w:tcPr>
          <w:p w:rsidR="00222DCC" w:rsidRDefault="00222DCC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8113F" w:rsidRPr="00400F28" w:rsidTr="00CB78B2">
        <w:trPr>
          <w:trHeight w:val="70"/>
        </w:trPr>
        <w:tc>
          <w:tcPr>
            <w:tcW w:w="3924" w:type="dxa"/>
            <w:vAlign w:val="bottom"/>
          </w:tcPr>
          <w:p w:rsidR="00E8113F" w:rsidRPr="00400F28" w:rsidRDefault="00E8113F" w:rsidP="00F07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E8113F" w:rsidRPr="0076345F" w:rsidRDefault="00E8113F" w:rsidP="00CB78B2">
            <w:pPr>
              <w:tabs>
                <w:tab w:val="clear" w:pos="1644"/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45F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E8113F" w:rsidRPr="0092434D" w:rsidRDefault="00E8113F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2" w:type="dxa"/>
            <w:gridSpan w:val="3"/>
            <w:vAlign w:val="bottom"/>
          </w:tcPr>
          <w:p w:rsidR="00E8113F" w:rsidRPr="00400F28" w:rsidRDefault="00E8113F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8" w:type="dxa"/>
            <w:gridSpan w:val="6"/>
            <w:vAlign w:val="bottom"/>
          </w:tcPr>
          <w:p w:rsidR="00E8113F" w:rsidRPr="00436DA3" w:rsidRDefault="00E8113F" w:rsidP="00F075B3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E8113F" w:rsidRPr="0092434D" w:rsidRDefault="00E8113F" w:rsidP="00F075B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34130" w:rsidRPr="00400F28" w:rsidTr="00CB78B2">
        <w:trPr>
          <w:gridAfter w:val="1"/>
          <w:wAfter w:w="10" w:type="dxa"/>
          <w:trHeight w:val="70"/>
        </w:trPr>
        <w:tc>
          <w:tcPr>
            <w:tcW w:w="3924" w:type="dxa"/>
            <w:vAlign w:val="bottom"/>
          </w:tcPr>
          <w:p w:rsidR="00034130" w:rsidRPr="00400F28" w:rsidRDefault="00034130" w:rsidP="00034130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86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25" w:type="dxa"/>
            <w:gridSpan w:val="2"/>
          </w:tcPr>
          <w:p w:rsidR="00034130" w:rsidRPr="00941EC3" w:rsidRDefault="00034130" w:rsidP="00CB78B2">
            <w:pPr>
              <w:pStyle w:val="acctfourfigures"/>
              <w:tabs>
                <w:tab w:val="clear" w:pos="765"/>
              </w:tabs>
              <w:spacing w:line="240" w:lineRule="auto"/>
              <w:ind w:left="-363" w:firstLine="3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52" w:type="dxa"/>
            <w:gridSpan w:val="3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342" w:type="dxa"/>
            <w:gridSpan w:val="2"/>
          </w:tcPr>
          <w:p w:rsidR="00034130" w:rsidRPr="00400F28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:rsidR="00034130" w:rsidRPr="00941EC3" w:rsidRDefault="00034130" w:rsidP="0003413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222DCC" w:rsidRPr="00400F28" w:rsidTr="00CB78B2">
        <w:tc>
          <w:tcPr>
            <w:tcW w:w="3924" w:type="dxa"/>
          </w:tcPr>
          <w:p w:rsidR="00222DCC" w:rsidRPr="00400F28" w:rsidRDefault="00222DCC" w:rsidP="00F075B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158" w:type="dxa"/>
            <w:gridSpan w:val="12"/>
          </w:tcPr>
          <w:p w:rsidR="00222DCC" w:rsidRPr="00877EE2" w:rsidRDefault="00222DCC" w:rsidP="00F0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64C3" w:rsidRPr="00400F28" w:rsidTr="00CB78B2">
        <w:tc>
          <w:tcPr>
            <w:tcW w:w="3924" w:type="dxa"/>
          </w:tcPr>
          <w:p w:rsidR="00D864C3" w:rsidRPr="00097DD5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180" w:right="65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186" w:type="dxa"/>
          </w:tcPr>
          <w:p w:rsidR="00D864C3" w:rsidRPr="007E4E34" w:rsidRDefault="007E4E34" w:rsidP="00FA1442">
            <w:pPr>
              <w:tabs>
                <w:tab w:val="clear" w:pos="454"/>
                <w:tab w:val="clear" w:pos="680"/>
                <w:tab w:val="clear" w:pos="907"/>
                <w:tab w:val="left" w:pos="612"/>
                <w:tab w:val="left" w:pos="720"/>
                <w:tab w:val="left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FA1442" w:rsidRPr="007E4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864C3" w:rsidRPr="007E4E34" w:rsidRDefault="00D864C3" w:rsidP="00E25A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52" w:type="dxa"/>
            <w:gridSpan w:val="3"/>
          </w:tcPr>
          <w:p w:rsidR="00D864C3" w:rsidRPr="007E4E34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D864C3" w:rsidRPr="007E4E34" w:rsidRDefault="007E4E34" w:rsidP="00FA14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442" w:rsidRPr="007E4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:rsidR="00D864C3" w:rsidRPr="007E4E34" w:rsidRDefault="00D864C3" w:rsidP="007E4E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220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</w:tr>
      <w:tr w:rsidR="00D864C3" w:rsidRPr="00400F28" w:rsidTr="00CB78B2">
        <w:tc>
          <w:tcPr>
            <w:tcW w:w="3924" w:type="dxa"/>
          </w:tcPr>
          <w:p w:rsidR="00D864C3" w:rsidRPr="00EE34D6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180" w:right="65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864C3" w:rsidRPr="007E4E34" w:rsidRDefault="00D864C3" w:rsidP="00EC71E0">
            <w:pPr>
              <w:tabs>
                <w:tab w:val="left" w:pos="936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240,404</w:t>
            </w:r>
          </w:p>
        </w:tc>
        <w:tc>
          <w:tcPr>
            <w:tcW w:w="236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864C3" w:rsidRPr="007E4E34" w:rsidRDefault="00D864C3" w:rsidP="00E25A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26,986</w:t>
            </w:r>
          </w:p>
        </w:tc>
        <w:tc>
          <w:tcPr>
            <w:tcW w:w="252" w:type="dxa"/>
            <w:gridSpan w:val="3"/>
          </w:tcPr>
          <w:p w:rsidR="00D864C3" w:rsidRPr="007E4E34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D864C3" w:rsidRPr="007E4E34" w:rsidRDefault="00D864C3" w:rsidP="007E4E34">
            <w:pPr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240,404</w:t>
            </w:r>
          </w:p>
        </w:tc>
        <w:tc>
          <w:tcPr>
            <w:tcW w:w="243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:rsidR="00D864C3" w:rsidRPr="007E4E34" w:rsidRDefault="00D864C3" w:rsidP="007E4E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220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>26,986</w:t>
            </w:r>
          </w:p>
        </w:tc>
      </w:tr>
      <w:tr w:rsidR="00D864C3" w:rsidRPr="00400F28" w:rsidTr="00CB78B2">
        <w:tc>
          <w:tcPr>
            <w:tcW w:w="3924" w:type="dxa"/>
          </w:tcPr>
          <w:p w:rsidR="00D864C3" w:rsidRPr="00EE34D6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ind w:left="180" w:right="65" w:firstLine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D864C3" w:rsidRPr="007E4E34" w:rsidRDefault="00FA1442" w:rsidP="00EC71E0">
            <w:pPr>
              <w:tabs>
                <w:tab w:val="left" w:pos="936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240,404</w:t>
            </w:r>
          </w:p>
        </w:tc>
        <w:tc>
          <w:tcPr>
            <w:tcW w:w="236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864C3" w:rsidRPr="007E4E34" w:rsidRDefault="00D864C3" w:rsidP="00EC71E0">
            <w:pPr>
              <w:pStyle w:val="BodyText3"/>
              <w:tabs>
                <w:tab w:val="clear" w:pos="540"/>
                <w:tab w:val="left" w:pos="387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7E4E34">
              <w:rPr>
                <w:rFonts w:ascii="Angsana New" w:hAnsi="Angsana New" w:cs="Angsana New"/>
                <w:b/>
                <w:bCs/>
              </w:rPr>
              <w:t>29,076</w:t>
            </w:r>
          </w:p>
        </w:tc>
        <w:tc>
          <w:tcPr>
            <w:tcW w:w="252" w:type="dxa"/>
            <w:gridSpan w:val="3"/>
            <w:vAlign w:val="bottom"/>
          </w:tcPr>
          <w:p w:rsidR="00D864C3" w:rsidRPr="007E4E34" w:rsidRDefault="00D864C3" w:rsidP="00D864C3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64C3" w:rsidRPr="007E4E34" w:rsidRDefault="00FA1442" w:rsidP="007E4E34">
            <w:pPr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240,404</w:t>
            </w:r>
          </w:p>
        </w:tc>
        <w:tc>
          <w:tcPr>
            <w:tcW w:w="243" w:type="dxa"/>
          </w:tcPr>
          <w:p w:rsidR="00D864C3" w:rsidRPr="007E4E34" w:rsidRDefault="00D864C3" w:rsidP="00D864C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864C3" w:rsidRPr="007E4E34" w:rsidRDefault="00D864C3" w:rsidP="007E4E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2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29,076</w:t>
            </w:r>
          </w:p>
        </w:tc>
      </w:tr>
    </w:tbl>
    <w:p w:rsidR="00222DCC" w:rsidRPr="00B64343" w:rsidRDefault="00222DCC" w:rsidP="00AB276B">
      <w:pPr>
        <w:pStyle w:val="BodyText2"/>
        <w:tabs>
          <w:tab w:val="left" w:pos="1080"/>
        </w:tabs>
        <w:ind w:left="1080" w:right="387" w:firstLine="0"/>
        <w:jc w:val="thaiDistribute"/>
        <w:rPr>
          <w:rFonts w:ascii="Angsana New" w:hAnsi="Angsana New"/>
          <w:sz w:val="24"/>
          <w:szCs w:val="24"/>
        </w:rPr>
      </w:pPr>
    </w:p>
    <w:p w:rsidR="00F91E3E" w:rsidRDefault="00E8113F" w:rsidP="00E8113F">
      <w:pPr>
        <w:pStyle w:val="BodyText2"/>
        <w:tabs>
          <w:tab w:val="left" w:pos="540"/>
        </w:tabs>
        <w:spacing w:line="350" w:lineRule="exact"/>
        <w:ind w:left="0" w:right="387" w:firstLine="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F91E3E" w:rsidRPr="0024036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E2651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B5888">
        <w:rPr>
          <w:rFonts w:ascii="Angsana New" w:hAnsi="Angsana New"/>
          <w:b/>
          <w:bCs/>
          <w:sz w:val="30"/>
          <w:szCs w:val="30"/>
          <w:cs/>
        </w:rPr>
        <w:tab/>
      </w:r>
      <w:r w:rsidR="00F91E3E" w:rsidRPr="00240368">
        <w:rPr>
          <w:rFonts w:ascii="Angsana New" w:hAnsi="Angsana New" w:hint="cs"/>
          <w:bCs/>
          <w:sz w:val="30"/>
          <w:szCs w:val="30"/>
          <w:cs/>
        </w:rPr>
        <w:t>เงินลงทุนในบริษัทย่อย</w:t>
      </w:r>
    </w:p>
    <w:p w:rsidR="0045119D" w:rsidRPr="0044689F" w:rsidRDefault="0045119D" w:rsidP="00E8113F">
      <w:pPr>
        <w:pStyle w:val="BodyText2"/>
        <w:tabs>
          <w:tab w:val="left" w:pos="540"/>
        </w:tabs>
        <w:spacing w:line="350" w:lineRule="exact"/>
        <w:ind w:left="0" w:right="387" w:firstLine="0"/>
        <w:jc w:val="thaiDistribute"/>
        <w:rPr>
          <w:rFonts w:ascii="Angsana New" w:hAnsi="Angsana New"/>
          <w:bCs/>
          <w:sz w:val="24"/>
          <w:szCs w:val="24"/>
        </w:rPr>
      </w:pPr>
    </w:p>
    <w:p w:rsidR="0045119D" w:rsidRDefault="00573433" w:rsidP="00E81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5119D">
        <w:rPr>
          <w:rFonts w:ascii="Angsana New" w:hAnsi="Angsana New"/>
          <w:sz w:val="30"/>
          <w:szCs w:val="30"/>
          <w:cs/>
        </w:rPr>
        <w:t>เงินลงทุนในบร</w:t>
      </w:r>
      <w:r w:rsidR="002F00CF">
        <w:rPr>
          <w:rFonts w:ascii="Angsana New" w:hAnsi="Angsana New"/>
          <w:sz w:val="30"/>
          <w:szCs w:val="30"/>
          <w:cs/>
        </w:rPr>
        <w:t>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="0045119D" w:rsidRPr="0045119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5119D">
        <w:rPr>
          <w:rFonts w:ascii="Angsana New" w:hAnsi="Angsana New"/>
          <w:sz w:val="30"/>
          <w:szCs w:val="30"/>
        </w:rPr>
        <w:t xml:space="preserve">30 </w:t>
      </w:r>
      <w:r w:rsidR="0045119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34130">
        <w:rPr>
          <w:rFonts w:ascii="Angsana New" w:hAnsi="Angsana New"/>
          <w:sz w:val="30"/>
          <w:szCs w:val="30"/>
        </w:rPr>
        <w:t>2561</w:t>
      </w:r>
      <w:r w:rsidR="0045119D" w:rsidRPr="0045119D">
        <w:rPr>
          <w:rFonts w:ascii="Angsana New" w:hAnsi="Angsana New" w:hint="cs"/>
          <w:sz w:val="30"/>
          <w:szCs w:val="30"/>
          <w:cs/>
        </w:rPr>
        <w:t xml:space="preserve"> </w:t>
      </w:r>
      <w:r w:rsidR="0045119D" w:rsidRPr="0045119D">
        <w:rPr>
          <w:rFonts w:ascii="Angsana New" w:hAnsi="Angsana New"/>
          <w:sz w:val="30"/>
          <w:szCs w:val="30"/>
          <w:cs/>
        </w:rPr>
        <w:t xml:space="preserve">และ </w:t>
      </w:r>
      <w:r w:rsidR="0045119D" w:rsidRPr="0045119D">
        <w:rPr>
          <w:rFonts w:ascii="Angsana New" w:hAnsi="Angsana New"/>
          <w:sz w:val="30"/>
          <w:szCs w:val="30"/>
        </w:rPr>
        <w:t xml:space="preserve">31 </w:t>
      </w:r>
      <w:r w:rsidR="0045119D" w:rsidRPr="004511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034130">
        <w:rPr>
          <w:rFonts w:ascii="Angsana New" w:hAnsi="Angsana New" w:hint="cs"/>
          <w:sz w:val="30"/>
          <w:szCs w:val="30"/>
          <w:cs/>
        </w:rPr>
        <w:t>25</w:t>
      </w:r>
      <w:r w:rsidR="00034130">
        <w:rPr>
          <w:rFonts w:ascii="Angsana New" w:hAnsi="Angsana New"/>
          <w:sz w:val="30"/>
          <w:szCs w:val="30"/>
        </w:rPr>
        <w:t>60</w:t>
      </w:r>
      <w:r w:rsidR="0045119D" w:rsidRPr="0045119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45119D" w:rsidRPr="0045119D">
        <w:rPr>
          <w:rFonts w:ascii="Angsana New" w:hAnsi="Angsana New"/>
          <w:sz w:val="30"/>
          <w:szCs w:val="30"/>
          <w:cs/>
        </w:rPr>
        <w:t>ดังนี้</w:t>
      </w:r>
    </w:p>
    <w:p w:rsidR="006E2651" w:rsidRPr="0044689F" w:rsidRDefault="006E2651" w:rsidP="00E81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84"/>
        <w:gridCol w:w="1017"/>
        <w:gridCol w:w="738"/>
        <w:gridCol w:w="756"/>
        <w:gridCol w:w="864"/>
        <w:gridCol w:w="236"/>
        <w:gridCol w:w="889"/>
        <w:gridCol w:w="252"/>
        <w:gridCol w:w="889"/>
        <w:gridCol w:w="236"/>
        <w:gridCol w:w="892"/>
      </w:tblGrid>
      <w:tr w:rsidR="0018707D" w:rsidRPr="00C75ECA" w:rsidTr="00B22F53">
        <w:trPr>
          <w:tblHeader/>
        </w:trPr>
        <w:tc>
          <w:tcPr>
            <w:tcW w:w="2484" w:type="dxa"/>
            <w:shd w:val="clear" w:color="auto" w:fill="auto"/>
          </w:tcPr>
          <w:p w:rsidR="0018707D" w:rsidRPr="008F2716" w:rsidRDefault="0018707D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18707D" w:rsidRPr="008F2716" w:rsidRDefault="0018707D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5752" w:type="dxa"/>
            <w:gridSpan w:val="9"/>
            <w:shd w:val="clear" w:color="auto" w:fill="auto"/>
          </w:tcPr>
          <w:p w:rsidR="0018707D" w:rsidRPr="008F2716" w:rsidRDefault="0018707D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234" w:right="-16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 w:rsidRPr="009D6E9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E90782" w:rsidRPr="00C75ECA" w:rsidTr="00B22F53">
        <w:trPr>
          <w:tblHeader/>
        </w:trPr>
        <w:tc>
          <w:tcPr>
            <w:tcW w:w="248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E90782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234" w:right="-16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zh-CN"/>
              </w:rPr>
              <w:t>สัดส่วน</w:t>
            </w:r>
          </w:p>
        </w:tc>
        <w:tc>
          <w:tcPr>
            <w:tcW w:w="4258" w:type="dxa"/>
            <w:gridSpan w:val="7"/>
            <w:shd w:val="clear" w:color="auto" w:fill="auto"/>
          </w:tcPr>
          <w:p w:rsidR="00E90782" w:rsidRPr="009D6E98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234" w:right="-16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</w:tr>
      <w:tr w:rsidR="00800DBE" w:rsidRPr="00C75ECA" w:rsidTr="00B22F53">
        <w:trPr>
          <w:tblHeader/>
        </w:trPr>
        <w:tc>
          <w:tcPr>
            <w:tcW w:w="248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zh-CN"/>
              </w:rPr>
              <w:t>ความเป็นเจ้าของ</w:t>
            </w: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234" w:right="-90" w:firstLine="126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ทุนชำระแล้ว</w:t>
            </w:r>
          </w:p>
        </w:tc>
        <w:tc>
          <w:tcPr>
            <w:tcW w:w="252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right="-2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2017" w:type="dxa"/>
            <w:gridSpan w:val="3"/>
            <w:shd w:val="clear" w:color="auto" w:fill="auto"/>
            <w:vAlign w:val="bottom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92" w:right="-16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ราคาทุน</w:t>
            </w:r>
          </w:p>
        </w:tc>
      </w:tr>
      <w:tr w:rsidR="00B22F53" w:rsidTr="00B22F53">
        <w:trPr>
          <w:tblHeader/>
        </w:trPr>
        <w:tc>
          <w:tcPr>
            <w:tcW w:w="248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31</w:t>
            </w:r>
          </w:p>
        </w:tc>
        <w:tc>
          <w:tcPr>
            <w:tcW w:w="86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E90782" w:rsidRPr="00671348" w:rsidRDefault="00E90782" w:rsidP="00E8113F">
            <w:pPr>
              <w:tabs>
                <w:tab w:val="left" w:pos="90"/>
              </w:tabs>
              <w:spacing w:line="350" w:lineRule="exact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89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31</w:t>
            </w:r>
          </w:p>
        </w:tc>
        <w:tc>
          <w:tcPr>
            <w:tcW w:w="252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92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31</w:t>
            </w:r>
          </w:p>
        </w:tc>
      </w:tr>
      <w:tr w:rsidR="00B22F53" w:rsidRPr="00C75ECA" w:rsidTr="00B22F53">
        <w:trPr>
          <w:tblHeader/>
        </w:trPr>
        <w:tc>
          <w:tcPr>
            <w:tcW w:w="248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108" w:right="-57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ประเภท</w:t>
            </w:r>
          </w:p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108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ธุรกิจ</w:t>
            </w:r>
          </w:p>
        </w:tc>
        <w:tc>
          <w:tcPr>
            <w:tcW w:w="738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ธันวาคม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60</w:t>
            </w:r>
          </w:p>
        </w:tc>
        <w:tc>
          <w:tcPr>
            <w:tcW w:w="86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90782" w:rsidRPr="00671348" w:rsidRDefault="00E90782" w:rsidP="00E8113F">
            <w:pPr>
              <w:tabs>
                <w:tab w:val="left" w:pos="90"/>
              </w:tabs>
              <w:spacing w:line="350" w:lineRule="exact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89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ธันวาคม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92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ธันวาคม</w:t>
            </w:r>
          </w:p>
          <w:p w:rsidR="00E90782" w:rsidRPr="008F2716" w:rsidRDefault="009D73A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  <w:t>25</w:t>
            </w:r>
            <w:r w:rsidR="000E6941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60</w:t>
            </w:r>
          </w:p>
        </w:tc>
      </w:tr>
      <w:tr w:rsidR="00E90782" w:rsidRPr="00C75ECA" w:rsidTr="00B22F53">
        <w:trPr>
          <w:tblHeader/>
        </w:trPr>
        <w:tc>
          <w:tcPr>
            <w:tcW w:w="2484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017" w:type="dxa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108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E90782" w:rsidRPr="008F2716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zh-CN"/>
              </w:rPr>
            </w:pPr>
            <w:r w:rsidRPr="00573433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th-TH" w:eastAsia="zh-CN"/>
              </w:rPr>
              <w:t>(ร้อยละ)</w:t>
            </w:r>
          </w:p>
        </w:tc>
        <w:tc>
          <w:tcPr>
            <w:tcW w:w="4258" w:type="dxa"/>
            <w:gridSpan w:val="7"/>
            <w:shd w:val="clear" w:color="auto" w:fill="auto"/>
          </w:tcPr>
          <w:p w:rsidR="00E90782" w:rsidRPr="001E0F2F" w:rsidRDefault="00E90782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50" w:lineRule="exact"/>
              <w:ind w:left="-73" w:right="-72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eastAsia="zh-CN"/>
              </w:rPr>
            </w:pPr>
            <w:r w:rsidRPr="001E0F2F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th-TH" w:eastAsia="zh-CN"/>
              </w:rPr>
              <w:t>(พันบาท</w:t>
            </w:r>
            <w:r w:rsidRPr="001E0F2F">
              <w:rPr>
                <w:rFonts w:ascii="Angsana New" w:eastAsia="Times New Roman" w:hAnsi="Angsana New"/>
                <w:i/>
                <w:iCs/>
                <w:sz w:val="28"/>
                <w:szCs w:val="28"/>
                <w:lang w:eastAsia="zh-CN"/>
              </w:rPr>
              <w:t>)</w:t>
            </w:r>
          </w:p>
        </w:tc>
      </w:tr>
      <w:tr w:rsidR="00B22F53" w:rsidRPr="00C75ECA" w:rsidTr="00B22F53">
        <w:tc>
          <w:tcPr>
            <w:tcW w:w="2484" w:type="dxa"/>
            <w:shd w:val="clear" w:color="auto" w:fill="auto"/>
          </w:tcPr>
          <w:p w:rsidR="00774E04" w:rsidRPr="008F2716" w:rsidRDefault="00774E04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756" w:type="dxa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864" w:type="dxa"/>
            <w:shd w:val="clear" w:color="auto" w:fill="auto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4E04" w:rsidRPr="00671348" w:rsidRDefault="00774E04" w:rsidP="00E8113F">
            <w:pPr>
              <w:tabs>
                <w:tab w:val="left" w:pos="90"/>
              </w:tabs>
              <w:spacing w:line="350" w:lineRule="exact"/>
              <w:ind w:left="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350" w:lineRule="exact"/>
              <w:ind w:right="-25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350" w:lineRule="exact"/>
              <w:ind w:right="-25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3"/>
              </w:tabs>
              <w:suppressAutoHyphens/>
              <w:snapToGrid w:val="0"/>
              <w:spacing w:line="350" w:lineRule="exact"/>
              <w:ind w:left="-234" w:right="34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uppressAutoHyphens/>
              <w:snapToGrid w:val="0"/>
              <w:spacing w:line="350" w:lineRule="exact"/>
              <w:ind w:left="-234" w:right="-164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774E04" w:rsidRPr="008F2716" w:rsidRDefault="00774E04" w:rsidP="00E8113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uppressAutoHyphens/>
              <w:snapToGrid w:val="0"/>
              <w:spacing w:line="350" w:lineRule="exact"/>
              <w:ind w:left="-234" w:right="72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</w:tr>
      <w:tr w:rsidR="00D864C3" w:rsidRPr="00C75ECA" w:rsidTr="00B22F53">
        <w:tc>
          <w:tcPr>
            <w:tcW w:w="2484" w:type="dxa"/>
            <w:shd w:val="clear" w:color="auto" w:fill="auto"/>
          </w:tcPr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บริษัท ดิจิทัล เวนเจอร์ส จำกัด</w:t>
            </w:r>
          </w:p>
        </w:tc>
        <w:tc>
          <w:tcPr>
            <w:tcW w:w="1017" w:type="dxa"/>
            <w:shd w:val="clear" w:color="auto" w:fill="auto"/>
          </w:tcPr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53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เทคโนโลยี</w:t>
            </w:r>
          </w:p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53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 w:rsidRPr="008F2716"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 xml:space="preserve">   </w:t>
            </w:r>
            <w:r w:rsidRPr="008F2716"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  <w:t>ทางการเงิน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D864C3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  <w:p w:rsidR="00D864C3" w:rsidRPr="008F2716" w:rsidRDefault="007E4E34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100.0</w:t>
            </w:r>
          </w:p>
        </w:tc>
        <w:tc>
          <w:tcPr>
            <w:tcW w:w="756" w:type="dxa"/>
            <w:vAlign w:val="bottom"/>
          </w:tcPr>
          <w:p w:rsidR="00D864C3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  <w:p w:rsidR="00D864C3" w:rsidRPr="008F2716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100.0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D864C3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64C3" w:rsidRPr="00671348" w:rsidRDefault="00D864C3" w:rsidP="00D864C3">
            <w:pPr>
              <w:tabs>
                <w:tab w:val="left" w:pos="90"/>
              </w:tabs>
              <w:spacing w:line="35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D864C3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346"/>
              </w:tabs>
              <w:suppressAutoHyphens/>
              <w:snapToGrid w:val="0"/>
              <w:spacing w:line="350" w:lineRule="exact"/>
              <w:ind w:left="-234" w:right="-81"/>
              <w:jc w:val="center"/>
              <w:rPr>
                <w:rFonts w:ascii="Angsana New" w:eastAsia="Times New Roman" w:hAnsi="Angsana New"/>
                <w:sz w:val="28"/>
                <w:szCs w:val="28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D864C3" w:rsidRPr="008F2716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</w:tabs>
              <w:spacing w:line="350" w:lineRule="exact"/>
              <w:ind w:right="67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  <w:tab w:val="left" w:pos="252"/>
                <w:tab w:val="decimal" w:pos="486"/>
              </w:tabs>
              <w:suppressAutoHyphens/>
              <w:snapToGrid w:val="0"/>
              <w:spacing w:line="350" w:lineRule="exact"/>
              <w:ind w:left="-234" w:right="72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D864C3" w:rsidRPr="008F2716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</w:tabs>
              <w:spacing w:line="350" w:lineRule="exact"/>
              <w:ind w:right="67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th-TH" w:eastAsia="zh-CN"/>
              </w:rPr>
              <w:t>103,750</w:t>
            </w:r>
          </w:p>
        </w:tc>
      </w:tr>
      <w:tr w:rsidR="00D864C3" w:rsidTr="00B22F53">
        <w:tc>
          <w:tcPr>
            <w:tcW w:w="2484" w:type="dxa"/>
            <w:shd w:val="clear" w:color="auto" w:fill="auto"/>
          </w:tcPr>
          <w:p w:rsidR="00D864C3" w:rsidRPr="008F2716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right="-143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  <w:t>รวมเงินลงทุนในบริษัทย่อย</w:t>
            </w:r>
          </w:p>
        </w:tc>
        <w:tc>
          <w:tcPr>
            <w:tcW w:w="1017" w:type="dxa"/>
            <w:shd w:val="clear" w:color="auto" w:fill="auto"/>
          </w:tcPr>
          <w:p w:rsidR="00D864C3" w:rsidRPr="008F2716" w:rsidRDefault="00D864C3" w:rsidP="00D864C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-108" w:right="-57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:rsidR="00D864C3" w:rsidRPr="008F2716" w:rsidRDefault="00D864C3" w:rsidP="00D864C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19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756" w:type="dxa"/>
          </w:tcPr>
          <w:p w:rsidR="00D864C3" w:rsidRPr="008F2716" w:rsidRDefault="00D864C3" w:rsidP="00D864C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19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64C3" w:rsidRPr="00981CBB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64C3" w:rsidRPr="00981CBB" w:rsidRDefault="00D864C3" w:rsidP="00D864C3">
            <w:pPr>
              <w:tabs>
                <w:tab w:val="clear" w:pos="227"/>
                <w:tab w:val="left" w:pos="90"/>
                <w:tab w:val="left" w:pos="252"/>
              </w:tabs>
              <w:spacing w:line="350" w:lineRule="exact"/>
              <w:ind w:left="-10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64C3" w:rsidRPr="00981CBB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864C3" w:rsidRPr="00981CBB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432"/>
              </w:tabs>
              <w:suppressAutoHyphens/>
              <w:snapToGrid w:val="0"/>
              <w:spacing w:line="350" w:lineRule="exact"/>
              <w:ind w:left="-108" w:right="-16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864C3" w:rsidRPr="00981CBB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</w:tabs>
              <w:spacing w:line="350" w:lineRule="exact"/>
              <w:ind w:right="6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64C3" w:rsidRPr="00981CBB" w:rsidRDefault="00D864C3" w:rsidP="00D86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486"/>
              </w:tabs>
              <w:suppressAutoHyphens/>
              <w:snapToGrid w:val="0"/>
              <w:spacing w:line="350" w:lineRule="exact"/>
              <w:ind w:left="-108" w:right="-164"/>
              <w:rPr>
                <w:rFonts w:ascii="Angsana New" w:eastAsia="Times New Roman" w:hAnsi="Angsana New"/>
                <w:b/>
                <w:bCs/>
                <w:sz w:val="28"/>
                <w:szCs w:val="28"/>
                <w:lang w:val="th-TH" w:eastAsia="zh-CN"/>
              </w:rPr>
            </w:pPr>
          </w:p>
        </w:tc>
        <w:tc>
          <w:tcPr>
            <w:tcW w:w="8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864C3" w:rsidRPr="00981CBB" w:rsidRDefault="00D864C3" w:rsidP="00D8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</w:tabs>
              <w:spacing w:line="350" w:lineRule="exact"/>
              <w:ind w:right="6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th-TH" w:eastAsia="zh-CN"/>
              </w:rPr>
              <w:t>103,750</w:t>
            </w:r>
          </w:p>
        </w:tc>
      </w:tr>
    </w:tbl>
    <w:p w:rsidR="007F006E" w:rsidRDefault="007F006E" w:rsidP="00E8113F">
      <w:pPr>
        <w:pStyle w:val="BodyText2"/>
        <w:tabs>
          <w:tab w:val="left" w:pos="540"/>
        </w:tabs>
        <w:spacing w:line="350" w:lineRule="exact"/>
        <w:ind w:left="0" w:right="38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C6279" w:rsidRPr="00C34BE9" w:rsidRDefault="007D452A" w:rsidP="00E8113F">
      <w:pPr>
        <w:pStyle w:val="BodyText2"/>
        <w:tabs>
          <w:tab w:val="left" w:pos="540"/>
        </w:tabs>
        <w:spacing w:line="350" w:lineRule="exact"/>
        <w:ind w:left="0" w:right="38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26577">
        <w:rPr>
          <w:rFonts w:ascii="Angsana New" w:hAnsi="Angsana New"/>
          <w:b/>
          <w:bCs/>
          <w:sz w:val="30"/>
          <w:szCs w:val="30"/>
        </w:rPr>
        <w:t>1</w:t>
      </w:r>
      <w:r w:rsidR="006E2651" w:rsidRPr="00626577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BA4867" w:rsidRPr="00626577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C6279" w:rsidRPr="00C34BE9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:rsidR="00C94A34" w:rsidRPr="003041FF" w:rsidRDefault="00C94A34" w:rsidP="00E8113F">
      <w:pPr>
        <w:pStyle w:val="BodyText2"/>
        <w:tabs>
          <w:tab w:val="left" w:pos="450"/>
        </w:tabs>
        <w:spacing w:line="350" w:lineRule="exact"/>
        <w:ind w:left="450" w:right="18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C94A34" w:rsidTr="00957DEA">
        <w:trPr>
          <w:tblHeader/>
        </w:trPr>
        <w:tc>
          <w:tcPr>
            <w:tcW w:w="2340" w:type="dxa"/>
          </w:tcPr>
          <w:p w:rsidR="00C94A34" w:rsidRDefault="00C94A34" w:rsidP="00E8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:rsidR="00C94A34" w:rsidRDefault="00A32A78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="00C94A34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94A34" w:rsidRPr="00097DD5" w:rsidTr="00957DEA">
        <w:trPr>
          <w:tblHeader/>
        </w:trPr>
        <w:tc>
          <w:tcPr>
            <w:tcW w:w="234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94A34" w:rsidRPr="00097DD5" w:rsidTr="00957DEA">
        <w:trPr>
          <w:tblHeader/>
        </w:trPr>
        <w:tc>
          <w:tcPr>
            <w:tcW w:w="234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189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94A34" w:rsidRPr="00097DD5" w:rsidTr="00957DEA">
        <w:trPr>
          <w:tblHeader/>
        </w:trPr>
        <w:tc>
          <w:tcPr>
            <w:tcW w:w="234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189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35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94A34" w:rsidRPr="00097DD5" w:rsidTr="00957DEA">
        <w:trPr>
          <w:tblHeader/>
        </w:trPr>
        <w:tc>
          <w:tcPr>
            <w:tcW w:w="234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89"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94A34" w:rsidRPr="00097DD5" w:rsidTr="008C07A9">
        <w:tc>
          <w:tcPr>
            <w:tcW w:w="2340" w:type="dxa"/>
          </w:tcPr>
          <w:p w:rsidR="00C94A34" w:rsidRPr="00097DD5" w:rsidRDefault="00C94A34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:rsidR="00C94A34" w:rsidRPr="00097DD5" w:rsidRDefault="00C94A34" w:rsidP="007E4E34">
            <w:pPr>
              <w:widowControl w:val="0"/>
              <w:tabs>
                <w:tab w:val="clear" w:pos="907"/>
                <w:tab w:val="left" w:pos="882"/>
              </w:tabs>
              <w:spacing w:line="350" w:lineRule="exact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spacing w:line="350" w:lineRule="exact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907"/>
                <w:tab w:val="decimal" w:pos="91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tabs>
                <w:tab w:val="clear" w:pos="907"/>
                <w:tab w:val="decimal" w:pos="918"/>
              </w:tabs>
              <w:spacing w:line="350" w:lineRule="exact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907"/>
                <w:tab w:val="decimal" w:pos="91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spacing w:line="350" w:lineRule="exact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C94A34" w:rsidRPr="00097DD5" w:rsidRDefault="00C94A34" w:rsidP="00E8113F">
            <w:pPr>
              <w:widowControl w:val="0"/>
              <w:tabs>
                <w:tab w:val="decimal" w:pos="82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C94A34" w:rsidRPr="00097DD5" w:rsidRDefault="00C94A34" w:rsidP="00E8113F">
            <w:pPr>
              <w:widowControl w:val="0"/>
              <w:spacing w:line="350" w:lineRule="exact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C94A34" w:rsidRPr="00097DD5" w:rsidRDefault="00C94A34" w:rsidP="00E8113F">
            <w:pPr>
              <w:widowControl w:val="0"/>
              <w:tabs>
                <w:tab w:val="clear" w:pos="907"/>
                <w:tab w:val="decimal" w:pos="882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E6941" w:rsidRPr="00F96055" w:rsidTr="000E6941">
        <w:tc>
          <w:tcPr>
            <w:tcW w:w="2340" w:type="dxa"/>
          </w:tcPr>
          <w:p w:rsidR="000E6941" w:rsidRPr="0081392E" w:rsidRDefault="000E6941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81392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ณ วันที่</w:t>
            </w:r>
            <w:r w:rsidRPr="0081392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E8113F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81392E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E8113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42,807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right="-397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7E4E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0" w:right="54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33,765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60,879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right="-397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:rsidR="000E6941" w:rsidRPr="000E6941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0" w:lineRule="exact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9,446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right="-397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146,897</w:t>
            </w:r>
          </w:p>
        </w:tc>
      </w:tr>
      <w:tr w:rsidR="000E6941" w:rsidRPr="000C119E" w:rsidTr="008C07A9">
        <w:tc>
          <w:tcPr>
            <w:tcW w:w="2340" w:type="dxa"/>
          </w:tcPr>
          <w:p w:rsidR="000E6941" w:rsidRPr="0081392E" w:rsidRDefault="000E6941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1392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8,623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0E6941" w:rsidRDefault="000E6941" w:rsidP="007E4E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54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6,539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0E6941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4,911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6941" w:rsidRPr="000E6941" w:rsidRDefault="000E694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50" w:lineRule="exact"/>
              <w:ind w:left="0" w:right="72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20,073</w:t>
            </w:r>
          </w:p>
        </w:tc>
      </w:tr>
      <w:tr w:rsidR="000E6941" w:rsidRPr="000C119E" w:rsidTr="000E6941">
        <w:trPr>
          <w:trHeight w:val="202"/>
        </w:trPr>
        <w:tc>
          <w:tcPr>
            <w:tcW w:w="2340" w:type="dxa"/>
          </w:tcPr>
          <w:p w:rsidR="000E6941" w:rsidRPr="0081392E" w:rsidRDefault="00330893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(2,653)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6941" w:rsidRPr="000E6941" w:rsidRDefault="000E6941" w:rsidP="00C8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(7,550)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0E6941">
              <w:rPr>
                <w:rFonts w:ascii="Angsana New" w:hAnsi="Angsana New"/>
                <w:sz w:val="30"/>
                <w:szCs w:val="30"/>
              </w:rPr>
              <w:t>(10,203)</w:t>
            </w:r>
          </w:p>
        </w:tc>
      </w:tr>
      <w:tr w:rsidR="000E6941" w:rsidRPr="000C119E" w:rsidTr="000E6941">
        <w:trPr>
          <w:trHeight w:val="202"/>
        </w:trPr>
        <w:tc>
          <w:tcPr>
            <w:tcW w:w="2340" w:type="dxa"/>
          </w:tcPr>
          <w:p w:rsidR="000E6941" w:rsidRPr="0081392E" w:rsidRDefault="000E6941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1392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81392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6941" w:rsidRPr="000E6941" w:rsidRDefault="000E6941" w:rsidP="007E4E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(11,007)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C8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0E6941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6941" w:rsidRPr="000E6941" w:rsidRDefault="000E694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56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0E6941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0E6941">
              <w:rPr>
                <w:rFonts w:ascii="Angsana New" w:hAnsi="Angsana New"/>
                <w:sz w:val="30"/>
                <w:szCs w:val="30"/>
              </w:rPr>
              <w:t>(12,496)</w:t>
            </w:r>
          </w:p>
        </w:tc>
      </w:tr>
      <w:tr w:rsidR="000E6941" w:rsidRPr="000C119E" w:rsidTr="000E6941">
        <w:trPr>
          <w:trHeight w:val="164"/>
        </w:trPr>
        <w:tc>
          <w:tcPr>
            <w:tcW w:w="2340" w:type="dxa"/>
          </w:tcPr>
          <w:p w:rsidR="000E6941" w:rsidRPr="00097DD5" w:rsidRDefault="000E6941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E6941" w:rsidRPr="000E6941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E6941" w:rsidRPr="000E6941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941" w:rsidRPr="000C119E" w:rsidTr="000E6941">
        <w:tc>
          <w:tcPr>
            <w:tcW w:w="2340" w:type="dxa"/>
          </w:tcPr>
          <w:p w:rsidR="000E6941" w:rsidRPr="00097DD5" w:rsidRDefault="000E6941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:rsidR="000E6941" w:rsidRPr="007E4E34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48,777</w:t>
            </w:r>
          </w:p>
        </w:tc>
        <w:tc>
          <w:tcPr>
            <w:tcW w:w="270" w:type="dxa"/>
          </w:tcPr>
          <w:p w:rsidR="000E6941" w:rsidRPr="007E4E34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6941" w:rsidRPr="007E4E34" w:rsidRDefault="000E6941" w:rsidP="007E4E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54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29,297</w:t>
            </w:r>
          </w:p>
        </w:tc>
        <w:tc>
          <w:tcPr>
            <w:tcW w:w="270" w:type="dxa"/>
            <w:vAlign w:val="bottom"/>
          </w:tcPr>
          <w:p w:rsidR="000E6941" w:rsidRPr="007E4E34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0E6941" w:rsidRPr="007E4E34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64,301</w:t>
            </w:r>
          </w:p>
        </w:tc>
        <w:tc>
          <w:tcPr>
            <w:tcW w:w="270" w:type="dxa"/>
            <w:vAlign w:val="bottom"/>
          </w:tcPr>
          <w:p w:rsidR="000E6941" w:rsidRPr="007E4E34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:rsidR="000E6941" w:rsidRPr="007E4E34" w:rsidRDefault="000E694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70" w:type="dxa"/>
            <w:vAlign w:val="bottom"/>
          </w:tcPr>
          <w:p w:rsidR="000E6941" w:rsidRPr="007E4E34" w:rsidRDefault="000E694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0E6941" w:rsidRPr="007E4E34" w:rsidRDefault="000E694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144,271</w:t>
            </w:r>
          </w:p>
        </w:tc>
      </w:tr>
      <w:tr w:rsidR="001F7F99" w:rsidRPr="000C119E" w:rsidTr="004F753B">
        <w:trPr>
          <w:trHeight w:val="360"/>
        </w:trPr>
        <w:tc>
          <w:tcPr>
            <w:tcW w:w="2340" w:type="dxa"/>
          </w:tcPr>
          <w:p w:rsidR="001F7F99" w:rsidRPr="00097DD5" w:rsidRDefault="001F7F99" w:rsidP="001F7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:rsidR="001F7F99" w:rsidRPr="007E4E34" w:rsidRDefault="001F7F99" w:rsidP="0003292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032923">
              <w:rPr>
                <w:rFonts w:ascii="Angsana New" w:hAnsi="Angsana New"/>
                <w:sz w:val="30"/>
                <w:szCs w:val="30"/>
              </w:rPr>
              <w:t>344</w:t>
            </w:r>
            <w:r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2B1DCC" w:rsidP="00032923">
            <w:pPr>
              <w:tabs>
                <w:tab w:val="clear" w:pos="907"/>
                <w:tab w:val="left" w:pos="81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2923">
              <w:rPr>
                <w:rFonts w:ascii="Angsana New" w:hAnsi="Angsana New"/>
                <w:sz w:val="30"/>
                <w:szCs w:val="30"/>
              </w:rPr>
              <w:t>1,603</w:t>
            </w:r>
            <w:r w:rsidR="001F7F99"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2B1DCC" w:rsidP="0003292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2923">
              <w:rPr>
                <w:rFonts w:ascii="Angsana New" w:hAnsi="Angsana New"/>
                <w:sz w:val="30"/>
                <w:szCs w:val="30"/>
              </w:rPr>
              <w:t>2,127</w:t>
            </w:r>
            <w:r w:rsidR="001F7F99"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7F99" w:rsidRPr="007E4E34" w:rsidRDefault="001F7F99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noProof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032923" w:rsidP="004F753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</w:t>
            </w:r>
            <w:r w:rsidR="001F7F99" w:rsidRPr="007E4E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F7F99" w:rsidRPr="000C119E" w:rsidTr="007C70CF">
        <w:tc>
          <w:tcPr>
            <w:tcW w:w="2340" w:type="dxa"/>
          </w:tcPr>
          <w:p w:rsidR="001F7F99" w:rsidRPr="00097DD5" w:rsidRDefault="001F7F99" w:rsidP="001F7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:rsidR="001F7F99" w:rsidRPr="007E4E34" w:rsidRDefault="001F7F99" w:rsidP="004F753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50" w:lineRule="exact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7E4E34">
              <w:rPr>
                <w:rFonts w:ascii="Angsana New" w:hAnsi="Angsana New"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(179)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FC7390" w:rsidP="00C81CD1">
            <w:pPr>
              <w:tabs>
                <w:tab w:val="clear" w:pos="907"/>
                <w:tab w:val="left" w:pos="8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(5,099</w:t>
            </w:r>
            <w:r w:rsidR="001F7F99" w:rsidRPr="007E4E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7F99" w:rsidRPr="007E4E34" w:rsidRDefault="001F7F99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50" w:lineRule="exact"/>
              <w:ind w:left="-153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7F99" w:rsidRPr="007E4E34" w:rsidRDefault="00FC7390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E34">
              <w:rPr>
                <w:rFonts w:ascii="Angsana New" w:hAnsi="Angsana New"/>
                <w:sz w:val="30"/>
                <w:szCs w:val="30"/>
              </w:rPr>
              <w:t xml:space="preserve"> (5,278</w:t>
            </w:r>
            <w:r w:rsidR="001F7F99" w:rsidRPr="007E4E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7F99" w:rsidRPr="000C119E" w:rsidTr="007C70CF">
        <w:tc>
          <w:tcPr>
            <w:tcW w:w="2340" w:type="dxa"/>
          </w:tcPr>
          <w:p w:rsidR="001F7F99" w:rsidRPr="00097DD5" w:rsidRDefault="001F7F99" w:rsidP="001F7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7F99" w:rsidRPr="007E4E34" w:rsidRDefault="00032923" w:rsidP="007E4E34">
            <w:pPr>
              <w:tabs>
                <w:tab w:val="clear" w:pos="907"/>
                <w:tab w:val="left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50,121</w:t>
            </w:r>
            <w:r w:rsidR="001F7F99"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7F99" w:rsidRPr="007E4E34" w:rsidRDefault="001F7F99" w:rsidP="007E4E34">
            <w:pPr>
              <w:tabs>
                <w:tab w:val="clear" w:pos="907"/>
                <w:tab w:val="left" w:pos="810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FC7390" w:rsidRPr="007E4E34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7F99" w:rsidRPr="007E4E34" w:rsidRDefault="001F7F99" w:rsidP="00C81CD1">
            <w:pPr>
              <w:tabs>
                <w:tab w:val="clear" w:pos="907"/>
                <w:tab w:val="left" w:pos="882"/>
              </w:tabs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61,</w:t>
            </w:r>
            <w:r w:rsidR="00FC7390" w:rsidRPr="007E4E34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F7F99" w:rsidRPr="007E4E34" w:rsidRDefault="001F7F99" w:rsidP="0077185B">
            <w:pPr>
              <w:tabs>
                <w:tab w:val="clear" w:pos="907"/>
                <w:tab w:val="left" w:pos="810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1,896 </w:t>
            </w:r>
          </w:p>
        </w:tc>
        <w:tc>
          <w:tcPr>
            <w:tcW w:w="270" w:type="dxa"/>
          </w:tcPr>
          <w:p w:rsidR="001F7F99" w:rsidRPr="007E4E34" w:rsidRDefault="001F7F99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7F99" w:rsidRPr="007E4E34" w:rsidRDefault="00032923" w:rsidP="004F753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50" w:lineRule="exact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144,067</w:t>
            </w:r>
            <w:r w:rsidR="001F7F99" w:rsidRPr="007E4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0893" w:rsidRPr="000C119E" w:rsidTr="008C07A9">
        <w:trPr>
          <w:trHeight w:val="656"/>
        </w:trPr>
        <w:tc>
          <w:tcPr>
            <w:tcW w:w="234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330893" w:rsidRPr="00097DD5" w:rsidRDefault="00330893" w:rsidP="0033089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  <w:tab w:val="decimal" w:pos="11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907"/>
                <w:tab w:val="decimal" w:pos="92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97DD5" w:rsidRDefault="00330893" w:rsidP="003308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C119E" w:rsidRDefault="00330893" w:rsidP="0033089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893" w:rsidRPr="00F96055" w:rsidTr="000E6941">
        <w:tc>
          <w:tcPr>
            <w:tcW w:w="2340" w:type="dxa"/>
          </w:tcPr>
          <w:p w:rsidR="00330893" w:rsidRPr="00097DD5" w:rsidRDefault="00330893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330893" w:rsidRPr="00F96055" w:rsidTr="000E6941">
        <w:tc>
          <w:tcPr>
            <w:tcW w:w="2340" w:type="dxa"/>
          </w:tcPr>
          <w:p w:rsidR="00330893" w:rsidRPr="0081392E" w:rsidRDefault="00330893" w:rsidP="00E811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893" w:rsidRPr="000E6941" w:rsidRDefault="00330893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893" w:rsidRPr="000E6941" w:rsidRDefault="00330893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E31A81" w:rsidRPr="00F96055" w:rsidTr="0062280B">
        <w:tc>
          <w:tcPr>
            <w:tcW w:w="2340" w:type="dxa"/>
          </w:tcPr>
          <w:p w:rsidR="00E31A81" w:rsidRPr="0081392E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1392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ณ วันที่</w:t>
            </w:r>
            <w:r w:rsidRPr="0081392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81392E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มกราคม</w:t>
            </w:r>
            <w:r w:rsidRPr="0081392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9,399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81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21,983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38,009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9,446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>78,837</w:t>
            </w:r>
          </w:p>
        </w:tc>
      </w:tr>
      <w:tr w:rsidR="00E31A81" w:rsidRPr="001E0918" w:rsidTr="008C07A9">
        <w:tc>
          <w:tcPr>
            <w:tcW w:w="2340" w:type="dxa"/>
          </w:tcPr>
          <w:p w:rsidR="00E31A81" w:rsidRPr="0081392E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1392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:rsidR="00E31A81" w:rsidRPr="0081775C" w:rsidRDefault="00E31A81" w:rsidP="000311B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9,892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81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3,526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19,441</w:t>
            </w:r>
          </w:p>
        </w:tc>
      </w:tr>
      <w:tr w:rsidR="00E31A81" w:rsidRPr="001E0918" w:rsidTr="000E6941">
        <w:tc>
          <w:tcPr>
            <w:tcW w:w="2340" w:type="dxa"/>
          </w:tcPr>
          <w:p w:rsidR="00E31A81" w:rsidRPr="0081392E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(2,653)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0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(7,550)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>(10,203)</w:t>
            </w:r>
          </w:p>
        </w:tc>
      </w:tr>
      <w:tr w:rsidR="00E31A81" w:rsidRPr="000C119E" w:rsidTr="000E6941">
        <w:tc>
          <w:tcPr>
            <w:tcW w:w="2340" w:type="dxa"/>
          </w:tcPr>
          <w:p w:rsidR="00E31A81" w:rsidRPr="0081392E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1392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81392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(10,926)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1A81" w:rsidRPr="0081775C" w:rsidRDefault="00E31A81" w:rsidP="00C8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>(12,415)</w:t>
            </w:r>
          </w:p>
        </w:tc>
      </w:tr>
      <w:tr w:rsidR="00E31A81" w:rsidRPr="000C119E" w:rsidTr="000E6941">
        <w:tc>
          <w:tcPr>
            <w:tcW w:w="2340" w:type="dxa"/>
          </w:tcPr>
          <w:p w:rsidR="00E31A81" w:rsidRPr="00097DD5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31A81" w:rsidRPr="0081775C" w:rsidRDefault="00E31A81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31A81" w:rsidRPr="0081775C" w:rsidRDefault="00E31A81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A81" w:rsidRPr="000C119E" w:rsidTr="000E6941">
        <w:tc>
          <w:tcPr>
            <w:tcW w:w="2340" w:type="dxa"/>
          </w:tcPr>
          <w:p w:rsidR="00E31A81" w:rsidRPr="00097DD5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16,638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81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14,58</w:t>
            </w: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C8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12"/>
                <w:tab w:val="decimal" w:pos="702"/>
                <w:tab w:val="left" w:pos="882"/>
              </w:tabs>
              <w:spacing w:after="0" w:line="240" w:lineRule="auto"/>
              <w:ind w:left="-153" w:right="-432"/>
              <w:jc w:val="center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42,54</w:t>
            </w: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1,896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75,66</w:t>
            </w: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A3B44" w:rsidRPr="000C119E" w:rsidTr="00F91D7B">
        <w:tc>
          <w:tcPr>
            <w:tcW w:w="2340" w:type="dxa"/>
          </w:tcPr>
          <w:p w:rsidR="003A3B44" w:rsidRPr="00097DD5" w:rsidRDefault="003A3B44" w:rsidP="003A3B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170" w:type="dxa"/>
          </w:tcPr>
          <w:p w:rsidR="003A3B44" w:rsidRPr="0081775C" w:rsidRDefault="00032923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5,682</w:t>
            </w:r>
            <w:r w:rsidR="003A3B44" w:rsidRPr="008177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3B44" w:rsidRPr="0081775C" w:rsidRDefault="003A3B44" w:rsidP="00C81CD1">
            <w:pPr>
              <w:tabs>
                <w:tab w:val="clear" w:pos="907"/>
                <w:tab w:val="left" w:pos="792"/>
                <w:tab w:val="decimal" w:pos="828"/>
              </w:tabs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 xml:space="preserve"> 2,064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3B44" w:rsidRPr="0081775C" w:rsidRDefault="003A3B44" w:rsidP="00C81CD1">
            <w:pPr>
              <w:tabs>
                <w:tab w:val="clear" w:pos="454"/>
                <w:tab w:val="clear" w:pos="680"/>
                <w:tab w:val="clear" w:pos="907"/>
                <w:tab w:val="left" w:pos="459"/>
                <w:tab w:val="left" w:pos="70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 xml:space="preserve"> 3,27</w:t>
            </w:r>
            <w:r w:rsidR="0033796E" w:rsidRPr="0081775C">
              <w:rPr>
                <w:rFonts w:ascii="Angsana New" w:hAnsi="Angsana New"/>
                <w:sz w:val="30"/>
                <w:szCs w:val="30"/>
              </w:rPr>
              <w:t>9</w:t>
            </w:r>
            <w:r w:rsidRPr="008177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B44" w:rsidRPr="0081775C" w:rsidRDefault="003A3B44" w:rsidP="006D7CF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3B44" w:rsidRPr="0081775C" w:rsidRDefault="00032923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11,025</w:t>
            </w:r>
            <w:r w:rsidR="003A3B44" w:rsidRPr="008177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A3B44" w:rsidRPr="000C119E" w:rsidTr="00F91D7B">
        <w:tc>
          <w:tcPr>
            <w:tcW w:w="2340" w:type="dxa"/>
          </w:tcPr>
          <w:p w:rsidR="003A3B44" w:rsidRPr="00097DD5" w:rsidRDefault="003A3B44" w:rsidP="003A3B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B44" w:rsidRPr="0081775C" w:rsidRDefault="003A3B44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B44" w:rsidRPr="0081775C" w:rsidRDefault="00676687" w:rsidP="00C81CD1">
            <w:pPr>
              <w:tabs>
                <w:tab w:val="clear" w:pos="680"/>
                <w:tab w:val="clear" w:pos="907"/>
                <w:tab w:val="left" w:pos="657"/>
                <w:tab w:val="left" w:pos="70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 xml:space="preserve"> (177</w:t>
            </w:r>
            <w:r w:rsidR="003A3B44" w:rsidRPr="008177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B44" w:rsidRPr="0081775C" w:rsidRDefault="003A3B44" w:rsidP="0077185B">
            <w:pPr>
              <w:tabs>
                <w:tab w:val="clear" w:pos="907"/>
                <w:tab w:val="left" w:pos="882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 xml:space="preserve"> (5,093)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B44" w:rsidRPr="0081775C" w:rsidRDefault="003A3B44" w:rsidP="006D7CF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53"/>
              <w:rPr>
                <w:rFonts w:ascii="Angsana New" w:hAnsi="Angsana New"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B44" w:rsidRPr="0081775C" w:rsidRDefault="00E87BF0" w:rsidP="0077185B">
            <w:pPr>
              <w:tabs>
                <w:tab w:val="clear" w:pos="907"/>
                <w:tab w:val="left" w:pos="8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75C">
              <w:rPr>
                <w:rFonts w:ascii="Angsana New" w:hAnsi="Angsana New"/>
                <w:sz w:val="30"/>
                <w:szCs w:val="30"/>
              </w:rPr>
              <w:t xml:space="preserve"> (5,270</w:t>
            </w:r>
            <w:r w:rsidR="003A3B44" w:rsidRPr="008177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B44" w:rsidRPr="000C119E" w:rsidTr="00F91D7B">
        <w:tc>
          <w:tcPr>
            <w:tcW w:w="2340" w:type="dxa"/>
          </w:tcPr>
          <w:p w:rsidR="003A3B44" w:rsidRPr="00097DD5" w:rsidRDefault="003A3B44" w:rsidP="003A3B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A3B44" w:rsidRPr="0081775C" w:rsidRDefault="00032923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22,320</w:t>
            </w:r>
            <w:r w:rsidR="003A3B44"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A3B44" w:rsidRPr="0081775C" w:rsidRDefault="003A3B44" w:rsidP="00C81CD1">
            <w:pPr>
              <w:tabs>
                <w:tab w:val="clear" w:pos="907"/>
                <w:tab w:val="left" w:pos="792"/>
              </w:tabs>
              <w:ind w:right="1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16,470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A3B44" w:rsidRPr="0081775C" w:rsidRDefault="0033796E" w:rsidP="000311BF">
            <w:pPr>
              <w:tabs>
                <w:tab w:val="clear" w:pos="907"/>
                <w:tab w:val="decimal" w:pos="882"/>
                <w:tab w:val="left" w:pos="945"/>
              </w:tabs>
              <w:ind w:left="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78732F" w:rsidRPr="0081775C">
              <w:rPr>
                <w:rFonts w:ascii="Angsana New" w:hAnsi="Angsana New"/>
                <w:b/>
                <w:bCs/>
                <w:sz w:val="30"/>
                <w:szCs w:val="30"/>
              </w:rPr>
              <w:t>40,729</w:t>
            </w:r>
            <w:r w:rsidR="003A3B44"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A3B44" w:rsidRPr="0081775C" w:rsidRDefault="003A3B44" w:rsidP="00C81CD1">
            <w:pPr>
              <w:tabs>
                <w:tab w:val="clear" w:pos="680"/>
                <w:tab w:val="clear" w:pos="907"/>
                <w:tab w:val="left" w:pos="61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1,896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A3B44" w:rsidRPr="0081775C" w:rsidRDefault="00C81CD1" w:rsidP="00C81C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864"/>
              </w:tabs>
              <w:ind w:right="-2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2923">
              <w:rPr>
                <w:rFonts w:ascii="Angsana New" w:hAnsi="Angsana New"/>
                <w:b/>
                <w:bCs/>
                <w:sz w:val="30"/>
                <w:szCs w:val="30"/>
              </w:rPr>
              <w:t>81,415</w:t>
            </w:r>
            <w:r w:rsidR="003A3B44"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D28F9" w:rsidRPr="000C119E" w:rsidTr="008C07A9">
        <w:tc>
          <w:tcPr>
            <w:tcW w:w="2340" w:type="dxa"/>
          </w:tcPr>
          <w:p w:rsidR="00BD28F9" w:rsidRPr="00BD28F9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BD28F9" w:rsidRPr="0081775C" w:rsidRDefault="00BD28F9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28F9" w:rsidRPr="0081775C" w:rsidRDefault="00BD28F9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D28F9" w:rsidRPr="0081775C" w:rsidRDefault="00BD28F9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28F9" w:rsidRPr="0081775C" w:rsidRDefault="00BD28F9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A81" w:rsidRPr="000C119E" w:rsidTr="008C07A9">
        <w:tc>
          <w:tcPr>
            <w:tcW w:w="2340" w:type="dxa"/>
          </w:tcPr>
          <w:p w:rsidR="00E31A81" w:rsidRPr="00097DD5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A81" w:rsidRPr="00097DD5" w:rsidTr="0062280B">
        <w:tc>
          <w:tcPr>
            <w:tcW w:w="2340" w:type="dxa"/>
          </w:tcPr>
          <w:p w:rsidR="00E31A81" w:rsidRPr="00097DD5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1 มกราคม 2560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>33,408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77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11,782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>22,870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>68,060</w:t>
            </w:r>
          </w:p>
        </w:tc>
      </w:tr>
      <w:tr w:rsidR="00E31A81" w:rsidRPr="00097DD5" w:rsidTr="009D2B5D">
        <w:tc>
          <w:tcPr>
            <w:tcW w:w="2340" w:type="dxa"/>
          </w:tcPr>
          <w:p w:rsidR="00E31A81" w:rsidRPr="00097DD5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31A81" w:rsidRPr="0081775C" w:rsidRDefault="00E31A81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31A81" w:rsidRPr="0081775C" w:rsidRDefault="00E31A81" w:rsidP="00E3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31A81" w:rsidRPr="0081775C" w:rsidRDefault="00E31A81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A81" w:rsidRPr="00097DD5" w:rsidTr="0062280B">
        <w:tc>
          <w:tcPr>
            <w:tcW w:w="2340" w:type="dxa"/>
            <w:vAlign w:val="bottom"/>
          </w:tcPr>
          <w:p w:rsidR="00E31A81" w:rsidRPr="009213EE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>32,139</w:t>
            </w:r>
          </w:p>
        </w:tc>
        <w:tc>
          <w:tcPr>
            <w:tcW w:w="270" w:type="dxa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 w:right="81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14,714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21,758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A81" w:rsidRPr="0081775C" w:rsidRDefault="00E31A81" w:rsidP="00BD28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1A81" w:rsidRPr="0081775C" w:rsidRDefault="00E31A81" w:rsidP="00E31A8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31A81" w:rsidRPr="0081775C" w:rsidRDefault="00E31A81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68,611</w:t>
            </w:r>
          </w:p>
        </w:tc>
      </w:tr>
      <w:tr w:rsidR="003A3B44" w:rsidRPr="00097DD5" w:rsidTr="00F91D7B">
        <w:tc>
          <w:tcPr>
            <w:tcW w:w="2340" w:type="dxa"/>
          </w:tcPr>
          <w:p w:rsidR="003A3B44" w:rsidRPr="00097DD5" w:rsidRDefault="003A3B44" w:rsidP="003A3B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B44" w:rsidRPr="0081775C" w:rsidRDefault="003A3B44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27</w:t>
            </w:r>
            <w:r w:rsidR="006D7CFE" w:rsidRPr="0081775C">
              <w:rPr>
                <w:rFonts w:ascii="Angsana New" w:hAnsi="Angsana New"/>
                <w:b/>
                <w:bCs/>
                <w:sz w:val="30"/>
                <w:szCs w:val="30"/>
              </w:rPr>
              <w:t>,801</w:t>
            </w: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B44" w:rsidRPr="0081775C" w:rsidRDefault="003A3B44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53"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</w:t>
            </w:r>
            <w:r w:rsidR="006D7CFE" w:rsidRPr="0081775C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B44" w:rsidRPr="0081775C" w:rsidRDefault="006D7CFE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20,600</w:t>
            </w:r>
            <w:r w:rsidR="003A3B44"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A3B44" w:rsidRPr="0081775C" w:rsidRDefault="003A3B44" w:rsidP="0067668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3A3B44" w:rsidRPr="0081775C" w:rsidRDefault="003A3B44" w:rsidP="003A3B4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B44" w:rsidRPr="0081775C" w:rsidRDefault="003A3B44" w:rsidP="00C81CD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7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62,652 </w:t>
            </w:r>
          </w:p>
        </w:tc>
      </w:tr>
    </w:tbl>
    <w:p w:rsidR="007154C3" w:rsidRDefault="007154C3" w:rsidP="00C74288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"/>
        </w:tabs>
        <w:spacing w:after="0" w:line="240" w:lineRule="auto"/>
        <w:ind w:left="0" w:right="-397" w:firstLine="576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4C1197" w:rsidRDefault="004C1197" w:rsidP="004C1197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CB1487">
        <w:rPr>
          <w:rFonts w:ascii="Angsana New" w:hAnsi="Angsana New"/>
          <w:sz w:val="30"/>
          <w:szCs w:val="30"/>
          <w:cs/>
        </w:rPr>
        <w:t>ค่าเสื่อมราคาสำหรับ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CB1487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E6941">
        <w:rPr>
          <w:rFonts w:ascii="Angsana New" w:hAnsi="Angsana New"/>
          <w:sz w:val="30"/>
          <w:szCs w:val="30"/>
        </w:rPr>
        <w:t>2561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="009D2B5D">
        <w:rPr>
          <w:rFonts w:ascii="Angsana New" w:hAnsi="Angsana New" w:hint="cs"/>
          <w:sz w:val="30"/>
          <w:szCs w:val="30"/>
          <w:cs/>
        </w:rPr>
        <w:t xml:space="preserve">และ 2560 </w:t>
      </w:r>
      <w:r w:rsidRPr="00CB1487">
        <w:rPr>
          <w:rFonts w:ascii="Angsana New" w:hAnsi="Angsana New"/>
          <w:sz w:val="30"/>
          <w:szCs w:val="30"/>
          <w:cs/>
        </w:rPr>
        <w:t>เป็นจำนวน</w:t>
      </w:r>
      <w:r w:rsidRPr="00CB1487">
        <w:rPr>
          <w:rFonts w:ascii="Angsana New" w:hAnsi="Angsana New" w:hint="cs"/>
          <w:sz w:val="30"/>
          <w:szCs w:val="30"/>
          <w:cs/>
        </w:rPr>
        <w:t>เงิน</w:t>
      </w:r>
      <w:r w:rsidR="00CC0FEB">
        <w:rPr>
          <w:rFonts w:ascii="Angsana New" w:hAnsi="Angsana New"/>
          <w:sz w:val="30"/>
          <w:szCs w:val="30"/>
        </w:rPr>
        <w:t xml:space="preserve"> </w:t>
      </w:r>
      <w:r w:rsidR="00CB78B2">
        <w:rPr>
          <w:rFonts w:ascii="Angsana New" w:hAnsi="Angsana New"/>
          <w:sz w:val="30"/>
          <w:szCs w:val="30"/>
        </w:rPr>
        <w:t>11.0</w:t>
      </w:r>
      <w:r w:rsidR="003A3B44"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 w:hint="cs"/>
          <w:sz w:val="30"/>
          <w:szCs w:val="30"/>
          <w:cs/>
        </w:rPr>
        <w:t>และ</w:t>
      </w:r>
      <w:r w:rsidR="006259BD">
        <w:rPr>
          <w:rFonts w:ascii="Angsana New" w:hAnsi="Angsana New"/>
          <w:sz w:val="30"/>
          <w:szCs w:val="30"/>
        </w:rPr>
        <w:t xml:space="preserve"> </w:t>
      </w:r>
      <w:r w:rsidR="009D2B5D">
        <w:rPr>
          <w:rFonts w:ascii="Angsana New" w:hAnsi="Angsana New" w:hint="cs"/>
          <w:sz w:val="30"/>
          <w:szCs w:val="30"/>
          <w:cs/>
        </w:rPr>
        <w:t>9.0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ล้านบาท ตามลำดับ บันทึกไว้ในกำไรหรือขาดทุน</w:t>
      </w:r>
    </w:p>
    <w:p w:rsidR="004C1197" w:rsidRPr="00C4674C" w:rsidRDefault="004C1197" w:rsidP="004C1197">
      <w:pPr>
        <w:pStyle w:val="BodyText2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:rsidR="004C1197" w:rsidRDefault="004C1197" w:rsidP="004C1197">
      <w:pPr>
        <w:pStyle w:val="BodyText2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7F006E"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บริษัทก่อนหักค่าเสื่อมราคาสะสมของอุปกรณ์ ซึ่งได้คิดค่าเสื่อมราคาเต็มจำนวนแล้ว </w:t>
      </w:r>
      <w:r w:rsidR="007F006E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แต่ยังคงใช้</w:t>
      </w:r>
      <w:r>
        <w:rPr>
          <w:rFonts w:ascii="Angsana New" w:hAnsi="Angsana New"/>
          <w:sz w:val="30"/>
          <w:szCs w:val="30"/>
          <w:cs/>
        </w:rPr>
        <w:t>งานจนถึง ณ 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E6941">
        <w:rPr>
          <w:rFonts w:ascii="Angsana New" w:hAnsi="Angsana New"/>
          <w:sz w:val="30"/>
          <w:szCs w:val="30"/>
        </w:rPr>
        <w:t xml:space="preserve"> 2561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มีจำน</w:t>
      </w:r>
      <w:r>
        <w:rPr>
          <w:rFonts w:ascii="Angsana New" w:hAnsi="Angsana New"/>
          <w:sz w:val="30"/>
          <w:szCs w:val="30"/>
          <w:cs/>
        </w:rPr>
        <w:t>วน</w:t>
      </w:r>
      <w:r>
        <w:rPr>
          <w:rFonts w:ascii="Angsana New" w:hAnsi="Angsana New"/>
          <w:sz w:val="30"/>
          <w:szCs w:val="30"/>
        </w:rPr>
        <w:t xml:space="preserve"> </w:t>
      </w:r>
      <w:r w:rsidR="007E4EC6">
        <w:rPr>
          <w:rFonts w:ascii="Angsana New" w:hAnsi="Angsana New"/>
          <w:sz w:val="30"/>
          <w:szCs w:val="30"/>
        </w:rPr>
        <w:t>40.2</w:t>
      </w:r>
      <w:r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ล้านบาท</w:t>
      </w:r>
      <w:r w:rsidRPr="00CB1487">
        <w:rPr>
          <w:rFonts w:ascii="Angsana New" w:hAnsi="Angsana New"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(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E6941">
        <w:rPr>
          <w:rFonts w:ascii="Angsana New" w:hAnsi="Angsana New"/>
          <w:i/>
          <w:iCs/>
          <w:sz w:val="30"/>
          <w:szCs w:val="30"/>
        </w:rPr>
        <w:t>2560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: </w:t>
      </w:r>
      <w:r w:rsidR="000E6941">
        <w:rPr>
          <w:rFonts w:ascii="Angsana New" w:hAnsi="Angsana New"/>
          <w:i/>
          <w:iCs/>
          <w:sz w:val="30"/>
          <w:szCs w:val="30"/>
        </w:rPr>
        <w:t>43</w:t>
      </w:r>
      <w:r>
        <w:rPr>
          <w:rFonts w:ascii="Angsana New" w:hAnsi="Angsana New"/>
          <w:i/>
          <w:iCs/>
          <w:sz w:val="30"/>
          <w:szCs w:val="30"/>
        </w:rPr>
        <w:t>.9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C94A34" w:rsidRDefault="00C94A34" w:rsidP="00135E28">
      <w:pPr>
        <w:pStyle w:val="BodyText2"/>
        <w:tabs>
          <w:tab w:val="left" w:pos="450"/>
        </w:tabs>
        <w:ind w:left="450" w:right="18" w:firstLine="0"/>
        <w:jc w:val="thaiDistribute"/>
        <w:rPr>
          <w:rFonts w:ascii="Angsana New" w:hAnsi="Angsana New"/>
          <w:sz w:val="24"/>
          <w:szCs w:val="24"/>
        </w:rPr>
      </w:pPr>
    </w:p>
    <w:p w:rsidR="00AB6E98" w:rsidRDefault="00AB6E98" w:rsidP="00135E28">
      <w:pPr>
        <w:pStyle w:val="BodyText2"/>
        <w:tabs>
          <w:tab w:val="left" w:pos="450"/>
        </w:tabs>
        <w:ind w:left="450" w:right="18" w:firstLine="0"/>
        <w:jc w:val="thaiDistribute"/>
        <w:rPr>
          <w:rFonts w:ascii="Angsana New" w:hAnsi="Angsana New"/>
          <w:sz w:val="24"/>
          <w:szCs w:val="24"/>
        </w:rPr>
      </w:pPr>
    </w:p>
    <w:p w:rsidR="00AB6E98" w:rsidRDefault="00AB6E98" w:rsidP="00135E28">
      <w:pPr>
        <w:pStyle w:val="BodyText2"/>
        <w:tabs>
          <w:tab w:val="left" w:pos="450"/>
        </w:tabs>
        <w:ind w:left="450" w:right="18" w:firstLine="0"/>
        <w:jc w:val="thaiDistribute"/>
        <w:rPr>
          <w:rFonts w:ascii="Angsana New" w:hAnsi="Angsana New"/>
          <w:sz w:val="24"/>
          <w:szCs w:val="24"/>
        </w:rPr>
      </w:pPr>
    </w:p>
    <w:p w:rsidR="00CE5083" w:rsidRDefault="00CE5083" w:rsidP="00135E28">
      <w:pPr>
        <w:pStyle w:val="BodyText2"/>
        <w:tabs>
          <w:tab w:val="left" w:pos="450"/>
        </w:tabs>
        <w:ind w:left="450" w:right="18" w:firstLine="0"/>
        <w:jc w:val="thaiDistribute"/>
        <w:rPr>
          <w:rFonts w:ascii="Angsana New" w:hAnsi="Angsana New"/>
          <w:sz w:val="24"/>
          <w:szCs w:val="24"/>
        </w:rPr>
      </w:pPr>
    </w:p>
    <w:p w:rsidR="00330893" w:rsidRDefault="00330893" w:rsidP="00135E28">
      <w:pPr>
        <w:pStyle w:val="BodyText2"/>
        <w:tabs>
          <w:tab w:val="left" w:pos="450"/>
        </w:tabs>
        <w:ind w:left="450" w:right="18" w:firstLine="0"/>
        <w:jc w:val="thaiDistribute"/>
        <w:rPr>
          <w:rFonts w:ascii="Angsana New" w:hAnsi="Angsana New"/>
          <w:sz w:val="24"/>
          <w:szCs w:val="24"/>
        </w:rPr>
      </w:pPr>
    </w:p>
    <w:p w:rsidR="00AB6E98" w:rsidRPr="00B31D0D" w:rsidRDefault="00524853" w:rsidP="00524853">
      <w:pPr>
        <w:pStyle w:val="BodyText2"/>
        <w:tabs>
          <w:tab w:val="left" w:pos="450"/>
        </w:tabs>
        <w:ind w:left="0" w:right="18" w:firstLine="0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33161E" w:rsidTr="00964BEB">
        <w:trPr>
          <w:tblHeader/>
        </w:trPr>
        <w:tc>
          <w:tcPr>
            <w:tcW w:w="2340" w:type="dxa"/>
          </w:tcPr>
          <w:p w:rsidR="0033161E" w:rsidRDefault="005D6B38" w:rsidP="00B3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840" w:type="dxa"/>
            <w:gridSpan w:val="9"/>
          </w:tcPr>
          <w:p w:rsidR="0033161E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3161E" w:rsidRPr="00097DD5" w:rsidTr="00964BEB">
        <w:trPr>
          <w:tblHeader/>
        </w:trPr>
        <w:tc>
          <w:tcPr>
            <w:tcW w:w="234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33161E" w:rsidRPr="00097DD5" w:rsidTr="00964BEB">
        <w:trPr>
          <w:tblHeader/>
        </w:trPr>
        <w:tc>
          <w:tcPr>
            <w:tcW w:w="234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189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3161E" w:rsidRPr="00097DD5" w:rsidTr="00964BEB">
        <w:trPr>
          <w:tblHeader/>
        </w:trPr>
        <w:tc>
          <w:tcPr>
            <w:tcW w:w="234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316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189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9"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B31D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5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3161E" w:rsidRPr="00097DD5" w:rsidTr="00964BEB">
        <w:trPr>
          <w:tblHeader/>
        </w:trPr>
        <w:tc>
          <w:tcPr>
            <w:tcW w:w="2340" w:type="dxa"/>
          </w:tcPr>
          <w:p w:rsidR="0033161E" w:rsidRPr="00097DD5" w:rsidRDefault="0033161E" w:rsidP="00257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:rsidR="0033161E" w:rsidRPr="00097DD5" w:rsidRDefault="0033161E" w:rsidP="00257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89"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3161E" w:rsidRPr="00097DD5" w:rsidTr="00964BEB">
        <w:tc>
          <w:tcPr>
            <w:tcW w:w="2340" w:type="dxa"/>
          </w:tcPr>
          <w:p w:rsidR="0033161E" w:rsidRPr="00097DD5" w:rsidRDefault="0033161E" w:rsidP="00257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:rsidR="0033161E" w:rsidRPr="00097DD5" w:rsidRDefault="0033161E" w:rsidP="00257A6D">
            <w:pPr>
              <w:widowControl w:val="0"/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257A6D">
            <w:pPr>
              <w:widowControl w:val="0"/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257A6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257A6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257A6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257A6D">
            <w:pPr>
              <w:widowControl w:val="0"/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33161E" w:rsidRPr="00097DD5" w:rsidRDefault="0033161E" w:rsidP="00257A6D">
            <w:pPr>
              <w:widowControl w:val="0"/>
              <w:tabs>
                <w:tab w:val="decimal" w:pos="82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3161E" w:rsidRPr="00097DD5" w:rsidRDefault="0033161E" w:rsidP="00257A6D">
            <w:pPr>
              <w:widowControl w:val="0"/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161E" w:rsidRPr="00097DD5" w:rsidRDefault="0033161E" w:rsidP="00257A6D">
            <w:pPr>
              <w:widowControl w:val="0"/>
              <w:tabs>
                <w:tab w:val="clear" w:pos="907"/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E6941" w:rsidRPr="00F96055" w:rsidTr="000E6941">
        <w:tc>
          <w:tcPr>
            <w:tcW w:w="2340" w:type="dxa"/>
          </w:tcPr>
          <w:p w:rsidR="000E6941" w:rsidRPr="00097DD5" w:rsidRDefault="000E6941" w:rsidP="000E69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วันที่ 1 มกราคม 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1170" w:type="dxa"/>
          </w:tcPr>
          <w:p w:rsidR="000E6941" w:rsidRPr="0077185B" w:rsidRDefault="000E694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23,589</w:t>
            </w:r>
          </w:p>
        </w:tc>
        <w:tc>
          <w:tcPr>
            <w:tcW w:w="270" w:type="dxa"/>
          </w:tcPr>
          <w:p w:rsidR="000E6941" w:rsidRPr="0077185B" w:rsidRDefault="000E6941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77185B" w:rsidRDefault="000E694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27,730</w:t>
            </w:r>
          </w:p>
        </w:tc>
        <w:tc>
          <w:tcPr>
            <w:tcW w:w="270" w:type="dxa"/>
          </w:tcPr>
          <w:p w:rsidR="000E6941" w:rsidRPr="0077185B" w:rsidRDefault="000E6941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77185B" w:rsidRDefault="000E6941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58,990</w:t>
            </w:r>
          </w:p>
        </w:tc>
        <w:tc>
          <w:tcPr>
            <w:tcW w:w="270" w:type="dxa"/>
          </w:tcPr>
          <w:p w:rsidR="000E6941" w:rsidRPr="0077185B" w:rsidRDefault="000E6941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0E6941" w:rsidRPr="0077185B" w:rsidRDefault="000E6941" w:rsidP="00B231F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9,446</w:t>
            </w:r>
          </w:p>
        </w:tc>
        <w:tc>
          <w:tcPr>
            <w:tcW w:w="270" w:type="dxa"/>
          </w:tcPr>
          <w:p w:rsidR="000E6941" w:rsidRPr="0077185B" w:rsidRDefault="000E6941" w:rsidP="000E69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941" w:rsidRPr="0077185B" w:rsidRDefault="000E6941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0" w:right="-397"/>
              <w:jc w:val="both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119,755</w:t>
            </w:r>
          </w:p>
        </w:tc>
      </w:tr>
      <w:tr w:rsidR="00233E7A" w:rsidRPr="000C119E" w:rsidTr="00F075B3">
        <w:tc>
          <w:tcPr>
            <w:tcW w:w="2340" w:type="dxa"/>
          </w:tcPr>
          <w:p w:rsidR="00233E7A" w:rsidRPr="00097DD5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:rsidR="00233E7A" w:rsidRPr="0077185B" w:rsidRDefault="00233E7A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5,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3,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10,967</w:t>
            </w:r>
          </w:p>
        </w:tc>
      </w:tr>
      <w:tr w:rsidR="00233E7A" w:rsidRPr="00097DD5" w:rsidTr="00F075B3">
        <w:trPr>
          <w:trHeight w:val="203"/>
        </w:trPr>
        <w:tc>
          <w:tcPr>
            <w:tcW w:w="2340" w:type="dxa"/>
          </w:tcPr>
          <w:p w:rsidR="00233E7A" w:rsidRPr="00097DD5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:rsidR="00233E7A" w:rsidRPr="0077185B" w:rsidRDefault="00233E7A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(2,653)</w:t>
            </w:r>
          </w:p>
        </w:tc>
        <w:tc>
          <w:tcPr>
            <w:tcW w:w="270" w:type="dxa"/>
            <w:vMerge w:val="restart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(7,550)</w:t>
            </w:r>
          </w:p>
        </w:tc>
        <w:tc>
          <w:tcPr>
            <w:tcW w:w="270" w:type="dxa"/>
            <w:vMerge w:val="restart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108"/>
              <w:jc w:val="both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(10,203)</w:t>
            </w:r>
          </w:p>
        </w:tc>
      </w:tr>
      <w:tr w:rsidR="00233E7A" w:rsidRPr="000C119E" w:rsidTr="0062280B">
        <w:trPr>
          <w:trHeight w:val="202"/>
        </w:trPr>
        <w:tc>
          <w:tcPr>
            <w:tcW w:w="2340" w:type="dxa"/>
          </w:tcPr>
          <w:p w:rsidR="00233E7A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E7A" w:rsidRPr="0077185B" w:rsidRDefault="00233E7A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(11,007)</w:t>
            </w:r>
          </w:p>
        </w:tc>
        <w:tc>
          <w:tcPr>
            <w:tcW w:w="270" w:type="dxa"/>
            <w:vMerge/>
          </w:tcPr>
          <w:p w:rsidR="00233E7A" w:rsidRPr="0077185B" w:rsidRDefault="00233E7A" w:rsidP="00233E7A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E7A" w:rsidRPr="0077185B" w:rsidRDefault="00233E7A" w:rsidP="00B231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489</w:t>
            </w:r>
            <w:r w:rsidRPr="00771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E7A" w:rsidRPr="0077185B" w:rsidRDefault="00233E7A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0" w:right="-3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(12,496)</w:t>
            </w:r>
          </w:p>
        </w:tc>
      </w:tr>
      <w:tr w:rsidR="00233E7A" w:rsidRPr="000C119E" w:rsidTr="006D07D8">
        <w:trPr>
          <w:trHeight w:val="164"/>
        </w:trPr>
        <w:tc>
          <w:tcPr>
            <w:tcW w:w="2340" w:type="dxa"/>
          </w:tcPr>
          <w:p w:rsidR="00233E7A" w:rsidRPr="00097DD5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33E7A" w:rsidRPr="0077185B" w:rsidRDefault="00233E7A" w:rsidP="00233E7A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33E7A" w:rsidRPr="0077185B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E7A" w:rsidRPr="000C119E" w:rsidTr="006D07D8">
        <w:tc>
          <w:tcPr>
            <w:tcW w:w="2340" w:type="dxa"/>
          </w:tcPr>
          <w:p w:rsidR="00233E7A" w:rsidRPr="00097DD5" w:rsidRDefault="00233E7A" w:rsidP="00233E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233E7A" w:rsidRPr="0077185B" w:rsidRDefault="00233E7A" w:rsidP="0077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26,209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18,507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61,</w:t>
            </w:r>
            <w:r w:rsidRPr="0077185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:rsidR="00233E7A" w:rsidRPr="0077185B" w:rsidRDefault="00233E7A" w:rsidP="0023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E7A" w:rsidRPr="0077185B" w:rsidRDefault="00233E7A" w:rsidP="00233E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108,023</w:t>
            </w:r>
          </w:p>
        </w:tc>
      </w:tr>
      <w:tr w:rsidR="00902B60" w:rsidRPr="000C119E" w:rsidTr="006E4FBA">
        <w:tc>
          <w:tcPr>
            <w:tcW w:w="2340" w:type="dxa"/>
          </w:tcPr>
          <w:p w:rsidR="00902B60" w:rsidRPr="00097DD5" w:rsidRDefault="00902B60" w:rsidP="00902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:rsidR="00902B60" w:rsidRPr="0077185B" w:rsidRDefault="00902B60" w:rsidP="0077185B">
            <w:pPr>
              <w:tabs>
                <w:tab w:val="clear" w:pos="907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1,000 </w:t>
            </w:r>
          </w:p>
        </w:tc>
        <w:tc>
          <w:tcPr>
            <w:tcW w:w="270" w:type="dxa"/>
          </w:tcPr>
          <w:p w:rsidR="00902B60" w:rsidRPr="0077185B" w:rsidRDefault="00902B60" w:rsidP="00902B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2B60" w:rsidRPr="0077185B" w:rsidRDefault="00902B60" w:rsidP="0077185B">
            <w:pPr>
              <w:tabs>
                <w:tab w:val="clear" w:pos="907"/>
                <w:tab w:val="left" w:pos="882"/>
              </w:tabs>
              <w:ind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1,137 </w:t>
            </w:r>
          </w:p>
        </w:tc>
        <w:tc>
          <w:tcPr>
            <w:tcW w:w="270" w:type="dxa"/>
          </w:tcPr>
          <w:p w:rsidR="00902B60" w:rsidRPr="0077185B" w:rsidRDefault="00902B60" w:rsidP="00902B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2B60" w:rsidRPr="0077185B" w:rsidRDefault="00902B60" w:rsidP="00B231F2">
            <w:pPr>
              <w:tabs>
                <w:tab w:val="clear" w:pos="907"/>
                <w:tab w:val="left" w:pos="86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1,070 </w:t>
            </w:r>
          </w:p>
        </w:tc>
        <w:tc>
          <w:tcPr>
            <w:tcW w:w="270" w:type="dxa"/>
          </w:tcPr>
          <w:p w:rsidR="00902B60" w:rsidRPr="0077185B" w:rsidRDefault="00902B60" w:rsidP="00902B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2B60" w:rsidRPr="0077185B" w:rsidRDefault="00E17F37" w:rsidP="00E17F3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2B60" w:rsidRPr="0077185B" w:rsidRDefault="00902B60" w:rsidP="00902B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2B60" w:rsidRPr="0077185B" w:rsidRDefault="00902B60" w:rsidP="00CE5083">
            <w:pPr>
              <w:tabs>
                <w:tab w:val="clear" w:pos="907"/>
                <w:tab w:val="left" w:pos="792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3,207 </w:t>
            </w:r>
          </w:p>
        </w:tc>
      </w:tr>
      <w:tr w:rsidR="0010591E" w:rsidRPr="000C119E" w:rsidTr="006E4FBA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:rsidR="0010591E" w:rsidRPr="0077185B" w:rsidRDefault="008F5360" w:rsidP="008F536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77185B">
            <w:pPr>
              <w:tabs>
                <w:tab w:val="clear" w:pos="907"/>
                <w:tab w:val="left" w:pos="8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(179)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B231F2">
            <w:pPr>
              <w:tabs>
                <w:tab w:val="clear" w:pos="907"/>
                <w:tab w:val="left" w:pos="88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(5,</w:t>
            </w:r>
            <w:r w:rsidR="000F6F39" w:rsidRPr="0077185B">
              <w:rPr>
                <w:rFonts w:ascii="Angsana New" w:hAnsi="Angsana New"/>
                <w:sz w:val="30"/>
                <w:szCs w:val="30"/>
              </w:rPr>
              <w:t>099</w:t>
            </w:r>
            <w:r w:rsidRPr="00771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E17F37" w:rsidP="00E17F3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0F6F39" w:rsidP="00CE5083">
            <w:pPr>
              <w:tabs>
                <w:tab w:val="clear" w:pos="907"/>
                <w:tab w:val="left" w:pos="792"/>
              </w:tabs>
              <w:ind w:right="-27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 xml:space="preserve"> (5,278</w:t>
            </w:r>
            <w:r w:rsidR="0010591E" w:rsidRPr="0077185B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10591E" w:rsidRPr="000C119E" w:rsidTr="006E4FBA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0591E" w:rsidRPr="0077185B" w:rsidRDefault="0010591E" w:rsidP="0077185B">
            <w:pPr>
              <w:tabs>
                <w:tab w:val="clear" w:pos="907"/>
                <w:tab w:val="left" w:pos="756"/>
              </w:tabs>
              <w:ind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27,209 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0591E" w:rsidRPr="0077185B" w:rsidRDefault="0010591E" w:rsidP="0077185B">
            <w:pPr>
              <w:tabs>
                <w:tab w:val="clear" w:pos="907"/>
                <w:tab w:val="left" w:pos="81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19,465 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0591E" w:rsidRPr="0077185B" w:rsidRDefault="0010591E" w:rsidP="00B231F2">
            <w:pPr>
              <w:tabs>
                <w:tab w:val="clear" w:pos="907"/>
                <w:tab w:val="left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57,382 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0591E" w:rsidRPr="0077185B" w:rsidRDefault="0010591E" w:rsidP="00AB0934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1,896 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0591E" w:rsidRPr="0077185B" w:rsidRDefault="0010591E" w:rsidP="00CE508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105,952 </w:t>
            </w:r>
          </w:p>
        </w:tc>
      </w:tr>
      <w:tr w:rsidR="0010591E" w:rsidRPr="000C119E" w:rsidTr="00964BEB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907"/>
                <w:tab w:val="decimal" w:pos="92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91E" w:rsidRPr="00F96055" w:rsidTr="000E6941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วันที่ 1 มกราคม 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1170" w:type="dxa"/>
          </w:tcPr>
          <w:p w:rsidR="0010591E" w:rsidRPr="0077185B" w:rsidRDefault="0010591E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7,035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21,787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37,837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9,446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76,105</w:t>
            </w:r>
          </w:p>
        </w:tc>
      </w:tr>
      <w:tr w:rsidR="0010591E" w:rsidRPr="001E0918" w:rsidTr="00F075B3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:rsidR="0010591E" w:rsidRPr="0077185B" w:rsidRDefault="0010591E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3,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2,084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5,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10,</w:t>
            </w:r>
            <w:r w:rsidRPr="0077185B">
              <w:rPr>
                <w:rFonts w:ascii="Angsana New" w:hAnsi="Angsana New"/>
                <w:noProof/>
                <w:sz w:val="30"/>
                <w:szCs w:val="30"/>
              </w:rPr>
              <w:t>908</w:t>
            </w:r>
          </w:p>
        </w:tc>
      </w:tr>
      <w:tr w:rsidR="0010591E" w:rsidRPr="001E0918" w:rsidTr="00F075B3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:rsidR="0010591E" w:rsidRPr="0077185B" w:rsidRDefault="0010591E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(2,653)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(7,550)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(10,203)</w:t>
            </w:r>
          </w:p>
        </w:tc>
      </w:tr>
      <w:tr w:rsidR="0010591E" w:rsidRPr="000C119E" w:rsidTr="0062280B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0591E" w:rsidRPr="0077185B" w:rsidRDefault="0010591E" w:rsidP="0077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(10,926)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0591E" w:rsidRPr="0077185B" w:rsidRDefault="0010591E" w:rsidP="00B231F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>(12,415)</w:t>
            </w:r>
          </w:p>
        </w:tc>
      </w:tr>
      <w:tr w:rsidR="0010591E" w:rsidRPr="000C119E" w:rsidTr="00BA1EB4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decimal" w:pos="846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77185B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91E" w:rsidRPr="000C119E" w:rsidTr="00BA1EB4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10591E" w:rsidRPr="0077185B" w:rsidRDefault="0010591E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7,652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12,945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41,902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77185B" w:rsidRDefault="0010591E" w:rsidP="00AB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:rsidR="0010591E" w:rsidRPr="0077185B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0591E" w:rsidRPr="0077185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>64,395</w:t>
            </w:r>
          </w:p>
        </w:tc>
      </w:tr>
      <w:tr w:rsidR="00CF25E8" w:rsidRPr="000C119E" w:rsidTr="007C70CF">
        <w:tc>
          <w:tcPr>
            <w:tcW w:w="2340" w:type="dxa"/>
          </w:tcPr>
          <w:p w:rsidR="00CF25E8" w:rsidRPr="00097DD5" w:rsidRDefault="00CF25E8" w:rsidP="00CF25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170" w:type="dxa"/>
          </w:tcPr>
          <w:p w:rsidR="00CF25E8" w:rsidRPr="0077185B" w:rsidRDefault="00CF25E8" w:rsidP="0077185B">
            <w:pPr>
              <w:tabs>
                <w:tab w:val="clear" w:pos="907"/>
                <w:tab w:val="left" w:pos="873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1,932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F25E8" w:rsidRPr="0077185B" w:rsidRDefault="00CB78B2" w:rsidP="0077185B">
            <w:pPr>
              <w:tabs>
                <w:tab w:val="clear" w:pos="907"/>
                <w:tab w:val="left" w:pos="801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975</w:t>
            </w:r>
            <w:r w:rsidR="00CF25E8" w:rsidRPr="00771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F25E8" w:rsidRPr="0077185B" w:rsidRDefault="00CF25E8" w:rsidP="00B231F2">
            <w:pPr>
              <w:tabs>
                <w:tab w:val="clear" w:pos="907"/>
                <w:tab w:val="left" w:pos="88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2,956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25E8" w:rsidRPr="0077185B" w:rsidRDefault="00E17F37" w:rsidP="00E17F3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F25E8" w:rsidRPr="0077185B" w:rsidRDefault="00032923" w:rsidP="00AB0934">
            <w:pPr>
              <w:tabs>
                <w:tab w:val="clear" w:pos="907"/>
                <w:tab w:val="left" w:pos="84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5,863</w:t>
            </w:r>
            <w:r w:rsidR="00CF25E8" w:rsidRPr="00771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F25E8" w:rsidRPr="000C119E" w:rsidTr="007C70CF">
        <w:tc>
          <w:tcPr>
            <w:tcW w:w="2340" w:type="dxa"/>
          </w:tcPr>
          <w:p w:rsidR="00CF25E8" w:rsidRPr="00097DD5" w:rsidRDefault="00CF25E8" w:rsidP="00CF25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097D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25E8" w:rsidRPr="0077185B" w:rsidRDefault="00CF25E8" w:rsidP="0077185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25E8" w:rsidRPr="0077185B" w:rsidRDefault="00CF25E8" w:rsidP="00CB78B2">
            <w:pPr>
              <w:tabs>
                <w:tab w:val="clear" w:pos="907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(17</w:t>
            </w:r>
            <w:r w:rsidR="00CB78B2">
              <w:rPr>
                <w:rFonts w:ascii="Angsana New" w:hAnsi="Angsana New"/>
                <w:sz w:val="30"/>
                <w:szCs w:val="30"/>
              </w:rPr>
              <w:t>7</w:t>
            </w:r>
            <w:r w:rsidRPr="00771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85B">
              <w:rPr>
                <w:rFonts w:ascii="Angsana New" w:hAnsi="Angsana New"/>
                <w:sz w:val="30"/>
                <w:szCs w:val="30"/>
              </w:rPr>
              <w:t xml:space="preserve"> (5,093)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25E8" w:rsidRPr="0077185B" w:rsidRDefault="00E17F37" w:rsidP="00E17F3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 w:rsidRPr="0077185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25E8" w:rsidRPr="0077185B" w:rsidRDefault="00CE5083" w:rsidP="00AB0934">
            <w:pPr>
              <w:tabs>
                <w:tab w:val="clear" w:pos="907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(5,270</w:t>
            </w:r>
            <w:r w:rsidR="00CF25E8" w:rsidRPr="00771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25E8" w:rsidRPr="000C119E" w:rsidTr="00E80326">
        <w:trPr>
          <w:trHeight w:val="305"/>
        </w:trPr>
        <w:tc>
          <w:tcPr>
            <w:tcW w:w="2340" w:type="dxa"/>
          </w:tcPr>
          <w:p w:rsidR="00CF25E8" w:rsidRPr="00097DD5" w:rsidRDefault="00CF25E8" w:rsidP="00CF25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25E8" w:rsidRPr="0077185B" w:rsidRDefault="00CF25E8" w:rsidP="0077185B">
            <w:pPr>
              <w:tabs>
                <w:tab w:val="clear" w:pos="907"/>
                <w:tab w:val="left" w:pos="8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9,584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25E8" w:rsidRPr="0077185B" w:rsidRDefault="000F6F39" w:rsidP="0077185B">
            <w:pPr>
              <w:tabs>
                <w:tab w:val="clear" w:pos="907"/>
                <w:tab w:val="left" w:pos="81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13,743</w:t>
            </w:r>
            <w:r w:rsidR="00CF25E8"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25E8" w:rsidRPr="0077185B" w:rsidRDefault="00CF25E8" w:rsidP="000311BF">
            <w:pPr>
              <w:tabs>
                <w:tab w:val="clear" w:pos="907"/>
                <w:tab w:val="left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39,765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F25E8" w:rsidRPr="0077185B" w:rsidRDefault="00CF25E8" w:rsidP="00AB0934">
            <w:pPr>
              <w:tabs>
                <w:tab w:val="clear" w:pos="907"/>
                <w:tab w:val="left" w:pos="738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1,896 </w:t>
            </w:r>
          </w:p>
        </w:tc>
        <w:tc>
          <w:tcPr>
            <w:tcW w:w="270" w:type="dxa"/>
          </w:tcPr>
          <w:p w:rsidR="00CF25E8" w:rsidRPr="0077185B" w:rsidRDefault="00CF25E8" w:rsidP="00CF25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25E8" w:rsidRPr="0077185B" w:rsidRDefault="00CF25E8" w:rsidP="00AB0934">
            <w:pPr>
              <w:tabs>
                <w:tab w:val="clear" w:pos="907"/>
                <w:tab w:val="left" w:pos="792"/>
                <w:tab w:val="decimal" w:pos="8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64,988 </w:t>
            </w:r>
          </w:p>
        </w:tc>
      </w:tr>
      <w:tr w:rsidR="0010591E" w:rsidRPr="000C119E" w:rsidTr="00CC029B">
        <w:trPr>
          <w:trHeight w:val="85"/>
        </w:trPr>
        <w:tc>
          <w:tcPr>
            <w:tcW w:w="2340" w:type="dxa"/>
          </w:tcPr>
          <w:p w:rsidR="0010591E" w:rsidRPr="00097DD5" w:rsidRDefault="0010591E" w:rsidP="00E428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:rsidR="0010591E" w:rsidRPr="00097DD5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8F0C3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591E" w:rsidRPr="000C119E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0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591E" w:rsidRPr="00097DD5" w:rsidTr="0062280B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591E" w:rsidRPr="00097DD5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16,554</w:t>
            </w: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591E" w:rsidRPr="00097DD5" w:rsidRDefault="0010591E" w:rsidP="00FC647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5,943</w:t>
            </w:r>
          </w:p>
        </w:tc>
        <w:tc>
          <w:tcPr>
            <w:tcW w:w="270" w:type="dxa"/>
            <w:vAlign w:val="bottom"/>
          </w:tcPr>
          <w:p w:rsidR="0010591E" w:rsidRPr="006E6CFB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591E" w:rsidRPr="006E6CFB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E6C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21,153</w:t>
            </w:r>
          </w:p>
        </w:tc>
        <w:tc>
          <w:tcPr>
            <w:tcW w:w="270" w:type="dxa"/>
            <w:vAlign w:val="bottom"/>
          </w:tcPr>
          <w:p w:rsidR="0010591E" w:rsidRPr="009213EE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233E7A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233E7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0591E" w:rsidRPr="009213EE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591E" w:rsidRPr="00097DD5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3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43,650</w:t>
            </w:r>
          </w:p>
        </w:tc>
      </w:tr>
      <w:tr w:rsidR="0010591E" w:rsidRPr="00097DD5" w:rsidTr="000E6941">
        <w:tc>
          <w:tcPr>
            <w:tcW w:w="2340" w:type="dxa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0591E" w:rsidRPr="00097DD5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0591E" w:rsidRPr="00097DD5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0591E" w:rsidRPr="00097DD5" w:rsidRDefault="0010591E" w:rsidP="0010591E">
            <w:pPr>
              <w:widowControl w:val="0"/>
              <w:tabs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0591E" w:rsidRPr="00097DD5" w:rsidRDefault="0010591E" w:rsidP="00105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9213EE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0591E" w:rsidRPr="00D175BE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0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591E" w:rsidRPr="009213EE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0591E" w:rsidRPr="00097DD5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591E" w:rsidRPr="00097DD5" w:rsidTr="0062280B">
        <w:tc>
          <w:tcPr>
            <w:tcW w:w="2340" w:type="dxa"/>
            <w:vAlign w:val="bottom"/>
          </w:tcPr>
          <w:p w:rsidR="0010591E" w:rsidRPr="009213EE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D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591E" w:rsidRPr="00361130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18,557</w:t>
            </w:r>
          </w:p>
        </w:tc>
        <w:tc>
          <w:tcPr>
            <w:tcW w:w="270" w:type="dxa"/>
          </w:tcPr>
          <w:p w:rsidR="0010591E" w:rsidRPr="00361130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591E" w:rsidRPr="00361130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208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5,562</w:t>
            </w:r>
          </w:p>
        </w:tc>
        <w:tc>
          <w:tcPr>
            <w:tcW w:w="270" w:type="dxa"/>
          </w:tcPr>
          <w:p w:rsidR="0010591E" w:rsidRPr="00361130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591E" w:rsidRPr="00361130" w:rsidRDefault="0010591E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sz w:val="30"/>
                <w:szCs w:val="30"/>
              </w:rPr>
            </w:pPr>
            <w:r w:rsidRPr="00B208CC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Pr="00584B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509</w:t>
            </w:r>
          </w:p>
        </w:tc>
        <w:tc>
          <w:tcPr>
            <w:tcW w:w="270" w:type="dxa"/>
          </w:tcPr>
          <w:p w:rsidR="0010591E" w:rsidRPr="00361130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591E" w:rsidRPr="00233E7A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233E7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591E" w:rsidRPr="00361130" w:rsidRDefault="0010591E" w:rsidP="001059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right="-3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591E" w:rsidRPr="00361130" w:rsidRDefault="0010591E" w:rsidP="0010591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8CC">
              <w:rPr>
                <w:rFonts w:ascii="Angsana New" w:hAnsi="Angsana New"/>
                <w:b/>
                <w:bCs/>
                <w:sz w:val="30"/>
                <w:szCs w:val="30"/>
              </w:rPr>
              <w:t>43,628</w:t>
            </w:r>
          </w:p>
        </w:tc>
      </w:tr>
      <w:tr w:rsidR="00CF25E8" w:rsidRPr="00097DD5" w:rsidTr="007C70CF">
        <w:tc>
          <w:tcPr>
            <w:tcW w:w="2340" w:type="dxa"/>
          </w:tcPr>
          <w:p w:rsidR="00CF25E8" w:rsidRPr="00097DD5" w:rsidRDefault="00CF25E8" w:rsidP="00CF25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097DD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F25E8" w:rsidRPr="00D079E4" w:rsidRDefault="00D079E4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17,625</w:t>
            </w:r>
            <w:r w:rsidR="00CF25E8" w:rsidRPr="00D079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5E8" w:rsidRPr="00CF25E8" w:rsidRDefault="00CF25E8" w:rsidP="00CF25E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F25E8" w:rsidRPr="00D079E4" w:rsidRDefault="00D079E4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5,722</w:t>
            </w:r>
            <w:r w:rsidR="00CF25E8" w:rsidRPr="00D079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5E8" w:rsidRPr="00CF25E8" w:rsidRDefault="00CF25E8" w:rsidP="00CF25E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F25E8" w:rsidRPr="00D079E4" w:rsidRDefault="00CF25E8" w:rsidP="00AB093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17,617 </w:t>
            </w:r>
          </w:p>
        </w:tc>
        <w:tc>
          <w:tcPr>
            <w:tcW w:w="270" w:type="dxa"/>
          </w:tcPr>
          <w:p w:rsidR="00CF25E8" w:rsidRPr="00CF25E8" w:rsidRDefault="00CF25E8" w:rsidP="00CF25E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CF25E8" w:rsidRPr="00D079E4" w:rsidRDefault="00CF25E8" w:rsidP="00D079E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0" w:right="-397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079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:rsidR="00CF25E8" w:rsidRPr="00CF25E8" w:rsidRDefault="00CF25E8" w:rsidP="00CF25E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F25E8" w:rsidRPr="00CF25E8" w:rsidRDefault="00CF25E8" w:rsidP="00D079E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0" w:right="-13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25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079E4">
              <w:rPr>
                <w:rFonts w:ascii="Angsana New" w:hAnsi="Angsana New"/>
                <w:b/>
                <w:bCs/>
                <w:sz w:val="30"/>
                <w:szCs w:val="30"/>
              </w:rPr>
              <w:t>40,964</w:t>
            </w:r>
            <w:r w:rsidRPr="00CF25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683ECD" w:rsidRDefault="00683ECD" w:rsidP="00495B64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CB1487">
        <w:rPr>
          <w:rFonts w:ascii="Angsana New" w:hAnsi="Angsana New"/>
          <w:sz w:val="30"/>
          <w:szCs w:val="30"/>
          <w:cs/>
        </w:rPr>
        <w:lastRenderedPageBreak/>
        <w:t>ค่าเสื่อมราคาสำหรับ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CB1487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062F3">
        <w:rPr>
          <w:rFonts w:ascii="Angsana New" w:hAnsi="Angsana New"/>
          <w:sz w:val="30"/>
          <w:szCs w:val="30"/>
        </w:rPr>
        <w:t>2561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 xml:space="preserve">และ </w:t>
      </w:r>
      <w:r w:rsidR="009062F3">
        <w:rPr>
          <w:rFonts w:ascii="Angsana New" w:hAnsi="Angsana New"/>
          <w:sz w:val="30"/>
          <w:szCs w:val="30"/>
        </w:rPr>
        <w:t>2560</w:t>
      </w:r>
      <w:r w:rsidRPr="00CB1487"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เป็นจำนวน</w:t>
      </w:r>
      <w:r w:rsidRPr="00CB1487">
        <w:rPr>
          <w:rFonts w:ascii="Angsana New" w:hAnsi="Angsana New" w:hint="cs"/>
          <w:sz w:val="30"/>
          <w:szCs w:val="30"/>
          <w:cs/>
        </w:rPr>
        <w:t>เงิน</w:t>
      </w:r>
      <w:r w:rsidR="00EF7B46">
        <w:rPr>
          <w:rFonts w:ascii="Angsana New" w:hAnsi="Angsana New"/>
          <w:sz w:val="30"/>
          <w:szCs w:val="30"/>
        </w:rPr>
        <w:t xml:space="preserve"> </w:t>
      </w:r>
      <w:r w:rsidR="00B44265">
        <w:rPr>
          <w:rFonts w:ascii="Angsana New" w:hAnsi="Angsana New"/>
          <w:sz w:val="30"/>
          <w:szCs w:val="30"/>
        </w:rPr>
        <w:t xml:space="preserve">5.9 </w:t>
      </w:r>
      <w:r w:rsidRPr="00CB148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 w:hint="cs"/>
          <w:sz w:val="30"/>
          <w:szCs w:val="30"/>
          <w:cs/>
        </w:rPr>
        <w:t>และ</w:t>
      </w:r>
      <w:r w:rsidR="009062F3">
        <w:rPr>
          <w:rFonts w:ascii="Angsana New" w:hAnsi="Angsana New"/>
          <w:sz w:val="30"/>
          <w:szCs w:val="30"/>
        </w:rPr>
        <w:t xml:space="preserve"> 5.2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ล้านบาท ตามลำดับ บันทึกไว้ในกำไรหรือขาดทุน</w:t>
      </w:r>
    </w:p>
    <w:p w:rsidR="00683ECD" w:rsidRPr="00EA3693" w:rsidRDefault="00683ECD" w:rsidP="00495B64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:rsidR="00683ECD" w:rsidRDefault="00683ECD" w:rsidP="00495B64">
      <w:pPr>
        <w:pStyle w:val="BodyText2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ซึ่งได้คิดค่าเสื่อมราคาเต็มจำนวนแล้ว แต่ยังคง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7F5329">
        <w:rPr>
          <w:rFonts w:ascii="Angsana New" w:hAnsi="Angsana New"/>
          <w:sz w:val="30"/>
          <w:szCs w:val="30"/>
          <w:cs/>
        </w:rPr>
        <w:t>ใช้</w:t>
      </w:r>
      <w:r>
        <w:rPr>
          <w:rFonts w:ascii="Angsana New" w:hAnsi="Angsana New"/>
          <w:sz w:val="30"/>
          <w:szCs w:val="30"/>
          <w:cs/>
        </w:rPr>
        <w:t>งานจนถึง ณ 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062F3">
        <w:rPr>
          <w:rFonts w:ascii="Angsana New" w:hAnsi="Angsana New"/>
          <w:sz w:val="30"/>
          <w:szCs w:val="30"/>
        </w:rPr>
        <w:t xml:space="preserve"> 2561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มีจำน</w:t>
      </w:r>
      <w:r w:rsidR="005350F4">
        <w:rPr>
          <w:rFonts w:ascii="Angsana New" w:hAnsi="Angsana New"/>
          <w:sz w:val="30"/>
          <w:szCs w:val="30"/>
          <w:cs/>
        </w:rPr>
        <w:t>วน</w:t>
      </w:r>
      <w:r w:rsidR="00E2393F">
        <w:rPr>
          <w:rFonts w:ascii="Angsana New" w:hAnsi="Angsana New"/>
          <w:sz w:val="30"/>
          <w:szCs w:val="30"/>
        </w:rPr>
        <w:t xml:space="preserve"> </w:t>
      </w:r>
      <w:r w:rsidR="00B44265">
        <w:rPr>
          <w:rFonts w:ascii="Angsana New" w:hAnsi="Angsana New"/>
          <w:sz w:val="30"/>
          <w:szCs w:val="30"/>
        </w:rPr>
        <w:t>4</w:t>
      </w:r>
      <w:r w:rsidR="00227242">
        <w:rPr>
          <w:rFonts w:ascii="Angsana New" w:hAnsi="Angsana New"/>
          <w:sz w:val="30"/>
          <w:szCs w:val="30"/>
        </w:rPr>
        <w:t>0.2</w:t>
      </w:r>
      <w:r w:rsidR="00B44265"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/>
          <w:sz w:val="30"/>
          <w:szCs w:val="30"/>
          <w:cs/>
        </w:rPr>
        <w:t>ล้านบาท</w:t>
      </w:r>
      <w:r w:rsidRPr="00CB1487">
        <w:rPr>
          <w:rFonts w:ascii="Angsana New" w:hAnsi="Angsana New"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(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062F3">
        <w:rPr>
          <w:rFonts w:ascii="Angsana New" w:hAnsi="Angsana New"/>
          <w:i/>
          <w:iCs/>
          <w:sz w:val="30"/>
          <w:szCs w:val="30"/>
        </w:rPr>
        <w:t>2560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: </w:t>
      </w:r>
      <w:r w:rsidR="009062F3">
        <w:rPr>
          <w:rFonts w:ascii="Angsana New" w:hAnsi="Angsana New"/>
          <w:i/>
          <w:iCs/>
          <w:sz w:val="30"/>
          <w:szCs w:val="30"/>
        </w:rPr>
        <w:t>43</w:t>
      </w:r>
      <w:r w:rsidR="00C94A34">
        <w:rPr>
          <w:rFonts w:ascii="Angsana New" w:hAnsi="Angsana New"/>
          <w:i/>
          <w:iCs/>
          <w:sz w:val="30"/>
          <w:szCs w:val="30"/>
        </w:rPr>
        <w:t>.9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AB6E98" w:rsidRDefault="00AB6E98" w:rsidP="00495B64">
      <w:pPr>
        <w:pStyle w:val="BodyText2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75D50" w:rsidRDefault="002F51E2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7F5329">
        <w:rPr>
          <w:rFonts w:ascii="Angsana New" w:hAnsi="Angsana New"/>
          <w:b/>
          <w:bCs/>
          <w:sz w:val="30"/>
          <w:szCs w:val="30"/>
          <w:lang w:val="en-US" w:bidi="th-TH"/>
        </w:rPr>
        <w:t>1</w:t>
      </w:r>
      <w:r w:rsidR="00F0655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3</w:t>
      </w:r>
      <w:r w:rsidR="00975D50" w:rsidRPr="007F532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A65764" w:rsidRPr="007F5329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สินทรัพย์</w:t>
      </w:r>
      <w:r w:rsidR="00975D50" w:rsidRPr="007F5329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ไม่มีตัวตน</w:t>
      </w:r>
    </w:p>
    <w:p w:rsidR="009D2B5D" w:rsidRPr="00091B2B" w:rsidRDefault="009D2B5D" w:rsidP="009D2B5D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360"/>
        <w:gridCol w:w="1350"/>
        <w:gridCol w:w="360"/>
        <w:gridCol w:w="1350"/>
        <w:gridCol w:w="360"/>
        <w:gridCol w:w="1350"/>
      </w:tblGrid>
      <w:tr w:rsidR="00002E8C" w:rsidRPr="00B06D00" w:rsidTr="0091742E">
        <w:trPr>
          <w:trHeight w:val="20"/>
          <w:tblHeader/>
        </w:trPr>
        <w:tc>
          <w:tcPr>
            <w:tcW w:w="2790" w:type="dxa"/>
          </w:tcPr>
          <w:p w:rsidR="00002E8C" w:rsidRPr="000621A3" w:rsidRDefault="00002E8C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:rsidR="00002E8C" w:rsidRPr="000621A3" w:rsidRDefault="00002E8C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065986" w:rsidRPr="00B06D00" w:rsidTr="0091742E">
        <w:trPr>
          <w:trHeight w:val="20"/>
          <w:tblHeader/>
        </w:trPr>
        <w:tc>
          <w:tcPr>
            <w:tcW w:w="279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  <w:tblHeader/>
        </w:trPr>
        <w:tc>
          <w:tcPr>
            <w:tcW w:w="279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คอมพิวเตอร์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  <w:tblHeader/>
        </w:trPr>
        <w:tc>
          <w:tcPr>
            <w:tcW w:w="279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ระหว่างติดตั้ง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062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21A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5986" w:rsidRPr="00B06D00" w:rsidTr="0091742E">
        <w:trPr>
          <w:trHeight w:val="68"/>
          <w:tblHeader/>
        </w:trPr>
        <w:tc>
          <w:tcPr>
            <w:tcW w:w="279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:rsidR="00065986" w:rsidRPr="000621A3" w:rsidRDefault="00065986" w:rsidP="0006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65986" w:rsidRPr="00B06D00" w:rsidTr="0091742E">
        <w:trPr>
          <w:trHeight w:val="68"/>
        </w:trPr>
        <w:tc>
          <w:tcPr>
            <w:tcW w:w="279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22" w:right="91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62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1A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621A3">
              <w:rPr>
                <w:rFonts w:ascii="Angsana New" w:hAnsi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93,412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16,630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6,424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116,466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15,058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17,324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33,660 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(74)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062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1A3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19,258 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(19,258)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2737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113,874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12,430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23,748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150,052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7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06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123,483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06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770 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C3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124,253 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7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062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1A3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5,120 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06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(5,120)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A1244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065986" w:rsidRPr="000621A3" w:rsidRDefault="00065986" w:rsidP="00273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72C55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2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118,994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5986" w:rsidRPr="000621A3" w:rsidRDefault="00065986" w:rsidP="00A12446">
            <w:pPr>
              <w:tabs>
                <w:tab w:val="clear" w:pos="680"/>
                <w:tab w:val="clear" w:pos="907"/>
                <w:tab w:val="left" w:pos="531"/>
                <w:tab w:val="left" w:pos="639"/>
              </w:tabs>
              <w:ind w:right="1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130,793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5986" w:rsidRPr="000621A3" w:rsidRDefault="00065986" w:rsidP="0006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24,518</w:t>
            </w:r>
          </w:p>
        </w:tc>
        <w:tc>
          <w:tcPr>
            <w:tcW w:w="360" w:type="dxa"/>
            <w:shd w:val="clear" w:color="auto" w:fill="FFFFFF"/>
          </w:tcPr>
          <w:p w:rsidR="00065986" w:rsidRPr="000621A3" w:rsidRDefault="00065986" w:rsidP="00972C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5986" w:rsidRPr="000621A3" w:rsidRDefault="00065986" w:rsidP="003A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1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274,305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65986" w:rsidRPr="000621A3" w:rsidRDefault="00065986" w:rsidP="009D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837E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4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62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1A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621A3">
              <w:rPr>
                <w:rFonts w:ascii="Angsana New" w:hAnsi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70,012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ind w:left="-108" w:right="-3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6,063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24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76,075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 xml:space="preserve">9,555 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ind w:left="-108" w:right="-3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24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12,370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65986" w:rsidRPr="000621A3" w:rsidRDefault="00065986" w:rsidP="0024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986" w:rsidRPr="00B06D00" w:rsidTr="0091742E">
        <w:trPr>
          <w:trHeight w:val="20"/>
        </w:trPr>
        <w:tc>
          <w:tcPr>
            <w:tcW w:w="2790" w:type="dxa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79,493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A1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8,878</w:t>
            </w:r>
          </w:p>
        </w:tc>
        <w:tc>
          <w:tcPr>
            <w:tcW w:w="360" w:type="dxa"/>
            <w:shd w:val="clear" w:color="auto" w:fill="auto"/>
          </w:tcPr>
          <w:p w:rsidR="00065986" w:rsidRPr="000621A3" w:rsidRDefault="00065986" w:rsidP="0083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65986" w:rsidRPr="000621A3" w:rsidRDefault="00065986" w:rsidP="0024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88,371</w:t>
            </w: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  <w:tc>
          <w:tcPr>
            <w:tcW w:w="360" w:type="dxa"/>
            <w:shd w:val="clear" w:color="auto" w:fill="FFFFFF"/>
          </w:tcPr>
          <w:p w:rsidR="0091742E" w:rsidRPr="0091742E" w:rsidRDefault="0091742E" w:rsidP="0091742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FFFFFF"/>
          </w:tcPr>
          <w:p w:rsidR="0091742E" w:rsidRPr="000621A3" w:rsidRDefault="0091742E" w:rsidP="0091742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ind w:left="-108" w:right="-3"/>
              <w:rPr>
                <w:rFonts w:ascii="AngsanaUPC" w:hAnsi="AngsanaUPC" w:cs="AngsanaUPC"/>
                <w:sz w:val="30"/>
                <w:szCs w:val="30"/>
              </w:rPr>
            </w:pPr>
            <w:r w:rsidRPr="000627EE">
              <w:rPr>
                <w:rFonts w:ascii="Angsana New" w:hAnsi="Angsana New"/>
                <w:sz w:val="30"/>
                <w:szCs w:val="30"/>
              </w:rPr>
              <w:t>3,162</w:t>
            </w:r>
            <w:r w:rsidRPr="000621A3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</w:p>
        </w:tc>
        <w:tc>
          <w:tcPr>
            <w:tcW w:w="360" w:type="dxa"/>
            <w:shd w:val="clear" w:color="auto" w:fill="FFFFFF"/>
          </w:tcPr>
          <w:p w:rsidR="0091742E" w:rsidRPr="000621A3" w:rsidRDefault="0091742E" w:rsidP="0091742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 w:rsidRPr="000621A3">
              <w:rPr>
                <w:rFonts w:ascii="AngsanaUPC" w:hAnsi="AngsanaUPC" w:cs="AngsanaUPC"/>
                <w:sz w:val="30"/>
                <w:szCs w:val="30"/>
              </w:rPr>
              <w:t xml:space="preserve"> 8,603 </w:t>
            </w:r>
          </w:p>
        </w:tc>
      </w:tr>
      <w:tr w:rsidR="0091742E" w:rsidRPr="00B06D00" w:rsidTr="0091742E">
        <w:trPr>
          <w:trHeight w:val="253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84,934</w:t>
            </w:r>
          </w:p>
        </w:tc>
        <w:tc>
          <w:tcPr>
            <w:tcW w:w="36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2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12,040</w:t>
            </w:r>
          </w:p>
        </w:tc>
        <w:tc>
          <w:tcPr>
            <w:tcW w:w="360" w:type="dxa"/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1A3">
              <w:rPr>
                <w:rFonts w:ascii="Angsana New" w:hAnsi="Angsana New"/>
                <w:b/>
                <w:bCs/>
                <w:sz w:val="30"/>
                <w:szCs w:val="30"/>
              </w:rPr>
              <w:t>96,974</w:t>
            </w: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0621A3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</w:t>
            </w:r>
            <w:r w:rsidRPr="001C1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 2560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23,400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16,630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40,391</w:t>
            </w: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34,381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12,430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14,870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61,681</w:t>
            </w:r>
          </w:p>
        </w:tc>
      </w:tr>
      <w:tr w:rsidR="0091742E" w:rsidRPr="00B06D00" w:rsidTr="0091742E">
        <w:trPr>
          <w:trHeight w:val="20"/>
        </w:trPr>
        <w:tc>
          <w:tcPr>
            <w:tcW w:w="2790" w:type="dxa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1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34,060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130,793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12,478</w:t>
            </w:r>
          </w:p>
        </w:tc>
        <w:tc>
          <w:tcPr>
            <w:tcW w:w="360" w:type="dxa"/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42E" w:rsidRPr="001C1847" w:rsidRDefault="0091742E" w:rsidP="0091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177,331</w:t>
            </w:r>
          </w:p>
        </w:tc>
      </w:tr>
    </w:tbl>
    <w:p w:rsidR="00017BF5" w:rsidRPr="00017BF5" w:rsidRDefault="00017BF5" w:rsidP="003B3D06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16"/>
          <w:szCs w:val="16"/>
          <w:lang w:val="en-US" w:bidi="th-TH"/>
        </w:rPr>
      </w:pPr>
    </w:p>
    <w:p w:rsidR="003B3D06" w:rsidRPr="003B3D06" w:rsidRDefault="00243FE0" w:rsidP="003B3D06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อายุการให้ประโยช</w:t>
      </w:r>
      <w:r w:rsidR="003B3D06">
        <w:rPr>
          <w:rFonts w:ascii="Angsana New" w:hAnsi="Angsana New" w:hint="cs"/>
          <w:sz w:val="30"/>
          <w:szCs w:val="30"/>
          <w:cs/>
          <w:lang w:val="en-US" w:bidi="th-TH"/>
        </w:rPr>
        <w:t>น์เป็นไปตามที่เปิดเผยไว้ในหมายเหตุประกอบงบการเงินข้อ 3 (ฏ)</w:t>
      </w:r>
    </w:p>
    <w:p w:rsidR="00017BF5" w:rsidRPr="00017BF5" w:rsidRDefault="00017BF5" w:rsidP="006A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18"/>
        <w:jc w:val="thaiDistribute"/>
        <w:rPr>
          <w:rFonts w:ascii="Angsana New" w:hAnsi="Angsana New"/>
          <w:sz w:val="16"/>
          <w:szCs w:val="16"/>
        </w:rPr>
      </w:pPr>
    </w:p>
    <w:p w:rsidR="009555D1" w:rsidRDefault="009555D1" w:rsidP="006A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E36F9"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Pr="00CB1487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CB1487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B5F2E">
        <w:rPr>
          <w:rFonts w:ascii="Angsana New" w:hAnsi="Angsana New"/>
          <w:sz w:val="30"/>
          <w:szCs w:val="30"/>
        </w:rPr>
        <w:t>2561</w:t>
      </w:r>
      <w:r w:rsidRPr="007F5329">
        <w:rPr>
          <w:rFonts w:ascii="Angsana New" w:hAnsi="Angsana New"/>
          <w:sz w:val="30"/>
          <w:szCs w:val="30"/>
          <w:cs/>
        </w:rPr>
        <w:t xml:space="preserve"> </w:t>
      </w:r>
      <w:r w:rsidR="00310095">
        <w:rPr>
          <w:rFonts w:ascii="Angsana New" w:hAnsi="Angsana New" w:hint="cs"/>
          <w:sz w:val="30"/>
          <w:szCs w:val="30"/>
          <w:cs/>
        </w:rPr>
        <w:t>และ 2560</w:t>
      </w:r>
      <w:r w:rsidRPr="00AE36F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2B25B0" w:rsidRPr="00F91D7B">
        <w:rPr>
          <w:rFonts w:ascii="Angsana New" w:hAnsi="Angsana New"/>
          <w:sz w:val="30"/>
          <w:szCs w:val="30"/>
          <w:shd w:val="clear" w:color="auto" w:fill="FFFFFF"/>
        </w:rPr>
        <w:t>8.6</w:t>
      </w:r>
      <w:r w:rsidR="00837ED6">
        <w:rPr>
          <w:rFonts w:ascii="Angsana New" w:hAnsi="Angsana New"/>
          <w:sz w:val="30"/>
          <w:szCs w:val="30"/>
        </w:rPr>
        <w:t xml:space="preserve"> </w:t>
      </w:r>
      <w:r w:rsidRPr="00AE36F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CB148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CB5F2E">
        <w:rPr>
          <w:rFonts w:ascii="Angsana New" w:hAnsi="Angsana New"/>
          <w:sz w:val="30"/>
          <w:szCs w:val="30"/>
        </w:rPr>
        <w:t>4.8</w:t>
      </w:r>
      <w:r>
        <w:rPr>
          <w:rFonts w:ascii="Angsana New" w:hAnsi="Angsana New"/>
          <w:sz w:val="30"/>
          <w:szCs w:val="30"/>
        </w:rPr>
        <w:t xml:space="preserve"> </w:t>
      </w:r>
      <w:r w:rsidR="00173B10">
        <w:rPr>
          <w:rFonts w:ascii="Angsana New" w:hAnsi="Angsana New"/>
          <w:sz w:val="30"/>
          <w:szCs w:val="30"/>
          <w:cs/>
        </w:rPr>
        <w:br/>
      </w:r>
      <w:r w:rsidRPr="007F5329">
        <w:rPr>
          <w:rFonts w:ascii="Angsana New" w:hAnsi="Angsana New"/>
          <w:sz w:val="30"/>
          <w:szCs w:val="30"/>
          <w:cs/>
        </w:rPr>
        <w:t>ล้านบาท</w:t>
      </w:r>
      <w:r w:rsidRPr="00AE36F9">
        <w:rPr>
          <w:rFonts w:ascii="Angsana New" w:hAnsi="Angsana New" w:hint="cs"/>
          <w:sz w:val="30"/>
          <w:szCs w:val="30"/>
          <w:cs/>
        </w:rPr>
        <w:t xml:space="preserve"> บันทึกไว้ในกำไรหรือขาดทุน</w:t>
      </w:r>
    </w:p>
    <w:p w:rsidR="00017BF5" w:rsidRPr="00017BF5" w:rsidRDefault="00017BF5" w:rsidP="006A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18"/>
        <w:jc w:val="thaiDistribute"/>
        <w:rPr>
          <w:rFonts w:ascii="Angsana New" w:hAnsi="Angsana New"/>
          <w:sz w:val="16"/>
          <w:szCs w:val="16"/>
        </w:rPr>
      </w:pPr>
    </w:p>
    <w:p w:rsidR="009555D1" w:rsidRPr="001C1847" w:rsidRDefault="009555D1" w:rsidP="006A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right="-108"/>
        <w:jc w:val="thaiDistribute"/>
        <w:rPr>
          <w:rFonts w:ascii="Angsana New" w:hAnsi="Angsana New"/>
          <w:sz w:val="4"/>
          <w:szCs w:val="4"/>
        </w:rPr>
      </w:pPr>
    </w:p>
    <w:p w:rsidR="009555D1" w:rsidRDefault="009555D1" w:rsidP="000D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าคาทรัพย์สินของกลุ่มบริษัทก่อนหักค่าตัดจำหน่ายสะสมของสินทรัพย์ไม่มีตัวตนซึ่งได้คิดค่าตัดจำหน่าย</w:t>
      </w:r>
      <w:r w:rsidR="006A5524">
        <w:rPr>
          <w:rFonts w:ascii="Angsana New" w:hAnsi="Angsana New"/>
          <w:snapToGrid w:val="0"/>
          <w:sz w:val="30"/>
          <w:szCs w:val="30"/>
          <w:lang w:eastAsia="th-TH"/>
        </w:rPr>
        <w:br/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เต็มจำนวนแล้ว แต่ยังคงใช้งานจนถึง ณ 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CB5F2E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มีจำนวน </w:t>
      </w:r>
      <w:r w:rsidR="00BB44D3">
        <w:rPr>
          <w:rFonts w:ascii="Angsana New" w:hAnsi="Angsana New"/>
          <w:snapToGrid w:val="0"/>
          <w:sz w:val="30"/>
          <w:szCs w:val="30"/>
          <w:lang w:eastAsia="th-TH"/>
        </w:rPr>
        <w:t>62.6</w:t>
      </w:r>
      <w:r w:rsidR="00837ED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(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B5F2E">
        <w:rPr>
          <w:rFonts w:ascii="Angsana New" w:hAnsi="Angsana New"/>
          <w:i/>
          <w:iCs/>
          <w:sz w:val="30"/>
          <w:szCs w:val="30"/>
        </w:rPr>
        <w:t>2560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: </w:t>
      </w:r>
      <w:r w:rsidR="00CB5F2E">
        <w:rPr>
          <w:rFonts w:ascii="Angsana New" w:hAnsi="Angsana New"/>
          <w:i/>
          <w:iCs/>
          <w:sz w:val="30"/>
          <w:szCs w:val="30"/>
        </w:rPr>
        <w:t>61.2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 </w:t>
      </w:r>
      <w:r w:rsidR="00173B10">
        <w:rPr>
          <w:rFonts w:ascii="Angsana New" w:hAnsi="Angsana New"/>
          <w:i/>
          <w:iCs/>
          <w:sz w:val="30"/>
          <w:szCs w:val="30"/>
          <w:cs/>
        </w:rPr>
        <w:br/>
      </w:r>
      <w:r w:rsidRPr="00EF3CC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D92A52" w:rsidRPr="00017BF5" w:rsidRDefault="00D92A52" w:rsidP="002052FB">
      <w:pPr>
        <w:pStyle w:val="BodyText2"/>
        <w:tabs>
          <w:tab w:val="left" w:pos="540"/>
        </w:tabs>
        <w:ind w:left="540" w:right="-27" w:firstLine="0"/>
        <w:jc w:val="thaiDistribute"/>
        <w:rPr>
          <w:rFonts w:ascii="Angsana New" w:hAnsi="Angsana New"/>
          <w:sz w:val="16"/>
          <w:szCs w:val="16"/>
        </w:rPr>
      </w:pPr>
    </w:p>
    <w:p w:rsidR="00310095" w:rsidRPr="00BC6449" w:rsidRDefault="00310095" w:rsidP="00310095">
      <w:pPr>
        <w:spacing w:line="240" w:lineRule="auto"/>
        <w:rPr>
          <w:sz w:val="2"/>
          <w:szCs w:val="2"/>
        </w:rPr>
      </w:pPr>
    </w:p>
    <w:tbl>
      <w:tblPr>
        <w:tblW w:w="92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368"/>
        <w:gridCol w:w="360"/>
        <w:gridCol w:w="1350"/>
        <w:gridCol w:w="342"/>
        <w:gridCol w:w="1332"/>
        <w:gridCol w:w="360"/>
        <w:gridCol w:w="1356"/>
      </w:tblGrid>
      <w:tr w:rsidR="00C5511A" w:rsidRPr="00B06D00" w:rsidTr="000961BE">
        <w:trPr>
          <w:trHeight w:val="70"/>
          <w:tblHeader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8" w:type="dxa"/>
            <w:gridSpan w:val="7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1A" w:rsidRPr="00B06D00" w:rsidTr="000961BE">
        <w:trPr>
          <w:trHeight w:val="70"/>
          <w:tblHeader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34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 w:hanging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83"/>
          <w:tblHeader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34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83"/>
          <w:tblHeader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017BF5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7BF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ระหว่างติดตั้ง</w:t>
            </w:r>
          </w:p>
        </w:tc>
        <w:tc>
          <w:tcPr>
            <w:tcW w:w="34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 w:firstLine="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 w:rsidRPr="001C184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C1847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511A" w:rsidRPr="00B06D00" w:rsidTr="000961BE">
        <w:trPr>
          <w:trHeight w:val="383"/>
          <w:tblHeader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8" w:type="dxa"/>
            <w:gridSpan w:val="7"/>
          </w:tcPr>
          <w:p w:rsidR="00C5511A" w:rsidRPr="001C1847" w:rsidRDefault="00C5511A" w:rsidP="00C5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8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C5511A" w:rsidP="00DD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100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2560</w:t>
            </w:r>
          </w:p>
        </w:tc>
        <w:tc>
          <w:tcPr>
            <w:tcW w:w="1368" w:type="dxa"/>
            <w:shd w:val="clear" w:color="auto" w:fill="auto"/>
          </w:tcPr>
          <w:p w:rsidR="00C5511A" w:rsidRPr="001C1847" w:rsidRDefault="00C5511A" w:rsidP="00C91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91,178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1C1847" w:rsidRDefault="00C5511A" w:rsidP="0000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16,630</w:t>
            </w:r>
          </w:p>
        </w:tc>
        <w:tc>
          <w:tcPr>
            <w:tcW w:w="342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1C1847" w:rsidRDefault="00C5511A" w:rsidP="001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6,424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114,232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</w:tcPr>
          <w:p w:rsidR="00C5511A" w:rsidRPr="001C1847" w:rsidRDefault="00C5511A" w:rsidP="001E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1C1847" w:rsidRDefault="00C5511A" w:rsidP="00C3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14,608</w:t>
            </w:r>
          </w:p>
        </w:tc>
        <w:tc>
          <w:tcPr>
            <w:tcW w:w="342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1C1847" w:rsidRDefault="00C5511A" w:rsidP="0046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654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15,262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:rsidR="00C5511A" w:rsidRPr="001C1847" w:rsidRDefault="00C5511A" w:rsidP="0039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1C1847" w:rsidRDefault="00C5511A" w:rsidP="00C3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1C1847" w:rsidRDefault="00C5511A" w:rsidP="00F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368" w:type="dxa"/>
            <w:shd w:val="clear" w:color="auto" w:fill="auto"/>
          </w:tcPr>
          <w:p w:rsidR="00C5511A" w:rsidRPr="001C1847" w:rsidRDefault="00C5511A" w:rsidP="0039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1C1847" w:rsidRDefault="00C5511A" w:rsidP="00C3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(19,258)</w:t>
            </w:r>
          </w:p>
        </w:tc>
        <w:tc>
          <w:tcPr>
            <w:tcW w:w="342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1C1847" w:rsidRDefault="00C5511A" w:rsidP="00F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5511A" w:rsidRPr="001C1847" w:rsidRDefault="00C5511A" w:rsidP="00C91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6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C5511A" w:rsidRPr="001C1847" w:rsidRDefault="00C5511A" w:rsidP="0046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1C184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E3D7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68" w:type="dxa"/>
          </w:tcPr>
          <w:p w:rsidR="00C5511A" w:rsidRPr="001C1847" w:rsidRDefault="00C5511A" w:rsidP="00673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110,362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1C1847" w:rsidRDefault="00C5511A" w:rsidP="00B3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11,980</w:t>
            </w:r>
          </w:p>
        </w:tc>
        <w:tc>
          <w:tcPr>
            <w:tcW w:w="342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C5511A" w:rsidP="0046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7,078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129,420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E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</w:tcPr>
          <w:p w:rsidR="00C5511A" w:rsidRPr="001C1847" w:rsidRDefault="00C5511A" w:rsidP="001E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1C1847" w:rsidRDefault="00C5511A" w:rsidP="00B3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73,030 </w:t>
            </w:r>
          </w:p>
        </w:tc>
        <w:tc>
          <w:tcPr>
            <w:tcW w:w="342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1A548A" w:rsidP="001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770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F7289E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73,800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1C1847" w:rsidRDefault="00C5511A" w:rsidP="003E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368" w:type="dxa"/>
          </w:tcPr>
          <w:p w:rsidR="00C5511A" w:rsidRPr="001C1847" w:rsidRDefault="00C5511A" w:rsidP="00C91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4,340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1C1847" w:rsidRDefault="00C5511A" w:rsidP="00B3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(4,340)</w:t>
            </w:r>
          </w:p>
        </w:tc>
        <w:tc>
          <w:tcPr>
            <w:tcW w:w="342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1C1847" w:rsidRDefault="00C5511A" w:rsidP="00F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1C1847" w:rsidRDefault="00F7289E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C184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1C1847" w:rsidRDefault="00C5511A" w:rsidP="003E3D7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C1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C1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5511A" w:rsidRPr="001C1847" w:rsidRDefault="00C5511A" w:rsidP="00673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114,702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11A" w:rsidRPr="001C1847" w:rsidRDefault="00C5511A" w:rsidP="00B3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80,670</w:t>
            </w:r>
          </w:p>
        </w:tc>
        <w:tc>
          <w:tcPr>
            <w:tcW w:w="342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C5511A" w:rsidRPr="001C1847" w:rsidRDefault="00C5511A" w:rsidP="001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7,848</w:t>
            </w:r>
          </w:p>
        </w:tc>
        <w:tc>
          <w:tcPr>
            <w:tcW w:w="360" w:type="dxa"/>
          </w:tcPr>
          <w:p w:rsidR="00C5511A" w:rsidRPr="001C1847" w:rsidRDefault="00C5511A" w:rsidP="003E3D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C5511A" w:rsidRPr="001C184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847">
              <w:rPr>
                <w:rFonts w:ascii="Angsana New" w:hAnsi="Angsana New"/>
                <w:b/>
                <w:bCs/>
                <w:sz w:val="30"/>
                <w:szCs w:val="30"/>
              </w:rPr>
              <w:t>203,220</w:t>
            </w:r>
          </w:p>
        </w:tc>
      </w:tr>
      <w:tr w:rsidR="00017BF5" w:rsidRPr="00B06D00" w:rsidTr="000961BE">
        <w:trPr>
          <w:trHeight w:val="403"/>
        </w:trPr>
        <w:tc>
          <w:tcPr>
            <w:tcW w:w="2790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</w:tcPr>
          <w:p w:rsidR="00017BF5" w:rsidRPr="00E819C7" w:rsidRDefault="00017BF5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403"/>
        </w:trPr>
        <w:tc>
          <w:tcPr>
            <w:tcW w:w="2790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368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E819C7" w:rsidRDefault="00C5511A" w:rsidP="0031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34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2560</w:t>
            </w:r>
          </w:p>
        </w:tc>
        <w:tc>
          <w:tcPr>
            <w:tcW w:w="1368" w:type="dxa"/>
            <w:shd w:val="clear" w:color="auto" w:fill="auto"/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69,930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E819C7" w:rsidRDefault="00C5511A" w:rsidP="00F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6,063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 xml:space="preserve"> 75,993 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shd w:val="clear" w:color="auto" w:fill="auto"/>
          </w:tcPr>
          <w:p w:rsidR="00C5511A" w:rsidRPr="00E819C7" w:rsidRDefault="00C5511A" w:rsidP="00CD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511A" w:rsidRPr="00E819C7" w:rsidRDefault="00C5511A" w:rsidP="00F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 xml:space="preserve"> 10,010 </w:t>
            </w:r>
          </w:p>
        </w:tc>
      </w:tr>
      <w:tr w:rsidR="00C5511A" w:rsidRPr="00B06D00" w:rsidTr="000961BE">
        <w:trPr>
          <w:trHeight w:val="372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 xml:space="preserve"> (74)</w:t>
            </w: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2560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3E3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68" w:type="dxa"/>
          </w:tcPr>
          <w:p w:rsidR="00C5511A" w:rsidRPr="00E819C7" w:rsidRDefault="00E9070B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22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79,121</w:t>
            </w:r>
          </w:p>
        </w:tc>
        <w:tc>
          <w:tcPr>
            <w:tcW w:w="360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E819C7" w:rsidRDefault="00C5511A" w:rsidP="00F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35"/>
              </w:tabs>
              <w:ind w:right="18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>6,808</w:t>
            </w:r>
          </w:p>
        </w:tc>
        <w:tc>
          <w:tcPr>
            <w:tcW w:w="360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85,929</w:t>
            </w: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E819C7" w:rsidRDefault="00C5511A" w:rsidP="003E3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68" w:type="dxa"/>
          </w:tcPr>
          <w:p w:rsidR="00C5511A" w:rsidRPr="00017BF5" w:rsidRDefault="00CD2D2A" w:rsidP="00CD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5,142</w:t>
            </w:r>
          </w:p>
        </w:tc>
        <w:tc>
          <w:tcPr>
            <w:tcW w:w="360" w:type="dxa"/>
          </w:tcPr>
          <w:p w:rsidR="00C5511A" w:rsidRPr="00017BF5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017BF5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017B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5511A" w:rsidRPr="00017BF5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017BF5" w:rsidRDefault="00C5511A" w:rsidP="00F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  <w:tab w:val="decimal" w:pos="802"/>
                <w:tab w:val="decimal" w:pos="835"/>
              </w:tabs>
              <w:ind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BF5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360" w:type="dxa"/>
          </w:tcPr>
          <w:p w:rsidR="00C5511A" w:rsidRPr="00017BF5" w:rsidRDefault="00C5511A" w:rsidP="003E3D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017BF5" w:rsidRDefault="00707B58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17BF5">
              <w:rPr>
                <w:rFonts w:ascii="Angsana New" w:hAnsi="Angsana New"/>
                <w:sz w:val="30"/>
                <w:szCs w:val="30"/>
              </w:rPr>
              <w:t xml:space="preserve"> 5,544</w:t>
            </w: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3E3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819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C5511A" w:rsidRPr="00E819C7" w:rsidRDefault="00C5511A" w:rsidP="00CD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22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>84,263</w:t>
            </w:r>
          </w:p>
        </w:tc>
        <w:tc>
          <w:tcPr>
            <w:tcW w:w="360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E81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5511A" w:rsidRPr="00E819C7" w:rsidRDefault="00C5511A" w:rsidP="00F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  <w:tab w:val="decimal" w:pos="802"/>
                <w:tab w:val="decimal" w:pos="835"/>
              </w:tabs>
              <w:ind w:right="18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>7,210</w:t>
            </w:r>
          </w:p>
        </w:tc>
        <w:tc>
          <w:tcPr>
            <w:tcW w:w="360" w:type="dxa"/>
          </w:tcPr>
          <w:p w:rsidR="00C5511A" w:rsidRPr="00E819C7" w:rsidRDefault="00C5511A" w:rsidP="003E3D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819C7">
              <w:rPr>
                <w:rFonts w:ascii="AngsanaUPC" w:hAnsi="AngsanaUPC" w:cs="AngsanaUPC"/>
                <w:b/>
                <w:bCs/>
                <w:sz w:val="30"/>
                <w:szCs w:val="30"/>
              </w:rPr>
              <w:t>91,473</w:t>
            </w:r>
          </w:p>
        </w:tc>
      </w:tr>
      <w:tr w:rsidR="00C5511A" w:rsidRPr="00086739" w:rsidTr="000961BE">
        <w:trPr>
          <w:trHeight w:val="211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40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68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8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2560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21,248</w:t>
            </w: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16,630</w:t>
            </w:r>
          </w:p>
        </w:tc>
        <w:tc>
          <w:tcPr>
            <w:tcW w:w="34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C5511A" w:rsidRPr="00E819C7" w:rsidRDefault="00C5511A" w:rsidP="0040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</w:t>
            </w:r>
            <w:r w:rsidR="00D9590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38,239</w:t>
            </w: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2560 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C5511A" w:rsidRPr="00E819C7" w:rsidRDefault="00C5511A" w:rsidP="0040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08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2561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31,241</w:t>
            </w: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11,980</w:t>
            </w:r>
          </w:p>
        </w:tc>
        <w:tc>
          <w:tcPr>
            <w:tcW w:w="342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C5511A" w:rsidRPr="00E819C7" w:rsidRDefault="00C5511A" w:rsidP="0040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360" w:type="dxa"/>
          </w:tcPr>
          <w:p w:rsidR="00C5511A" w:rsidRPr="00E819C7" w:rsidRDefault="00C5511A" w:rsidP="000A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43,491</w:t>
            </w:r>
          </w:p>
        </w:tc>
      </w:tr>
      <w:tr w:rsidR="00C5511A" w:rsidRPr="00B06D00" w:rsidTr="000961BE">
        <w:trPr>
          <w:trHeight w:val="393"/>
        </w:trPr>
        <w:tc>
          <w:tcPr>
            <w:tcW w:w="2790" w:type="dxa"/>
          </w:tcPr>
          <w:p w:rsidR="00C5511A" w:rsidRPr="00E819C7" w:rsidRDefault="00C5511A" w:rsidP="008A4EB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819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:rsidR="00C5511A" w:rsidRPr="00E819C7" w:rsidRDefault="00C5511A" w:rsidP="00E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30,439</w:t>
            </w:r>
          </w:p>
        </w:tc>
        <w:tc>
          <w:tcPr>
            <w:tcW w:w="360" w:type="dxa"/>
          </w:tcPr>
          <w:p w:rsidR="00C5511A" w:rsidRPr="00E819C7" w:rsidRDefault="00C5511A" w:rsidP="008A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511A" w:rsidRPr="00E819C7" w:rsidRDefault="00C5511A" w:rsidP="003C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80,670</w:t>
            </w:r>
          </w:p>
        </w:tc>
        <w:tc>
          <w:tcPr>
            <w:tcW w:w="342" w:type="dxa"/>
          </w:tcPr>
          <w:p w:rsidR="00C5511A" w:rsidRPr="00E819C7" w:rsidRDefault="00C5511A" w:rsidP="008A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:rsidR="00C5511A" w:rsidRPr="00E819C7" w:rsidRDefault="00C5511A" w:rsidP="0040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360" w:type="dxa"/>
          </w:tcPr>
          <w:p w:rsidR="00C5511A" w:rsidRPr="00E819C7" w:rsidRDefault="00C5511A" w:rsidP="008A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  <w:bottom w:val="double" w:sz="4" w:space="0" w:color="auto"/>
            </w:tcBorders>
          </w:tcPr>
          <w:p w:rsidR="00C5511A" w:rsidRPr="00E819C7" w:rsidRDefault="00C5511A" w:rsidP="0001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9C7">
              <w:rPr>
                <w:rFonts w:ascii="Angsana New" w:hAnsi="Angsana New"/>
                <w:b/>
                <w:bCs/>
                <w:sz w:val="30"/>
                <w:szCs w:val="30"/>
              </w:rPr>
              <w:t>111,747</w:t>
            </w:r>
          </w:p>
        </w:tc>
      </w:tr>
    </w:tbl>
    <w:p w:rsidR="00B80ACD" w:rsidRPr="00B80ACD" w:rsidRDefault="00B80ACD" w:rsidP="00B80ACD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B80ACD" w:rsidRDefault="00173B10" w:rsidP="00B80ACD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อายุการให้ประโยช</w:t>
      </w:r>
      <w:r w:rsidR="00B80ACD" w:rsidRPr="00B80ACD">
        <w:rPr>
          <w:rFonts w:ascii="Angsana New" w:hAnsi="Angsana New" w:hint="cs"/>
          <w:sz w:val="30"/>
          <w:szCs w:val="30"/>
          <w:cs/>
          <w:lang w:val="en-US" w:bidi="th-TH"/>
        </w:rPr>
        <w:t>น์เป็นไปตามที่เปิดเผยไว้ในหมายเหตุประกอบงบการเงินข้อ 3 (ฏ)</w:t>
      </w:r>
    </w:p>
    <w:p w:rsidR="0093002B" w:rsidRPr="00B80ACD" w:rsidRDefault="0093002B" w:rsidP="00B80ACD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93216D" w:rsidRDefault="00780FF5" w:rsidP="0093002B">
      <w:pPr>
        <w:pStyle w:val="BodyText2"/>
        <w:tabs>
          <w:tab w:val="left" w:pos="540"/>
        </w:tabs>
        <w:ind w:left="540" w:right="-27" w:firstLine="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ค่าตัดจำหน่ายสำหรับ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7F532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CB1487">
        <w:rPr>
          <w:rFonts w:ascii="Angsana New" w:hAnsi="Angsana New"/>
          <w:sz w:val="30"/>
          <w:szCs w:val="30"/>
          <w:cs/>
        </w:rPr>
        <w:t xml:space="preserve"> </w:t>
      </w:r>
      <w:r w:rsidR="00CB5F2E">
        <w:rPr>
          <w:rFonts w:ascii="Angsana New" w:hAnsi="Angsana New"/>
          <w:sz w:val="30"/>
          <w:szCs w:val="30"/>
        </w:rPr>
        <w:t>2561</w:t>
      </w:r>
      <w:r w:rsidRPr="00CB1487">
        <w:rPr>
          <w:rFonts w:ascii="Angsana New" w:hAnsi="Angsana New"/>
          <w:sz w:val="30"/>
          <w:szCs w:val="30"/>
          <w:cs/>
        </w:rPr>
        <w:t xml:space="preserve"> และ </w:t>
      </w:r>
      <w:r w:rsidR="00CB5F2E">
        <w:rPr>
          <w:rFonts w:ascii="Angsana New" w:hAnsi="Angsana New"/>
          <w:sz w:val="30"/>
          <w:szCs w:val="30"/>
        </w:rPr>
        <w:t>2560</w:t>
      </w:r>
      <w:r w:rsidRPr="00CB1487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เป็นจำนวน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="00A47EA0">
        <w:rPr>
          <w:rFonts w:ascii="Angsana New" w:hAnsi="Angsana New"/>
          <w:sz w:val="30"/>
          <w:szCs w:val="30"/>
        </w:rPr>
        <w:t>5.5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</w:t>
      </w:r>
      <w:r w:rsidR="00481EFE">
        <w:rPr>
          <w:rFonts w:ascii="Angsana New" w:hAnsi="Angsana New"/>
          <w:sz w:val="30"/>
          <w:szCs w:val="30"/>
        </w:rPr>
        <w:t xml:space="preserve">                </w:t>
      </w:r>
      <w:r w:rsidR="00CB5F2E">
        <w:rPr>
          <w:rFonts w:ascii="Angsana New" w:hAnsi="Angsana New"/>
          <w:sz w:val="30"/>
          <w:szCs w:val="30"/>
        </w:rPr>
        <w:t>4.8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ล้านบาท ตามลำดับ บันทึกไว้ในกำไรหรือขาดทุน</w:t>
      </w:r>
    </w:p>
    <w:p w:rsidR="00DD1064" w:rsidRPr="00961313" w:rsidRDefault="00DD1064" w:rsidP="00961313">
      <w:pPr>
        <w:pStyle w:val="BodyText2"/>
        <w:tabs>
          <w:tab w:val="left" w:pos="540"/>
        </w:tabs>
        <w:ind w:left="540" w:right="-27" w:firstLine="0"/>
        <w:jc w:val="thaiDistribute"/>
        <w:rPr>
          <w:rFonts w:ascii="Angsana New" w:hAnsi="Angsana New"/>
          <w:sz w:val="30"/>
          <w:szCs w:val="30"/>
        </w:rPr>
      </w:pPr>
    </w:p>
    <w:p w:rsidR="00B92971" w:rsidRPr="009D5E27" w:rsidRDefault="007D29E7" w:rsidP="009D5E27">
      <w:pPr>
        <w:pStyle w:val="BodyText2"/>
        <w:tabs>
          <w:tab w:val="left" w:pos="540"/>
        </w:tabs>
        <w:ind w:left="540" w:right="-2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D29E7">
        <w:rPr>
          <w:rFonts w:ascii="Angsana New" w:hAnsi="Angsana New" w:hint="cs"/>
          <w:sz w:val="30"/>
          <w:szCs w:val="30"/>
          <w:cs/>
        </w:rPr>
        <w:t xml:space="preserve">ราคาทรัพย์สินของบริษัท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Pr="007D29E7">
        <w:rPr>
          <w:rFonts w:ascii="Angsana New" w:hAnsi="Angsana New"/>
          <w:sz w:val="30"/>
          <w:szCs w:val="30"/>
        </w:rPr>
        <w:t xml:space="preserve">30 </w:t>
      </w:r>
      <w:r w:rsidRPr="007D29E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B5F2E">
        <w:rPr>
          <w:rFonts w:ascii="Angsana New" w:hAnsi="Angsana New"/>
          <w:sz w:val="30"/>
          <w:szCs w:val="30"/>
        </w:rPr>
        <w:t>2561</w:t>
      </w:r>
      <w:r w:rsidRPr="007D29E7">
        <w:rPr>
          <w:rFonts w:ascii="Angsana New" w:hAnsi="Angsana New"/>
          <w:sz w:val="30"/>
          <w:szCs w:val="30"/>
        </w:rPr>
        <w:t xml:space="preserve"> </w:t>
      </w:r>
      <w:r w:rsidRPr="007D29E7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DF79F1">
        <w:rPr>
          <w:rFonts w:ascii="Angsana New" w:hAnsi="Angsana New"/>
          <w:sz w:val="30"/>
          <w:szCs w:val="30"/>
        </w:rPr>
        <w:t>62.6</w:t>
      </w:r>
      <w:r w:rsidRPr="007D29E7">
        <w:rPr>
          <w:rFonts w:ascii="Angsana New" w:hAnsi="Angsana New"/>
          <w:sz w:val="30"/>
          <w:szCs w:val="30"/>
        </w:rPr>
        <w:t xml:space="preserve"> </w:t>
      </w:r>
      <w:r w:rsidRPr="007D29E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(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B5F2E">
        <w:rPr>
          <w:rFonts w:ascii="Angsana New" w:hAnsi="Angsana New"/>
          <w:i/>
          <w:iCs/>
          <w:sz w:val="30"/>
          <w:szCs w:val="30"/>
        </w:rPr>
        <w:t>2560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: </w:t>
      </w:r>
      <w:r w:rsidR="00CB5F2E">
        <w:rPr>
          <w:rFonts w:ascii="Angsana New" w:hAnsi="Angsana New"/>
          <w:i/>
          <w:iCs/>
          <w:sz w:val="30"/>
          <w:szCs w:val="30"/>
        </w:rPr>
        <w:t>61.2</w:t>
      </w:r>
      <w:r w:rsidRPr="00EF3CC7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CC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57666D" w:rsidRDefault="0057666D" w:rsidP="002B5888">
      <w:pPr>
        <w:pStyle w:val="BodyText2"/>
        <w:tabs>
          <w:tab w:val="left" w:pos="540"/>
        </w:tabs>
        <w:ind w:left="0" w:right="-2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5D50" w:rsidRPr="0013210E" w:rsidRDefault="000B30AE" w:rsidP="002B5888">
      <w:pPr>
        <w:pStyle w:val="BodyText2"/>
        <w:tabs>
          <w:tab w:val="left" w:pos="540"/>
        </w:tabs>
        <w:ind w:left="0" w:right="-2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F51E2" w:rsidRPr="0013210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06559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975D50" w:rsidRPr="0013210E">
        <w:rPr>
          <w:rFonts w:ascii="Angsana New" w:hAnsi="Angsana New"/>
          <w:b/>
          <w:bCs/>
          <w:sz w:val="30"/>
          <w:szCs w:val="30"/>
        </w:rPr>
        <w:tab/>
      </w:r>
      <w:r w:rsidR="00975D50" w:rsidRPr="0013210E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:rsidR="00292661" w:rsidRPr="009C3C82" w:rsidRDefault="00292661" w:rsidP="003F37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0"/>
          <w:lang w:val="en-US" w:bidi="th-TH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34"/>
        <w:gridCol w:w="261"/>
        <w:gridCol w:w="1116"/>
        <w:gridCol w:w="260"/>
        <w:gridCol w:w="1152"/>
        <w:gridCol w:w="236"/>
        <w:gridCol w:w="1152"/>
      </w:tblGrid>
      <w:tr w:rsidR="00292661" w:rsidRPr="00400F28" w:rsidTr="00D765FA">
        <w:trPr>
          <w:trHeight w:val="70"/>
        </w:trPr>
        <w:tc>
          <w:tcPr>
            <w:tcW w:w="3825" w:type="dxa"/>
            <w:vAlign w:val="bottom"/>
          </w:tcPr>
          <w:p w:rsidR="00292661" w:rsidRPr="00400F28" w:rsidRDefault="00292661" w:rsidP="00D609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292661" w:rsidRPr="0051733D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0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292661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92661" w:rsidRPr="00400F28" w:rsidTr="00D765FA">
        <w:trPr>
          <w:trHeight w:val="70"/>
        </w:trPr>
        <w:tc>
          <w:tcPr>
            <w:tcW w:w="3825" w:type="dxa"/>
            <w:vAlign w:val="bottom"/>
          </w:tcPr>
          <w:p w:rsidR="00292661" w:rsidRPr="00400F28" w:rsidRDefault="00292661" w:rsidP="00D609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92661" w:rsidRPr="0092434D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1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:rsidR="00292661" w:rsidRPr="0092434D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292661" w:rsidRPr="0092434D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292661" w:rsidRPr="0092434D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92661" w:rsidRPr="00400F28" w:rsidTr="00D765FA">
        <w:trPr>
          <w:trHeight w:val="70"/>
        </w:trPr>
        <w:tc>
          <w:tcPr>
            <w:tcW w:w="3825" w:type="dxa"/>
            <w:vAlign w:val="bottom"/>
          </w:tcPr>
          <w:p w:rsidR="00292661" w:rsidRPr="00400F28" w:rsidRDefault="00292661" w:rsidP="00D609C6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CB5F2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1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:rsidR="00292661" w:rsidRPr="00941EC3" w:rsidRDefault="00CB5F2E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60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CB5F2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292661" w:rsidRPr="00400F28" w:rsidRDefault="00292661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292661" w:rsidRPr="00941EC3" w:rsidRDefault="00CB5F2E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292661" w:rsidRPr="00400F28" w:rsidTr="00D765FA">
        <w:tc>
          <w:tcPr>
            <w:tcW w:w="3825" w:type="dxa"/>
          </w:tcPr>
          <w:p w:rsidR="00292661" w:rsidRPr="00400F28" w:rsidRDefault="00292661" w:rsidP="00D609C6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292661" w:rsidRDefault="00292661" w:rsidP="00D609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เงินจ่ายเพื่อจองซื้อหลักทรัพย์</w:t>
            </w:r>
          </w:p>
        </w:tc>
        <w:tc>
          <w:tcPr>
            <w:tcW w:w="1134" w:type="dxa"/>
          </w:tcPr>
          <w:p w:rsidR="002A4A53" w:rsidRDefault="002A4A53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4A53" w:rsidRPr="00270971" w:rsidRDefault="002A4A53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 xml:space="preserve"> 2,793,898 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Pr="00270971" w:rsidRDefault="002A4A53" w:rsidP="00EA30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 xml:space="preserve"> 2,793,898 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Pr="00707B3D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2A4A53" w:rsidRDefault="00152506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2A4A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4A53" w:rsidRPr="00270971" w:rsidRDefault="002A4A53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98,660</w:t>
            </w:r>
            <w:r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10,352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Pr="00270971" w:rsidRDefault="002A4A53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8,993</w:t>
            </w:r>
            <w:r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Pr="00707B3D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B3D">
              <w:rPr>
                <w:rFonts w:ascii="Angsana New" w:hAnsi="Angsana New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134" w:type="dxa"/>
          </w:tcPr>
          <w:p w:rsidR="002A4A53" w:rsidRDefault="002A4A53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100,708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4A53" w:rsidRPr="00270971" w:rsidRDefault="002A4A53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 xml:space="preserve"> 88,056 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100,708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Pr="00270971" w:rsidRDefault="002A4A53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 xml:space="preserve"> 88,056 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Pr="00707B3D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B3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Pr="00707B3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134" w:type="dxa"/>
          </w:tcPr>
          <w:p w:rsidR="002A4A53" w:rsidRDefault="00152506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2A4A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4A53" w:rsidRPr="00270971" w:rsidRDefault="003A4D9F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70,015</w:t>
            </w:r>
            <w:r w:rsidR="002A4A53"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Pr="00270971" w:rsidRDefault="002A4A53" w:rsidP="003A4D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4D9F">
              <w:rPr>
                <w:rFonts w:ascii="Angsana New" w:hAnsi="Angsana New"/>
                <w:sz w:val="30"/>
                <w:szCs w:val="30"/>
              </w:rPr>
              <w:t>9,21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Pr="00707B3D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FFFFFF"/>
          </w:tcPr>
          <w:p w:rsidR="002A4A53" w:rsidRDefault="002A4A53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D26E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D26EC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A4A53" w:rsidRPr="00F642E5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38,754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36,201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A4A53" w:rsidRPr="00707B3D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>35,980</w:t>
            </w:r>
          </w:p>
        </w:tc>
      </w:tr>
      <w:tr w:rsidR="002A4A53" w:rsidRPr="00400F28" w:rsidTr="00D765FA">
        <w:tc>
          <w:tcPr>
            <w:tcW w:w="3825" w:type="dxa"/>
          </w:tcPr>
          <w:p w:rsidR="002A4A53" w:rsidRPr="00707B3D" w:rsidRDefault="002A4A53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134" w:type="dxa"/>
          </w:tcPr>
          <w:p w:rsidR="002A4A53" w:rsidRDefault="002A4A53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68,349</w:t>
            </w:r>
          </w:p>
        </w:tc>
        <w:tc>
          <w:tcPr>
            <w:tcW w:w="261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A4A53" w:rsidRPr="00F642E5" w:rsidRDefault="003A4D9F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60" w:type="dxa"/>
          </w:tcPr>
          <w:p w:rsidR="002A4A53" w:rsidRPr="00400F28" w:rsidRDefault="002A4A53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68,349</w:t>
            </w:r>
          </w:p>
        </w:tc>
        <w:tc>
          <w:tcPr>
            <w:tcW w:w="236" w:type="dxa"/>
          </w:tcPr>
          <w:p w:rsidR="002A4A53" w:rsidRDefault="002A4A53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A4A53" w:rsidRPr="00707B3D" w:rsidRDefault="003A4D9F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D765FA" w:rsidRPr="00400F28" w:rsidTr="00D765FA">
        <w:tc>
          <w:tcPr>
            <w:tcW w:w="3825" w:type="dxa"/>
          </w:tcPr>
          <w:p w:rsidR="00D765FA" w:rsidRPr="00707B3D" w:rsidRDefault="00D765FA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B3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</w:tcPr>
          <w:p w:rsidR="00D765FA" w:rsidRDefault="00D765FA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23,710</w:t>
            </w:r>
          </w:p>
        </w:tc>
        <w:tc>
          <w:tcPr>
            <w:tcW w:w="261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D765FA" w:rsidRPr="00F642E5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14,094</w:t>
            </w:r>
          </w:p>
        </w:tc>
        <w:tc>
          <w:tcPr>
            <w:tcW w:w="260" w:type="dxa"/>
          </w:tcPr>
          <w:p w:rsidR="00D765FA" w:rsidRPr="00400F28" w:rsidRDefault="00D765FA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22,828</w:t>
            </w:r>
          </w:p>
        </w:tc>
        <w:tc>
          <w:tcPr>
            <w:tcW w:w="236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765FA" w:rsidRPr="00707B3D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270971">
              <w:rPr>
                <w:rFonts w:ascii="Angsana New" w:hAnsi="Angsana New"/>
                <w:sz w:val="30"/>
                <w:szCs w:val="30"/>
              </w:rPr>
              <w:t>13,198</w:t>
            </w:r>
          </w:p>
        </w:tc>
      </w:tr>
      <w:tr w:rsidR="00D765FA" w:rsidRPr="00400F28" w:rsidTr="00D765FA">
        <w:tc>
          <w:tcPr>
            <w:tcW w:w="3825" w:type="dxa"/>
          </w:tcPr>
          <w:p w:rsidR="00D765FA" w:rsidRPr="00707B3D" w:rsidRDefault="00D765FA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B3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D765FA" w:rsidRDefault="00D765FA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30,471</w:t>
            </w:r>
          </w:p>
        </w:tc>
        <w:tc>
          <w:tcPr>
            <w:tcW w:w="261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765FA" w:rsidRPr="00F642E5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22,128</w:t>
            </w:r>
            <w:r w:rsidRPr="0027097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:rsidR="00D765FA" w:rsidRPr="00400F28" w:rsidRDefault="00D765FA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20,853</w:t>
            </w:r>
          </w:p>
        </w:tc>
        <w:tc>
          <w:tcPr>
            <w:tcW w:w="236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765FA" w:rsidRPr="00707B3D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98" w:right="-44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19,246</w:t>
            </w:r>
          </w:p>
        </w:tc>
      </w:tr>
      <w:tr w:rsidR="00D765FA" w:rsidRPr="00400F28" w:rsidTr="00D765FA">
        <w:tc>
          <w:tcPr>
            <w:tcW w:w="3825" w:type="dxa"/>
          </w:tcPr>
          <w:p w:rsidR="00D765FA" w:rsidRPr="00707B3D" w:rsidRDefault="00D765FA" w:rsidP="002A4A53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765FA" w:rsidRDefault="00D765FA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452,737</w:t>
            </w:r>
          </w:p>
        </w:tc>
        <w:tc>
          <w:tcPr>
            <w:tcW w:w="261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765FA" w:rsidRPr="00270971" w:rsidRDefault="00D765FA" w:rsidP="002A4A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3,126,336</w:t>
            </w:r>
            <w:r w:rsidRPr="002709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:rsidR="00D765FA" w:rsidRPr="00400F28" w:rsidRDefault="00D765FA" w:rsidP="002A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333,056</w:t>
            </w:r>
          </w:p>
        </w:tc>
        <w:tc>
          <w:tcPr>
            <w:tcW w:w="236" w:type="dxa"/>
          </w:tcPr>
          <w:p w:rsidR="00D765FA" w:rsidRDefault="00D765FA" w:rsidP="002A4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765FA" w:rsidRPr="00270971" w:rsidRDefault="00D765FA" w:rsidP="003A4D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9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2,969,317 </w:t>
            </w:r>
          </w:p>
        </w:tc>
      </w:tr>
    </w:tbl>
    <w:p w:rsidR="00947F7B" w:rsidRPr="009C3C82" w:rsidRDefault="00947F7B" w:rsidP="003C664D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DD1064" w:rsidRDefault="00DD1064" w:rsidP="00DD1064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b/>
          <w:bCs/>
          <w:spacing w:val="-2"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15</w:t>
      </w:r>
      <w:r w:rsidRPr="003F37D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>
        <w:rPr>
          <w:rFonts w:hint="cs"/>
          <w:b/>
          <w:bCs/>
          <w:spacing w:val="-2"/>
          <w:sz w:val="30"/>
          <w:szCs w:val="30"/>
          <w:cs/>
          <w:lang w:bidi="th-TH"/>
        </w:rPr>
        <w:t>เงินกู้ยืมจากสถาบันการเงิน</w:t>
      </w:r>
    </w:p>
    <w:p w:rsidR="00DD1064" w:rsidRPr="009C3C82" w:rsidRDefault="00DD1064" w:rsidP="00DD1064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20"/>
          <w:lang w:val="en-US" w:bidi="th-TH"/>
        </w:rPr>
      </w:pPr>
    </w:p>
    <w:tbl>
      <w:tblPr>
        <w:tblW w:w="9369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85"/>
        <w:gridCol w:w="1134"/>
        <w:gridCol w:w="1188"/>
        <w:gridCol w:w="1152"/>
        <w:gridCol w:w="1152"/>
        <w:gridCol w:w="1206"/>
        <w:gridCol w:w="1152"/>
      </w:tblGrid>
      <w:tr w:rsidR="00947FF5" w:rsidRPr="00400F28" w:rsidTr="00BD28F9">
        <w:tc>
          <w:tcPr>
            <w:tcW w:w="2385" w:type="dxa"/>
          </w:tcPr>
          <w:p w:rsidR="00947FF5" w:rsidRDefault="00947FF5" w:rsidP="0062280B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84" w:type="dxa"/>
            <w:gridSpan w:val="6"/>
          </w:tcPr>
          <w:p w:rsidR="00947FF5" w:rsidRPr="00947FF5" w:rsidRDefault="00947FF5" w:rsidP="0056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F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47FF5" w:rsidRPr="00400F28" w:rsidTr="00BD28F9">
        <w:tc>
          <w:tcPr>
            <w:tcW w:w="2385" w:type="dxa"/>
          </w:tcPr>
          <w:p w:rsidR="00947FF5" w:rsidRDefault="00947FF5" w:rsidP="0062280B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74" w:type="dxa"/>
            <w:gridSpan w:val="3"/>
          </w:tcPr>
          <w:p w:rsidR="00947FF5" w:rsidRDefault="00947FF5" w:rsidP="00564B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3510" w:type="dxa"/>
            <w:gridSpan w:val="3"/>
          </w:tcPr>
          <w:p w:rsidR="00947FF5" w:rsidRPr="00270971" w:rsidRDefault="00947FF5" w:rsidP="0056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947FF5" w:rsidRPr="00400F28" w:rsidTr="00BD28F9">
        <w:tc>
          <w:tcPr>
            <w:tcW w:w="2385" w:type="dxa"/>
          </w:tcPr>
          <w:p w:rsidR="00947FF5" w:rsidRDefault="00947FF5" w:rsidP="00947FF5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47FF5" w:rsidRDefault="00947FF5" w:rsidP="00947FF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47FF5" w:rsidRPr="00024184" w:rsidRDefault="00947FF5" w:rsidP="00BD28F9">
            <w:pPr>
              <w:pBdr>
                <w:bottom w:val="single" w:sz="4" w:space="1" w:color="auto"/>
              </w:pBdr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1152" w:type="dxa"/>
          </w:tcPr>
          <w:p w:rsidR="00947FF5" w:rsidRPr="00270971" w:rsidRDefault="00947FF5" w:rsidP="0094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gridSpan w:val="2"/>
          </w:tcPr>
          <w:p w:rsidR="00947FF5" w:rsidRPr="00024184" w:rsidRDefault="00947FF5" w:rsidP="00BD28F9">
            <w:pPr>
              <w:pBdr>
                <w:bottom w:val="single" w:sz="4" w:space="1" w:color="auto"/>
              </w:pBdr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D28F9" w:rsidRPr="00400F28" w:rsidTr="00BD28F9">
        <w:tc>
          <w:tcPr>
            <w:tcW w:w="2385" w:type="dxa"/>
          </w:tcPr>
          <w:p w:rsidR="00BD28F9" w:rsidRDefault="00BD28F9" w:rsidP="00BD28F9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8F9" w:rsidRPr="00400F28" w:rsidTr="00BD28F9">
        <w:tc>
          <w:tcPr>
            <w:tcW w:w="2385" w:type="dxa"/>
          </w:tcPr>
          <w:p w:rsidR="00BD28F9" w:rsidRDefault="00BD28F9" w:rsidP="00BD28F9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D28F9" w:rsidRPr="00024184" w:rsidRDefault="00BD28F9" w:rsidP="00BD28F9">
            <w:pPr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88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 ปี</w:t>
            </w:r>
          </w:p>
        </w:tc>
        <w:tc>
          <w:tcPr>
            <w:tcW w:w="1152" w:type="dxa"/>
          </w:tcPr>
          <w:p w:rsidR="00BD28F9" w:rsidRPr="00024184" w:rsidRDefault="00BD28F9" w:rsidP="00BD28F9">
            <w:pPr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6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 ปี</w:t>
            </w:r>
          </w:p>
        </w:tc>
      </w:tr>
      <w:tr w:rsidR="00BD28F9" w:rsidRPr="00400F28" w:rsidTr="00BD28F9">
        <w:tc>
          <w:tcPr>
            <w:tcW w:w="2385" w:type="dxa"/>
          </w:tcPr>
          <w:p w:rsidR="00BD28F9" w:rsidRDefault="00BD28F9" w:rsidP="00BD28F9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D28F9" w:rsidRPr="00024184" w:rsidRDefault="00BD28F9" w:rsidP="00BD28F9">
            <w:pPr>
              <w:ind w:left="-117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40" w:type="dxa"/>
            <w:gridSpan w:val="2"/>
          </w:tcPr>
          <w:p w:rsidR="00BD28F9" w:rsidRPr="00564B47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4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2" w:type="dxa"/>
          </w:tcPr>
          <w:p w:rsidR="00BD28F9" w:rsidRPr="00024184" w:rsidRDefault="00BD28F9" w:rsidP="00BD28F9">
            <w:pPr>
              <w:ind w:left="-117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58" w:type="dxa"/>
            <w:gridSpan w:val="2"/>
          </w:tcPr>
          <w:p w:rsidR="00BD28F9" w:rsidRPr="00564B47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4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8F9" w:rsidRPr="00400F28" w:rsidTr="00BD28F9">
        <w:tc>
          <w:tcPr>
            <w:tcW w:w="2385" w:type="dxa"/>
          </w:tcPr>
          <w:p w:rsidR="00BD28F9" w:rsidRPr="009817A5" w:rsidRDefault="00BD28F9" w:rsidP="00BD28F9">
            <w:pPr>
              <w:tabs>
                <w:tab w:val="clear" w:pos="187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</w:t>
            </w:r>
          </w:p>
        </w:tc>
        <w:tc>
          <w:tcPr>
            <w:tcW w:w="1134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8"/>
              </w:tabs>
              <w:spacing w:line="240" w:lineRule="auto"/>
              <w:ind w:left="9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8"/>
              </w:tabs>
              <w:spacing w:line="240" w:lineRule="auto"/>
              <w:ind w:left="9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8F9" w:rsidRPr="00400F28" w:rsidTr="00BD28F9">
        <w:tc>
          <w:tcPr>
            <w:tcW w:w="2385" w:type="dxa"/>
          </w:tcPr>
          <w:p w:rsidR="00BD28F9" w:rsidRPr="009817A5" w:rsidRDefault="00BD28F9" w:rsidP="00BD28F9">
            <w:pPr>
              <w:tabs>
                <w:tab w:val="clear" w:pos="187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การเงิน </w:t>
            </w:r>
            <w:r w:rsidRPr="00981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981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บริษัทใหญ่</w:t>
            </w:r>
          </w:p>
        </w:tc>
        <w:tc>
          <w:tcPr>
            <w:tcW w:w="1134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8"/>
              </w:tabs>
              <w:spacing w:line="240" w:lineRule="auto"/>
              <w:ind w:left="9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Default="00BD28F9" w:rsidP="00BD2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8"/>
              </w:tabs>
              <w:spacing w:line="240" w:lineRule="auto"/>
              <w:ind w:left="9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28F9" w:rsidRPr="00270971" w:rsidRDefault="00BD28F9" w:rsidP="00BD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AD4" w:rsidRPr="00400F28" w:rsidTr="00BD28F9">
        <w:tc>
          <w:tcPr>
            <w:tcW w:w="2385" w:type="dxa"/>
          </w:tcPr>
          <w:p w:rsidR="002E5AD4" w:rsidRDefault="002E5AD4" w:rsidP="002E5AD4">
            <w:pPr>
              <w:tabs>
                <w:tab w:val="clear" w:pos="187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:rsidR="002E5AD4" w:rsidRPr="00270971" w:rsidRDefault="002E5AD4" w:rsidP="002E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MLR</w:t>
            </w:r>
          </w:p>
        </w:tc>
        <w:tc>
          <w:tcPr>
            <w:tcW w:w="1188" w:type="dxa"/>
          </w:tcPr>
          <w:p w:rsidR="002E5AD4" w:rsidRPr="00270971" w:rsidRDefault="000B4873" w:rsidP="000B48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</w:tcPr>
          <w:p w:rsidR="002E5AD4" w:rsidRPr="00270971" w:rsidRDefault="000B4873" w:rsidP="00D011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152" w:type="dxa"/>
          </w:tcPr>
          <w:p w:rsidR="002E5AD4" w:rsidRPr="00270971" w:rsidRDefault="002E5AD4" w:rsidP="002E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MLR</w:t>
            </w:r>
          </w:p>
        </w:tc>
        <w:tc>
          <w:tcPr>
            <w:tcW w:w="1206" w:type="dxa"/>
          </w:tcPr>
          <w:p w:rsidR="002E5AD4" w:rsidRPr="00270971" w:rsidRDefault="002E5AD4" w:rsidP="000B48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</w:tcPr>
          <w:p w:rsidR="002E5AD4" w:rsidRPr="00270971" w:rsidRDefault="002E5AD4" w:rsidP="00EA30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2E5AD4" w:rsidRPr="00400F28" w:rsidTr="00BD28F9">
        <w:tc>
          <w:tcPr>
            <w:tcW w:w="2385" w:type="dxa"/>
          </w:tcPr>
          <w:p w:rsidR="002E5AD4" w:rsidRPr="009817A5" w:rsidRDefault="002E5AD4" w:rsidP="002E5AD4">
            <w:pPr>
              <w:tabs>
                <w:tab w:val="clear" w:pos="187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2E5AD4" w:rsidRPr="00270971" w:rsidRDefault="002E5AD4" w:rsidP="002E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E5AD4" w:rsidRPr="00945308" w:rsidRDefault="000B4873" w:rsidP="000B48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</w:tcPr>
          <w:p w:rsidR="002E5AD4" w:rsidRPr="00FB6CCF" w:rsidRDefault="000B4873" w:rsidP="00D011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1152" w:type="dxa"/>
          </w:tcPr>
          <w:p w:rsidR="002E5AD4" w:rsidRPr="00945308" w:rsidRDefault="002E5AD4" w:rsidP="002E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:rsidR="002E5AD4" w:rsidRPr="00945308" w:rsidRDefault="002E5AD4" w:rsidP="000B48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3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</w:tcPr>
          <w:p w:rsidR="002E5AD4" w:rsidRPr="00945308" w:rsidRDefault="002E5AD4" w:rsidP="00EA30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9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308">
              <w:rPr>
                <w:rFonts w:ascii="Angsana New" w:hAnsi="Angsana New"/>
                <w:b/>
                <w:bCs/>
                <w:sz w:val="30"/>
                <w:szCs w:val="30"/>
              </w:rPr>
              <w:t>1,500,000</w:t>
            </w:r>
          </w:p>
        </w:tc>
      </w:tr>
    </w:tbl>
    <w:p w:rsidR="00564B47" w:rsidRPr="009C3C82" w:rsidRDefault="00564B47" w:rsidP="00DD1064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BD28F9" w:rsidRDefault="00BD28F9" w:rsidP="00BD28F9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aps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ณ วันที่ 30 มิถุนายน 2561 ตั๋วสัญญาใช</w:t>
      </w:r>
      <w:r>
        <w:rPr>
          <w:rFonts w:ascii="Angsana New" w:hAnsi="Angsana New" w:hint="cs"/>
          <w:caps/>
          <w:sz w:val="30"/>
          <w:szCs w:val="30"/>
          <w:cs/>
          <w:lang w:bidi="th-TH"/>
        </w:rPr>
        <w:t>้เงิน</w:t>
      </w:r>
      <w:r w:rsidR="00FB6CCF">
        <w:rPr>
          <w:rFonts w:ascii="Angsana New" w:hAnsi="Angsana New" w:hint="cs"/>
          <w:caps/>
          <w:sz w:val="30"/>
          <w:szCs w:val="30"/>
          <w:cs/>
          <w:lang w:bidi="th-TH"/>
        </w:rPr>
        <w:t>ประเภท</w:t>
      </w:r>
      <w:r>
        <w:rPr>
          <w:rFonts w:ascii="Angsana New" w:hAnsi="Angsana New" w:hint="cs"/>
          <w:caps/>
          <w:sz w:val="30"/>
          <w:szCs w:val="30"/>
          <w:cs/>
          <w:lang w:bidi="th-TH"/>
        </w:rPr>
        <w:t>กำหนดระยะเวลา</w:t>
      </w:r>
      <w:r w:rsidR="00FB6CCF">
        <w:rPr>
          <w:rFonts w:ascii="Angsana New" w:hAnsi="Angsana New" w:hint="cs"/>
          <w:caps/>
          <w:sz w:val="30"/>
          <w:szCs w:val="30"/>
          <w:cs/>
          <w:lang w:bidi="th-TH"/>
        </w:rPr>
        <w:t>ครบกำหนด</w:t>
      </w:r>
      <w:r w:rsidR="00815B2C">
        <w:rPr>
          <w:rFonts w:ascii="Angsana New" w:hAnsi="Angsana New" w:hint="cs"/>
          <w:caps/>
          <w:sz w:val="30"/>
          <w:szCs w:val="30"/>
          <w:cs/>
          <w:lang w:bidi="th-TH"/>
        </w:rPr>
        <w:t>ไ</w:t>
      </w:r>
      <w:r w:rsidR="00FB6CCF">
        <w:rPr>
          <w:rFonts w:ascii="Angsana New" w:hAnsi="Angsana New" w:hint="cs"/>
          <w:caps/>
          <w:sz w:val="30"/>
          <w:szCs w:val="30"/>
          <w:cs/>
          <w:lang w:bidi="th-TH"/>
        </w:rPr>
        <w:t>ถ่ถอนทั้งจำนวนภายใน</w:t>
      </w:r>
      <w:r w:rsidR="0027371D">
        <w:rPr>
          <w:rFonts w:ascii="Angsana New" w:hAnsi="Angsana New"/>
          <w:caps/>
          <w:sz w:val="30"/>
          <w:szCs w:val="30"/>
          <w:lang w:bidi="th-TH"/>
        </w:rPr>
        <w:br/>
      </w:r>
      <w:r w:rsidR="00FB6CCF">
        <w:rPr>
          <w:rFonts w:ascii="Angsana New" w:hAnsi="Angsana New" w:hint="cs"/>
          <w:caps/>
          <w:sz w:val="30"/>
          <w:szCs w:val="30"/>
          <w:cs/>
          <w:lang w:bidi="th-TH"/>
        </w:rPr>
        <w:t>เดือน</w:t>
      </w:r>
      <w:r w:rsidR="002B5381">
        <w:rPr>
          <w:rFonts w:ascii="Angsana New" w:hAnsi="Angsana New" w:hint="cs"/>
          <w:caps/>
          <w:sz w:val="30"/>
          <w:szCs w:val="30"/>
          <w:cs/>
          <w:lang w:bidi="th-TH"/>
        </w:rPr>
        <w:t>ธันวาคม</w:t>
      </w:r>
      <w:r w:rsidR="00815B2C">
        <w:rPr>
          <w:rFonts w:ascii="Angsana New" w:hAnsi="Angsana New" w:hint="cs"/>
          <w:caps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caps/>
          <w:sz w:val="30"/>
          <w:szCs w:val="30"/>
          <w:cs/>
          <w:lang w:bidi="th-TH"/>
        </w:rPr>
        <w:t>256</w:t>
      </w:r>
      <w:r w:rsidR="002B5381">
        <w:rPr>
          <w:rFonts w:ascii="Angsana New" w:hAnsi="Angsana New"/>
          <w:caps/>
          <w:sz w:val="30"/>
          <w:szCs w:val="30"/>
          <w:lang w:bidi="th-TH"/>
        </w:rPr>
        <w:t>2</w:t>
      </w:r>
      <w:r>
        <w:rPr>
          <w:rFonts w:ascii="Angsana New" w:hAnsi="Angsana New" w:hint="cs"/>
          <w:caps/>
          <w:sz w:val="30"/>
          <w:szCs w:val="30"/>
          <w:cs/>
          <w:lang w:bidi="th-TH"/>
        </w:rPr>
        <w:t xml:space="preserve"> </w:t>
      </w:r>
      <w:r w:rsidR="00264837">
        <w:rPr>
          <w:rFonts w:ascii="Angsana New" w:hAnsi="Angsana New" w:hint="cs"/>
          <w:caps/>
          <w:sz w:val="30"/>
          <w:szCs w:val="30"/>
          <w:cs/>
          <w:lang w:val="en-US" w:bidi="th-TH"/>
        </w:rPr>
        <w:t>ต่อมา</w:t>
      </w:r>
      <w:r w:rsidR="00D97CD4">
        <w:rPr>
          <w:rFonts w:ascii="Angsana New" w:hAnsi="Angsana New" w:hint="cs"/>
          <w:caps/>
          <w:sz w:val="30"/>
          <w:szCs w:val="30"/>
          <w:cs/>
          <w:lang w:val="en-US" w:bidi="th-TH"/>
        </w:rPr>
        <w:t xml:space="preserve"> </w:t>
      </w:r>
      <w:r w:rsidR="0028270C">
        <w:rPr>
          <w:rFonts w:ascii="Angsana New" w:hAnsi="Angsana New" w:hint="cs"/>
          <w:caps/>
          <w:sz w:val="30"/>
          <w:szCs w:val="30"/>
          <w:cs/>
          <w:lang w:val="en-US" w:bidi="th-TH"/>
        </w:rPr>
        <w:t>ตั๋วสัญญาใช้เงินนี้</w:t>
      </w:r>
      <w:r w:rsidR="00264837">
        <w:rPr>
          <w:rFonts w:ascii="Angsana New" w:hAnsi="Angsana New" w:hint="cs"/>
          <w:caps/>
          <w:sz w:val="30"/>
          <w:szCs w:val="30"/>
          <w:cs/>
          <w:lang w:val="en-US" w:bidi="th-TH"/>
        </w:rPr>
        <w:t>ชำระ</w:t>
      </w:r>
      <w:r w:rsidR="0028270C">
        <w:rPr>
          <w:rFonts w:ascii="Angsana New" w:hAnsi="Angsana New" w:hint="cs"/>
          <w:caps/>
          <w:sz w:val="30"/>
          <w:szCs w:val="30"/>
          <w:cs/>
          <w:lang w:val="en-US" w:bidi="th-TH"/>
        </w:rPr>
        <w:t>แล้ว</w:t>
      </w:r>
      <w:r w:rsidR="00264837">
        <w:rPr>
          <w:rFonts w:ascii="Angsana New" w:hAnsi="Angsana New" w:hint="cs"/>
          <w:caps/>
          <w:sz w:val="30"/>
          <w:szCs w:val="30"/>
          <w:cs/>
          <w:lang w:val="en-US" w:bidi="th-TH"/>
        </w:rPr>
        <w:t xml:space="preserve">ทั้งจำนวนในเดือนกรกฎาคม </w:t>
      </w:r>
      <w:r w:rsidR="00264837">
        <w:rPr>
          <w:rFonts w:ascii="Angsana New" w:hAnsi="Angsana New"/>
          <w:caps/>
          <w:sz w:val="30"/>
          <w:szCs w:val="30"/>
          <w:lang w:val="en-US" w:bidi="th-TH"/>
        </w:rPr>
        <w:t>2561</w:t>
      </w:r>
      <w:r w:rsidR="00D97CD4">
        <w:rPr>
          <w:rFonts w:ascii="Angsana New" w:hAnsi="Angsana New" w:hint="cs"/>
          <w:caps/>
          <w:sz w:val="30"/>
          <w:szCs w:val="30"/>
          <w:cs/>
          <w:lang w:val="en-US" w:bidi="th-TH"/>
        </w:rPr>
        <w:t xml:space="preserve"> </w:t>
      </w:r>
      <w:r w:rsidR="00D97CD4">
        <w:rPr>
          <w:rFonts w:ascii="Angsana New" w:hAnsi="Angsana New" w:hint="cs"/>
          <w:i/>
          <w:iCs/>
          <w:caps/>
          <w:sz w:val="30"/>
          <w:szCs w:val="30"/>
          <w:cs/>
          <w:lang w:bidi="th-TH"/>
        </w:rPr>
        <w:t>(31 ธันวาคม 256</w:t>
      </w:r>
      <w:r w:rsidR="00D97CD4">
        <w:rPr>
          <w:rFonts w:ascii="Angsana New" w:hAnsi="Angsana New"/>
          <w:i/>
          <w:iCs/>
          <w:caps/>
          <w:sz w:val="30"/>
          <w:szCs w:val="30"/>
          <w:lang w:bidi="th-TH"/>
        </w:rPr>
        <w:t>0</w:t>
      </w:r>
      <w:r w:rsidR="00D97CD4">
        <w:rPr>
          <w:rFonts w:ascii="Angsana New" w:hAnsi="Angsana New"/>
          <w:i/>
          <w:iCs/>
          <w:caps/>
          <w:sz w:val="30"/>
          <w:szCs w:val="30"/>
          <w:lang w:val="en-US" w:bidi="th-TH"/>
        </w:rPr>
        <w:t xml:space="preserve">: </w:t>
      </w:r>
      <w:r w:rsidR="00D97CD4">
        <w:rPr>
          <w:rFonts w:ascii="Angsana New" w:hAnsi="Angsana New" w:hint="cs"/>
          <w:i/>
          <w:iCs/>
          <w:caps/>
          <w:sz w:val="30"/>
          <w:szCs w:val="30"/>
          <w:cs/>
          <w:lang w:val="en-US" w:bidi="th-TH"/>
        </w:rPr>
        <w:t>เดือนมกราคม 2562)</w:t>
      </w:r>
    </w:p>
    <w:p w:rsidR="003C664D" w:rsidRDefault="00DD1064" w:rsidP="00EE5DFE">
      <w:pPr>
        <w:pStyle w:val="block"/>
        <w:tabs>
          <w:tab w:val="left" w:pos="540"/>
        </w:tabs>
        <w:spacing w:after="0" w:line="350" w:lineRule="exact"/>
        <w:ind w:left="0"/>
        <w:jc w:val="both"/>
        <w:rPr>
          <w:b/>
          <w:bCs/>
          <w:spacing w:val="-2"/>
          <w:sz w:val="30"/>
          <w:szCs w:val="30"/>
          <w:cs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16</w:t>
      </w:r>
      <w:r w:rsidR="003C664D" w:rsidRPr="003F37D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3C664D">
        <w:rPr>
          <w:rFonts w:hint="cs"/>
          <w:b/>
          <w:bCs/>
          <w:spacing w:val="-2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:rsidR="00DD1064" w:rsidRDefault="00DD1064" w:rsidP="00EE5DFE">
      <w:pPr>
        <w:spacing w:line="350" w:lineRule="exact"/>
      </w:pPr>
    </w:p>
    <w:tbl>
      <w:tblPr>
        <w:tblW w:w="919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52"/>
        <w:gridCol w:w="1665"/>
        <w:gridCol w:w="270"/>
        <w:gridCol w:w="1611"/>
      </w:tblGrid>
      <w:tr w:rsidR="00B80ACD" w:rsidTr="00A161DD">
        <w:trPr>
          <w:trHeight w:val="70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B80ACD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7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80ACD" w:rsidRPr="00941EC3" w:rsidTr="00A161DD">
        <w:trPr>
          <w:trHeight w:val="317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83A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:rsidR="00B80ACD" w:rsidRPr="00400F28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173B10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B80ACD" w:rsidRPr="00400F28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:rsidR="00B80ACD" w:rsidRPr="00941EC3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31 ธันวาคม </w:t>
            </w:r>
            <w:r w:rsidR="00173B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B80ACD" w:rsidRPr="00941EC3" w:rsidTr="00A161DD">
        <w:trPr>
          <w:trHeight w:val="317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B80ACD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3C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45308" w:rsidRPr="00DC65D5" w:rsidTr="00A161DD">
        <w:tc>
          <w:tcPr>
            <w:tcW w:w="5652" w:type="dxa"/>
          </w:tcPr>
          <w:p w:rsidR="00945308" w:rsidRPr="00707B3D" w:rsidRDefault="00945308" w:rsidP="00945308">
            <w:pPr>
              <w:spacing w:line="35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65" w:type="dxa"/>
          </w:tcPr>
          <w:p w:rsidR="00945308" w:rsidRP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45308">
              <w:rPr>
                <w:rFonts w:ascii="Angsana New" w:hAnsi="Angsana New"/>
                <w:sz w:val="30"/>
                <w:szCs w:val="30"/>
              </w:rPr>
              <w:t xml:space="preserve"> 65,117 </w:t>
            </w:r>
          </w:p>
        </w:tc>
        <w:tc>
          <w:tcPr>
            <w:tcW w:w="270" w:type="dxa"/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73560">
              <w:rPr>
                <w:rFonts w:ascii="Angsana New" w:hAnsi="Angsana New"/>
                <w:sz w:val="30"/>
                <w:szCs w:val="30"/>
              </w:rPr>
              <w:t>488,183</w:t>
            </w:r>
          </w:p>
        </w:tc>
      </w:tr>
      <w:tr w:rsidR="00945308" w:rsidRPr="00DC65D5" w:rsidTr="00B80ACD">
        <w:tc>
          <w:tcPr>
            <w:tcW w:w="5652" w:type="dxa"/>
          </w:tcPr>
          <w:p w:rsidR="00945308" w:rsidRPr="00707B3D" w:rsidRDefault="00945308" w:rsidP="00945308">
            <w:pPr>
              <w:spacing w:line="35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945308" w:rsidRP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45308">
              <w:rPr>
                <w:rFonts w:ascii="Angsana New" w:hAnsi="Angsana New"/>
                <w:sz w:val="30"/>
                <w:szCs w:val="30"/>
              </w:rPr>
              <w:t xml:space="preserve"> 24,457 </w:t>
            </w:r>
          </w:p>
        </w:tc>
        <w:tc>
          <w:tcPr>
            <w:tcW w:w="270" w:type="dxa"/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73560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945308" w:rsidRPr="00DC65D5" w:rsidTr="00B80ACD">
        <w:tc>
          <w:tcPr>
            <w:tcW w:w="5652" w:type="dxa"/>
          </w:tcPr>
          <w:p w:rsidR="00945308" w:rsidRPr="00A56D21" w:rsidRDefault="00945308" w:rsidP="00945308">
            <w:pPr>
              <w:spacing w:line="35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:rsidR="00945308" w:rsidRP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3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89,574 </w:t>
            </w:r>
          </w:p>
        </w:tc>
        <w:tc>
          <w:tcPr>
            <w:tcW w:w="270" w:type="dxa"/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945308" w:rsidRDefault="00945308" w:rsidP="009453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73560">
              <w:rPr>
                <w:rFonts w:ascii="Angsana New" w:hAnsi="Angsana New"/>
                <w:b/>
                <w:bCs/>
                <w:sz w:val="30"/>
                <w:szCs w:val="30"/>
              </w:rPr>
              <w:t>491,271</w:t>
            </w:r>
          </w:p>
        </w:tc>
      </w:tr>
    </w:tbl>
    <w:p w:rsidR="007453BD" w:rsidRDefault="007453BD" w:rsidP="00EE5DFE">
      <w:pPr>
        <w:spacing w:line="350" w:lineRule="exact"/>
      </w:pPr>
    </w:p>
    <w:p w:rsidR="00A822CA" w:rsidRPr="007F5329" w:rsidRDefault="00A822CA" w:rsidP="00EE5DFE">
      <w:pPr>
        <w:pStyle w:val="block"/>
        <w:tabs>
          <w:tab w:val="left" w:pos="540"/>
        </w:tabs>
        <w:spacing w:after="0" w:line="350" w:lineRule="exact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1</w:t>
      </w:r>
      <w:r w:rsidR="00C20082">
        <w:rPr>
          <w:rFonts w:ascii="Angsana New" w:hAnsi="Angsana New"/>
          <w:b/>
          <w:bCs/>
          <w:sz w:val="30"/>
          <w:szCs w:val="30"/>
          <w:lang w:val="en-US" w:bidi="th-TH"/>
        </w:rPr>
        <w:t>7</w:t>
      </w:r>
      <w:r w:rsidRPr="003F37D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>
        <w:rPr>
          <w:rFonts w:hint="cs"/>
          <w:b/>
          <w:bCs/>
          <w:spacing w:val="-2"/>
          <w:sz w:val="30"/>
          <w:szCs w:val="30"/>
          <w:cs/>
          <w:lang w:bidi="th-TH"/>
        </w:rPr>
        <w:t>เจ้าหนี้ธุรกิจหลักทรัพย์</w:t>
      </w:r>
    </w:p>
    <w:p w:rsidR="00C20082" w:rsidRDefault="00A822CA" w:rsidP="00EE5DFE">
      <w:pPr>
        <w:pStyle w:val="block"/>
        <w:tabs>
          <w:tab w:val="left" w:pos="540"/>
        </w:tabs>
        <w:spacing w:after="0" w:line="350" w:lineRule="exact"/>
        <w:ind w:left="0"/>
        <w:jc w:val="both"/>
        <w:rPr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</w:p>
    <w:tbl>
      <w:tblPr>
        <w:tblW w:w="919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52"/>
        <w:gridCol w:w="1665"/>
        <w:gridCol w:w="270"/>
        <w:gridCol w:w="1611"/>
      </w:tblGrid>
      <w:tr w:rsidR="00B80ACD" w:rsidTr="00A161DD">
        <w:trPr>
          <w:trHeight w:val="70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B80ACD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7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80ACD" w:rsidRPr="00941EC3" w:rsidTr="00A161DD">
        <w:trPr>
          <w:trHeight w:val="317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83A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:rsidR="00B80ACD" w:rsidRPr="00400F28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173B10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B80ACD" w:rsidRPr="00400F28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:rsidR="00B80ACD" w:rsidRPr="00941EC3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31 ธันวาคม </w:t>
            </w:r>
            <w:r w:rsidR="00173B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B80ACD" w:rsidRPr="00941EC3" w:rsidTr="00A161DD">
        <w:trPr>
          <w:trHeight w:val="317"/>
        </w:trPr>
        <w:tc>
          <w:tcPr>
            <w:tcW w:w="5652" w:type="dxa"/>
            <w:vAlign w:val="bottom"/>
          </w:tcPr>
          <w:p w:rsidR="00B80ACD" w:rsidRPr="00583AE5" w:rsidRDefault="00B80ACD" w:rsidP="00A161D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:rsidR="00B80ACD" w:rsidRDefault="00B80ACD" w:rsidP="00A161DD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3C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453BD" w:rsidRPr="00DC65D5" w:rsidTr="00A161DD">
        <w:tc>
          <w:tcPr>
            <w:tcW w:w="5652" w:type="dxa"/>
          </w:tcPr>
          <w:p w:rsidR="007453BD" w:rsidRPr="00707B3D" w:rsidRDefault="007453BD" w:rsidP="007453BD">
            <w:pPr>
              <w:spacing w:line="35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65" w:type="dxa"/>
          </w:tcPr>
          <w:p w:rsidR="007453BD" w:rsidRPr="007453BD" w:rsidRDefault="007453BD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453BD">
              <w:rPr>
                <w:rFonts w:ascii="Angsana New" w:hAnsi="Angsana New"/>
                <w:sz w:val="30"/>
                <w:szCs w:val="30"/>
              </w:rPr>
              <w:t xml:space="preserve"> 3,025,145 </w:t>
            </w:r>
          </w:p>
        </w:tc>
        <w:tc>
          <w:tcPr>
            <w:tcW w:w="270" w:type="dxa"/>
          </w:tcPr>
          <w:p w:rsid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:rsidR="007453BD" w:rsidRDefault="007453BD" w:rsidP="007D40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3,679,636</w:t>
            </w:r>
          </w:p>
        </w:tc>
      </w:tr>
      <w:tr w:rsidR="007453BD" w:rsidRPr="00DC65D5" w:rsidTr="00B80ACD">
        <w:tc>
          <w:tcPr>
            <w:tcW w:w="5652" w:type="dxa"/>
          </w:tcPr>
          <w:p w:rsidR="007453BD" w:rsidRPr="00707B3D" w:rsidRDefault="007453BD" w:rsidP="007453BD">
            <w:pPr>
              <w:spacing w:line="35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เจ้าหนี้ทรัพย์สินวางประกัน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7453BD" w:rsidRPr="007453BD" w:rsidRDefault="001F578F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22,591</w:t>
            </w:r>
            <w:r w:rsidR="007453BD" w:rsidRPr="007453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59,900</w:t>
            </w:r>
          </w:p>
        </w:tc>
      </w:tr>
      <w:tr w:rsidR="007453BD" w:rsidRPr="00DC65D5" w:rsidTr="00B80ACD">
        <w:tc>
          <w:tcPr>
            <w:tcW w:w="5652" w:type="dxa"/>
          </w:tcPr>
          <w:p w:rsidR="007453BD" w:rsidRPr="00A56D21" w:rsidRDefault="007453BD" w:rsidP="007453BD">
            <w:pPr>
              <w:spacing w:line="35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:rsidR="007453BD" w:rsidRP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3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3,047,736 </w:t>
            </w:r>
          </w:p>
        </w:tc>
        <w:tc>
          <w:tcPr>
            <w:tcW w:w="270" w:type="dxa"/>
          </w:tcPr>
          <w:p w:rsid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7453BD" w:rsidRDefault="007453BD" w:rsidP="00745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3,739,536</w:t>
            </w:r>
          </w:p>
        </w:tc>
      </w:tr>
    </w:tbl>
    <w:p w:rsidR="00B80ACD" w:rsidRPr="0028270C" w:rsidRDefault="00B80ACD" w:rsidP="00EE5DFE">
      <w:pPr>
        <w:pStyle w:val="block"/>
        <w:tabs>
          <w:tab w:val="left" w:pos="540"/>
        </w:tabs>
        <w:spacing w:after="0" w:line="350" w:lineRule="exact"/>
        <w:ind w:left="0"/>
        <w:jc w:val="both"/>
        <w:rPr>
          <w:sz w:val="16"/>
          <w:szCs w:val="16"/>
          <w:cs/>
          <w:lang w:bidi="th-TH"/>
        </w:rPr>
      </w:pPr>
    </w:p>
    <w:p w:rsidR="003F37D9" w:rsidRPr="007F5329" w:rsidRDefault="00F06559" w:rsidP="00EE5DFE">
      <w:pPr>
        <w:pStyle w:val="block"/>
        <w:tabs>
          <w:tab w:val="left" w:pos="540"/>
        </w:tabs>
        <w:spacing w:after="0" w:line="350" w:lineRule="exact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1</w:t>
      </w:r>
      <w:r w:rsidR="00EE5DFE">
        <w:rPr>
          <w:rFonts w:ascii="Angsana New" w:hAnsi="Angsana New"/>
          <w:b/>
          <w:bCs/>
          <w:sz w:val="30"/>
          <w:szCs w:val="30"/>
          <w:lang w:val="en-US" w:bidi="th-TH"/>
        </w:rPr>
        <w:t>8</w:t>
      </w:r>
      <w:r w:rsidR="003F37D9" w:rsidRPr="003F37D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3F37D9" w:rsidRPr="003F37D9">
        <w:rPr>
          <w:rFonts w:hint="cs"/>
          <w:b/>
          <w:bCs/>
          <w:spacing w:val="-2"/>
          <w:sz w:val="30"/>
          <w:szCs w:val="30"/>
          <w:cs/>
          <w:lang w:bidi="th-TH"/>
        </w:rPr>
        <w:t>ตราสารหนี้ที่ออก</w:t>
      </w:r>
    </w:p>
    <w:p w:rsidR="00837325" w:rsidRPr="0028270C" w:rsidRDefault="00837325" w:rsidP="00EE5DFE">
      <w:pPr>
        <w:pStyle w:val="BodyText2"/>
        <w:tabs>
          <w:tab w:val="left" w:pos="540"/>
        </w:tabs>
        <w:spacing w:line="350" w:lineRule="exact"/>
        <w:ind w:left="540" w:right="387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270"/>
        <w:gridCol w:w="1530"/>
        <w:gridCol w:w="270"/>
        <w:gridCol w:w="1620"/>
        <w:gridCol w:w="270"/>
        <w:gridCol w:w="1530"/>
      </w:tblGrid>
      <w:tr w:rsidR="00B933E1" w:rsidRPr="00024184" w:rsidTr="00D609C6">
        <w:trPr>
          <w:trHeight w:val="362"/>
        </w:trPr>
        <w:tc>
          <w:tcPr>
            <w:tcW w:w="20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10" w:type="dxa"/>
            <w:gridSpan w:val="7"/>
          </w:tcPr>
          <w:p w:rsidR="00B933E1" w:rsidRPr="00780FF5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F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EE5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933E1" w:rsidRPr="00024184" w:rsidTr="00D609C6">
        <w:trPr>
          <w:trHeight w:val="362"/>
        </w:trPr>
        <w:tc>
          <w:tcPr>
            <w:tcW w:w="20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20" w:type="dxa"/>
            <w:gridSpan w:val="3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4F6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E64F6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00C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20" w:type="dxa"/>
            <w:gridSpan w:val="3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00C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933E1" w:rsidRPr="00024184" w:rsidTr="00173B10">
        <w:trPr>
          <w:trHeight w:val="362"/>
        </w:trPr>
        <w:tc>
          <w:tcPr>
            <w:tcW w:w="20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933E1" w:rsidRPr="00024184" w:rsidTr="00D609C6">
        <w:trPr>
          <w:trHeight w:val="362"/>
        </w:trPr>
        <w:tc>
          <w:tcPr>
            <w:tcW w:w="20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น้อยกว่า </w:t>
            </w:r>
            <w:r w:rsidRPr="0002418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tabs>
                <w:tab w:val="clear" w:pos="454"/>
                <w:tab w:val="left" w:pos="432"/>
              </w:tabs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น้อยกว่า </w:t>
            </w:r>
            <w:r w:rsidRPr="0002418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ปี</w:t>
            </w:r>
          </w:p>
        </w:tc>
      </w:tr>
      <w:tr w:rsidR="00B933E1" w:rsidRPr="00024184" w:rsidTr="00D609C6">
        <w:tc>
          <w:tcPr>
            <w:tcW w:w="2070" w:type="dxa"/>
          </w:tcPr>
          <w:p w:rsidR="00B933E1" w:rsidRPr="00024184" w:rsidRDefault="00B933E1" w:rsidP="00EE5DFE">
            <w:pPr>
              <w:spacing w:line="350" w:lineRule="exact"/>
              <w:ind w:left="-18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tabs>
                <w:tab w:val="clear" w:pos="907"/>
                <w:tab w:val="left" w:pos="929"/>
              </w:tabs>
              <w:spacing w:line="350" w:lineRule="exact"/>
              <w:ind w:left="-117" w:right="-108" w:hanging="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8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17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tabs>
                <w:tab w:val="clear" w:pos="907"/>
                <w:tab w:val="left" w:pos="929"/>
              </w:tabs>
              <w:spacing w:line="350" w:lineRule="exact"/>
              <w:ind w:left="-117" w:right="-108" w:hanging="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024184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33E1" w:rsidRPr="00024184" w:rsidTr="00D609C6">
        <w:tc>
          <w:tcPr>
            <w:tcW w:w="2070" w:type="dxa"/>
          </w:tcPr>
          <w:p w:rsidR="00B933E1" w:rsidRPr="00024184" w:rsidRDefault="00B933E1" w:rsidP="00EE5DFE">
            <w:pPr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</w:rPr>
            </w:pPr>
            <w:r w:rsidRPr="00024184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spacing w:line="350" w:lineRule="exact"/>
              <w:ind w:left="-126" w:right="-1" w:firstLine="18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933E1" w:rsidRPr="00024184" w:rsidRDefault="00B933E1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33E1" w:rsidRPr="00024184" w:rsidRDefault="00B933E1" w:rsidP="00EE5DFE">
            <w:pPr>
              <w:spacing w:line="35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933E1" w:rsidRPr="00024184" w:rsidRDefault="00B933E1" w:rsidP="00EE5DFE">
            <w:pPr>
              <w:spacing w:line="350" w:lineRule="exact"/>
              <w:ind w:left="-126" w:right="-1" w:firstLine="18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300CC7" w:rsidRPr="00024184" w:rsidTr="00D609C6">
        <w:tc>
          <w:tcPr>
            <w:tcW w:w="2070" w:type="dxa"/>
          </w:tcPr>
          <w:p w:rsidR="00300CC7" w:rsidRPr="00024184" w:rsidRDefault="00300CC7" w:rsidP="00EE5DFE">
            <w:pPr>
              <w:tabs>
                <w:tab w:val="clear" w:pos="227"/>
                <w:tab w:val="left" w:pos="252"/>
              </w:tabs>
              <w:spacing w:line="350" w:lineRule="exact"/>
              <w:ind w:left="-18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</w:pPr>
            <w:r w:rsidRPr="00024184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:rsidR="00300CC7" w:rsidRPr="00024184" w:rsidRDefault="00300CC7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อ้างอิงกับตัวแปร</w:t>
            </w:r>
            <w:r w:rsidRPr="00024184">
              <w:rPr>
                <w:rFonts w:ascii="Angsana New" w:eastAsia="Calibri" w:hAnsi="Angsana New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:rsidR="00300CC7" w:rsidRPr="00024184" w:rsidRDefault="00300CC7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00CC7" w:rsidRPr="00024184" w:rsidRDefault="007453BD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right="72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453BD">
              <w:rPr>
                <w:rFonts w:ascii="Angsana New" w:eastAsia="Calibri" w:hAnsi="Angsana New"/>
                <w:sz w:val="30"/>
                <w:szCs w:val="30"/>
                <w:cs/>
              </w:rPr>
              <w:t>3</w:t>
            </w:r>
            <w:r w:rsidRPr="007453BD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7453BD">
              <w:rPr>
                <w:rFonts w:ascii="Angsana New" w:eastAsia="Calibri" w:hAnsi="Angsana New"/>
                <w:sz w:val="30"/>
                <w:szCs w:val="30"/>
                <w:cs/>
              </w:rPr>
              <w:t>190</w:t>
            </w:r>
            <w:r w:rsidRPr="007453BD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7453BD">
              <w:rPr>
                <w:rFonts w:ascii="Angsana New" w:eastAsia="Calibri" w:hAnsi="Angsana New"/>
                <w:sz w:val="30"/>
                <w:szCs w:val="30"/>
                <w:cs/>
              </w:rPr>
              <w:t>235</w:t>
            </w:r>
          </w:p>
        </w:tc>
        <w:tc>
          <w:tcPr>
            <w:tcW w:w="270" w:type="dxa"/>
          </w:tcPr>
          <w:p w:rsidR="00300CC7" w:rsidRPr="00024184" w:rsidRDefault="00300CC7" w:rsidP="00EE5DFE">
            <w:pPr>
              <w:tabs>
                <w:tab w:val="clear" w:pos="227"/>
                <w:tab w:val="left" w:pos="252"/>
              </w:tabs>
              <w:spacing w:line="350" w:lineRule="exact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300CC7" w:rsidRPr="00024184" w:rsidRDefault="00300CC7" w:rsidP="00EE5DFE">
            <w:pPr>
              <w:spacing w:line="350" w:lineRule="exact"/>
              <w:ind w:left="-121" w:right="-108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</w:rPr>
            </w:pPr>
            <w:r w:rsidRPr="00024184">
              <w:rPr>
                <w:rFonts w:ascii="Angsana New" w:eastAsia="Calibri" w:hAnsi="Angsana New"/>
                <w:sz w:val="30"/>
                <w:szCs w:val="30"/>
                <w:cs/>
              </w:rPr>
              <w:t>อ้างอิงกับตัวแปร</w:t>
            </w:r>
            <w:r w:rsidRPr="00024184">
              <w:rPr>
                <w:rFonts w:ascii="Angsana New" w:eastAsia="Calibri" w:hAnsi="Angsana New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:rsidR="00300CC7" w:rsidRPr="00024184" w:rsidRDefault="00300CC7" w:rsidP="00EE5DFE">
            <w:pPr>
              <w:spacing w:line="35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00CC7" w:rsidRPr="00024184" w:rsidRDefault="00300CC7" w:rsidP="007D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350" w:lineRule="exac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3,814,464</w:t>
            </w:r>
          </w:p>
        </w:tc>
      </w:tr>
      <w:tr w:rsidR="00300CC7" w:rsidRPr="00024184" w:rsidTr="00D609C6">
        <w:trPr>
          <w:trHeight w:val="352"/>
        </w:trPr>
        <w:tc>
          <w:tcPr>
            <w:tcW w:w="2070" w:type="dxa"/>
          </w:tcPr>
          <w:p w:rsidR="00300CC7" w:rsidRPr="00024184" w:rsidRDefault="00300CC7" w:rsidP="00EE5DFE">
            <w:pPr>
              <w:spacing w:line="350" w:lineRule="exact"/>
              <w:ind w:left="-18"/>
              <w:rPr>
                <w:rFonts w:ascii="Angsana New" w:eastAsia="Calibri" w:hAnsi="Angsana New"/>
                <w:sz w:val="30"/>
                <w:szCs w:val="30"/>
              </w:rPr>
            </w:pPr>
            <w:r w:rsidRPr="0002418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300CC7" w:rsidRPr="00024184" w:rsidRDefault="00300CC7" w:rsidP="00EE5DFE">
            <w:pPr>
              <w:spacing w:line="35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0CC7" w:rsidRPr="00024184" w:rsidRDefault="00300CC7" w:rsidP="00EE5DFE">
            <w:pPr>
              <w:spacing w:line="35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00CC7" w:rsidRPr="006517C3" w:rsidRDefault="007453BD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right="72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453B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3</w:t>
            </w:r>
            <w:r w:rsidRPr="007453B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Pr="007453B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190</w:t>
            </w:r>
            <w:r w:rsidRPr="007453B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Pr="007453B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235</w:t>
            </w:r>
          </w:p>
        </w:tc>
        <w:tc>
          <w:tcPr>
            <w:tcW w:w="270" w:type="dxa"/>
          </w:tcPr>
          <w:p w:rsidR="00300CC7" w:rsidRPr="00024184" w:rsidRDefault="00300CC7" w:rsidP="00EE5DFE">
            <w:pPr>
              <w:spacing w:line="35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00CC7" w:rsidRPr="00024184" w:rsidRDefault="00300CC7" w:rsidP="00EE5DFE">
            <w:pPr>
              <w:spacing w:line="35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0CC7" w:rsidRPr="00024184" w:rsidRDefault="00300CC7" w:rsidP="00EE5DFE">
            <w:pPr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00CC7" w:rsidRPr="006517C3" w:rsidRDefault="00300CC7" w:rsidP="007D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350" w:lineRule="exact"/>
              <w:ind w:right="27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,814,464</w:t>
            </w:r>
          </w:p>
        </w:tc>
      </w:tr>
    </w:tbl>
    <w:p w:rsidR="00B933E1" w:rsidRPr="00242CAB" w:rsidRDefault="00B933E1" w:rsidP="00EE5DFE">
      <w:pPr>
        <w:pStyle w:val="BodyText2"/>
        <w:tabs>
          <w:tab w:val="left" w:pos="540"/>
        </w:tabs>
        <w:spacing w:line="350" w:lineRule="exact"/>
        <w:ind w:left="540" w:right="387" w:firstLine="0"/>
        <w:jc w:val="thaiDistribute"/>
        <w:rPr>
          <w:rFonts w:ascii="Angsana New" w:hAnsi="Angsana New"/>
          <w:sz w:val="30"/>
          <w:szCs w:val="30"/>
        </w:rPr>
      </w:pPr>
    </w:p>
    <w:p w:rsidR="00681950" w:rsidRDefault="00681950" w:rsidP="00EE5DFE">
      <w:pPr>
        <w:tabs>
          <w:tab w:val="clear" w:pos="680"/>
          <w:tab w:val="clear" w:pos="907"/>
          <w:tab w:val="left" w:pos="720"/>
        </w:tabs>
        <w:spacing w:line="350" w:lineRule="exact"/>
        <w:ind w:firstLine="540"/>
        <w:rPr>
          <w:sz w:val="24"/>
          <w:szCs w:val="24"/>
          <w:lang w:val="th-TH"/>
        </w:rPr>
      </w:pPr>
      <w:r w:rsidRPr="00F7163F">
        <w:rPr>
          <w:rFonts w:hint="cs"/>
          <w:sz w:val="24"/>
          <w:szCs w:val="24"/>
          <w:vertAlign w:val="superscript"/>
          <w:cs/>
          <w:lang w:val="th-TH"/>
        </w:rPr>
        <w:t>*</w:t>
      </w:r>
      <w:r w:rsidRPr="00F7163F">
        <w:rPr>
          <w:rFonts w:ascii="Angsana New" w:hAnsi="Angsana New"/>
          <w:spacing w:val="-4"/>
          <w:sz w:val="24"/>
          <w:szCs w:val="24"/>
          <w:cs/>
          <w:lang w:val="th-TH"/>
        </w:rPr>
        <w:tab/>
      </w:r>
      <w:r w:rsidRPr="00F7163F">
        <w:rPr>
          <w:rFonts w:hint="cs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:rsidR="00432EB8" w:rsidRDefault="00432EB8" w:rsidP="00F77486">
      <w:pPr>
        <w:tabs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60D34" w:rsidRPr="00F77486" w:rsidRDefault="00F60D34" w:rsidP="00CF7358">
      <w:pPr>
        <w:tabs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sz w:val="24"/>
          <w:szCs w:val="24"/>
          <w:cs/>
          <w:lang w:val="th-TH"/>
        </w:rPr>
      </w:pPr>
      <w:r>
        <w:rPr>
          <w:rFonts w:ascii="Angsana New" w:eastAsia="Calibri" w:hAnsi="Angsana New"/>
          <w:sz w:val="30"/>
          <w:szCs w:val="30"/>
          <w:cs/>
        </w:rPr>
        <w:lastRenderedPageBreak/>
        <w:t>ตราสารหนี้ที่ออก</w:t>
      </w:r>
      <w:r w:rsidRPr="00344CF4">
        <w:rPr>
          <w:rFonts w:ascii="Angsana New" w:eastAsia="Calibri" w:hAnsi="Angsana New"/>
          <w:sz w:val="30"/>
          <w:szCs w:val="30"/>
          <w:cs/>
        </w:rPr>
        <w:t>คือหุ้นกู้อนุพันธ์ ซึ่ง</w:t>
      </w:r>
      <w:r w:rsidRPr="00344CF4">
        <w:rPr>
          <w:rFonts w:ascii="Angsana New" w:eastAsia="Calibri" w:hAnsi="Angsana New" w:hint="cs"/>
          <w:sz w:val="30"/>
          <w:szCs w:val="30"/>
          <w:cs/>
        </w:rPr>
        <w:t>เป็นภาระหนี้สินโดยรวมตราสารอนุพันธ์แฝง</w:t>
      </w:r>
      <w:r w:rsidRPr="00344CF4">
        <w:rPr>
          <w:rFonts w:ascii="Angsana New" w:eastAsia="Calibri" w:hAnsi="Angsana New"/>
          <w:sz w:val="30"/>
          <w:szCs w:val="30"/>
          <w:cs/>
        </w:rPr>
        <w:t>ที่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44CF4">
        <w:rPr>
          <w:rFonts w:ascii="Angsana New" w:eastAsia="Calibri" w:hAnsi="Angsana New"/>
          <w:sz w:val="30"/>
          <w:szCs w:val="30"/>
          <w:cs/>
        </w:rPr>
        <w:t>บริษัท</w:t>
      </w:r>
      <w:r w:rsidR="00EE5DFE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44CF4">
        <w:rPr>
          <w:rFonts w:ascii="Angsana New" w:eastAsia="Calibri" w:hAnsi="Angsana New"/>
          <w:sz w:val="30"/>
          <w:szCs w:val="30"/>
          <w:cs/>
        </w:rPr>
        <w:t>เสนอขายเป็นการทั่วไปแก่ผู้ลงทุน</w:t>
      </w:r>
      <w:r>
        <w:rPr>
          <w:rFonts w:ascii="Angsana New" w:eastAsia="Calibri" w:hAnsi="Angsana New" w:hint="cs"/>
          <w:sz w:val="30"/>
          <w:szCs w:val="30"/>
          <w:cs/>
        </w:rPr>
        <w:t>รายย่อย</w:t>
      </w:r>
      <w:r w:rsidRPr="00344CF4">
        <w:rPr>
          <w:rFonts w:ascii="Angsana New" w:eastAsia="Calibri" w:hAnsi="Angsana New"/>
          <w:sz w:val="30"/>
          <w:szCs w:val="30"/>
          <w:cs/>
        </w:rPr>
        <w:t>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หุ้นกู้อนุพันธ์ดังกล่าวเป็นเครื่องมือทางการเงินระยะสั้น</w:t>
      </w:r>
      <w:r w:rsidRPr="00344CF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344CF4">
        <w:rPr>
          <w:rFonts w:ascii="Angsana New" w:eastAsia="Calibri" w:hAnsi="Angsana New"/>
          <w:sz w:val="30"/>
          <w:szCs w:val="30"/>
          <w:cs/>
        </w:rPr>
        <w:t>ผลตอบแทนจะอิง</w:t>
      </w:r>
      <w:r w:rsidR="00173B10">
        <w:rPr>
          <w:rFonts w:ascii="Angsana New" w:eastAsia="Calibri" w:hAnsi="Angsana New"/>
          <w:sz w:val="30"/>
          <w:szCs w:val="30"/>
          <w:cs/>
        </w:rPr>
        <w:br/>
      </w:r>
      <w:r w:rsidRPr="00344CF4">
        <w:rPr>
          <w:rFonts w:ascii="Angsana New" w:eastAsia="Calibri" w:hAnsi="Angsana New"/>
          <w:sz w:val="30"/>
          <w:szCs w:val="30"/>
          <w:cs/>
        </w:rPr>
        <w:t>กับราคาของหลักทรัพย</w:t>
      </w:r>
      <w:r w:rsidRPr="00344CF4">
        <w:rPr>
          <w:rFonts w:ascii="Angsana New" w:eastAsia="Calibri" w:hAnsi="Angsana New" w:hint="cs"/>
          <w:sz w:val="30"/>
          <w:szCs w:val="30"/>
          <w:cs/>
        </w:rPr>
        <w:t>์</w:t>
      </w:r>
      <w:r w:rsidRPr="00344CF4">
        <w:rPr>
          <w:rFonts w:ascii="Angsana New" w:eastAsia="Calibri" w:hAnsi="Angsana New"/>
          <w:sz w:val="30"/>
          <w:szCs w:val="30"/>
          <w:cs/>
        </w:rPr>
        <w:t>อ้างอิง</w:t>
      </w:r>
      <w:r w:rsidRPr="00344CF4">
        <w:rPr>
          <w:rFonts w:ascii="Angsana New" w:eastAsia="Calibri" w:hAnsi="Angsana New"/>
          <w:sz w:val="30"/>
          <w:szCs w:val="30"/>
        </w:rPr>
        <w:t xml:space="preserve"> </w:t>
      </w:r>
      <w:r w:rsidRPr="00344CF4">
        <w:rPr>
          <w:rFonts w:ascii="Angsana New" w:eastAsia="Calibri" w:hAnsi="Angsana New" w:hint="cs"/>
          <w:sz w:val="30"/>
          <w:szCs w:val="30"/>
          <w:cs/>
        </w:rPr>
        <w:t>(</w:t>
      </w:r>
      <w:r w:rsidRPr="00344CF4">
        <w:rPr>
          <w:rFonts w:ascii="Angsana New" w:eastAsia="Calibri" w:hAnsi="Angsana New"/>
          <w:sz w:val="30"/>
          <w:szCs w:val="30"/>
          <w:cs/>
        </w:rPr>
        <w:t>ณ วันกำหนดค่าหลักทรัพย์ที่ระบุอยู่ในสัญญาการออกหุ้นกู้อนุพันธ์</w:t>
      </w:r>
      <w:r w:rsidRPr="00344CF4">
        <w:rPr>
          <w:rFonts w:ascii="Angsana New" w:eastAsia="Calibri" w:hAnsi="Angsana New" w:hint="cs"/>
          <w:sz w:val="30"/>
          <w:szCs w:val="30"/>
          <w:cs/>
        </w:rPr>
        <w:t>)</w:t>
      </w:r>
      <w:r w:rsidRPr="00344CF4">
        <w:rPr>
          <w:rFonts w:ascii="Angsana New" w:eastAsia="Calibri" w:hAnsi="Angsana New"/>
          <w:sz w:val="30"/>
          <w:szCs w:val="30"/>
          <w:cs/>
        </w:rPr>
        <w:t xml:space="preserve"> ส่วนประกอบของตราสารอนุพันธ์ซึ่งอยู่ในรูปแบบของออปชั่นที่สามารถแยกออกจากกันได้โดยบันทึกเป็นรายก</w:t>
      </w:r>
      <w:r>
        <w:rPr>
          <w:rFonts w:ascii="Angsana New" w:eastAsia="Calibri" w:hAnsi="Angsana New"/>
          <w:sz w:val="30"/>
          <w:szCs w:val="30"/>
          <w:cs/>
        </w:rPr>
        <w:t>ารแยกต่างหาก</w:t>
      </w:r>
      <w:r w:rsidRPr="00F77486">
        <w:rPr>
          <w:rFonts w:ascii="Angsana New" w:eastAsia="Calibri" w:hAnsi="Angsana New"/>
          <w:sz w:val="30"/>
          <w:szCs w:val="30"/>
          <w:cs/>
        </w:rPr>
        <w:t>ในงบแสดงฐานะการเงิน</w:t>
      </w:r>
      <w:r w:rsidRPr="00F77486">
        <w:rPr>
          <w:rFonts w:ascii="Angsana New" w:eastAsia="Calibri" w:hAnsi="Angsana New"/>
          <w:sz w:val="30"/>
          <w:szCs w:val="30"/>
        </w:rPr>
        <w:t xml:space="preserve"> </w:t>
      </w:r>
      <w:r w:rsidRPr="00F77486">
        <w:rPr>
          <w:rFonts w:ascii="Angsana New" w:hAnsi="Angsana New"/>
          <w:sz w:val="30"/>
          <w:szCs w:val="30"/>
          <w:cs/>
        </w:rPr>
        <w:t xml:space="preserve">เปิดเผยในหมายเหตุประกอบงบการเงินข้อ </w:t>
      </w:r>
      <w:r w:rsidRPr="00F77486">
        <w:rPr>
          <w:rFonts w:ascii="Angsana New" w:hAnsi="Angsana New" w:hint="cs"/>
          <w:sz w:val="30"/>
          <w:szCs w:val="30"/>
          <w:cs/>
        </w:rPr>
        <w:t>9</w:t>
      </w:r>
    </w:p>
    <w:p w:rsidR="00F60D34" w:rsidRPr="0093002B" w:rsidRDefault="00F60D34" w:rsidP="00F77486">
      <w:pPr>
        <w:tabs>
          <w:tab w:val="clear" w:pos="680"/>
          <w:tab w:val="clear" w:pos="907"/>
          <w:tab w:val="left" w:pos="720"/>
        </w:tabs>
        <w:ind w:firstLine="540"/>
        <w:jc w:val="thaiDistribute"/>
        <w:rPr>
          <w:rFonts w:ascii="Angsana New" w:hAnsi="Angsana New"/>
          <w:sz w:val="20"/>
          <w:szCs w:val="20"/>
          <w:lang w:val="th-TH"/>
        </w:rPr>
      </w:pPr>
    </w:p>
    <w:p w:rsidR="00780FF5" w:rsidRDefault="00A84CC1" w:rsidP="00D6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E5DFE">
        <w:rPr>
          <w:rFonts w:ascii="Angsana New" w:eastAsia="Calibri" w:hAnsi="Angsana New"/>
          <w:spacing w:val="-4"/>
          <w:sz w:val="30"/>
          <w:szCs w:val="30"/>
          <w:cs/>
        </w:rPr>
        <w:t xml:space="preserve">ณ </w:t>
      </w:r>
      <w:r w:rsidRPr="00EE5DF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วันที่ </w:t>
      </w:r>
      <w:r w:rsidRPr="00EE5DFE">
        <w:rPr>
          <w:rFonts w:ascii="Angsana New" w:eastAsia="Calibri" w:hAnsi="Angsana New"/>
          <w:spacing w:val="-4"/>
          <w:sz w:val="30"/>
          <w:szCs w:val="30"/>
        </w:rPr>
        <w:t xml:space="preserve">30 </w:t>
      </w:r>
      <w:r w:rsidRPr="00EE5DFE">
        <w:rPr>
          <w:rFonts w:ascii="Angsana New" w:eastAsia="Calibri" w:hAnsi="Angsana New" w:hint="cs"/>
          <w:spacing w:val="-4"/>
          <w:sz w:val="30"/>
          <w:szCs w:val="30"/>
          <w:cs/>
        </w:rPr>
        <w:t>มิถุนายน</w:t>
      </w:r>
      <w:r w:rsidR="00300CC7" w:rsidRPr="00EE5DFE">
        <w:rPr>
          <w:rFonts w:ascii="Angsana New" w:eastAsia="Calibri" w:hAnsi="Angsana New"/>
          <w:spacing w:val="-4"/>
          <w:sz w:val="30"/>
          <w:szCs w:val="30"/>
        </w:rPr>
        <w:t xml:space="preserve"> 2561</w:t>
      </w:r>
      <w:r w:rsidRPr="00EE5DF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004F9" w:rsidRPr="00EE5DFE">
        <w:rPr>
          <w:rFonts w:ascii="Angsana New" w:eastAsia="Calibri" w:hAnsi="Angsana New" w:hint="cs"/>
          <w:spacing w:val="-4"/>
          <w:sz w:val="30"/>
          <w:szCs w:val="30"/>
          <w:cs/>
        </w:rPr>
        <w:t>กลุ่มบริษัท</w:t>
      </w:r>
      <w:r w:rsidR="00EE5DFE" w:rsidRPr="00EE5DFE">
        <w:rPr>
          <w:rFonts w:ascii="Angsana New" w:eastAsia="Calibri" w:hAnsi="Angsana New" w:hint="cs"/>
          <w:spacing w:val="-4"/>
          <w:sz w:val="30"/>
          <w:szCs w:val="30"/>
          <w:cs/>
        </w:rPr>
        <w:t>และบริษัท</w:t>
      </w:r>
      <w:r w:rsidRPr="00EE5DFE">
        <w:rPr>
          <w:rFonts w:ascii="Angsana New" w:eastAsia="Calibri" w:hAnsi="Angsana New" w:hint="cs"/>
          <w:spacing w:val="-4"/>
          <w:sz w:val="30"/>
          <w:szCs w:val="30"/>
          <w:cs/>
        </w:rPr>
        <w:t>มี</w:t>
      </w:r>
      <w:r w:rsidRPr="00EE5DFE">
        <w:rPr>
          <w:rFonts w:ascii="Angsana New" w:eastAsia="Calibri" w:hAnsi="Angsana New"/>
          <w:spacing w:val="-4"/>
          <w:sz w:val="30"/>
          <w:szCs w:val="30"/>
          <w:cs/>
        </w:rPr>
        <w:t xml:space="preserve">หุ้นกู้อนุพันธ์จำนวน </w:t>
      </w:r>
      <w:r w:rsidR="00432EB8">
        <w:rPr>
          <w:rFonts w:ascii="Angsana New" w:eastAsia="Calibri" w:hAnsi="Angsana New"/>
          <w:spacing w:val="-4"/>
          <w:sz w:val="30"/>
          <w:szCs w:val="30"/>
        </w:rPr>
        <w:t xml:space="preserve">3,190 </w:t>
      </w:r>
      <w:r w:rsidRPr="00EE5DFE">
        <w:rPr>
          <w:rFonts w:ascii="Angsana New" w:eastAsia="Calibri" w:hAnsi="Angsana New"/>
          <w:spacing w:val="-4"/>
          <w:sz w:val="30"/>
          <w:szCs w:val="30"/>
          <w:cs/>
        </w:rPr>
        <w:t>ล้านบาท ซึ่งจะครบกำหนดชำระในเดือน</w:t>
      </w:r>
      <w:r w:rsidR="0027371D">
        <w:rPr>
          <w:rFonts w:ascii="Angsana New" w:eastAsia="Calibri" w:hAnsi="Angsana New" w:hint="cs"/>
          <w:spacing w:val="-4"/>
          <w:sz w:val="30"/>
          <w:szCs w:val="30"/>
          <w:cs/>
        </w:rPr>
        <w:t>กรกฎาคม</w:t>
      </w:r>
      <w:r w:rsidR="00A134B1">
        <w:rPr>
          <w:rFonts w:ascii="Angsana New" w:eastAsia="Calibri" w:hAnsi="Angsana New" w:hint="cs"/>
          <w:spacing w:val="-4"/>
          <w:sz w:val="30"/>
          <w:szCs w:val="30"/>
          <w:cs/>
        </w:rPr>
        <w:t>ถึงเดือน</w:t>
      </w:r>
      <w:r w:rsidR="00432EB8">
        <w:rPr>
          <w:rFonts w:ascii="Angsana New" w:eastAsia="Calibri" w:hAnsi="Angsana New" w:hint="cs"/>
          <w:spacing w:val="-4"/>
          <w:sz w:val="30"/>
          <w:szCs w:val="30"/>
          <w:cs/>
        </w:rPr>
        <w:t>ธันวาคม 2561</w:t>
      </w:r>
      <w:r w:rsidR="00EE5DF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EE5DFE" w:rsidRPr="00EE5DFE">
        <w:rPr>
          <w:rFonts w:ascii="Angsana New" w:eastAsia="Calibri" w:hAnsi="Angsana New" w:hint="cs"/>
          <w:i/>
          <w:iCs/>
          <w:sz w:val="30"/>
          <w:szCs w:val="30"/>
          <w:cs/>
        </w:rPr>
        <w:t>(31 ธันวาคม 2560</w:t>
      </w:r>
      <w:r w:rsidR="00EE5DFE" w:rsidRPr="00EE5DFE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EE5DFE" w:rsidRPr="00EE5DFE">
        <w:rPr>
          <w:rFonts w:ascii="Angsana New" w:eastAsia="Calibri" w:hAnsi="Angsana New" w:hint="cs"/>
          <w:i/>
          <w:iCs/>
          <w:sz w:val="30"/>
          <w:szCs w:val="30"/>
          <w:cs/>
        </w:rPr>
        <w:t>3,814 ล้านบาท ซึ่งครบกำหนดชำระในระหว่างเดือนมกราคม ถึงเดือนมีนาคม 2561)</w:t>
      </w:r>
    </w:p>
    <w:p w:rsidR="0093002B" w:rsidRPr="0093002B" w:rsidRDefault="0093002B" w:rsidP="00D6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20"/>
          <w:szCs w:val="20"/>
          <w:cs/>
        </w:rPr>
      </w:pPr>
    </w:p>
    <w:p w:rsidR="00A84CC1" w:rsidRDefault="00A84CC1" w:rsidP="00CF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C3626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EE5DFE">
        <w:rPr>
          <w:rFonts w:ascii="Angsana New" w:hAnsi="Angsana New"/>
          <w:b/>
          <w:bCs/>
          <w:sz w:val="30"/>
          <w:szCs w:val="30"/>
        </w:rPr>
        <w:t>9</w:t>
      </w:r>
      <w:r w:rsidRPr="009C3626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9C362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:rsidR="0093002B" w:rsidRPr="0093002B" w:rsidRDefault="0093002B" w:rsidP="00A8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6C4622" w:rsidRPr="00400F28" w:rsidTr="00D609C6">
        <w:trPr>
          <w:trHeight w:val="70"/>
        </w:trPr>
        <w:tc>
          <w:tcPr>
            <w:tcW w:w="3825" w:type="dxa"/>
            <w:vAlign w:val="bottom"/>
          </w:tcPr>
          <w:p w:rsidR="006C4622" w:rsidRPr="00400F28" w:rsidRDefault="006C4622" w:rsidP="00D609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:rsidR="006C4622" w:rsidRPr="0051733D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6C4622" w:rsidRPr="00400F28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6C4622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C4622" w:rsidRPr="00400F28" w:rsidTr="00D609C6">
        <w:trPr>
          <w:trHeight w:val="70"/>
        </w:trPr>
        <w:tc>
          <w:tcPr>
            <w:tcW w:w="3825" w:type="dxa"/>
            <w:vAlign w:val="bottom"/>
          </w:tcPr>
          <w:p w:rsidR="006C4622" w:rsidRPr="00400F28" w:rsidRDefault="006C4622" w:rsidP="00D609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6C4622" w:rsidRPr="0092434D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6C4622" w:rsidRPr="00400F28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6C4622" w:rsidRPr="0092434D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6C4622" w:rsidRPr="00400F28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6C4622" w:rsidRPr="0092434D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6C4622" w:rsidRPr="00400F28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6C4622" w:rsidRPr="0092434D" w:rsidRDefault="006C4622" w:rsidP="00D609C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00CC7" w:rsidRPr="00400F28" w:rsidTr="00D609C6">
        <w:trPr>
          <w:trHeight w:val="70"/>
        </w:trPr>
        <w:tc>
          <w:tcPr>
            <w:tcW w:w="3825" w:type="dxa"/>
            <w:vAlign w:val="bottom"/>
          </w:tcPr>
          <w:p w:rsidR="00300CC7" w:rsidRPr="00400F28" w:rsidRDefault="00300CC7" w:rsidP="00300CC7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300CC7" w:rsidRPr="00400F28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00CC7" w:rsidRPr="00400F28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00CC7" w:rsidRPr="00941EC3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00CC7" w:rsidRPr="00400F28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00CC7" w:rsidRPr="00400F28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00CC7" w:rsidRPr="00400F28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00CC7" w:rsidRPr="00941EC3" w:rsidRDefault="00300CC7" w:rsidP="00300CC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C4622" w:rsidRPr="00400F28" w:rsidTr="00D609C6">
        <w:tc>
          <w:tcPr>
            <w:tcW w:w="3825" w:type="dxa"/>
          </w:tcPr>
          <w:p w:rsidR="006C4622" w:rsidRPr="00400F28" w:rsidRDefault="006C4622" w:rsidP="00D609C6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6C4622" w:rsidRDefault="006C4622" w:rsidP="00D609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EB8" w:rsidRPr="00400F28" w:rsidTr="00673283">
        <w:tc>
          <w:tcPr>
            <w:tcW w:w="3825" w:type="dxa"/>
          </w:tcPr>
          <w:p w:rsidR="00432EB8" w:rsidRPr="009C3626" w:rsidRDefault="00432EB8" w:rsidP="00CF7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9C362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47" w:type="dxa"/>
          </w:tcPr>
          <w:p w:rsidR="00432EB8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  <w:p w:rsidR="00432EB8" w:rsidRPr="00662BF4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662BF4">
              <w:rPr>
                <w:rFonts w:ascii="Angsana New" w:hAnsi="Angsana New"/>
                <w:sz w:val="30"/>
                <w:szCs w:val="30"/>
              </w:rPr>
              <w:t>,</w:t>
            </w:r>
            <w:r w:rsidR="001F57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432EB8" w:rsidRPr="00B63F87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  <w:p w:rsidR="00432EB8" w:rsidRPr="00B63F87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B63F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36" w:type="dxa"/>
          </w:tcPr>
          <w:p w:rsidR="00432EB8" w:rsidRPr="00400F28" w:rsidRDefault="00432EB8" w:rsidP="0043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32EB8" w:rsidRDefault="00432EB8" w:rsidP="0043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  <w:p w:rsidR="00432EB8" w:rsidRPr="00662BF4" w:rsidRDefault="00432EB8" w:rsidP="0043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662BF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662B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32EB8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  <w:p w:rsidR="00432EB8" w:rsidRPr="00662BF4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662BF4">
              <w:rPr>
                <w:rFonts w:ascii="Angsana New" w:hAnsi="Angsana New"/>
                <w:sz w:val="30"/>
                <w:szCs w:val="30"/>
              </w:rPr>
              <w:t>83,564</w:t>
            </w:r>
          </w:p>
        </w:tc>
      </w:tr>
      <w:tr w:rsidR="00432EB8" w:rsidRPr="00400F28" w:rsidTr="00673283">
        <w:tc>
          <w:tcPr>
            <w:tcW w:w="3825" w:type="dxa"/>
          </w:tcPr>
          <w:p w:rsidR="00432EB8" w:rsidRPr="00C5601C" w:rsidRDefault="00432EB8" w:rsidP="00CF7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5601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32EB8" w:rsidRPr="00662BF4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62B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32EB8" w:rsidRPr="00B63F87" w:rsidRDefault="00432EB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B63F87"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236" w:type="dxa"/>
          </w:tcPr>
          <w:p w:rsidR="00432EB8" w:rsidRPr="00400F28" w:rsidRDefault="00432EB8" w:rsidP="0043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32EB8" w:rsidRPr="00662BF4" w:rsidRDefault="00432EB8" w:rsidP="0043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62B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32EB8" w:rsidRPr="00662BF4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662BF4"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</w:tr>
      <w:tr w:rsidR="00432EB8" w:rsidRPr="00400F28" w:rsidTr="00371832">
        <w:tc>
          <w:tcPr>
            <w:tcW w:w="3825" w:type="dxa"/>
            <w:vAlign w:val="bottom"/>
          </w:tcPr>
          <w:p w:rsidR="00432EB8" w:rsidRPr="00C5601C" w:rsidRDefault="00432EB8" w:rsidP="00CF7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6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32EB8" w:rsidRPr="00662BF4" w:rsidRDefault="001F578F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432EB8" w:rsidRPr="00662B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EB8" w:rsidRPr="00B63F87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B63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36" w:type="dxa"/>
            <w:vAlign w:val="bottom"/>
          </w:tcPr>
          <w:p w:rsidR="00432EB8" w:rsidRPr="00400F28" w:rsidRDefault="00432EB8" w:rsidP="00432EB8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32EB8" w:rsidRPr="00662BF4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BF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662B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</w:tcPr>
          <w:p w:rsidR="00432EB8" w:rsidRDefault="00432EB8" w:rsidP="00432E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32EB8" w:rsidRPr="00662BF4" w:rsidRDefault="00432EB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BF4">
              <w:rPr>
                <w:rFonts w:ascii="Angsana New" w:hAnsi="Angsana New"/>
                <w:b/>
                <w:bCs/>
                <w:sz w:val="30"/>
                <w:szCs w:val="30"/>
              </w:rPr>
              <w:t>95,649</w:t>
            </w:r>
          </w:p>
        </w:tc>
      </w:tr>
    </w:tbl>
    <w:p w:rsidR="00317E84" w:rsidRPr="0093002B" w:rsidRDefault="00317E84" w:rsidP="0031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p w:rsidR="009C3C44" w:rsidRPr="009C3C44" w:rsidRDefault="009C3C44" w:rsidP="00CF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9C3C44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ประมาณการหนี้สินไม่หมุนเวียนสำหรับผลประโยชน์หลังออกจากงานตามงบแสดงฐานะการเงินมีดังต่อไปนี้</w:t>
      </w:r>
    </w:p>
    <w:p w:rsidR="009C3C44" w:rsidRPr="0093002B" w:rsidRDefault="009C3C44" w:rsidP="0031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317E84" w:rsidRPr="00400F28" w:rsidTr="0093002B">
        <w:trPr>
          <w:trHeight w:val="70"/>
          <w:tblHeader/>
        </w:trPr>
        <w:tc>
          <w:tcPr>
            <w:tcW w:w="3825" w:type="dxa"/>
            <w:vAlign w:val="bottom"/>
          </w:tcPr>
          <w:p w:rsidR="00317E84" w:rsidRPr="00400F28" w:rsidRDefault="00317E84" w:rsidP="004C2B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:rsidR="00317E84" w:rsidRPr="0051733D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317E84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7E84" w:rsidRPr="00400F28" w:rsidTr="0093002B">
        <w:trPr>
          <w:trHeight w:val="70"/>
          <w:tblHeader/>
        </w:trPr>
        <w:tc>
          <w:tcPr>
            <w:tcW w:w="3825" w:type="dxa"/>
            <w:vAlign w:val="bottom"/>
          </w:tcPr>
          <w:p w:rsidR="00317E84" w:rsidRPr="00400F28" w:rsidRDefault="00317E84" w:rsidP="004C2B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317E84" w:rsidRPr="0092434D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17E84" w:rsidRPr="0092434D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17E84" w:rsidRPr="0092434D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17E84" w:rsidRPr="0092434D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17E84" w:rsidRPr="00400F28" w:rsidTr="0093002B">
        <w:trPr>
          <w:trHeight w:val="70"/>
          <w:tblHeader/>
        </w:trPr>
        <w:tc>
          <w:tcPr>
            <w:tcW w:w="3825" w:type="dxa"/>
            <w:vAlign w:val="bottom"/>
          </w:tcPr>
          <w:p w:rsidR="00317E84" w:rsidRPr="00400F28" w:rsidRDefault="00317E84" w:rsidP="004C2BDD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17E84" w:rsidRPr="00941EC3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17E84" w:rsidRPr="00400F28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17E84" w:rsidRPr="00941EC3" w:rsidRDefault="00317E84" w:rsidP="004C2BD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17E84" w:rsidRPr="00400F28" w:rsidTr="0093002B">
        <w:tc>
          <w:tcPr>
            <w:tcW w:w="3825" w:type="dxa"/>
          </w:tcPr>
          <w:p w:rsidR="00317E84" w:rsidRPr="00400F28" w:rsidRDefault="00317E84" w:rsidP="004C2BDD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317E84" w:rsidRDefault="00317E84" w:rsidP="004C2B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E84" w:rsidRPr="00400F28" w:rsidTr="0093002B">
        <w:tc>
          <w:tcPr>
            <w:tcW w:w="3825" w:type="dxa"/>
          </w:tcPr>
          <w:p w:rsidR="00317E84" w:rsidRPr="00F93882" w:rsidRDefault="00317E84" w:rsidP="00CF7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7" w:hanging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388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47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17E84" w:rsidRPr="00B63F87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Pr="00400F28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Pr="00662BF4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E84" w:rsidRPr="00400F28" w:rsidTr="0093002B">
        <w:tc>
          <w:tcPr>
            <w:tcW w:w="3825" w:type="dxa"/>
          </w:tcPr>
          <w:p w:rsidR="00317E84" w:rsidRPr="00F93882" w:rsidRDefault="00317E84" w:rsidP="00CF7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7" w:hanging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388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47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17E84" w:rsidRPr="00B63F87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Pr="00400F28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Pr="00662BF4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E84" w:rsidRPr="00400F28" w:rsidTr="0093002B">
        <w:tc>
          <w:tcPr>
            <w:tcW w:w="3825" w:type="dxa"/>
          </w:tcPr>
          <w:p w:rsidR="00317E84" w:rsidRPr="00F37783" w:rsidRDefault="00317E84" w:rsidP="00A134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59" w:hanging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77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17E84" w:rsidRPr="00B63F87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Pr="00400F28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Pr="00662BF4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E84" w:rsidRPr="00400F28" w:rsidTr="0093002B">
        <w:tc>
          <w:tcPr>
            <w:tcW w:w="3825" w:type="dxa"/>
          </w:tcPr>
          <w:p w:rsidR="00317E84" w:rsidRPr="004D113C" w:rsidRDefault="00317E84" w:rsidP="00317E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0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โครงการผลประโยชน์ที่กำหนดไว้</w:t>
            </w:r>
          </w:p>
        </w:tc>
        <w:tc>
          <w:tcPr>
            <w:tcW w:w="1147" w:type="dxa"/>
          </w:tcPr>
          <w:p w:rsidR="00317E84" w:rsidRDefault="001F578F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</w:t>
            </w:r>
            <w:r w:rsidR="00E70BC8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17E84" w:rsidRPr="00B63F87" w:rsidRDefault="00317E84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87,354</w:t>
            </w:r>
          </w:p>
        </w:tc>
        <w:tc>
          <w:tcPr>
            <w:tcW w:w="236" w:type="dxa"/>
          </w:tcPr>
          <w:p w:rsidR="00317E84" w:rsidRPr="00400F28" w:rsidRDefault="00317E84" w:rsidP="0031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Default="00E70BC8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811"/>
              </w:tabs>
              <w:spacing w:line="240" w:lineRule="auto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89,483</w:t>
            </w:r>
          </w:p>
        </w:tc>
        <w:tc>
          <w:tcPr>
            <w:tcW w:w="236" w:type="dxa"/>
          </w:tcPr>
          <w:p w:rsidR="00317E84" w:rsidRDefault="00317E84" w:rsidP="00317E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17E84" w:rsidRPr="00662BF4" w:rsidRDefault="00317E84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83,564</w:t>
            </w:r>
          </w:p>
        </w:tc>
      </w:tr>
    </w:tbl>
    <w:p w:rsidR="00317E84" w:rsidRDefault="00317E84">
      <w:pPr>
        <w:rPr>
          <w:sz w:val="10"/>
          <w:szCs w:val="10"/>
        </w:rPr>
      </w:pPr>
    </w:p>
    <w:p w:rsidR="0093002B" w:rsidRDefault="0093002B">
      <w:pPr>
        <w:rPr>
          <w:sz w:val="10"/>
          <w:szCs w:val="10"/>
        </w:rPr>
      </w:pPr>
    </w:p>
    <w:p w:rsidR="0093002B" w:rsidRPr="0093002B" w:rsidRDefault="0093002B">
      <w:pPr>
        <w:rPr>
          <w:sz w:val="10"/>
          <w:szCs w:val="10"/>
        </w:rPr>
      </w:pPr>
    </w:p>
    <w:tbl>
      <w:tblPr>
        <w:tblW w:w="913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AD198E" w:rsidRPr="00400F28" w:rsidTr="00CF7358">
        <w:tc>
          <w:tcPr>
            <w:tcW w:w="3825" w:type="dxa"/>
          </w:tcPr>
          <w:p w:rsidR="00AD198E" w:rsidRPr="00E64AB6" w:rsidRDefault="00AD198E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35" w:type="dxa"/>
            <w:gridSpan w:val="3"/>
          </w:tcPr>
          <w:p w:rsidR="00AD198E" w:rsidRPr="0051733D" w:rsidRDefault="00AD198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AD198E" w:rsidRPr="00400F28" w:rsidRDefault="00AD198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AD198E" w:rsidRDefault="00AD198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5588" w:rsidRPr="00400F28" w:rsidTr="00CF7358">
        <w:tc>
          <w:tcPr>
            <w:tcW w:w="3825" w:type="dxa"/>
          </w:tcPr>
          <w:p w:rsidR="00375588" w:rsidRPr="00E64AB6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  <w:r w:rsidRPr="00E64AB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47" w:type="dxa"/>
          </w:tcPr>
          <w:p w:rsidR="00375588" w:rsidRPr="00400F28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75588" w:rsidRPr="00400F28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375588" w:rsidRPr="00941EC3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75588" w:rsidRPr="00400F28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75588" w:rsidRPr="00400F28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375588" w:rsidRPr="00400F28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75588" w:rsidRPr="00941EC3" w:rsidRDefault="00375588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75588" w:rsidRPr="00400F28" w:rsidTr="00CF7358">
        <w:tc>
          <w:tcPr>
            <w:tcW w:w="3825" w:type="dxa"/>
          </w:tcPr>
          <w:p w:rsidR="00375588" w:rsidRPr="00E64AB6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70" w:lineRule="exact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5588" w:rsidRPr="00400F28" w:rsidTr="00CF7358">
        <w:tc>
          <w:tcPr>
            <w:tcW w:w="3825" w:type="dxa"/>
          </w:tcPr>
          <w:p w:rsidR="00375588" w:rsidRPr="004D113C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D11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47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75588" w:rsidRPr="00B63F87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Pr="00400F28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Pr="00662BF4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588" w:rsidRPr="00400F28" w:rsidTr="00CF7358">
        <w:tc>
          <w:tcPr>
            <w:tcW w:w="3825" w:type="dxa"/>
          </w:tcPr>
          <w:p w:rsidR="00375588" w:rsidRPr="004D113C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D11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47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75588" w:rsidRPr="00B63F87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Pr="00400F28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Pr="00662BF4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588" w:rsidRPr="00400F28" w:rsidTr="00CF7358">
        <w:tc>
          <w:tcPr>
            <w:tcW w:w="3825" w:type="dxa"/>
          </w:tcPr>
          <w:p w:rsidR="00375588" w:rsidRPr="004D113C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75588" w:rsidRPr="00B63F87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Pr="00400F28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Pr="00662BF4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588" w:rsidRPr="00400F28" w:rsidTr="00CF7358">
        <w:tc>
          <w:tcPr>
            <w:tcW w:w="3825" w:type="dxa"/>
          </w:tcPr>
          <w:p w:rsidR="00375588" w:rsidRPr="004D113C" w:rsidRDefault="00375588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297" w:hanging="20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โครงการผลประโยชน์ที่กำหนดไว้</w:t>
            </w:r>
          </w:p>
        </w:tc>
        <w:tc>
          <w:tcPr>
            <w:tcW w:w="1147" w:type="dxa"/>
          </w:tcPr>
          <w:p w:rsidR="00375588" w:rsidRDefault="00E70BC8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375588" w:rsidRPr="00B63F87" w:rsidRDefault="00375588" w:rsidP="00EA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  <w:tc>
          <w:tcPr>
            <w:tcW w:w="236" w:type="dxa"/>
          </w:tcPr>
          <w:p w:rsidR="00375588" w:rsidRPr="00400F28" w:rsidRDefault="00375588" w:rsidP="00B6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Default="00E70BC8" w:rsidP="00EA30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3"/>
              </w:tabs>
              <w:spacing w:line="370" w:lineRule="exact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36" w:type="dxa"/>
          </w:tcPr>
          <w:p w:rsidR="00375588" w:rsidRDefault="00375588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75588" w:rsidRPr="00662BF4" w:rsidRDefault="00375588" w:rsidP="006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70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</w:tr>
    </w:tbl>
    <w:p w:rsidR="00320AC5" w:rsidRPr="0093002B" w:rsidRDefault="00320AC5" w:rsidP="0093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firstLine="706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4B29C4" w:rsidRPr="00EA166B" w:rsidRDefault="004B29C4" w:rsidP="00B6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16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4B29C4" w:rsidRPr="0093002B" w:rsidRDefault="004B29C4" w:rsidP="00B6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2"/>
          <w:szCs w:val="2"/>
        </w:rPr>
      </w:pPr>
    </w:p>
    <w:p w:rsidR="004B29C4" w:rsidRPr="00EA166B" w:rsidRDefault="004B29C4" w:rsidP="00B6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A166B">
        <w:rPr>
          <w:rFonts w:ascii="Angsana New" w:hAnsi="Angsana New" w:hint="cs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:rsidR="004B29C4" w:rsidRPr="0093002B" w:rsidRDefault="004B29C4" w:rsidP="00B6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2"/>
          <w:szCs w:val="2"/>
        </w:rPr>
      </w:pPr>
    </w:p>
    <w:p w:rsidR="004B29C4" w:rsidRPr="00EA166B" w:rsidRDefault="004B29C4" w:rsidP="00B6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A166B">
        <w:rPr>
          <w:rFonts w:ascii="Angsana New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      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    (เงินลงทุน) </w:t>
      </w:r>
    </w:p>
    <w:p w:rsidR="004B29C4" w:rsidRPr="0093002B" w:rsidRDefault="0093002B" w:rsidP="0093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40"/>
        </w:tabs>
        <w:spacing w:line="370" w:lineRule="exact"/>
        <w:ind w:firstLine="706"/>
        <w:jc w:val="both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tab/>
      </w:r>
    </w:p>
    <w:p w:rsidR="00A84CC1" w:rsidRPr="00317E84" w:rsidRDefault="009405F3" w:rsidP="00CF7358">
      <w:pPr>
        <w:tabs>
          <w:tab w:val="clear" w:pos="227"/>
          <w:tab w:val="clear" w:pos="454"/>
          <w:tab w:val="clear" w:pos="680"/>
          <w:tab w:val="left" w:pos="540"/>
        </w:tabs>
        <w:spacing w:line="370" w:lineRule="exact"/>
        <w:jc w:val="both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A84CC1" w:rsidRPr="00C71551">
        <w:rPr>
          <w:rFonts w:ascii="Angsana New" w:eastAsia="Calibri" w:hAnsi="Angsana New"/>
          <w:sz w:val="30"/>
          <w:szCs w:val="30"/>
          <w:cs/>
        </w:rPr>
        <w:t>การเปลี่ยนแปลงใน</w:t>
      </w:r>
      <w:r w:rsidR="00C004F9" w:rsidRPr="00C71551">
        <w:rPr>
          <w:rFonts w:ascii="Angsana New" w:eastAsia="Calibri" w:hAnsi="Angsana New" w:hint="cs"/>
          <w:sz w:val="30"/>
          <w:szCs w:val="30"/>
          <w:cs/>
        </w:rPr>
        <w:t>มูลค่าปัจจุบันของ</w:t>
      </w:r>
      <w:r w:rsidR="00317E84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</w:t>
      </w:r>
    </w:p>
    <w:p w:rsidR="007F13CE" w:rsidRPr="0093002B" w:rsidRDefault="007F13CE" w:rsidP="00B65639">
      <w:pPr>
        <w:pStyle w:val="BodyText2"/>
        <w:tabs>
          <w:tab w:val="left" w:pos="540"/>
        </w:tabs>
        <w:spacing w:line="370" w:lineRule="exact"/>
        <w:ind w:left="540" w:right="387" w:firstLine="0"/>
        <w:jc w:val="thaiDistribute"/>
        <w:rPr>
          <w:rFonts w:ascii="Angsana New" w:eastAsia="Calibri" w:hAnsi="Angsana New"/>
          <w:sz w:val="2"/>
          <w:szCs w:val="2"/>
        </w:rPr>
      </w:pPr>
    </w:p>
    <w:tbl>
      <w:tblPr>
        <w:tblW w:w="913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68"/>
        <w:gridCol w:w="1105"/>
        <w:gridCol w:w="236"/>
        <w:gridCol w:w="1098"/>
        <w:gridCol w:w="243"/>
        <w:gridCol w:w="1125"/>
        <w:gridCol w:w="243"/>
        <w:gridCol w:w="1018"/>
      </w:tblGrid>
      <w:tr w:rsidR="007F13CE" w:rsidRPr="00400F28" w:rsidTr="00CF7358">
        <w:trPr>
          <w:trHeight w:val="70"/>
          <w:tblHeader/>
        </w:trPr>
        <w:tc>
          <w:tcPr>
            <w:tcW w:w="4068" w:type="dxa"/>
            <w:vAlign w:val="bottom"/>
          </w:tcPr>
          <w:p w:rsidR="007F13CE" w:rsidRPr="00400F28" w:rsidRDefault="007F13CE" w:rsidP="00B65639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7F13CE" w:rsidRPr="0051733D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:rsidR="007F13CE" w:rsidRPr="00400F28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6" w:type="dxa"/>
            <w:gridSpan w:val="3"/>
          </w:tcPr>
          <w:p w:rsidR="007F13CE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13CE" w:rsidRPr="00400F28" w:rsidTr="00CF7358">
        <w:trPr>
          <w:trHeight w:val="70"/>
          <w:tblHeader/>
        </w:trPr>
        <w:tc>
          <w:tcPr>
            <w:tcW w:w="4068" w:type="dxa"/>
            <w:vAlign w:val="bottom"/>
          </w:tcPr>
          <w:p w:rsidR="007F13CE" w:rsidRPr="00400F28" w:rsidRDefault="007F13CE" w:rsidP="00B65639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7F13CE" w:rsidRPr="0092434D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 w:right="-11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7F13CE" w:rsidRPr="00400F28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:rsidR="007F13CE" w:rsidRPr="0092434D" w:rsidRDefault="007F13CE" w:rsidP="00B65639">
            <w:pPr>
              <w:pStyle w:val="acctfourfigures"/>
              <w:tabs>
                <w:tab w:val="clear" w:pos="765"/>
                <w:tab w:val="left" w:pos="711"/>
              </w:tabs>
              <w:spacing w:line="370" w:lineRule="exact"/>
              <w:ind w:left="-52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:rsidR="007F13CE" w:rsidRPr="00400F28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:rsidR="007F13CE" w:rsidRPr="0092434D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:rsidR="007F13CE" w:rsidRPr="00400F28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</w:tcPr>
          <w:p w:rsidR="007F13CE" w:rsidRPr="0092434D" w:rsidRDefault="007F13CE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25D72" w:rsidRPr="00400F28" w:rsidTr="00CF7358">
        <w:trPr>
          <w:trHeight w:val="70"/>
          <w:tblHeader/>
        </w:trPr>
        <w:tc>
          <w:tcPr>
            <w:tcW w:w="4068" w:type="dxa"/>
            <w:vAlign w:val="bottom"/>
          </w:tcPr>
          <w:p w:rsidR="00025D72" w:rsidRPr="00400F28" w:rsidRDefault="00025D72" w:rsidP="00B65639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05" w:type="dxa"/>
          </w:tcPr>
          <w:p w:rsidR="00025D72" w:rsidRPr="00400F28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025D72" w:rsidRPr="00400F28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" w:type="dxa"/>
          </w:tcPr>
          <w:p w:rsidR="00025D72" w:rsidRPr="00941EC3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3" w:type="dxa"/>
          </w:tcPr>
          <w:p w:rsidR="00025D72" w:rsidRPr="00400F28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:rsidR="00025D72" w:rsidRPr="00400F28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43" w:type="dxa"/>
          </w:tcPr>
          <w:p w:rsidR="00025D72" w:rsidRPr="00400F28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</w:tcPr>
          <w:p w:rsidR="00025D72" w:rsidRPr="00941EC3" w:rsidRDefault="00025D72" w:rsidP="00B65639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7F13CE" w:rsidRPr="00400F28" w:rsidTr="00CF7358">
        <w:trPr>
          <w:tblHeader/>
        </w:trPr>
        <w:tc>
          <w:tcPr>
            <w:tcW w:w="4068" w:type="dxa"/>
          </w:tcPr>
          <w:p w:rsidR="007F13CE" w:rsidRPr="00400F28" w:rsidRDefault="007F13CE" w:rsidP="00B65639">
            <w:pPr>
              <w:spacing w:line="370" w:lineRule="exact"/>
              <w:ind w:left="180" w:hanging="18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:rsidR="007F13CE" w:rsidRDefault="007F13CE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70" w:lineRule="exact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73D" w:rsidRPr="00400F28" w:rsidTr="00CF7358">
        <w:tc>
          <w:tcPr>
            <w:tcW w:w="4068" w:type="dxa"/>
          </w:tcPr>
          <w:p w:rsidR="00F0673D" w:rsidRPr="00224E4D" w:rsidRDefault="00F0673D" w:rsidP="00B65639">
            <w:pPr>
              <w:tabs>
                <w:tab w:val="left" w:pos="720"/>
              </w:tabs>
              <w:spacing w:line="370" w:lineRule="exact"/>
              <w:ind w:firstLine="9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ยอดต้นงวด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 w:rsidR="00B6563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5" w:type="dxa"/>
            <w:vAlign w:val="bottom"/>
          </w:tcPr>
          <w:p w:rsidR="00F0673D" w:rsidRDefault="00317E84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87,354</w:t>
            </w: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0673D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73,884</w:t>
            </w: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F0673D" w:rsidRDefault="00317E84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83,564</w:t>
            </w: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F0673D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73,047</w:t>
            </w:r>
          </w:p>
        </w:tc>
      </w:tr>
      <w:tr w:rsidR="00F0673D" w:rsidRPr="00400F28" w:rsidTr="00CF7358">
        <w:tc>
          <w:tcPr>
            <w:tcW w:w="4068" w:type="dxa"/>
          </w:tcPr>
          <w:p w:rsidR="00F0673D" w:rsidRPr="0093002B" w:rsidRDefault="00F0673D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sz w:val="10"/>
                <w:szCs w:val="10"/>
                <w:cs/>
              </w:rPr>
            </w:pPr>
          </w:p>
        </w:tc>
        <w:tc>
          <w:tcPr>
            <w:tcW w:w="1105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73D" w:rsidRPr="00400F28" w:rsidTr="00CF7358">
        <w:tc>
          <w:tcPr>
            <w:tcW w:w="4068" w:type="dxa"/>
          </w:tcPr>
          <w:p w:rsidR="00F0673D" w:rsidRPr="00C57A0D" w:rsidRDefault="00F0673D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7A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C57A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05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73D" w:rsidRPr="00400F28" w:rsidTr="00CF7358">
        <w:tc>
          <w:tcPr>
            <w:tcW w:w="4068" w:type="dxa"/>
            <w:shd w:val="clear" w:color="auto" w:fill="auto"/>
          </w:tcPr>
          <w:p w:rsidR="00F0673D" w:rsidRPr="00024184" w:rsidRDefault="00F0673D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F0673D" w:rsidRDefault="008720B0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5,539</w:t>
            </w: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0673D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12,200</w:t>
            </w: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bottom"/>
          </w:tcPr>
          <w:p w:rsidR="00F0673D" w:rsidRDefault="00003917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4,659</w:t>
            </w: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F0673D" w:rsidRPr="00C01A66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01A66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F0673D" w:rsidRPr="00400F28" w:rsidTr="00CF7358">
        <w:tc>
          <w:tcPr>
            <w:tcW w:w="4068" w:type="dxa"/>
            <w:shd w:val="clear" w:color="auto" w:fill="auto"/>
          </w:tcPr>
          <w:p w:rsidR="00F0673D" w:rsidRPr="00580CCA" w:rsidRDefault="00F0673D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F0673D" w:rsidRDefault="008720B0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1,299</w:t>
            </w: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0673D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</w:t>
            </w: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bottom"/>
          </w:tcPr>
          <w:p w:rsidR="00F0673D" w:rsidRDefault="00003917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4E0A2C"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F0673D" w:rsidRPr="00C01A66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01A66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F0673D" w:rsidRPr="00400F28" w:rsidTr="00CF7358">
        <w:tc>
          <w:tcPr>
            <w:tcW w:w="4068" w:type="dxa"/>
            <w:shd w:val="clear" w:color="auto" w:fill="auto"/>
          </w:tcPr>
          <w:p w:rsidR="00F0673D" w:rsidRDefault="00F0673D" w:rsidP="00B65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117" w:hanging="27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73D" w:rsidRPr="008720B0" w:rsidRDefault="008720B0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20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6,838</w:t>
            </w:r>
          </w:p>
        </w:tc>
        <w:tc>
          <w:tcPr>
            <w:tcW w:w="236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73D" w:rsidRPr="00D066B0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14,476</w:t>
            </w:r>
          </w:p>
        </w:tc>
        <w:tc>
          <w:tcPr>
            <w:tcW w:w="243" w:type="dxa"/>
            <w:vAlign w:val="bottom"/>
          </w:tcPr>
          <w:p w:rsidR="00F0673D" w:rsidRPr="00400F28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673D" w:rsidRPr="004E0A2C" w:rsidRDefault="004E0A2C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A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5,919</w:t>
            </w:r>
          </w:p>
        </w:tc>
        <w:tc>
          <w:tcPr>
            <w:tcW w:w="243" w:type="dxa"/>
            <w:vAlign w:val="bottom"/>
          </w:tcPr>
          <w:p w:rsidR="00F0673D" w:rsidRDefault="00F0673D" w:rsidP="00B656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73D" w:rsidRPr="00D066B0" w:rsidRDefault="00F0673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6B0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9C3C44" w:rsidRPr="00400F28" w:rsidTr="00CF7358">
        <w:tc>
          <w:tcPr>
            <w:tcW w:w="4068" w:type="dxa"/>
          </w:tcPr>
          <w:p w:rsidR="009C3C44" w:rsidRPr="00EA6008" w:rsidRDefault="009C3C44" w:rsidP="009C3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9C3C44" w:rsidRPr="0093002B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70" w:lineRule="exact"/>
              <w:ind w:right="-12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  <w:vAlign w:val="bottom"/>
          </w:tcPr>
          <w:p w:rsidR="009C3C44" w:rsidRPr="00400F28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9C3C44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9C3C44" w:rsidRPr="00400F28" w:rsidTr="00CF7358">
        <w:tc>
          <w:tcPr>
            <w:tcW w:w="4068" w:type="dxa"/>
          </w:tcPr>
          <w:p w:rsidR="009C3C44" w:rsidRDefault="009C3C44" w:rsidP="009C3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05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7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  <w:vAlign w:val="bottom"/>
          </w:tcPr>
          <w:p w:rsidR="009C3C44" w:rsidRPr="00400F28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9C3C44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1B42DC" w:rsidRPr="00400F28" w:rsidTr="00CF7358">
        <w:tc>
          <w:tcPr>
            <w:tcW w:w="4068" w:type="dxa"/>
          </w:tcPr>
          <w:p w:rsidR="001B42DC" w:rsidRPr="00EA6008" w:rsidRDefault="001B42DC" w:rsidP="001B4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680E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B42DC" w:rsidRDefault="001B42DC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9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36" w:type="dxa"/>
            <w:vAlign w:val="bottom"/>
          </w:tcPr>
          <w:p w:rsidR="001B42DC" w:rsidRDefault="001B42DC" w:rsidP="001B42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42DC" w:rsidRPr="000837AF" w:rsidRDefault="001B42DC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0837A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083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:rsidR="001B42DC" w:rsidRPr="00400F28" w:rsidRDefault="001B42DC" w:rsidP="001B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1B42DC" w:rsidRDefault="001B42DC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7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43" w:type="dxa"/>
            <w:vAlign w:val="bottom"/>
          </w:tcPr>
          <w:p w:rsidR="001B42DC" w:rsidRDefault="001B42DC" w:rsidP="001B42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42DC" w:rsidRPr="000837AF" w:rsidRDefault="001B42DC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0837A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083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2DC" w:rsidRPr="00400F28" w:rsidTr="00CF7358">
        <w:tc>
          <w:tcPr>
            <w:tcW w:w="4068" w:type="dxa"/>
          </w:tcPr>
          <w:p w:rsidR="001B42DC" w:rsidRDefault="001B42DC" w:rsidP="001B4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117" w:hanging="27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2DC" w:rsidRPr="009C3C44" w:rsidRDefault="001B42DC" w:rsidP="001B42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9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C3C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36" w:type="dxa"/>
            <w:vAlign w:val="bottom"/>
          </w:tcPr>
          <w:p w:rsidR="001B42DC" w:rsidRDefault="001B42DC" w:rsidP="001B42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42DC" w:rsidRPr="00D066B0" w:rsidRDefault="001B42DC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6B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D066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:rsidR="001B42DC" w:rsidRPr="00400F28" w:rsidRDefault="001B42DC" w:rsidP="001B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2DC" w:rsidRPr="009C3C44" w:rsidRDefault="001B42DC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7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C3C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43" w:type="dxa"/>
            <w:vAlign w:val="bottom"/>
          </w:tcPr>
          <w:p w:rsidR="001B42DC" w:rsidRDefault="001B42DC" w:rsidP="001B42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42DC" w:rsidRPr="00D066B0" w:rsidRDefault="001B42DC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6B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D066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C3C44" w:rsidRPr="00B65639" w:rsidTr="00CF7358">
        <w:tc>
          <w:tcPr>
            <w:tcW w:w="4068" w:type="dxa"/>
          </w:tcPr>
          <w:p w:rsidR="009C3C44" w:rsidRPr="0093002B" w:rsidRDefault="009C3C44" w:rsidP="009C3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117" w:hanging="27"/>
              <w:rPr>
                <w:rFonts w:ascii="Angsana New" w:eastAsia="Calibri" w:hAnsi="Angsana New"/>
                <w:sz w:val="2"/>
                <w:szCs w:val="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:rsidR="009C3C44" w:rsidRPr="00B65639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3C44" w:rsidRPr="00B65639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3C44" w:rsidRPr="00400F28" w:rsidTr="00CF7358">
        <w:tc>
          <w:tcPr>
            <w:tcW w:w="4068" w:type="dxa"/>
            <w:vAlign w:val="bottom"/>
          </w:tcPr>
          <w:p w:rsidR="009C3C44" w:rsidRPr="00C5601C" w:rsidRDefault="009C3C44" w:rsidP="009C3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0" w:lineRule="exact"/>
              <w:ind w:left="-18" w:firstLine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ยอดปลาย</w:t>
            </w:r>
            <w:r w:rsidRPr="00250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งวด</w:t>
            </w:r>
            <w:r w:rsidRPr="002502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250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:rsidR="009C3C44" w:rsidRPr="00400F28" w:rsidRDefault="00121C46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94,192</w:t>
            </w:r>
          </w:p>
        </w:tc>
        <w:tc>
          <w:tcPr>
            <w:tcW w:w="236" w:type="dxa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3C44" w:rsidRPr="00400F28" w:rsidRDefault="009C3C44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87,354</w:t>
            </w:r>
          </w:p>
        </w:tc>
        <w:tc>
          <w:tcPr>
            <w:tcW w:w="243" w:type="dxa"/>
            <w:vAlign w:val="bottom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9C3C44" w:rsidRDefault="00121C46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89,48</w:t>
            </w:r>
            <w:r w:rsidR="005B45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9C3C44" w:rsidRDefault="009C3C44" w:rsidP="009C3C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3C44" w:rsidRPr="009D3360" w:rsidRDefault="009C3C44" w:rsidP="006F374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D3360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</w:tbl>
    <w:p w:rsidR="00A84CC1" w:rsidRPr="00195482" w:rsidRDefault="00697DDB" w:rsidP="00F2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</w:rPr>
        <w:lastRenderedPageBreak/>
        <w:tab/>
      </w:r>
      <w:r w:rsidR="00A84CC1" w:rsidRPr="0019548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84CC1" w:rsidRPr="004950FE" w:rsidRDefault="00A84CC1" w:rsidP="00A84CC1">
      <w:pPr>
        <w:pStyle w:val="BodyText2"/>
        <w:tabs>
          <w:tab w:val="left" w:pos="540"/>
        </w:tabs>
        <w:ind w:left="540" w:right="387" w:firstLine="0"/>
        <w:jc w:val="thaiDistribute"/>
        <w:rPr>
          <w:rFonts w:ascii="Angsana New" w:hAnsi="Angsana New"/>
          <w:sz w:val="20"/>
          <w:szCs w:val="20"/>
        </w:rPr>
      </w:pPr>
    </w:p>
    <w:p w:rsidR="00170FB3" w:rsidRDefault="00A84CC1" w:rsidP="0017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4A3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</w:t>
      </w:r>
      <w:r w:rsidR="00657D55">
        <w:rPr>
          <w:rFonts w:ascii="Angsana New" w:hAnsi="Angsana New"/>
          <w:sz w:val="30"/>
          <w:szCs w:val="30"/>
          <w:cs/>
        </w:rPr>
        <w:t xml:space="preserve">ตศาสตร์ประกันภัย ณ วันที่รายงาน </w:t>
      </w:r>
      <w:r w:rsidRPr="00D54A3D">
        <w:rPr>
          <w:rFonts w:ascii="Angsana New" w:hAnsi="Angsana New"/>
          <w:sz w:val="30"/>
          <w:szCs w:val="30"/>
          <w:cs/>
        </w:rPr>
        <w:t>ได้แก่</w:t>
      </w:r>
    </w:p>
    <w:p w:rsidR="00564D18" w:rsidRPr="004950FE" w:rsidRDefault="00564D18" w:rsidP="00685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564D18" w:rsidRPr="00400F28" w:rsidTr="005128AC">
        <w:trPr>
          <w:trHeight w:val="70"/>
        </w:trPr>
        <w:tc>
          <w:tcPr>
            <w:tcW w:w="3825" w:type="dxa"/>
            <w:vAlign w:val="bottom"/>
          </w:tcPr>
          <w:p w:rsidR="00564D18" w:rsidRPr="00400F28" w:rsidRDefault="00564D18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:rsidR="00564D18" w:rsidRPr="0051733D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564D18" w:rsidRPr="00400F28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564D18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64D18" w:rsidRPr="00400F28" w:rsidTr="005128AC">
        <w:trPr>
          <w:trHeight w:val="70"/>
        </w:trPr>
        <w:tc>
          <w:tcPr>
            <w:tcW w:w="3825" w:type="dxa"/>
            <w:vAlign w:val="bottom"/>
          </w:tcPr>
          <w:p w:rsidR="00564D18" w:rsidRPr="00400F28" w:rsidRDefault="00564D18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564D18" w:rsidRPr="0092434D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564D18" w:rsidRPr="00400F28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564D18" w:rsidRPr="0092434D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564D18" w:rsidRPr="00400F28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564D18" w:rsidRPr="0092434D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564D18" w:rsidRPr="00400F28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564D18" w:rsidRPr="0092434D" w:rsidRDefault="00564D18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16716" w:rsidRPr="00400F28" w:rsidTr="005128AC">
        <w:trPr>
          <w:trHeight w:val="70"/>
        </w:trPr>
        <w:tc>
          <w:tcPr>
            <w:tcW w:w="3825" w:type="dxa"/>
            <w:vAlign w:val="bottom"/>
          </w:tcPr>
          <w:p w:rsidR="00216716" w:rsidRPr="00400F28" w:rsidRDefault="00216716" w:rsidP="00216716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216716" w:rsidRPr="00400F28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216716" w:rsidRPr="00400F28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216716" w:rsidRPr="00941EC3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216716" w:rsidRPr="00400F28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216716" w:rsidRPr="00400F28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216716" w:rsidRPr="00400F28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216716" w:rsidRPr="00941EC3" w:rsidRDefault="00216716" w:rsidP="0021671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564D18" w:rsidRPr="00400F28" w:rsidTr="005128AC">
        <w:tc>
          <w:tcPr>
            <w:tcW w:w="3825" w:type="dxa"/>
          </w:tcPr>
          <w:p w:rsidR="00564D18" w:rsidRPr="00400F28" w:rsidRDefault="00564D18" w:rsidP="005128AC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564D18" w:rsidRDefault="004E5C34" w:rsidP="005128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FB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12C57" w:rsidRPr="00400F28" w:rsidTr="00371832">
        <w:tc>
          <w:tcPr>
            <w:tcW w:w="3825" w:type="dxa"/>
          </w:tcPr>
          <w:p w:rsidR="00A12C57" w:rsidRPr="00024184" w:rsidRDefault="00A12C57" w:rsidP="00A12C57">
            <w:pPr>
              <w:spacing w:line="240" w:lineRule="auto"/>
              <w:ind w:left="-18" w:right="389" w:firstLine="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47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3.6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3.6</w:t>
            </w:r>
          </w:p>
        </w:tc>
        <w:tc>
          <w:tcPr>
            <w:tcW w:w="236" w:type="dxa"/>
            <w:vAlign w:val="bottom"/>
          </w:tcPr>
          <w:p w:rsidR="00A12C57" w:rsidRPr="00400F28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3.6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3.6</w:t>
            </w:r>
          </w:p>
        </w:tc>
      </w:tr>
      <w:tr w:rsidR="00A12C57" w:rsidRPr="00400F28" w:rsidTr="00371832">
        <w:tc>
          <w:tcPr>
            <w:tcW w:w="3825" w:type="dxa"/>
          </w:tcPr>
          <w:p w:rsidR="00A12C57" w:rsidRPr="001B4E86" w:rsidRDefault="00A12C57" w:rsidP="00A12C57">
            <w:pPr>
              <w:spacing w:line="240" w:lineRule="auto"/>
              <w:ind w:left="-18" w:right="389" w:firstLine="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B4E86">
              <w:rPr>
                <w:rFonts w:ascii="Angsana New" w:eastAsia="Calibri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47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5.5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 xml:space="preserve"> - 10.0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3F33CC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5.5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 xml:space="preserve"> - 10.0</w:t>
            </w:r>
          </w:p>
        </w:tc>
        <w:tc>
          <w:tcPr>
            <w:tcW w:w="236" w:type="dxa"/>
            <w:vAlign w:val="bottom"/>
          </w:tcPr>
          <w:p w:rsidR="00A12C57" w:rsidRPr="00400F28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890895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0895">
              <w:rPr>
                <w:rFonts w:ascii="Angsana New" w:hAnsi="Angsana New"/>
                <w:bCs/>
                <w:sz w:val="30"/>
                <w:szCs w:val="30"/>
              </w:rPr>
              <w:t xml:space="preserve">5.5 </w:t>
            </w: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890895">
              <w:rPr>
                <w:rFonts w:ascii="Angsana New" w:hAnsi="Angsana New"/>
                <w:bCs/>
                <w:sz w:val="30"/>
                <w:szCs w:val="30"/>
              </w:rPr>
              <w:t xml:space="preserve"> 10</w:t>
            </w:r>
            <w:r>
              <w:rPr>
                <w:rFonts w:ascii="Angsana New" w:hAnsi="Angsana New"/>
                <w:bCs/>
                <w:sz w:val="30"/>
                <w:szCs w:val="30"/>
              </w:rPr>
              <w:t>.0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Pr="00890895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0895">
              <w:rPr>
                <w:rFonts w:ascii="Angsana New" w:hAnsi="Angsana New"/>
                <w:bCs/>
                <w:sz w:val="30"/>
                <w:szCs w:val="30"/>
              </w:rPr>
              <w:t xml:space="preserve">5.5 </w:t>
            </w: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890895">
              <w:rPr>
                <w:rFonts w:ascii="Angsana New" w:hAnsi="Angsana New"/>
                <w:bCs/>
                <w:sz w:val="30"/>
                <w:szCs w:val="30"/>
              </w:rPr>
              <w:t xml:space="preserve"> 10</w:t>
            </w:r>
            <w:r>
              <w:rPr>
                <w:rFonts w:ascii="Angsana New" w:hAnsi="Angsana New"/>
                <w:bCs/>
                <w:sz w:val="30"/>
                <w:szCs w:val="30"/>
              </w:rPr>
              <w:t>.0</w:t>
            </w:r>
          </w:p>
        </w:tc>
      </w:tr>
      <w:tr w:rsidR="00A12C57" w:rsidRPr="00400F28" w:rsidTr="00371832">
        <w:tc>
          <w:tcPr>
            <w:tcW w:w="3825" w:type="dxa"/>
          </w:tcPr>
          <w:p w:rsidR="00A12C57" w:rsidRDefault="00A12C57" w:rsidP="00A12C57">
            <w:pPr>
              <w:spacing w:line="240" w:lineRule="auto"/>
              <w:ind w:left="-18" w:right="389" w:firstLine="10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อัตราการเพิ่มขึ้นของต้นทุน</w:t>
            </w:r>
          </w:p>
          <w:p w:rsidR="00A12C57" w:rsidRPr="001B4E86" w:rsidRDefault="00A12C57" w:rsidP="00A12C57">
            <w:pPr>
              <w:spacing w:line="240" w:lineRule="auto"/>
              <w:ind w:left="-18" w:right="389" w:firstLine="28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ค่ารักษาพยาบาล</w:t>
            </w:r>
          </w:p>
        </w:tc>
        <w:tc>
          <w:tcPr>
            <w:tcW w:w="1147" w:type="dxa"/>
          </w:tcPr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8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.0 - 4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.0 - 4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A12C57" w:rsidRPr="00400F28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A12C57" w:rsidRPr="00890895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.0 - 4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12C57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A12C57" w:rsidRPr="00890895" w:rsidRDefault="00A12C57" w:rsidP="00320AC5">
            <w:pPr>
              <w:pStyle w:val="acctfourfigures"/>
              <w:tabs>
                <w:tab w:val="clear" w:pos="765"/>
              </w:tabs>
              <w:spacing w:line="240" w:lineRule="auto"/>
              <w:ind w:left="-108" w:right="5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.0 - 4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12C57" w:rsidRPr="00400F28" w:rsidTr="004E5C34">
        <w:tc>
          <w:tcPr>
            <w:tcW w:w="3825" w:type="dxa"/>
          </w:tcPr>
          <w:p w:rsidR="00A12C57" w:rsidRPr="00D03A0F" w:rsidRDefault="00A12C57" w:rsidP="00A12C57">
            <w:pPr>
              <w:spacing w:line="240" w:lineRule="auto"/>
              <w:ind w:left="-18" w:right="389" w:firstLine="10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03A0F">
              <w:rPr>
                <w:rFonts w:ascii="Angsana New" w:eastAsia="Calibri" w:hAnsi="Angsana New"/>
                <w:sz w:val="30"/>
                <w:szCs w:val="30"/>
                <w:cs/>
              </w:rPr>
              <w:t>อัตรา</w:t>
            </w:r>
            <w:r w:rsidRPr="00D03A0F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เงินเฟ้อ</w:t>
            </w:r>
          </w:p>
        </w:tc>
        <w:tc>
          <w:tcPr>
            <w:tcW w:w="1147" w:type="dxa"/>
            <w:vAlign w:val="bottom"/>
          </w:tcPr>
          <w:p w:rsidR="00A12C57" w:rsidRPr="003F33CC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33CC">
              <w:rPr>
                <w:rFonts w:ascii="Angsana New" w:hAnsi="Angsana New" w:hint="cs"/>
                <w:b/>
                <w:sz w:val="30"/>
                <w:szCs w:val="30"/>
                <w:cs/>
              </w:rPr>
              <w:t>3.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12C57" w:rsidRPr="003F33CC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33CC">
              <w:rPr>
                <w:rFonts w:ascii="Angsana New" w:hAnsi="Angsana New" w:hint="cs"/>
                <w:b/>
                <w:sz w:val="30"/>
                <w:szCs w:val="30"/>
                <w:cs/>
              </w:rPr>
              <w:t>3.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A12C57" w:rsidRPr="00400F28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12C57" w:rsidRPr="00384B1A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33CC">
              <w:rPr>
                <w:rFonts w:ascii="Angsana New" w:hAnsi="Angsana New" w:hint="cs"/>
                <w:b/>
                <w:sz w:val="30"/>
                <w:szCs w:val="30"/>
                <w:cs/>
              </w:rPr>
              <w:t>3.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A12C57" w:rsidRDefault="00A12C57" w:rsidP="00320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12C57" w:rsidRPr="00384B1A" w:rsidRDefault="00A12C57" w:rsidP="0032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33CC">
              <w:rPr>
                <w:rFonts w:ascii="Angsana New" w:hAnsi="Angsana New" w:hint="cs"/>
                <w:b/>
                <w:sz w:val="30"/>
                <w:szCs w:val="30"/>
                <w:cs/>
              </w:rPr>
              <w:t>3.</w:t>
            </w:r>
            <w:r w:rsidRPr="003F33C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</w:tbl>
    <w:p w:rsidR="00564D18" w:rsidRPr="004950FE" w:rsidRDefault="00564D18" w:rsidP="0017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06559" w:rsidRDefault="003C664D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ข้อสมมติเ</w:t>
      </w:r>
      <w:r w:rsidR="00A84CC1" w:rsidRPr="001B4E86">
        <w:rPr>
          <w:rFonts w:ascii="Angsana New" w:hAnsi="Angsana New"/>
          <w:sz w:val="30"/>
          <w:szCs w:val="30"/>
          <w:cs/>
        </w:rPr>
        <w:t>กี่ยวกับอัตรามรณะในอนาคตถือตามข้อมูลทางสถิ</w:t>
      </w:r>
      <w:r w:rsidR="00A84CC1">
        <w:rPr>
          <w:rFonts w:ascii="Angsana New" w:hAnsi="Angsana New"/>
          <w:sz w:val="30"/>
          <w:szCs w:val="30"/>
          <w:cs/>
        </w:rPr>
        <w:t xml:space="preserve">ติที่เผยแพร่ทั่วไปและตารางมรณะ </w:t>
      </w:r>
    </w:p>
    <w:p w:rsidR="00C635D3" w:rsidRPr="00415C46" w:rsidRDefault="00C635D3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:rsidR="00A84CC1" w:rsidRPr="00195482" w:rsidRDefault="00A84CC1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19548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A84CC1" w:rsidRPr="004950FE" w:rsidRDefault="00A84CC1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E349C" w:rsidRDefault="00A84CC1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066B">
        <w:rPr>
          <w:rFonts w:ascii="Angsana New" w:hAnsi="Angsana New"/>
          <w:sz w:val="30"/>
          <w:szCs w:val="30"/>
          <w:cs/>
        </w:rPr>
        <w:t>การเปลี่ยนแปลง</w:t>
      </w:r>
      <w:r w:rsidR="003C664D">
        <w:rPr>
          <w:rFonts w:ascii="Angsana New" w:hAnsi="Angsana New"/>
          <w:sz w:val="30"/>
          <w:szCs w:val="30"/>
          <w:cs/>
        </w:rPr>
        <w:t>ในแต่ละข้อสมมติ</w:t>
      </w:r>
      <w:r w:rsidR="003D1145" w:rsidRPr="008E066B">
        <w:rPr>
          <w:rFonts w:ascii="Angsana New" w:hAnsi="Angsana New"/>
          <w:sz w:val="30"/>
          <w:szCs w:val="30"/>
          <w:cs/>
        </w:rPr>
        <w:t>ที่เกี่ยวข้อง</w:t>
      </w:r>
      <w:r w:rsidR="003D1145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</w:t>
      </w:r>
      <w:r w:rsidRPr="008E066B">
        <w:rPr>
          <w:rFonts w:ascii="Angsana New" w:hAnsi="Angsana New"/>
          <w:sz w:val="30"/>
          <w:szCs w:val="30"/>
          <w:cs/>
        </w:rPr>
        <w:t>ที่</w:t>
      </w:r>
      <w:r w:rsidR="003D1145">
        <w:rPr>
          <w:rFonts w:ascii="Angsana New" w:hAnsi="Angsana New" w:hint="cs"/>
          <w:sz w:val="30"/>
          <w:szCs w:val="30"/>
          <w:cs/>
        </w:rPr>
        <w:t>อาจ</w:t>
      </w:r>
      <w:r w:rsidRPr="008E066B">
        <w:rPr>
          <w:rFonts w:ascii="Angsana New" w:hAnsi="Angsana New"/>
          <w:sz w:val="30"/>
          <w:szCs w:val="30"/>
          <w:cs/>
        </w:rPr>
        <w:t>เป็นไปได้อย่าง</w:t>
      </w:r>
      <w:r w:rsidR="003D1145">
        <w:rPr>
          <w:rFonts w:ascii="Angsana New" w:hAnsi="Angsana New" w:hint="cs"/>
          <w:sz w:val="30"/>
          <w:szCs w:val="30"/>
          <w:cs/>
        </w:rPr>
        <w:t>สม</w:t>
      </w:r>
      <w:r w:rsidRPr="008E066B">
        <w:rPr>
          <w:rFonts w:ascii="Angsana New" w:hAnsi="Angsana New"/>
          <w:sz w:val="30"/>
          <w:szCs w:val="30"/>
          <w:cs/>
        </w:rPr>
        <w:t>เหตุ</w:t>
      </w:r>
      <w:r w:rsidR="003D1145">
        <w:rPr>
          <w:rFonts w:ascii="Angsana New" w:hAnsi="Angsana New" w:hint="cs"/>
          <w:sz w:val="30"/>
          <w:szCs w:val="30"/>
          <w:cs/>
        </w:rPr>
        <w:t>สม</w:t>
      </w:r>
      <w:r w:rsidRPr="008E066B">
        <w:rPr>
          <w:rFonts w:ascii="Angsana New" w:hAnsi="Angsana New"/>
          <w:sz w:val="30"/>
          <w:szCs w:val="30"/>
          <w:cs/>
        </w:rPr>
        <w:t>ผล ณ วันที่</w:t>
      </w:r>
      <w:r w:rsidR="003C664D">
        <w:rPr>
          <w:rFonts w:ascii="Angsana New" w:hAnsi="Angsana New"/>
          <w:sz w:val="30"/>
          <w:szCs w:val="30"/>
          <w:cs/>
        </w:rPr>
        <w:t>รายงาน โดยถือว่าข้อสมมติ</w:t>
      </w:r>
      <w:r w:rsidRPr="008E066B">
        <w:rPr>
          <w:rFonts w:ascii="Angsana New" w:hAnsi="Angsana New"/>
          <w:sz w:val="30"/>
          <w:szCs w:val="30"/>
          <w:cs/>
        </w:rPr>
        <w:t>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066B">
        <w:rPr>
          <w:rFonts w:ascii="Angsana New" w:hAnsi="Angsana New"/>
          <w:sz w:val="30"/>
          <w:szCs w:val="30"/>
          <w:cs/>
        </w:rPr>
        <w:t>ๆ คงที่ จะมีผลกระทบต่อ</w:t>
      </w:r>
      <w:r w:rsidR="00141BCB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8E066B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AE349C" w:rsidRPr="004950FE" w:rsidRDefault="00AE349C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900"/>
        <w:gridCol w:w="270"/>
        <w:gridCol w:w="810"/>
        <w:gridCol w:w="900"/>
        <w:gridCol w:w="270"/>
        <w:gridCol w:w="828"/>
      </w:tblGrid>
      <w:tr w:rsidR="00311CF3" w:rsidRPr="00691643" w:rsidTr="00982E36">
        <w:tc>
          <w:tcPr>
            <w:tcW w:w="5310" w:type="dxa"/>
          </w:tcPr>
          <w:p w:rsidR="001F4EAB" w:rsidRPr="00D044DE" w:rsidRDefault="00AE349C" w:rsidP="0019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D044D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:rsidR="001F4EAB" w:rsidRPr="00816937" w:rsidRDefault="001F4EAB" w:rsidP="0019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9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8" w:type="dxa"/>
            <w:gridSpan w:val="3"/>
          </w:tcPr>
          <w:p w:rsidR="001F4EAB" w:rsidRPr="00816937" w:rsidRDefault="001F4EAB" w:rsidP="0019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816937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A48" w:rsidRPr="00691643" w:rsidTr="00141BCB">
        <w:tc>
          <w:tcPr>
            <w:tcW w:w="5310" w:type="dxa"/>
          </w:tcPr>
          <w:p w:rsidR="00361A48" w:rsidRPr="00B65639" w:rsidRDefault="00361A48" w:rsidP="00361A48">
            <w:pPr>
              <w:ind w:right="-198" w:firstLine="72"/>
              <w:rPr>
                <w:rFonts w:ascii="Angsana New" w:hAnsi="Angsana New"/>
                <w:bCs/>
                <w:spacing w:val="-2"/>
                <w:sz w:val="30"/>
                <w:szCs w:val="30"/>
                <w:cs/>
              </w:rPr>
            </w:pPr>
            <w:r w:rsidRPr="00B65639">
              <w:rPr>
                <w:rFonts w:ascii="Angsana New" w:hAnsi="Angsana New" w:hint="cs"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B65639">
              <w:rPr>
                <w:rFonts w:ascii="Angsana New" w:hAnsi="Angsana New"/>
                <w:b/>
                <w:spacing w:val="-2"/>
                <w:sz w:val="30"/>
                <w:szCs w:val="30"/>
              </w:rPr>
              <w:t>30</w:t>
            </w:r>
            <w:r w:rsidRPr="00B65639">
              <w:rPr>
                <w:rFonts w:ascii="Angsana New" w:hAnsi="Angsana New" w:hint="cs"/>
                <w:bCs/>
                <w:spacing w:val="-2"/>
                <w:sz w:val="30"/>
                <w:szCs w:val="30"/>
                <w:cs/>
              </w:rPr>
              <w:t xml:space="preserve"> มิถุนายน </w:t>
            </w:r>
            <w:r w:rsidRPr="00B65639">
              <w:rPr>
                <w:rFonts w:ascii="Angsana New" w:hAnsi="Angsana New"/>
                <w:b/>
                <w:spacing w:val="-2"/>
                <w:sz w:val="30"/>
                <w:szCs w:val="30"/>
              </w:rPr>
              <w:t>2561</w:t>
            </w:r>
          </w:p>
        </w:tc>
        <w:tc>
          <w:tcPr>
            <w:tcW w:w="900" w:type="dxa"/>
            <w:vAlign w:val="bottom"/>
          </w:tcPr>
          <w:p w:rsidR="00361A48" w:rsidRPr="00816937" w:rsidRDefault="00361A48" w:rsidP="00361A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69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361A48" w:rsidRPr="00816937" w:rsidRDefault="00361A48" w:rsidP="0036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361A48" w:rsidRPr="00816937" w:rsidRDefault="00361A48" w:rsidP="00361A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69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00" w:type="dxa"/>
            <w:vAlign w:val="bottom"/>
          </w:tcPr>
          <w:p w:rsidR="00361A48" w:rsidRPr="00816937" w:rsidRDefault="00361A48" w:rsidP="00361A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69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361A48" w:rsidRPr="00816937" w:rsidRDefault="00361A48" w:rsidP="0036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361A48" w:rsidRPr="00816937" w:rsidRDefault="00361A48" w:rsidP="00361A4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69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361A48" w:rsidRPr="00691643" w:rsidTr="00982E36">
        <w:tc>
          <w:tcPr>
            <w:tcW w:w="5310" w:type="dxa"/>
          </w:tcPr>
          <w:p w:rsidR="00361A48" w:rsidRPr="00816937" w:rsidRDefault="00361A48" w:rsidP="00361A48">
            <w:pPr>
              <w:ind w:left="234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6"/>
          </w:tcPr>
          <w:p w:rsidR="00361A48" w:rsidRPr="00816937" w:rsidRDefault="00361A48" w:rsidP="00361A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1693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169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1693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365D2" w:rsidRPr="00691643" w:rsidTr="00320AC5">
        <w:tc>
          <w:tcPr>
            <w:tcW w:w="5310" w:type="dxa"/>
          </w:tcPr>
          <w:p w:rsidR="00B365D2" w:rsidRPr="00816937" w:rsidRDefault="00B365D2" w:rsidP="00B365D2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8169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169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6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16937">
              <w:rPr>
                <w:rFonts w:ascii="Angsana New" w:hAnsi="Angsana New"/>
                <w:sz w:val="30"/>
                <w:szCs w:val="30"/>
              </w:rPr>
              <w:t>1</w:t>
            </w:r>
            <w:r w:rsidRPr="00816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65D2" w:rsidRPr="005F7C73" w:rsidRDefault="00D007B9" w:rsidP="00320A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(6,450)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365D2" w:rsidRPr="00A12C57" w:rsidRDefault="00B365D2" w:rsidP="00B3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365D2" w:rsidRPr="005F7C73" w:rsidRDefault="00D007B9" w:rsidP="00320AC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365D2" w:rsidRPr="005F7C73" w:rsidRDefault="00B365D2" w:rsidP="006F37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F374A">
              <w:rPr>
                <w:rFonts w:ascii="Angsana New" w:hAnsi="Angsana New"/>
                <w:sz w:val="30"/>
                <w:szCs w:val="30"/>
                <w:lang w:val="en-US" w:bidi="th-TH"/>
              </w:rPr>
              <w:t>5,820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B365D2" w:rsidRPr="005F7C73" w:rsidRDefault="00B365D2" w:rsidP="00B365D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 w:rsidR="00B365D2" w:rsidRPr="005F7C73" w:rsidRDefault="006F374A" w:rsidP="006F374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365D2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</w:tr>
      <w:tr w:rsidR="00B365D2" w:rsidRPr="00691643" w:rsidTr="00320AC5">
        <w:tc>
          <w:tcPr>
            <w:tcW w:w="5310" w:type="dxa"/>
          </w:tcPr>
          <w:p w:rsidR="00B365D2" w:rsidRPr="00816937" w:rsidRDefault="00B365D2" w:rsidP="00B365D2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816937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816937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65D2" w:rsidRPr="00816937" w:rsidRDefault="00D007B9" w:rsidP="00D007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7,225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365D2" w:rsidRPr="00816937" w:rsidRDefault="00B365D2" w:rsidP="00B3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365D2" w:rsidRPr="00816937" w:rsidRDefault="00D007B9" w:rsidP="000743C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(6,393)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365D2" w:rsidRPr="005F7C73" w:rsidRDefault="006F374A" w:rsidP="000743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6,398</w:t>
            </w:r>
          </w:p>
        </w:tc>
        <w:tc>
          <w:tcPr>
            <w:tcW w:w="270" w:type="dxa"/>
            <w:shd w:val="clear" w:color="auto" w:fill="FFFFFF"/>
          </w:tcPr>
          <w:p w:rsidR="00B365D2" w:rsidRPr="005F7C73" w:rsidRDefault="00B365D2" w:rsidP="00B365D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 w:rsidR="00B365D2" w:rsidRPr="005F7C73" w:rsidRDefault="00B365D2" w:rsidP="006F37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F374A">
              <w:rPr>
                <w:rFonts w:ascii="Angsana New" w:hAnsi="Angsana New"/>
                <w:sz w:val="30"/>
                <w:szCs w:val="30"/>
                <w:lang w:val="en-US" w:bidi="th-TH"/>
              </w:rPr>
              <w:t>5,715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796DFC" w:rsidRPr="00E103C3" w:rsidRDefault="00796DFC" w:rsidP="003C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900"/>
        <w:gridCol w:w="270"/>
        <w:gridCol w:w="810"/>
        <w:gridCol w:w="900"/>
        <w:gridCol w:w="270"/>
        <w:gridCol w:w="828"/>
      </w:tblGrid>
      <w:tr w:rsidR="00816937" w:rsidRPr="005F7C73" w:rsidTr="00BC7F34">
        <w:tc>
          <w:tcPr>
            <w:tcW w:w="5310" w:type="dxa"/>
          </w:tcPr>
          <w:p w:rsidR="00816937" w:rsidRPr="00D044DE" w:rsidRDefault="00816937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D044D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:rsidR="00816937" w:rsidRPr="005F7C73" w:rsidRDefault="00816937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7C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8" w:type="dxa"/>
            <w:gridSpan w:val="3"/>
          </w:tcPr>
          <w:p w:rsidR="00816937" w:rsidRPr="005F7C73" w:rsidRDefault="00816937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5F7C73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937" w:rsidRPr="005F7C73" w:rsidTr="008E7A45">
        <w:tc>
          <w:tcPr>
            <w:tcW w:w="5310" w:type="dxa"/>
          </w:tcPr>
          <w:p w:rsidR="00816937" w:rsidRPr="00E8663E" w:rsidRDefault="00816937" w:rsidP="00CE5E76">
            <w:pPr>
              <w:ind w:right="-198" w:firstLine="72"/>
              <w:rPr>
                <w:rFonts w:ascii="Angsana New" w:hAnsi="Angsana New"/>
                <w:bCs/>
                <w:spacing w:val="-2"/>
                <w:sz w:val="30"/>
                <w:szCs w:val="30"/>
                <w:highlight w:val="yellow"/>
                <w:cs/>
              </w:rPr>
            </w:pPr>
            <w:r w:rsidRPr="00E8663E">
              <w:rPr>
                <w:rFonts w:ascii="Angsana New" w:hAnsi="Angsana New" w:hint="cs"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8663E">
              <w:rPr>
                <w:rFonts w:ascii="Angsana New" w:hAnsi="Angsana New"/>
                <w:b/>
                <w:spacing w:val="-2"/>
                <w:sz w:val="30"/>
                <w:szCs w:val="30"/>
              </w:rPr>
              <w:t>3</w:t>
            </w:r>
            <w:r w:rsidR="00CE5E76" w:rsidRPr="00E8663E">
              <w:rPr>
                <w:rFonts w:ascii="Angsana New" w:hAnsi="Angsana New"/>
                <w:b/>
                <w:spacing w:val="-2"/>
                <w:sz w:val="30"/>
                <w:szCs w:val="30"/>
              </w:rPr>
              <w:t>1</w:t>
            </w:r>
            <w:r w:rsidRPr="00E8663E">
              <w:rPr>
                <w:rFonts w:ascii="Angsana New" w:hAnsi="Angsana New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CE5E76" w:rsidRPr="00E8663E">
              <w:rPr>
                <w:rFonts w:ascii="Angsana New" w:hAnsi="Angsana New" w:hint="cs"/>
                <w:bCs/>
                <w:spacing w:val="-2"/>
                <w:sz w:val="30"/>
                <w:szCs w:val="30"/>
                <w:cs/>
              </w:rPr>
              <w:t>ธันวาคม</w:t>
            </w:r>
            <w:r w:rsidRPr="00E8663E">
              <w:rPr>
                <w:rFonts w:ascii="Angsana New" w:hAnsi="Angsana New" w:hint="cs"/>
                <w:b/>
                <w:spacing w:val="-2"/>
                <w:sz w:val="30"/>
                <w:szCs w:val="30"/>
                <w:cs/>
              </w:rPr>
              <w:t xml:space="preserve"> </w:t>
            </w:r>
            <w:r w:rsidRPr="00E8663E">
              <w:rPr>
                <w:rFonts w:ascii="Angsana New" w:hAnsi="Angsana New"/>
                <w:b/>
                <w:spacing w:val="-2"/>
                <w:sz w:val="30"/>
                <w:szCs w:val="30"/>
              </w:rPr>
              <w:t>25</w:t>
            </w:r>
            <w:r w:rsidR="0080541B" w:rsidRPr="00E8663E">
              <w:rPr>
                <w:rFonts w:ascii="Angsana New" w:hAnsi="Angsana New"/>
                <w:b/>
                <w:spacing w:val="-2"/>
                <w:sz w:val="30"/>
                <w:szCs w:val="30"/>
              </w:rPr>
              <w:t>60</w:t>
            </w:r>
          </w:p>
        </w:tc>
        <w:tc>
          <w:tcPr>
            <w:tcW w:w="900" w:type="dxa"/>
            <w:vAlign w:val="bottom"/>
          </w:tcPr>
          <w:p w:rsidR="00816937" w:rsidRPr="005F7C73" w:rsidRDefault="00816937" w:rsidP="008E7A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C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6937" w:rsidRPr="005F7C73" w:rsidRDefault="00816937" w:rsidP="008E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16937" w:rsidRPr="005F7C73" w:rsidRDefault="00816937" w:rsidP="008E7A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7C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00" w:type="dxa"/>
            <w:vAlign w:val="bottom"/>
          </w:tcPr>
          <w:p w:rsidR="00816937" w:rsidRPr="005F7C73" w:rsidRDefault="00816937" w:rsidP="008E7A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C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6937" w:rsidRPr="005F7C73" w:rsidRDefault="00816937" w:rsidP="008E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816937" w:rsidRPr="005F7C73" w:rsidRDefault="00816937" w:rsidP="008E7A45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7C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16937" w:rsidRPr="005F7C73" w:rsidTr="00BC7F34">
        <w:tc>
          <w:tcPr>
            <w:tcW w:w="5310" w:type="dxa"/>
          </w:tcPr>
          <w:p w:rsidR="00816937" w:rsidRPr="00D044DE" w:rsidRDefault="00816937" w:rsidP="00BC7F34">
            <w:pPr>
              <w:ind w:left="234" w:firstLine="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978" w:type="dxa"/>
            <w:gridSpan w:val="6"/>
          </w:tcPr>
          <w:p w:rsidR="00816937" w:rsidRPr="005F7C73" w:rsidRDefault="00816937" w:rsidP="00BC7F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F7C7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F7C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F7C7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0541B" w:rsidRPr="005F7C73" w:rsidTr="00673283">
        <w:tc>
          <w:tcPr>
            <w:tcW w:w="5310" w:type="dxa"/>
          </w:tcPr>
          <w:p w:rsidR="0080541B" w:rsidRPr="000100A1" w:rsidRDefault="0080541B" w:rsidP="0080541B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0100A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100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00A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100A1">
              <w:rPr>
                <w:rFonts w:ascii="Angsana New" w:hAnsi="Angsana New"/>
                <w:sz w:val="30"/>
                <w:szCs w:val="30"/>
              </w:rPr>
              <w:t>1</w:t>
            </w:r>
            <w:r w:rsidRPr="000100A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541B" w:rsidRPr="005F7C73" w:rsidRDefault="0080541B" w:rsidP="00A12C5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(5,547)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0541B" w:rsidRPr="00A12C57" w:rsidRDefault="0080541B" w:rsidP="00A1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0541B" w:rsidRPr="005F7C73" w:rsidRDefault="0080541B" w:rsidP="000743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6,389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541B" w:rsidRPr="005F7C73" w:rsidRDefault="0080541B" w:rsidP="00A12C5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(5,171)</w:t>
            </w:r>
          </w:p>
        </w:tc>
        <w:tc>
          <w:tcPr>
            <w:tcW w:w="270" w:type="dxa"/>
            <w:shd w:val="clear" w:color="auto" w:fill="auto"/>
          </w:tcPr>
          <w:p w:rsidR="0080541B" w:rsidRPr="005F7C73" w:rsidRDefault="0080541B" w:rsidP="00A12C5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0541B" w:rsidRPr="005F7C73" w:rsidRDefault="0080541B" w:rsidP="000743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5,926</w:t>
            </w:r>
          </w:p>
        </w:tc>
      </w:tr>
      <w:tr w:rsidR="0080541B" w:rsidRPr="005F7C73" w:rsidTr="00673283">
        <w:tc>
          <w:tcPr>
            <w:tcW w:w="5310" w:type="dxa"/>
          </w:tcPr>
          <w:p w:rsidR="0080541B" w:rsidRPr="000100A1" w:rsidRDefault="0080541B" w:rsidP="0080541B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0100A1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0100A1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541B" w:rsidRPr="005F7C73" w:rsidRDefault="0080541B" w:rsidP="0080541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0541B" w:rsidRPr="005F7C73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0541B" w:rsidRPr="005F7C73" w:rsidRDefault="0080541B" w:rsidP="00EA61E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(5,461)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541B" w:rsidRPr="005F7C73" w:rsidRDefault="0080541B" w:rsidP="0080541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5,685</w:t>
            </w:r>
          </w:p>
        </w:tc>
        <w:tc>
          <w:tcPr>
            <w:tcW w:w="270" w:type="dxa"/>
            <w:shd w:val="clear" w:color="auto" w:fill="auto"/>
          </w:tcPr>
          <w:p w:rsidR="0080541B" w:rsidRPr="005F7C73" w:rsidRDefault="0080541B" w:rsidP="0080541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08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0541B" w:rsidRPr="005F7C73" w:rsidRDefault="0080541B" w:rsidP="000743C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(5,078)</w:t>
            </w:r>
          </w:p>
        </w:tc>
      </w:tr>
    </w:tbl>
    <w:p w:rsidR="00796DFC" w:rsidRPr="00E8663E" w:rsidRDefault="00796DFC" w:rsidP="00CB7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3F0C5D" w:rsidRDefault="00A84CC1" w:rsidP="00AF4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BF27E3">
        <w:rPr>
          <w:rFonts w:ascii="Angsana New" w:hAnsi="Angsana New" w:hint="cs"/>
          <w:sz w:val="30"/>
          <w:szCs w:val="30"/>
          <w:cs/>
        </w:rPr>
        <w:t>ะมาณการความอ่อนไหวของข้อสมมติ</w:t>
      </w:r>
      <w:r w:rsidR="00387348">
        <w:rPr>
          <w:rFonts w:ascii="Angsana New" w:hAnsi="Angsana New" w:hint="cs"/>
          <w:sz w:val="30"/>
          <w:szCs w:val="30"/>
          <w:cs/>
        </w:rPr>
        <w:t>ต่าง</w:t>
      </w:r>
      <w:r w:rsidR="00533CD2">
        <w:rPr>
          <w:rFonts w:ascii="Angsana New" w:hAnsi="Angsana New"/>
          <w:sz w:val="30"/>
          <w:szCs w:val="30"/>
        </w:rPr>
        <w:t xml:space="preserve"> </w:t>
      </w:r>
      <w:r w:rsidR="00387348">
        <w:rPr>
          <w:rFonts w:ascii="Angsana New" w:hAnsi="Angsana New" w:hint="cs"/>
          <w:sz w:val="30"/>
          <w:szCs w:val="30"/>
          <w:cs/>
        </w:rPr>
        <w:t>ๆ</w:t>
      </w:r>
    </w:p>
    <w:p w:rsidR="00AF4D46" w:rsidRPr="00E8663E" w:rsidRDefault="00AF4D46" w:rsidP="00AF4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06629" w:rsidRPr="0013210E" w:rsidRDefault="0041470A" w:rsidP="002B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106629" w:rsidRPr="0013210E">
        <w:rPr>
          <w:rFonts w:ascii="Angsana New" w:hAnsi="Angsana New"/>
          <w:b/>
          <w:bCs/>
          <w:sz w:val="30"/>
          <w:szCs w:val="30"/>
          <w:cs/>
        </w:rPr>
        <w:tab/>
        <w:t>หนี้สินอื่น</w:t>
      </w:r>
    </w:p>
    <w:p w:rsidR="00AE349C" w:rsidRPr="00E8663E" w:rsidRDefault="00AE349C" w:rsidP="0010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44"/>
        <w:gridCol w:w="1196"/>
      </w:tblGrid>
      <w:tr w:rsidR="00CB5743" w:rsidRPr="00400F28" w:rsidTr="00F9166F">
        <w:trPr>
          <w:trHeight w:val="70"/>
        </w:trPr>
        <w:tc>
          <w:tcPr>
            <w:tcW w:w="3690" w:type="dxa"/>
            <w:vAlign w:val="bottom"/>
          </w:tcPr>
          <w:p w:rsidR="00CB5743" w:rsidRPr="00400F28" w:rsidRDefault="00CB5743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B5743" w:rsidRPr="0051733D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B5743" w:rsidRPr="00400F28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CB5743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5743" w:rsidRPr="00400F28" w:rsidTr="00F9166F">
        <w:trPr>
          <w:trHeight w:val="70"/>
        </w:trPr>
        <w:tc>
          <w:tcPr>
            <w:tcW w:w="3690" w:type="dxa"/>
            <w:vAlign w:val="bottom"/>
          </w:tcPr>
          <w:p w:rsidR="00CB5743" w:rsidRPr="00400F28" w:rsidRDefault="00CB5743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5743" w:rsidRPr="0092434D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CB5743" w:rsidRPr="00400F28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B5743" w:rsidRPr="0092434D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CB5743" w:rsidRPr="00400F28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B5743" w:rsidRPr="0092434D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4" w:type="dxa"/>
          </w:tcPr>
          <w:p w:rsidR="00CB5743" w:rsidRPr="00400F28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</w:tcPr>
          <w:p w:rsidR="00CB5743" w:rsidRPr="0092434D" w:rsidRDefault="00CB5743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0541B" w:rsidRPr="00400F28" w:rsidTr="00F9166F">
        <w:trPr>
          <w:trHeight w:val="70"/>
        </w:trPr>
        <w:tc>
          <w:tcPr>
            <w:tcW w:w="3690" w:type="dxa"/>
            <w:vAlign w:val="bottom"/>
          </w:tcPr>
          <w:p w:rsidR="0080541B" w:rsidRPr="00400F28" w:rsidRDefault="0080541B" w:rsidP="0080541B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0541B" w:rsidRPr="00941EC3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44" w:type="dxa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6" w:type="dxa"/>
          </w:tcPr>
          <w:p w:rsidR="0080541B" w:rsidRPr="00941EC3" w:rsidRDefault="0080541B" w:rsidP="0080541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CB5743" w:rsidRPr="00400F28" w:rsidTr="00F9166F">
        <w:tc>
          <w:tcPr>
            <w:tcW w:w="3690" w:type="dxa"/>
          </w:tcPr>
          <w:p w:rsidR="00CB5743" w:rsidRPr="00400F28" w:rsidRDefault="00CB5743" w:rsidP="005128AC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B5743" w:rsidRDefault="00CB5743" w:rsidP="005128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Pr="002A7136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80541B" w:rsidRDefault="00FE4933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134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34B1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0541B" w:rsidRPr="003353CC" w:rsidRDefault="0080541B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3CC">
              <w:rPr>
                <w:rFonts w:ascii="Angsana New" w:hAnsi="Angsana New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3353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  <w:r w:rsidRPr="003353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541B" w:rsidRDefault="00A12C57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176,687</w:t>
            </w:r>
          </w:p>
        </w:tc>
        <w:tc>
          <w:tcPr>
            <w:tcW w:w="244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:rsidR="0080541B" w:rsidRPr="00063ED2" w:rsidRDefault="0080541B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D2">
              <w:rPr>
                <w:rFonts w:ascii="Angsana New" w:hAnsi="Angsana New"/>
                <w:sz w:val="30"/>
                <w:szCs w:val="30"/>
              </w:rPr>
              <w:t xml:space="preserve"> 161,355 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Pr="002A7136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A7136">
              <w:rPr>
                <w:rFonts w:ascii="Angsana New" w:hAnsi="Angsana New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:rsidR="0080541B" w:rsidRDefault="00FE4933" w:rsidP="007D40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12,614</w:t>
            </w:r>
          </w:p>
        </w:tc>
        <w:tc>
          <w:tcPr>
            <w:tcW w:w="270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0541B" w:rsidRPr="003353CC" w:rsidRDefault="0080541B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3CC">
              <w:rPr>
                <w:rFonts w:ascii="Angsana New" w:hAnsi="Angsana New"/>
                <w:sz w:val="30"/>
                <w:szCs w:val="30"/>
              </w:rPr>
              <w:t xml:space="preserve"> 60,427 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541B" w:rsidRDefault="00A12C57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11,873</w:t>
            </w:r>
          </w:p>
        </w:tc>
        <w:tc>
          <w:tcPr>
            <w:tcW w:w="244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:rsidR="0080541B" w:rsidRPr="00063ED2" w:rsidRDefault="0080541B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D2">
              <w:rPr>
                <w:rFonts w:ascii="Angsana New" w:hAnsi="Angsana New"/>
                <w:sz w:val="30"/>
                <w:szCs w:val="30"/>
              </w:rPr>
              <w:t xml:space="preserve"> 58,456 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Pr="002A7136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:rsidR="0080541B" w:rsidRDefault="00FE4933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28,16</w:t>
            </w:r>
            <w:r w:rsidR="00A134B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0541B" w:rsidRPr="003353CC" w:rsidRDefault="0080541B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3CC">
              <w:rPr>
                <w:rFonts w:ascii="Angsana New" w:hAnsi="Angsana New"/>
                <w:sz w:val="30"/>
                <w:szCs w:val="30"/>
              </w:rPr>
              <w:t xml:space="preserve"> 28,233 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541B" w:rsidRDefault="00A12C57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28,16</w:t>
            </w:r>
            <w:r w:rsidR="005B6C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:rsidR="0080541B" w:rsidRPr="00063ED2" w:rsidRDefault="0080541B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D2">
              <w:rPr>
                <w:rFonts w:ascii="Angsana New" w:hAnsi="Angsana New"/>
                <w:sz w:val="30"/>
                <w:szCs w:val="30"/>
              </w:rPr>
              <w:t xml:space="preserve"> 28,233 </w:t>
            </w:r>
          </w:p>
        </w:tc>
      </w:tr>
      <w:tr w:rsidR="00A134B1" w:rsidRPr="00400F28" w:rsidTr="00673283">
        <w:tc>
          <w:tcPr>
            <w:tcW w:w="3690" w:type="dxa"/>
          </w:tcPr>
          <w:p w:rsidR="00A134B1" w:rsidRPr="002A7136" w:rsidRDefault="00A134B1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170" w:type="dxa"/>
            <w:vAlign w:val="bottom"/>
          </w:tcPr>
          <w:p w:rsidR="00A134B1" w:rsidRDefault="00A134B1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8,167</w:t>
            </w:r>
          </w:p>
        </w:tc>
        <w:tc>
          <w:tcPr>
            <w:tcW w:w="270" w:type="dxa"/>
            <w:vAlign w:val="bottom"/>
          </w:tcPr>
          <w:p w:rsidR="00A134B1" w:rsidRDefault="00A134B1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34B1" w:rsidRDefault="00A134B1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12,064</w:t>
            </w:r>
          </w:p>
        </w:tc>
        <w:tc>
          <w:tcPr>
            <w:tcW w:w="270" w:type="dxa"/>
            <w:vAlign w:val="bottom"/>
          </w:tcPr>
          <w:p w:rsidR="00A134B1" w:rsidRPr="00400F28" w:rsidRDefault="00A134B1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134B1" w:rsidRDefault="00A134B1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5,771</w:t>
            </w:r>
          </w:p>
        </w:tc>
        <w:tc>
          <w:tcPr>
            <w:tcW w:w="244" w:type="dxa"/>
            <w:vAlign w:val="bottom"/>
          </w:tcPr>
          <w:p w:rsidR="00A134B1" w:rsidRDefault="00A134B1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:rsidR="00A134B1" w:rsidRDefault="00A134B1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12,064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A7136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170" w:type="dxa"/>
            <w:vAlign w:val="bottom"/>
          </w:tcPr>
          <w:p w:rsidR="0080541B" w:rsidRDefault="00FE4933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134B1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0541B" w:rsidRPr="003353CC" w:rsidRDefault="0080541B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23,348</w:t>
            </w:r>
            <w:r w:rsidRPr="003353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541B" w:rsidRDefault="00BC447D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3,240</w:t>
            </w:r>
          </w:p>
        </w:tc>
        <w:tc>
          <w:tcPr>
            <w:tcW w:w="244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:rsidR="0080541B" w:rsidRPr="00063ED2" w:rsidRDefault="0080541B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18,634</w:t>
            </w:r>
            <w:r w:rsidRPr="00063E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Pr="002A7136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A713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A71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13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0541B" w:rsidRDefault="00A134B1" w:rsidP="007D40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31,549</w:t>
            </w:r>
          </w:p>
        </w:tc>
        <w:tc>
          <w:tcPr>
            <w:tcW w:w="270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0541B" w:rsidRPr="003353CC" w:rsidRDefault="00A134B1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21,892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0541B" w:rsidRDefault="00A134B1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3,337</w:t>
            </w:r>
          </w:p>
        </w:tc>
        <w:tc>
          <w:tcPr>
            <w:tcW w:w="244" w:type="dxa"/>
            <w:vAlign w:val="bottom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80541B" w:rsidRPr="00063ED2" w:rsidRDefault="00A134B1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1,886</w:t>
            </w:r>
          </w:p>
        </w:tc>
      </w:tr>
      <w:tr w:rsidR="0080541B" w:rsidRPr="00400F28" w:rsidTr="00673283">
        <w:tc>
          <w:tcPr>
            <w:tcW w:w="3690" w:type="dxa"/>
          </w:tcPr>
          <w:p w:rsidR="0080541B" w:rsidRPr="00E133F9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3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41B" w:rsidRPr="00400F28" w:rsidRDefault="00FE4933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A134B1">
              <w:rPr>
                <w:rFonts w:ascii="Angsana New" w:hAnsi="Angsana New"/>
                <w:b/>
                <w:bCs/>
                <w:sz w:val="30"/>
                <w:szCs w:val="30"/>
              </w:rPr>
              <w:t>6,599</w:t>
            </w:r>
          </w:p>
        </w:tc>
        <w:tc>
          <w:tcPr>
            <w:tcW w:w="270" w:type="dxa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541B" w:rsidRPr="003353CC" w:rsidRDefault="0080541B" w:rsidP="000743CA">
            <w:pPr>
              <w:tabs>
                <w:tab w:val="clear" w:pos="907"/>
                <w:tab w:val="left" w:pos="828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3C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387,054</w:t>
            </w:r>
            <w:r w:rsidRPr="00335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541B" w:rsidRPr="00400F28" w:rsidRDefault="0080541B" w:rsidP="0080541B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541B" w:rsidRDefault="00A12C57" w:rsidP="000743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229,069</w:t>
            </w:r>
          </w:p>
        </w:tc>
        <w:tc>
          <w:tcPr>
            <w:tcW w:w="244" w:type="dxa"/>
          </w:tcPr>
          <w:p w:rsidR="0080541B" w:rsidRDefault="0080541B" w:rsidP="008054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:rsidR="0080541B" w:rsidRPr="00063ED2" w:rsidRDefault="0080541B" w:rsidP="000743CA">
            <w:pPr>
              <w:tabs>
                <w:tab w:val="clear" w:pos="907"/>
                <w:tab w:val="left" w:pos="899"/>
              </w:tabs>
              <w:ind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280,628 </w:t>
            </w:r>
          </w:p>
        </w:tc>
      </w:tr>
    </w:tbl>
    <w:p w:rsidR="00C448EB" w:rsidRDefault="00C448EB" w:rsidP="0010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06629" w:rsidRPr="007F5329" w:rsidRDefault="0041470A" w:rsidP="0010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106629" w:rsidRPr="007F5329">
        <w:rPr>
          <w:rFonts w:ascii="Angsana New" w:hAnsi="Angsana New"/>
          <w:b/>
          <w:bCs/>
          <w:sz w:val="30"/>
          <w:szCs w:val="30"/>
        </w:rPr>
        <w:tab/>
      </w:r>
      <w:r w:rsidR="00106629" w:rsidRPr="007F532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106629" w:rsidRPr="002A1AA8" w:rsidRDefault="00106629" w:rsidP="00106629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eastAsia="Calibri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10"/>
        <w:gridCol w:w="270"/>
        <w:gridCol w:w="990"/>
        <w:gridCol w:w="270"/>
        <w:gridCol w:w="1080"/>
        <w:gridCol w:w="236"/>
        <w:gridCol w:w="1024"/>
        <w:gridCol w:w="236"/>
        <w:gridCol w:w="1024"/>
      </w:tblGrid>
      <w:tr w:rsidR="00CB5743" w:rsidRPr="00024184" w:rsidTr="00F9166F">
        <w:trPr>
          <w:cantSplit/>
          <w:tblHeader/>
        </w:trPr>
        <w:tc>
          <w:tcPr>
            <w:tcW w:w="324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CB5743" w:rsidRPr="009429E6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B5743" w:rsidRPr="009429E6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60" w:type="dxa"/>
            <w:gridSpan w:val="7"/>
          </w:tcPr>
          <w:p w:rsidR="00CB5743" w:rsidRPr="009429E6" w:rsidRDefault="00CB5743" w:rsidP="00CB574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="00B30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B5743" w:rsidRPr="00024184" w:rsidTr="00F9166F">
        <w:trPr>
          <w:cantSplit/>
          <w:tblHeader/>
        </w:trPr>
        <w:tc>
          <w:tcPr>
            <w:tcW w:w="324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8054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80541B">
              <w:rPr>
                <w:rFonts w:ascii="Angsana New" w:hAnsi="Angsana New"/>
                <w:sz w:val="30"/>
                <w:szCs w:val="30"/>
                <w:lang w:val="en-US"/>
              </w:rPr>
              <w:t xml:space="preserve"> 2560</w:t>
            </w:r>
          </w:p>
        </w:tc>
      </w:tr>
      <w:tr w:rsidR="00CB5743" w:rsidRPr="00024184" w:rsidTr="00F9166F">
        <w:trPr>
          <w:cantSplit/>
          <w:tblHeader/>
        </w:trPr>
        <w:tc>
          <w:tcPr>
            <w:tcW w:w="324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18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B5743" w:rsidRPr="00024184" w:rsidTr="00F9166F">
        <w:trPr>
          <w:cantSplit/>
          <w:tblHeader/>
        </w:trPr>
        <w:tc>
          <w:tcPr>
            <w:tcW w:w="324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(พันหุ้น /</w:t>
            </w:r>
            <w:r w:rsidRPr="0002418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241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24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743" w:rsidRPr="00024184" w:rsidTr="00F9166F">
        <w:trPr>
          <w:cantSplit/>
        </w:trPr>
        <w:tc>
          <w:tcPr>
            <w:tcW w:w="3240" w:type="dxa"/>
          </w:tcPr>
          <w:p w:rsidR="00CB5743" w:rsidRPr="00024184" w:rsidRDefault="00CB5743" w:rsidP="00E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72" w:right="-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17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5743" w:rsidRPr="00024184" w:rsidTr="00E8663E">
        <w:trPr>
          <w:cantSplit/>
        </w:trPr>
        <w:tc>
          <w:tcPr>
            <w:tcW w:w="3240" w:type="dxa"/>
          </w:tcPr>
          <w:p w:rsidR="00CB5743" w:rsidRPr="00024184" w:rsidRDefault="00CB5743" w:rsidP="00E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5743" w:rsidRPr="00024184" w:rsidRDefault="00CB5743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B5743" w:rsidRPr="00024184" w:rsidRDefault="00CB5743" w:rsidP="005128AC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448EB" w:rsidRPr="00024184" w:rsidTr="00E8663E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24184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2,400,000</w:t>
            </w:r>
          </w:p>
        </w:tc>
      </w:tr>
      <w:tr w:rsidR="00C448EB" w:rsidRPr="00024184" w:rsidTr="00E8663E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89"/>
              </w:tabs>
              <w:ind w:left="-108" w:right="-6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89"/>
              </w:tabs>
              <w:ind w:left="-108" w:right="-6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1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4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07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70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8EB" w:rsidRPr="00F9166F" w:rsidRDefault="00C448EB" w:rsidP="00C448EB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16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07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36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C448EB" w:rsidRPr="00F9166F" w:rsidRDefault="00C448EB" w:rsidP="00C448EB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16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2,400,000</w:t>
            </w:r>
          </w:p>
        </w:tc>
      </w:tr>
      <w:tr w:rsidR="00C448EB" w:rsidRPr="00024184" w:rsidTr="002A1AA8">
        <w:trPr>
          <w:cantSplit/>
          <w:trHeight w:val="375"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B507C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F0991" w:rsidRPr="00024184" w:rsidTr="002A1AA8">
        <w:trPr>
          <w:cantSplit/>
          <w:trHeight w:val="375"/>
        </w:trPr>
        <w:tc>
          <w:tcPr>
            <w:tcW w:w="324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024184" w:rsidRDefault="00AF0991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F0991" w:rsidRPr="00024184" w:rsidTr="002A1AA8">
        <w:trPr>
          <w:cantSplit/>
          <w:trHeight w:val="375"/>
        </w:trPr>
        <w:tc>
          <w:tcPr>
            <w:tcW w:w="324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024184" w:rsidRDefault="00AF0991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F0991" w:rsidRPr="00024184" w:rsidTr="002A1AA8">
        <w:trPr>
          <w:cantSplit/>
          <w:trHeight w:val="375"/>
        </w:trPr>
        <w:tc>
          <w:tcPr>
            <w:tcW w:w="324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0991" w:rsidRPr="00024184" w:rsidRDefault="00AF0991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024184" w:rsidRDefault="00AF0991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AF0991" w:rsidRPr="00B507C4" w:rsidRDefault="00AF0991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</w:t>
            </w:r>
            <w:r w:rsidRPr="000241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้นงวด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24184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8EB" w:rsidRPr="00024184" w:rsidRDefault="00C448EB" w:rsidP="000743CA">
            <w:pPr>
              <w:pStyle w:val="30"/>
              <w:tabs>
                <w:tab w:val="clear" w:pos="360"/>
                <w:tab w:val="clear" w:pos="720"/>
                <w:tab w:val="decimal" w:pos="747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48EB" w:rsidRPr="00024184" w:rsidRDefault="00C448EB" w:rsidP="000743CA">
            <w:pPr>
              <w:pStyle w:val="30"/>
              <w:tabs>
                <w:tab w:val="clear" w:pos="360"/>
                <w:tab w:val="clear" w:pos="720"/>
                <w:tab w:val="decimal" w:pos="837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Pr="00024184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Pr="00F8207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24184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(ชำระแล้วร้อยละ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8EB" w:rsidRDefault="00C448EB" w:rsidP="000743CA">
            <w:pPr>
              <w:pStyle w:val="30"/>
              <w:tabs>
                <w:tab w:val="clear" w:pos="360"/>
                <w:tab w:val="clear" w:pos="720"/>
                <w:tab w:val="decimal" w:pos="747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48EB" w:rsidRDefault="00C448EB" w:rsidP="005B6CC9">
            <w:pPr>
              <w:pStyle w:val="30"/>
              <w:tabs>
                <w:tab w:val="clear" w:pos="360"/>
                <w:tab w:val="clear" w:pos="720"/>
                <w:tab w:val="decimal" w:pos="837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C448EB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100,000</w:t>
            </w:r>
          </w:p>
        </w:tc>
      </w:tr>
      <w:tr w:rsidR="0080541B" w:rsidRPr="00024184" w:rsidTr="00F9166F">
        <w:trPr>
          <w:cantSplit/>
        </w:trPr>
        <w:tc>
          <w:tcPr>
            <w:tcW w:w="3240" w:type="dxa"/>
          </w:tcPr>
          <w:p w:rsidR="0080541B" w:rsidRPr="00024184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:rsidR="0080541B" w:rsidRPr="00024184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541B" w:rsidRPr="00024184" w:rsidRDefault="0080541B" w:rsidP="0080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541B" w:rsidRPr="00024184" w:rsidRDefault="0080541B" w:rsidP="000743CA">
            <w:pPr>
              <w:pStyle w:val="30"/>
              <w:tabs>
                <w:tab w:val="clear" w:pos="360"/>
                <w:tab w:val="clear" w:pos="720"/>
                <w:tab w:val="decimal" w:pos="747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0541B" w:rsidRPr="00024184" w:rsidRDefault="0080541B" w:rsidP="0080541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0541B" w:rsidRPr="00024184" w:rsidRDefault="0080541B" w:rsidP="000743CA">
            <w:pPr>
              <w:pStyle w:val="30"/>
              <w:tabs>
                <w:tab w:val="clear" w:pos="360"/>
                <w:tab w:val="clear" w:pos="720"/>
                <w:tab w:val="decimal" w:pos="837"/>
              </w:tabs>
              <w:ind w:left="-108" w:right="-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0541B" w:rsidRPr="00024184" w:rsidRDefault="0080541B" w:rsidP="0080541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80541B" w:rsidRPr="00024184" w:rsidRDefault="0080541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0541B" w:rsidRPr="00024184" w:rsidRDefault="0080541B" w:rsidP="0080541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80541B" w:rsidRPr="00024184" w:rsidRDefault="0080541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448EB" w:rsidRPr="00024184" w:rsidTr="00F9166F">
        <w:trPr>
          <w:cantSplit/>
        </w:trPr>
        <w:tc>
          <w:tcPr>
            <w:tcW w:w="324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024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4184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8EB" w:rsidRPr="00024184" w:rsidRDefault="00C448EB" w:rsidP="00C4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8EB" w:rsidRPr="00D03C37" w:rsidRDefault="00C448EB" w:rsidP="000743CA">
            <w:pPr>
              <w:pStyle w:val="30"/>
              <w:tabs>
                <w:tab w:val="clear" w:pos="360"/>
                <w:tab w:val="clear" w:pos="720"/>
                <w:tab w:val="decimal" w:pos="747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70" w:type="dxa"/>
          </w:tcPr>
          <w:p w:rsidR="00C448EB" w:rsidRPr="00D03C37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8EB" w:rsidRPr="00D03C37" w:rsidRDefault="00C448EB" w:rsidP="000743CA">
            <w:pPr>
              <w:pStyle w:val="30"/>
              <w:tabs>
                <w:tab w:val="clear" w:pos="360"/>
                <w:tab w:val="clear" w:pos="720"/>
                <w:tab w:val="decimal" w:pos="83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2,100,000</w:t>
            </w:r>
          </w:p>
        </w:tc>
        <w:tc>
          <w:tcPr>
            <w:tcW w:w="236" w:type="dxa"/>
          </w:tcPr>
          <w:p w:rsidR="00C448EB" w:rsidRPr="00024184" w:rsidRDefault="00C448EB" w:rsidP="00C448EB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C448EB" w:rsidRPr="00D03C37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36" w:type="dxa"/>
          </w:tcPr>
          <w:p w:rsidR="00C448EB" w:rsidRPr="00D03C37" w:rsidRDefault="00C448EB" w:rsidP="00C448E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C448EB" w:rsidRPr="00D03C37" w:rsidRDefault="00C448EB" w:rsidP="007D403D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2,100,000</w:t>
            </w:r>
          </w:p>
        </w:tc>
      </w:tr>
    </w:tbl>
    <w:p w:rsidR="00055D25" w:rsidRDefault="00055D25" w:rsidP="00B30220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65E19" w:rsidRDefault="0041470A" w:rsidP="00932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D65E19" w:rsidRPr="007F5329">
        <w:rPr>
          <w:rFonts w:ascii="Angsana New" w:hAnsi="Angsana New"/>
          <w:b/>
          <w:bCs/>
          <w:sz w:val="30"/>
          <w:szCs w:val="30"/>
        </w:rPr>
        <w:tab/>
      </w:r>
      <w:r w:rsidR="00D65E1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D65E19" w:rsidRPr="00B8401C" w:rsidRDefault="00D65E19" w:rsidP="001E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5E19" w:rsidRDefault="00D65E19" w:rsidP="00D65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D65E19" w:rsidRPr="00B8401C" w:rsidRDefault="00D65E19" w:rsidP="001E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46B94" w:rsidRDefault="004021E2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การจัดสรร</w:t>
      </w:r>
      <w:r w:rsidR="00D03C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กำไร</w:t>
      </w:r>
      <w:r w:rsidRPr="007F53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และ/หรือ กำไรสะสม</w:t>
      </w:r>
    </w:p>
    <w:p w:rsidR="004A66C0" w:rsidRPr="007F5329" w:rsidRDefault="004A66C0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:rsidR="00D03C37" w:rsidRDefault="00D03C37" w:rsidP="00B3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E58C1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B30220" w:rsidRPr="00B30220" w:rsidRDefault="00B30220" w:rsidP="00B3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1374" w:rsidRDefault="00A46B94" w:rsidP="00871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</w:t>
      </w:r>
      <w:r w:rsidR="004F2A4F" w:rsidRPr="007F5329">
        <w:rPr>
          <w:rFonts w:ascii="Angsana New" w:hAnsi="Angsana New"/>
          <w:sz w:val="30"/>
          <w:szCs w:val="30"/>
          <w:cs/>
        </w:rPr>
        <w:t>พาณิชย์</w:t>
      </w:r>
      <w:r w:rsidR="00B05F0F"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บริษัทจะต้องจัดสรรทุน</w:t>
      </w:r>
      <w:r w:rsidR="004F2A4F" w:rsidRPr="007F5329">
        <w:rPr>
          <w:rFonts w:ascii="Angsana New" w:hAnsi="Angsana New"/>
          <w:sz w:val="30"/>
          <w:szCs w:val="30"/>
          <w:cs/>
        </w:rPr>
        <w:t>สำรอง</w:t>
      </w:r>
      <w:r w:rsidR="004F2A4F"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(</w:t>
      </w:r>
      <w:r w:rsidRPr="007F5329">
        <w:rPr>
          <w:rFonts w:ascii="Angsana New" w:hAnsi="Angsana New"/>
          <w:sz w:val="30"/>
          <w:szCs w:val="30"/>
        </w:rPr>
        <w:t>“</w:t>
      </w:r>
      <w:r w:rsidRPr="007F532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F5329">
        <w:rPr>
          <w:rFonts w:ascii="Angsana New" w:hAnsi="Angsana New"/>
          <w:sz w:val="30"/>
          <w:szCs w:val="30"/>
        </w:rPr>
        <w:t>”</w:t>
      </w:r>
      <w:r w:rsidRPr="007F5329">
        <w:rPr>
          <w:rFonts w:ascii="Angsana New" w:hAnsi="Angsana New"/>
          <w:sz w:val="30"/>
          <w:szCs w:val="30"/>
          <w:cs/>
        </w:rPr>
        <w:t xml:space="preserve">) </w:t>
      </w:r>
      <w:r w:rsidR="00E51D28">
        <w:rPr>
          <w:rFonts w:ascii="Angsana New" w:hAnsi="Angsana New" w:hint="cs"/>
          <w:sz w:val="30"/>
          <w:szCs w:val="30"/>
          <w:cs/>
        </w:rPr>
        <w:t xml:space="preserve"> </w:t>
      </w:r>
      <w:r w:rsidR="0093213C">
        <w:rPr>
          <w:rFonts w:ascii="Angsana New" w:hAnsi="Angsana New" w:hint="cs"/>
          <w:sz w:val="30"/>
          <w:szCs w:val="30"/>
          <w:cs/>
        </w:rPr>
        <w:t xml:space="preserve">  </w:t>
      </w:r>
      <w:r w:rsidRPr="007F5329">
        <w:rPr>
          <w:rFonts w:ascii="Angsana New" w:hAnsi="Angsana New"/>
          <w:sz w:val="30"/>
          <w:szCs w:val="30"/>
          <w:cs/>
        </w:rPr>
        <w:t>อย่างน้อยร้อยละ 5 ของกำไรสุทธิทุกครั้งที่มีการจ่ายเงินปันผล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  <w:r w:rsidR="004907D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2A7136" w:rsidRPr="00871374" w:rsidRDefault="002A7136" w:rsidP="00871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021E2" w:rsidRPr="00CD6EA1" w:rsidRDefault="00231804" w:rsidP="00871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021E2"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:rsidR="00641B0B" w:rsidRPr="00B8401C" w:rsidRDefault="00641B0B" w:rsidP="006D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6A41" w:rsidRDefault="00DB57CD" w:rsidP="006D382A">
      <w:pPr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กำไรจากการวัดมูลค่า</w:t>
      </w:r>
      <w:r w:rsidR="00586B45">
        <w:rPr>
          <w:rFonts w:ascii="Angsana New" w:hAnsi="Angsana New" w:hint="cs"/>
          <w:b/>
          <w:bCs/>
          <w:sz w:val="30"/>
          <w:szCs w:val="30"/>
          <w:cs/>
        </w:rPr>
        <w:t>เงินลงทุนเผื่อขาย</w:t>
      </w:r>
    </w:p>
    <w:p w:rsidR="00382E2E" w:rsidRPr="007F5329" w:rsidRDefault="00382E2E" w:rsidP="006D382A">
      <w:pPr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3213C" w:rsidRDefault="00371B04" w:rsidP="0093213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กำไรจากการวัดมูลค่า</w:t>
      </w:r>
      <w:r w:rsidR="00586B45">
        <w:rPr>
          <w:rFonts w:ascii="Angsana New" w:hAnsi="Angsana New" w:hint="cs"/>
          <w:sz w:val="30"/>
          <w:szCs w:val="30"/>
          <w:cs/>
        </w:rPr>
        <w:t>เงินลงทุนเผื่อขาย</w:t>
      </w:r>
      <w:r w:rsidR="004021E2" w:rsidRPr="007F5329">
        <w:rPr>
          <w:rFonts w:ascii="Angsana New" w:hAnsi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051E1E">
        <w:rPr>
          <w:rFonts w:ascii="Angsana New" w:hAnsi="Angsana New" w:hint="cs"/>
          <w:sz w:val="30"/>
          <w:szCs w:val="30"/>
          <w:cs/>
        </w:rPr>
        <w:t>เงินลงทุน</w:t>
      </w:r>
      <w:r w:rsidR="004021E2" w:rsidRPr="007F5329">
        <w:rPr>
          <w:rFonts w:ascii="Angsana New" w:hAnsi="Angsana New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4021E2" w:rsidRPr="007F5329" w:rsidRDefault="00320BDE" w:rsidP="006D382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021E2" w:rsidRPr="007F5329">
        <w:rPr>
          <w:rFonts w:ascii="Angsana New" w:hAnsi="Angsana New"/>
          <w:b/>
          <w:bCs/>
          <w:sz w:val="30"/>
          <w:szCs w:val="30"/>
          <w:cs/>
        </w:rPr>
        <w:lastRenderedPageBreak/>
        <w:t>การเคลื่อนไหวในทุนสำรอง</w:t>
      </w:r>
    </w:p>
    <w:p w:rsidR="00E66A41" w:rsidRPr="00AA1C8A" w:rsidRDefault="00E66A41" w:rsidP="006D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E349C" w:rsidRDefault="004021E2" w:rsidP="00AE349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:rsidR="00C448EB" w:rsidRDefault="00C448EB" w:rsidP="00723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46B94" w:rsidRPr="007F5329" w:rsidRDefault="0041470A" w:rsidP="00723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23</w:t>
      </w:r>
      <w:r w:rsidR="00A46B94" w:rsidRPr="007F5329">
        <w:rPr>
          <w:rFonts w:ascii="Angsana New" w:hAnsi="Angsana New"/>
          <w:b/>
          <w:bCs/>
          <w:sz w:val="30"/>
          <w:szCs w:val="30"/>
        </w:rPr>
        <w:tab/>
      </w:r>
      <w:r w:rsidR="000E0961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A46B94" w:rsidRPr="007F5329">
        <w:rPr>
          <w:rFonts w:ascii="Angsana New" w:hAnsi="Angsana New"/>
          <w:b/>
          <w:bCs/>
          <w:sz w:val="30"/>
          <w:szCs w:val="30"/>
          <w:cs/>
        </w:rPr>
        <w:t>ค่านายหน้า</w:t>
      </w:r>
    </w:p>
    <w:p w:rsidR="00C71551" w:rsidRPr="0010170B" w:rsidRDefault="00C71551" w:rsidP="007A3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88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37"/>
        <w:gridCol w:w="236"/>
        <w:gridCol w:w="1296"/>
        <w:gridCol w:w="236"/>
        <w:gridCol w:w="1152"/>
        <w:gridCol w:w="236"/>
        <w:gridCol w:w="1155"/>
      </w:tblGrid>
      <w:tr w:rsidR="0052666E" w:rsidRPr="00400F28" w:rsidTr="00D845F8">
        <w:trPr>
          <w:trHeight w:val="70"/>
        </w:trPr>
        <w:tc>
          <w:tcPr>
            <w:tcW w:w="3330" w:type="dxa"/>
            <w:vAlign w:val="bottom"/>
          </w:tcPr>
          <w:p w:rsidR="0052666E" w:rsidRPr="00400F28" w:rsidRDefault="0052666E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52666E" w:rsidRPr="0051733D" w:rsidRDefault="0052666E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52666E" w:rsidRPr="00400F28" w:rsidRDefault="0052666E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:rsidR="0052666E" w:rsidRDefault="0052666E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C3C44" w:rsidRPr="00400F28" w:rsidTr="004C2BDD">
        <w:trPr>
          <w:trHeight w:val="70"/>
        </w:trPr>
        <w:tc>
          <w:tcPr>
            <w:tcW w:w="3330" w:type="dxa"/>
            <w:vAlign w:val="bottom"/>
          </w:tcPr>
          <w:p w:rsidR="009C3C44" w:rsidRPr="00400F28" w:rsidRDefault="009C3C44" w:rsidP="009C3C4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  <w:vAlign w:val="bottom"/>
          </w:tcPr>
          <w:p w:rsidR="009C3C44" w:rsidRPr="0092434D" w:rsidRDefault="00361A48" w:rsidP="00361A48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C3C4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="009C3C4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C3C44"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  <w:vAlign w:val="bottom"/>
          </w:tcPr>
          <w:p w:rsidR="009C3C44" w:rsidRPr="0092434D" w:rsidRDefault="00361A48" w:rsidP="00361A48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C3C4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="009C3C4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C3C44"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="009C3C44"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C3C44" w:rsidRPr="00400F28" w:rsidTr="00D845F8">
        <w:trPr>
          <w:trHeight w:val="70"/>
        </w:trPr>
        <w:tc>
          <w:tcPr>
            <w:tcW w:w="3330" w:type="dxa"/>
            <w:vAlign w:val="bottom"/>
          </w:tcPr>
          <w:p w:rsidR="009C3C44" w:rsidRPr="00400F28" w:rsidRDefault="009C3C44" w:rsidP="009C3C44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:rsidR="009C3C44" w:rsidRPr="00941EC3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9C3C44" w:rsidRPr="00400F28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:rsidR="009C3C44" w:rsidRPr="00941EC3" w:rsidRDefault="009C3C44" w:rsidP="009C3C4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9C3C44" w:rsidRPr="00400F28" w:rsidTr="00D845F8">
        <w:tc>
          <w:tcPr>
            <w:tcW w:w="3330" w:type="dxa"/>
          </w:tcPr>
          <w:p w:rsidR="009C3C44" w:rsidRPr="00400F28" w:rsidRDefault="009C3C44" w:rsidP="009C3C4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48" w:type="dxa"/>
            <w:gridSpan w:val="7"/>
          </w:tcPr>
          <w:p w:rsidR="009C3C44" w:rsidRPr="00877EE2" w:rsidRDefault="009C3C44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1FAA" w:rsidRPr="00400F28" w:rsidTr="00673283">
        <w:tc>
          <w:tcPr>
            <w:tcW w:w="3330" w:type="dxa"/>
          </w:tcPr>
          <w:p w:rsidR="00AF1FAA" w:rsidRPr="00B1553E" w:rsidRDefault="00AF1FAA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9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37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596,640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480,265</w:t>
            </w:r>
          </w:p>
        </w:tc>
        <w:tc>
          <w:tcPr>
            <w:tcW w:w="236" w:type="dxa"/>
          </w:tcPr>
          <w:p w:rsidR="00AF1FAA" w:rsidRPr="00400F28" w:rsidRDefault="00AF1FAA" w:rsidP="00AF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596,640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480,265</w:t>
            </w:r>
          </w:p>
        </w:tc>
      </w:tr>
      <w:tr w:rsidR="00AF1FAA" w:rsidRPr="00400F28" w:rsidTr="00673283">
        <w:tc>
          <w:tcPr>
            <w:tcW w:w="3330" w:type="dxa"/>
          </w:tcPr>
          <w:p w:rsidR="00AF1FAA" w:rsidRDefault="00AF1FAA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2" w:right="-99" w:hanging="153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ค่านายหน้าจากการซื้อขายสัญญาซื้อขาย</w:t>
            </w:r>
          </w:p>
          <w:p w:rsidR="00AF1FAA" w:rsidRPr="00B1553E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279" w:right="-99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68,926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30,748</w:t>
            </w:r>
          </w:p>
        </w:tc>
        <w:tc>
          <w:tcPr>
            <w:tcW w:w="236" w:type="dxa"/>
          </w:tcPr>
          <w:p w:rsidR="00AF1FAA" w:rsidRPr="00400F28" w:rsidRDefault="00AF1FAA" w:rsidP="00AF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68,926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30,748</w:t>
            </w:r>
          </w:p>
        </w:tc>
      </w:tr>
      <w:tr w:rsidR="00AF1FAA" w:rsidRPr="00400F28" w:rsidTr="00673283">
        <w:tc>
          <w:tcPr>
            <w:tcW w:w="3330" w:type="dxa"/>
          </w:tcPr>
          <w:p w:rsidR="00AF1FAA" w:rsidRPr="00B1553E" w:rsidRDefault="00AF1FAA" w:rsidP="00AF1FA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553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665,566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F1FAA" w:rsidRPr="00BF74C0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9"/>
              </w:tabs>
              <w:spacing w:line="240" w:lineRule="auto"/>
              <w:ind w:left="-45" w:right="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511,013</w:t>
            </w:r>
          </w:p>
        </w:tc>
        <w:tc>
          <w:tcPr>
            <w:tcW w:w="236" w:type="dxa"/>
            <w:vAlign w:val="bottom"/>
          </w:tcPr>
          <w:p w:rsidR="00AF1FAA" w:rsidRPr="00400F28" w:rsidRDefault="00AF1FAA" w:rsidP="00AF1FAA">
            <w:pPr>
              <w:pStyle w:val="acctfourfigures"/>
              <w:tabs>
                <w:tab w:val="clear" w:pos="765"/>
                <w:tab w:val="decimal" w:pos="981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665,566</w:t>
            </w:r>
          </w:p>
        </w:tc>
        <w:tc>
          <w:tcPr>
            <w:tcW w:w="236" w:type="dxa"/>
          </w:tcPr>
          <w:p w:rsidR="00AF1FAA" w:rsidRDefault="00AF1FAA" w:rsidP="00AF1F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AF1FAA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9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511,013</w:t>
            </w:r>
          </w:p>
        </w:tc>
      </w:tr>
    </w:tbl>
    <w:p w:rsidR="00E466D6" w:rsidRPr="0010170B" w:rsidRDefault="00E466D6" w:rsidP="007A3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p w:rsidR="004B1FC3" w:rsidRPr="007F5329" w:rsidRDefault="0041470A" w:rsidP="00F8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24</w:t>
      </w:r>
      <w:r w:rsidR="004B1FC3" w:rsidRPr="007F5329">
        <w:rPr>
          <w:rFonts w:ascii="Angsana New" w:hAnsi="Angsana New"/>
          <w:b/>
          <w:bCs/>
          <w:sz w:val="30"/>
          <w:szCs w:val="30"/>
        </w:rPr>
        <w:tab/>
      </w:r>
      <w:r w:rsidR="00B1460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4B1FC3" w:rsidRPr="007F5329">
        <w:rPr>
          <w:rFonts w:ascii="Angsana New" w:hAnsi="Angsana New"/>
          <w:b/>
          <w:bCs/>
          <w:sz w:val="30"/>
          <w:szCs w:val="30"/>
          <w:cs/>
        </w:rPr>
        <w:t>ค่าธรรมเนียมและบริการ</w:t>
      </w:r>
    </w:p>
    <w:p w:rsidR="00AE349C" w:rsidRPr="00B13FB2" w:rsidRDefault="00AE349C" w:rsidP="004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21"/>
        <w:gridCol w:w="1251"/>
        <w:gridCol w:w="236"/>
        <w:gridCol w:w="1285"/>
        <w:gridCol w:w="236"/>
        <w:gridCol w:w="1159"/>
        <w:gridCol w:w="236"/>
        <w:gridCol w:w="1168"/>
      </w:tblGrid>
      <w:tr w:rsidR="00386316" w:rsidRPr="00400F28" w:rsidTr="00715FF2">
        <w:trPr>
          <w:trHeight w:val="70"/>
        </w:trPr>
        <w:tc>
          <w:tcPr>
            <w:tcW w:w="3321" w:type="dxa"/>
            <w:vAlign w:val="bottom"/>
          </w:tcPr>
          <w:p w:rsidR="00386316" w:rsidRPr="00400F28" w:rsidRDefault="00386316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:rsidR="00386316" w:rsidRPr="0051733D" w:rsidRDefault="0038631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386316" w:rsidRPr="00400F28" w:rsidRDefault="0038631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3" w:type="dxa"/>
            <w:gridSpan w:val="3"/>
          </w:tcPr>
          <w:p w:rsidR="00386316" w:rsidRDefault="0038631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C2BDD">
        <w:trPr>
          <w:trHeight w:val="70"/>
        </w:trPr>
        <w:tc>
          <w:tcPr>
            <w:tcW w:w="3321" w:type="dxa"/>
            <w:vAlign w:val="bottom"/>
          </w:tcPr>
          <w:p w:rsidR="0041470A" w:rsidRPr="00400F28" w:rsidRDefault="0041470A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:rsidR="0041470A" w:rsidRPr="002A7136" w:rsidRDefault="0041470A" w:rsidP="002A7136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3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3" w:type="dxa"/>
            <w:gridSpan w:val="3"/>
            <w:vAlign w:val="bottom"/>
          </w:tcPr>
          <w:p w:rsidR="0041470A" w:rsidRPr="00436DA3" w:rsidRDefault="0041470A" w:rsidP="005128AC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715FF2">
        <w:trPr>
          <w:trHeight w:val="70"/>
        </w:trPr>
        <w:tc>
          <w:tcPr>
            <w:tcW w:w="3321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5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86316" w:rsidRPr="00400F28" w:rsidTr="00715FF2">
        <w:tc>
          <w:tcPr>
            <w:tcW w:w="3321" w:type="dxa"/>
          </w:tcPr>
          <w:p w:rsidR="00386316" w:rsidRPr="00400F28" w:rsidRDefault="00386316" w:rsidP="005128A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71" w:type="dxa"/>
            <w:gridSpan w:val="7"/>
          </w:tcPr>
          <w:p w:rsidR="00386316" w:rsidRPr="00877EE2" w:rsidRDefault="00386316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238" w:rsidRPr="00400F28" w:rsidTr="00673283">
        <w:tc>
          <w:tcPr>
            <w:tcW w:w="3321" w:type="dxa"/>
          </w:tcPr>
          <w:p w:rsidR="00475238" w:rsidRPr="00B1553E" w:rsidRDefault="0041470A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</w:t>
            </w:r>
            <w:r w:rsidR="0047523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ค่าที่ปรึกษา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วิจัยและพัฒนา</w:t>
            </w:r>
          </w:p>
        </w:tc>
        <w:tc>
          <w:tcPr>
            <w:tcW w:w="1251" w:type="dxa"/>
          </w:tcPr>
          <w:p w:rsidR="00475238" w:rsidRDefault="00A134B1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162,600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75238" w:rsidRPr="00715FF2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475238" w:rsidRPr="00715FF2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</w:tr>
      <w:tr w:rsidR="00475238" w:rsidRPr="00400F28" w:rsidTr="00673283">
        <w:tc>
          <w:tcPr>
            <w:tcW w:w="3321" w:type="dxa"/>
          </w:tcPr>
          <w:p w:rsidR="00475238" w:rsidRPr="00B1553E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1553E">
              <w:rPr>
                <w:rFonts w:ascii="Angsana New" w:hAnsi="Angsana New"/>
                <w:b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251" w:type="dxa"/>
          </w:tcPr>
          <w:p w:rsidR="00475238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57,272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68,978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75238" w:rsidRPr="00715FF2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57,272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475238" w:rsidRPr="00715FF2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15FF2">
              <w:rPr>
                <w:rFonts w:ascii="Angsana New" w:hAnsi="Angsana New"/>
                <w:sz w:val="30"/>
                <w:szCs w:val="30"/>
              </w:rPr>
              <w:t>68,978</w:t>
            </w:r>
          </w:p>
        </w:tc>
      </w:tr>
      <w:tr w:rsidR="00A134B1" w:rsidRPr="00400F28" w:rsidTr="00673283">
        <w:tc>
          <w:tcPr>
            <w:tcW w:w="3321" w:type="dxa"/>
          </w:tcPr>
          <w:p w:rsidR="00A134B1" w:rsidRPr="00B1553E" w:rsidRDefault="00A134B1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รายได้ค่าบริหารจัดการเงินลงทุน</w:t>
            </w:r>
          </w:p>
        </w:tc>
        <w:tc>
          <w:tcPr>
            <w:tcW w:w="1251" w:type="dxa"/>
          </w:tcPr>
          <w:p w:rsidR="00A134B1" w:rsidRDefault="00A134B1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25,903</w:t>
            </w:r>
          </w:p>
        </w:tc>
        <w:tc>
          <w:tcPr>
            <w:tcW w:w="236" w:type="dxa"/>
          </w:tcPr>
          <w:p w:rsidR="00A134B1" w:rsidRDefault="00A134B1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A134B1" w:rsidRDefault="00A134B1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17,500</w:t>
            </w:r>
          </w:p>
        </w:tc>
        <w:tc>
          <w:tcPr>
            <w:tcW w:w="236" w:type="dxa"/>
          </w:tcPr>
          <w:p w:rsidR="00A134B1" w:rsidRPr="00400F28" w:rsidRDefault="00A134B1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134B1" w:rsidRDefault="00A134B1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134B1" w:rsidRDefault="00A134B1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134B1" w:rsidRPr="00715FF2" w:rsidRDefault="00A134B1" w:rsidP="00A1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238" w:rsidRPr="00400F28" w:rsidTr="00673283">
        <w:tc>
          <w:tcPr>
            <w:tcW w:w="3321" w:type="dxa"/>
          </w:tcPr>
          <w:p w:rsidR="0047523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รายได้ค่าธรรมเนียม 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การจัดการ</w:t>
            </w:r>
          </w:p>
          <w:p w:rsidR="00475238" w:rsidRPr="00B1553E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กองทุนส่วนบุคคล</w:t>
            </w:r>
          </w:p>
        </w:tc>
        <w:tc>
          <w:tcPr>
            <w:tcW w:w="1251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Default="00A134B1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8,878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475238" w:rsidRDefault="00844735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AF1FAA" w:rsidRPr="00715FF2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8,878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475238" w:rsidRPr="00715FF2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</w:tr>
      <w:tr w:rsidR="00475238" w:rsidRPr="00400F28" w:rsidTr="00673283">
        <w:tc>
          <w:tcPr>
            <w:tcW w:w="3321" w:type="dxa"/>
          </w:tcPr>
          <w:p w:rsidR="00475238" w:rsidRPr="00B1553E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1553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475238" w:rsidRDefault="00AF1FAA" w:rsidP="00844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A134B1">
              <w:rPr>
                <w:rFonts w:ascii="Angsana New" w:hAnsi="Angsana New"/>
                <w:sz w:val="30"/>
                <w:szCs w:val="30"/>
              </w:rPr>
              <w:t>2</w:t>
            </w:r>
            <w:r w:rsidR="008447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4,772</w:t>
            </w:r>
          </w:p>
        </w:tc>
        <w:tc>
          <w:tcPr>
            <w:tcW w:w="236" w:type="dxa"/>
            <w:vAlign w:val="bottom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475238" w:rsidRPr="00715FF2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</w:t>
            </w:r>
            <w:r w:rsidR="007D1AE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475238" w:rsidRPr="00715FF2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15FF2">
              <w:rPr>
                <w:rFonts w:ascii="Angsana New" w:hAnsi="Angsana New"/>
                <w:sz w:val="30"/>
                <w:szCs w:val="30"/>
              </w:rPr>
              <w:t>4,772</w:t>
            </w:r>
          </w:p>
        </w:tc>
      </w:tr>
      <w:tr w:rsidR="00475238" w:rsidRPr="00400F28" w:rsidTr="00673283">
        <w:tc>
          <w:tcPr>
            <w:tcW w:w="3321" w:type="dxa"/>
          </w:tcPr>
          <w:p w:rsidR="00475238" w:rsidRPr="00BF74C0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4C0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Pr="00D82A20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259,181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Pr="00D82A20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A20">
              <w:rPr>
                <w:rFonts w:ascii="Angsana New" w:hAnsi="Angsana New"/>
                <w:b/>
                <w:bCs/>
                <w:sz w:val="30"/>
                <w:szCs w:val="30"/>
              </w:rPr>
              <w:t>208,135</w:t>
            </w:r>
          </w:p>
        </w:tc>
        <w:tc>
          <w:tcPr>
            <w:tcW w:w="236" w:type="dxa"/>
            <w:vAlign w:val="bottom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Default="00AF1FA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70,678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85,635</w:t>
            </w:r>
          </w:p>
        </w:tc>
      </w:tr>
    </w:tbl>
    <w:p w:rsidR="0041470A" w:rsidRDefault="0041470A" w:rsidP="00F8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00D8D" w:rsidRDefault="00900D8D" w:rsidP="00F8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00D8D" w:rsidRDefault="00900D8D" w:rsidP="00F8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B1460B" w:rsidRDefault="00B1460B" w:rsidP="00F8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F532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1470A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กำไรและผลตอบแทนจากเครื่องมือทางการเงิน</w:t>
      </w:r>
    </w:p>
    <w:p w:rsidR="00791792" w:rsidRPr="00295C85" w:rsidRDefault="00791792" w:rsidP="00B1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37"/>
        <w:gridCol w:w="293"/>
        <w:gridCol w:w="1296"/>
        <w:gridCol w:w="236"/>
        <w:gridCol w:w="1078"/>
        <w:gridCol w:w="236"/>
        <w:gridCol w:w="1204"/>
      </w:tblGrid>
      <w:tr w:rsidR="00791792" w:rsidRPr="00400F28" w:rsidTr="002A7136">
        <w:trPr>
          <w:trHeight w:val="70"/>
        </w:trPr>
        <w:tc>
          <w:tcPr>
            <w:tcW w:w="3420" w:type="dxa"/>
            <w:vAlign w:val="bottom"/>
          </w:tcPr>
          <w:p w:rsidR="00791792" w:rsidRPr="00400F28" w:rsidRDefault="00791792" w:rsidP="00244D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:rsidR="00791792" w:rsidRPr="0051733D" w:rsidRDefault="00791792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791792" w:rsidRPr="00400F28" w:rsidRDefault="00791792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18" w:type="dxa"/>
            <w:gridSpan w:val="3"/>
          </w:tcPr>
          <w:p w:rsidR="00791792" w:rsidRDefault="00791792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C2BDD">
        <w:trPr>
          <w:trHeight w:val="70"/>
        </w:trPr>
        <w:tc>
          <w:tcPr>
            <w:tcW w:w="3420" w:type="dxa"/>
            <w:vAlign w:val="bottom"/>
          </w:tcPr>
          <w:p w:rsidR="0041470A" w:rsidRPr="00400F28" w:rsidRDefault="0041470A" w:rsidP="00244D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vAlign w:val="bottom"/>
          </w:tcPr>
          <w:p w:rsidR="0041470A" w:rsidRPr="002A7136" w:rsidRDefault="0041470A" w:rsidP="002A7136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3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:rsidR="0041470A" w:rsidRPr="00436DA3" w:rsidRDefault="0041470A" w:rsidP="00244D3C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2A7136">
        <w:trPr>
          <w:trHeight w:val="70"/>
        </w:trPr>
        <w:tc>
          <w:tcPr>
            <w:tcW w:w="3420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93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791792" w:rsidRPr="00400F28" w:rsidTr="00FE1D1F">
        <w:trPr>
          <w:trHeight w:val="126"/>
        </w:trPr>
        <w:tc>
          <w:tcPr>
            <w:tcW w:w="3420" w:type="dxa"/>
          </w:tcPr>
          <w:p w:rsidR="00791792" w:rsidRPr="00400F28" w:rsidRDefault="00791792" w:rsidP="00244D3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:rsidR="00791792" w:rsidRPr="00877EE2" w:rsidRDefault="00791792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78D" w:rsidRPr="00400F28" w:rsidTr="00673283">
        <w:trPr>
          <w:trHeight w:val="306"/>
        </w:trPr>
        <w:tc>
          <w:tcPr>
            <w:tcW w:w="3420" w:type="dxa"/>
          </w:tcPr>
          <w:p w:rsidR="00BB578D" w:rsidRPr="00B1553E" w:rsidRDefault="00844735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  <w:r w:rsidR="00BB578D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237" w:type="dxa"/>
          </w:tcPr>
          <w:p w:rsidR="00BB578D" w:rsidRP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BB578D">
              <w:rPr>
                <w:rFonts w:ascii="Angsana New" w:hAnsi="Angsana New"/>
                <w:sz w:val="30"/>
                <w:szCs w:val="30"/>
              </w:rPr>
              <w:t xml:space="preserve"> (1,063,576)</w:t>
            </w:r>
          </w:p>
        </w:tc>
        <w:tc>
          <w:tcPr>
            <w:tcW w:w="293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BB578D" w:rsidRDefault="00BB578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(11,718)</w:t>
            </w:r>
          </w:p>
        </w:tc>
        <w:tc>
          <w:tcPr>
            <w:tcW w:w="236" w:type="dxa"/>
          </w:tcPr>
          <w:p w:rsidR="00BB578D" w:rsidRPr="00400F28" w:rsidRDefault="00BB578D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578D" w:rsidRP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BB578D">
              <w:rPr>
                <w:rFonts w:ascii="Angsana New" w:hAnsi="Angsana New"/>
                <w:sz w:val="30"/>
                <w:szCs w:val="30"/>
              </w:rPr>
              <w:t xml:space="preserve"> (1,063,576)</w:t>
            </w:r>
          </w:p>
        </w:tc>
        <w:tc>
          <w:tcPr>
            <w:tcW w:w="236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(11,718)</w:t>
            </w:r>
          </w:p>
        </w:tc>
      </w:tr>
      <w:tr w:rsidR="00BB578D" w:rsidRPr="00400F28" w:rsidTr="00673283">
        <w:tc>
          <w:tcPr>
            <w:tcW w:w="3420" w:type="dxa"/>
          </w:tcPr>
          <w:p w:rsidR="00BB578D" w:rsidRDefault="00844735" w:rsidP="0084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BB578D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237" w:type="dxa"/>
          </w:tcPr>
          <w:p w:rsidR="00BB578D" w:rsidRP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BB578D">
              <w:rPr>
                <w:rFonts w:ascii="Angsana New" w:hAnsi="Angsana New"/>
                <w:sz w:val="30"/>
                <w:szCs w:val="30"/>
              </w:rPr>
              <w:t xml:space="preserve"> 1,162,431 </w:t>
            </w:r>
          </w:p>
        </w:tc>
        <w:tc>
          <w:tcPr>
            <w:tcW w:w="293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92,349</w:t>
            </w:r>
          </w:p>
        </w:tc>
        <w:tc>
          <w:tcPr>
            <w:tcW w:w="236" w:type="dxa"/>
          </w:tcPr>
          <w:p w:rsidR="00BB578D" w:rsidRPr="00400F28" w:rsidRDefault="00BB578D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578D" w:rsidRPr="00BB578D" w:rsidRDefault="00BB578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BB578D">
              <w:rPr>
                <w:rFonts w:ascii="Angsana New" w:hAnsi="Angsana New"/>
                <w:sz w:val="30"/>
                <w:szCs w:val="30"/>
              </w:rPr>
              <w:t xml:space="preserve"> 1,162,431 </w:t>
            </w:r>
          </w:p>
        </w:tc>
        <w:tc>
          <w:tcPr>
            <w:tcW w:w="236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92,349</w:t>
            </w:r>
          </w:p>
        </w:tc>
      </w:tr>
      <w:tr w:rsidR="00BB578D" w:rsidRPr="00400F28" w:rsidTr="00371832">
        <w:tc>
          <w:tcPr>
            <w:tcW w:w="3420" w:type="dxa"/>
          </w:tcPr>
          <w:p w:rsidR="00BB578D" w:rsidRPr="00B1553E" w:rsidRDefault="00BB578D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BB578D" w:rsidRP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BB578D">
              <w:rPr>
                <w:rFonts w:ascii="Angsana New" w:hAnsi="Angsana New"/>
                <w:sz w:val="30"/>
                <w:szCs w:val="30"/>
              </w:rPr>
              <w:t xml:space="preserve"> 250,2</w:t>
            </w:r>
            <w:r w:rsidR="00310D9D">
              <w:rPr>
                <w:rFonts w:ascii="Angsana New" w:hAnsi="Angsana New"/>
                <w:sz w:val="30"/>
                <w:szCs w:val="30"/>
              </w:rPr>
              <w:t>80</w:t>
            </w:r>
            <w:r w:rsidRPr="00BB578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3" w:type="dxa"/>
            <w:vAlign w:val="bottom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34,943</w:t>
            </w:r>
          </w:p>
        </w:tc>
        <w:tc>
          <w:tcPr>
            <w:tcW w:w="236" w:type="dxa"/>
            <w:vAlign w:val="bottom"/>
          </w:tcPr>
          <w:p w:rsidR="00BB578D" w:rsidRPr="00400F28" w:rsidRDefault="00BB578D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578D" w:rsidRPr="00BB578D" w:rsidRDefault="00310D9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250,235</w:t>
            </w:r>
            <w:r w:rsidR="00BB578D" w:rsidRPr="00BB578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34,866</w:t>
            </w:r>
          </w:p>
        </w:tc>
      </w:tr>
      <w:tr w:rsidR="00BB578D" w:rsidRPr="00400F28" w:rsidTr="00673283">
        <w:tc>
          <w:tcPr>
            <w:tcW w:w="3420" w:type="dxa"/>
          </w:tcPr>
          <w:p w:rsidR="00BB578D" w:rsidRPr="00B1553E" w:rsidRDefault="00BB578D" w:rsidP="00BB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553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B578D" w:rsidRPr="00BB578D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7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349,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  <w:r w:rsidRPr="00BB57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3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BB578D" w:rsidRPr="00BF74C0" w:rsidRDefault="00BB578D" w:rsidP="00EA61E0">
            <w:pPr>
              <w:pStyle w:val="BodyText3"/>
              <w:tabs>
                <w:tab w:val="clear" w:pos="540"/>
                <w:tab w:val="left" w:pos="693"/>
                <w:tab w:val="decimal" w:pos="992"/>
              </w:tabs>
              <w:rPr>
                <w:rFonts w:ascii="Angsana New" w:hAnsi="Angsana New" w:cs="Angsana New"/>
                <w:b/>
                <w:bCs/>
              </w:rPr>
            </w:pPr>
            <w:r w:rsidRPr="00BF74C0">
              <w:rPr>
                <w:rFonts w:ascii="Angsana New" w:hAnsi="Angsana New" w:cs="Angsana New"/>
                <w:b/>
                <w:bCs/>
              </w:rPr>
              <w:t xml:space="preserve">       115,57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:rsidR="00BB578D" w:rsidRPr="00400F28" w:rsidRDefault="00BB578D" w:rsidP="00BB578D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B578D" w:rsidRPr="00BB578D" w:rsidRDefault="00BB578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7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349,090 </w:t>
            </w:r>
          </w:p>
        </w:tc>
        <w:tc>
          <w:tcPr>
            <w:tcW w:w="236" w:type="dxa"/>
          </w:tcPr>
          <w:p w:rsidR="00BB578D" w:rsidRDefault="00BB578D" w:rsidP="00BB57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B578D" w:rsidRPr="00AB5FA7" w:rsidRDefault="00BB578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FA7">
              <w:rPr>
                <w:rFonts w:ascii="Angsana New" w:hAnsi="Angsana New"/>
                <w:b/>
                <w:bCs/>
                <w:sz w:val="30"/>
                <w:szCs w:val="30"/>
              </w:rPr>
              <w:t>115,497</w:t>
            </w:r>
          </w:p>
        </w:tc>
      </w:tr>
    </w:tbl>
    <w:p w:rsidR="00B1460B" w:rsidRDefault="00B1460B" w:rsidP="004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4B1FC3" w:rsidRPr="007F5329" w:rsidRDefault="004B1FC3" w:rsidP="004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F5329">
        <w:rPr>
          <w:rFonts w:ascii="Angsana New" w:hAnsi="Angsana New"/>
          <w:b/>
          <w:bCs/>
          <w:sz w:val="30"/>
          <w:szCs w:val="30"/>
        </w:rPr>
        <w:t>2</w:t>
      </w:r>
      <w:r w:rsidR="0041470A">
        <w:rPr>
          <w:rFonts w:ascii="Angsana New" w:hAnsi="Angsana New"/>
          <w:b/>
          <w:bCs/>
          <w:sz w:val="30"/>
          <w:szCs w:val="30"/>
        </w:rPr>
        <w:t>6</w:t>
      </w:r>
      <w:r w:rsidR="00062FD2">
        <w:rPr>
          <w:rFonts w:ascii="Angsana New" w:hAnsi="Angsana New"/>
          <w:b/>
          <w:bCs/>
          <w:sz w:val="30"/>
          <w:szCs w:val="30"/>
        </w:rPr>
        <w:tab/>
      </w:r>
      <w:r w:rsidRPr="007F5329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6F6720">
        <w:rPr>
          <w:rFonts w:ascii="Angsana New" w:hAnsi="Angsana New" w:hint="cs"/>
          <w:b/>
          <w:bCs/>
          <w:sz w:val="30"/>
          <w:szCs w:val="30"/>
          <w:cs/>
        </w:rPr>
        <w:t>ผลประโยชน์</w:t>
      </w:r>
      <w:r w:rsidRPr="007F5329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4B1FC3" w:rsidRPr="00295C85" w:rsidRDefault="004B1FC3" w:rsidP="004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42"/>
        <w:gridCol w:w="297"/>
        <w:gridCol w:w="1287"/>
        <w:gridCol w:w="236"/>
        <w:gridCol w:w="1087"/>
        <w:gridCol w:w="236"/>
        <w:gridCol w:w="1204"/>
      </w:tblGrid>
      <w:tr w:rsidR="00FC6FE6" w:rsidRPr="00400F28" w:rsidTr="00C95DB5">
        <w:trPr>
          <w:trHeight w:val="70"/>
          <w:tblHeader/>
        </w:trPr>
        <w:tc>
          <w:tcPr>
            <w:tcW w:w="3420" w:type="dxa"/>
            <w:vAlign w:val="bottom"/>
          </w:tcPr>
          <w:p w:rsidR="00FC6FE6" w:rsidRPr="00400F28" w:rsidRDefault="00FC6FE6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:rsidR="00FC6FE6" w:rsidRPr="0051733D" w:rsidRDefault="00FC6FE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FC6FE6" w:rsidRPr="00400F28" w:rsidRDefault="00FC6FE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7" w:type="dxa"/>
            <w:gridSpan w:val="3"/>
          </w:tcPr>
          <w:p w:rsidR="00FC6FE6" w:rsidRDefault="00FC6FE6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C2BDD">
        <w:trPr>
          <w:trHeight w:val="70"/>
          <w:tblHeader/>
        </w:trPr>
        <w:tc>
          <w:tcPr>
            <w:tcW w:w="3420" w:type="dxa"/>
            <w:vAlign w:val="bottom"/>
          </w:tcPr>
          <w:p w:rsidR="0041470A" w:rsidRPr="00400F28" w:rsidRDefault="0041470A" w:rsidP="005128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vAlign w:val="bottom"/>
          </w:tcPr>
          <w:p w:rsidR="0041470A" w:rsidRPr="002A7136" w:rsidRDefault="0041470A" w:rsidP="006A2E5D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3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41470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7" w:type="dxa"/>
            <w:gridSpan w:val="3"/>
            <w:vAlign w:val="bottom"/>
          </w:tcPr>
          <w:p w:rsidR="0041470A" w:rsidRPr="00436DA3" w:rsidRDefault="0041470A" w:rsidP="005128AC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5128A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C95DB5">
        <w:trPr>
          <w:trHeight w:val="70"/>
          <w:tblHeader/>
        </w:trPr>
        <w:tc>
          <w:tcPr>
            <w:tcW w:w="3420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97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FC6FE6" w:rsidRPr="00400F28" w:rsidTr="00C95DB5">
        <w:trPr>
          <w:tblHeader/>
        </w:trPr>
        <w:tc>
          <w:tcPr>
            <w:tcW w:w="3420" w:type="dxa"/>
          </w:tcPr>
          <w:p w:rsidR="00FC6FE6" w:rsidRPr="00400F28" w:rsidRDefault="00FC6FE6" w:rsidP="005128A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89" w:type="dxa"/>
            <w:gridSpan w:val="7"/>
          </w:tcPr>
          <w:p w:rsidR="00FC6FE6" w:rsidRPr="00877EE2" w:rsidRDefault="00FC6FE6" w:rsidP="005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238" w:rsidRPr="00400F28" w:rsidTr="00C95DB5">
        <w:tc>
          <w:tcPr>
            <w:tcW w:w="3420" w:type="dxa"/>
          </w:tcPr>
          <w:p w:rsidR="00475238" w:rsidRPr="00A2200D" w:rsidRDefault="00475238" w:rsidP="0047523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00D">
              <w:rPr>
                <w:rFonts w:ascii="Angsana New" w:hAnsi="Angsana New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242" w:type="dxa"/>
          </w:tcPr>
          <w:p w:rsidR="00475238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</w:t>
            </w:r>
            <w:r w:rsidR="00310D9D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97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75238" w:rsidRDefault="00475238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281,414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475238" w:rsidRDefault="002D750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311,194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241,984</w:t>
            </w:r>
          </w:p>
        </w:tc>
      </w:tr>
      <w:tr w:rsidR="00844735" w:rsidRPr="00400F28" w:rsidTr="00C95DB5">
        <w:tc>
          <w:tcPr>
            <w:tcW w:w="3420" w:type="dxa"/>
          </w:tcPr>
          <w:p w:rsidR="00844735" w:rsidRPr="00A2200D" w:rsidRDefault="00844735" w:rsidP="0047523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เงินช่วยเหลือค่าครองชีพ</w:t>
            </w:r>
          </w:p>
        </w:tc>
        <w:tc>
          <w:tcPr>
            <w:tcW w:w="1242" w:type="dxa"/>
          </w:tcPr>
          <w:p w:rsidR="00844735" w:rsidRDefault="00844735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21,904</w:t>
            </w:r>
          </w:p>
        </w:tc>
        <w:tc>
          <w:tcPr>
            <w:tcW w:w="297" w:type="dxa"/>
          </w:tcPr>
          <w:p w:rsidR="00844735" w:rsidRDefault="00844735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44735" w:rsidRDefault="00844735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17,711</w:t>
            </w:r>
          </w:p>
        </w:tc>
        <w:tc>
          <w:tcPr>
            <w:tcW w:w="236" w:type="dxa"/>
          </w:tcPr>
          <w:p w:rsidR="00844735" w:rsidRPr="00400F28" w:rsidRDefault="00844735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844735" w:rsidRDefault="00844735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17,962</w:t>
            </w:r>
          </w:p>
        </w:tc>
        <w:tc>
          <w:tcPr>
            <w:tcW w:w="236" w:type="dxa"/>
          </w:tcPr>
          <w:p w:rsidR="00844735" w:rsidRDefault="00844735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44735" w:rsidRDefault="00844735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15,052</w:t>
            </w:r>
          </w:p>
        </w:tc>
      </w:tr>
      <w:tr w:rsidR="0041470A" w:rsidRPr="00400F28" w:rsidTr="004C2BDD">
        <w:tc>
          <w:tcPr>
            <w:tcW w:w="3420" w:type="dxa"/>
          </w:tcPr>
          <w:p w:rsidR="0041470A" w:rsidRPr="00EA3693" w:rsidRDefault="0041470A" w:rsidP="004C2BDD">
            <w:pPr>
              <w:tabs>
                <w:tab w:val="clear" w:pos="227"/>
                <w:tab w:val="left" w:pos="207"/>
              </w:tabs>
              <w:ind w:left="207" w:hanging="18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A36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ต้นทุนบำเหน็จบำนาญ </w:t>
            </w:r>
            <w:r w:rsidRPr="00DF1111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EA36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โครงก</w:t>
            </w:r>
            <w:r w:rsidRPr="00EA3693">
              <w:rPr>
                <w:rFonts w:ascii="Angsana New" w:hAnsi="Angsana New" w:hint="cs"/>
                <w:b/>
                <w:sz w:val="30"/>
                <w:szCs w:val="30"/>
                <w:cs/>
              </w:rPr>
              <w:t>าร</w:t>
            </w:r>
          </w:p>
          <w:p w:rsidR="0041470A" w:rsidRPr="00761F37" w:rsidRDefault="0041470A" w:rsidP="004C2BDD">
            <w:pPr>
              <w:tabs>
                <w:tab w:val="clear" w:pos="227"/>
                <w:tab w:val="left" w:pos="18"/>
              </w:tabs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1F37">
              <w:rPr>
                <w:rFonts w:ascii="Angsana New" w:hAnsi="Angsana New"/>
                <w:b/>
                <w:sz w:val="30"/>
                <w:szCs w:val="30"/>
                <w:cs/>
              </w:rPr>
              <w:t>สมทบเงินที่กำหนดไว้</w:t>
            </w:r>
          </w:p>
        </w:tc>
        <w:tc>
          <w:tcPr>
            <w:tcW w:w="1242" w:type="dxa"/>
          </w:tcPr>
          <w:p w:rsidR="0041470A" w:rsidRDefault="0041470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2D750D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9,831</w:t>
            </w:r>
          </w:p>
        </w:tc>
        <w:tc>
          <w:tcPr>
            <w:tcW w:w="297" w:type="dxa"/>
          </w:tcPr>
          <w:p w:rsidR="0041470A" w:rsidRDefault="0041470A" w:rsidP="004C2B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70A" w:rsidRDefault="0041470A" w:rsidP="007E19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41470A" w:rsidRDefault="0041470A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9,137</w:t>
            </w:r>
          </w:p>
        </w:tc>
        <w:tc>
          <w:tcPr>
            <w:tcW w:w="236" w:type="dxa"/>
          </w:tcPr>
          <w:p w:rsidR="0041470A" w:rsidRPr="00400F28" w:rsidRDefault="0041470A" w:rsidP="004C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41470A" w:rsidRDefault="0041470A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2D750D" w:rsidRDefault="002D750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9,831</w:t>
            </w:r>
          </w:p>
        </w:tc>
        <w:tc>
          <w:tcPr>
            <w:tcW w:w="236" w:type="dxa"/>
          </w:tcPr>
          <w:p w:rsidR="0041470A" w:rsidRDefault="0041470A" w:rsidP="004C2B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1470A" w:rsidRDefault="0041470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41470A" w:rsidRDefault="0041470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9,137</w:t>
            </w:r>
          </w:p>
        </w:tc>
      </w:tr>
      <w:tr w:rsidR="0041470A" w:rsidRPr="00400F28" w:rsidTr="004C2BDD">
        <w:tc>
          <w:tcPr>
            <w:tcW w:w="3420" w:type="dxa"/>
          </w:tcPr>
          <w:p w:rsidR="0041470A" w:rsidRPr="00EA3693" w:rsidRDefault="0041470A" w:rsidP="004C2BDD">
            <w:pPr>
              <w:tabs>
                <w:tab w:val="clear" w:pos="227"/>
                <w:tab w:val="left" w:pos="207"/>
              </w:tabs>
              <w:ind w:left="207" w:hanging="18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A36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ต้นทุนบำเหน็จบำนาญ </w:t>
            </w:r>
            <w:r w:rsidRPr="00DF1111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EA36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โครงก</w:t>
            </w:r>
            <w:r w:rsidRPr="00EA3693">
              <w:rPr>
                <w:rFonts w:ascii="Angsana New" w:hAnsi="Angsana New" w:hint="cs"/>
                <w:b/>
                <w:sz w:val="30"/>
                <w:szCs w:val="30"/>
                <w:cs/>
              </w:rPr>
              <w:t>าร</w:t>
            </w:r>
          </w:p>
          <w:p w:rsidR="0041470A" w:rsidRPr="00761F37" w:rsidRDefault="0041470A" w:rsidP="004C2BDD">
            <w:pPr>
              <w:tabs>
                <w:tab w:val="clear" w:pos="227"/>
                <w:tab w:val="left" w:pos="207"/>
              </w:tabs>
              <w:ind w:left="207" w:hanging="45"/>
              <w:jc w:val="thaiDistribute"/>
              <w:rPr>
                <w:rFonts w:ascii="Angsana New" w:hAnsi="Angsana New"/>
                <w:b/>
                <w:spacing w:val="-6"/>
                <w:sz w:val="30"/>
                <w:szCs w:val="30"/>
                <w:cs/>
              </w:rPr>
            </w:pPr>
            <w:r w:rsidRPr="00EA3693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242" w:type="dxa"/>
            <w:vAlign w:val="bottom"/>
          </w:tcPr>
          <w:p w:rsidR="0041470A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297" w:type="dxa"/>
            <w:vAlign w:val="bottom"/>
          </w:tcPr>
          <w:p w:rsidR="0041470A" w:rsidRDefault="0041470A" w:rsidP="004C2B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41470A" w:rsidRDefault="0041470A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4C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41470A" w:rsidRDefault="002D750D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36" w:type="dxa"/>
            <w:vAlign w:val="bottom"/>
          </w:tcPr>
          <w:p w:rsidR="0041470A" w:rsidRDefault="0041470A" w:rsidP="004C2B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470A" w:rsidRDefault="0041470A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</w:tr>
      <w:tr w:rsidR="00475238" w:rsidRPr="00400F28" w:rsidTr="00C95DB5">
        <w:tc>
          <w:tcPr>
            <w:tcW w:w="3420" w:type="dxa"/>
          </w:tcPr>
          <w:p w:rsidR="00475238" w:rsidRPr="00A2200D" w:rsidRDefault="00475238" w:rsidP="0047523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2" w:type="dxa"/>
          </w:tcPr>
          <w:p w:rsidR="00475238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97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75238" w:rsidRDefault="00475238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475238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  <w:r w:rsidR="007E1979">
              <w:rPr>
                <w:rFonts w:ascii="Angsana New" w:hAnsi="Angsana New"/>
                <w:sz w:val="30"/>
                <w:szCs w:val="30"/>
                <w:lang w:eastAsia="ja-JP"/>
              </w:rPr>
              <w:t xml:space="preserve"> </w:t>
            </w:r>
          </w:p>
        </w:tc>
      </w:tr>
      <w:tr w:rsidR="00475238" w:rsidRPr="00400F28" w:rsidTr="00673283">
        <w:tc>
          <w:tcPr>
            <w:tcW w:w="3420" w:type="dxa"/>
          </w:tcPr>
          <w:p w:rsidR="00475238" w:rsidRPr="00A2200D" w:rsidRDefault="00475238" w:rsidP="0047523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00D">
              <w:rPr>
                <w:rFonts w:ascii="Angsana New" w:hAnsi="Angsana New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475238" w:rsidRDefault="00844735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40,098</w:t>
            </w:r>
          </w:p>
        </w:tc>
        <w:tc>
          <w:tcPr>
            <w:tcW w:w="297" w:type="dxa"/>
            <w:vAlign w:val="bottom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475238" w:rsidRDefault="00844735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9,825</w:t>
            </w:r>
          </w:p>
        </w:tc>
        <w:tc>
          <w:tcPr>
            <w:tcW w:w="236" w:type="dxa"/>
            <w:vAlign w:val="bottom"/>
          </w:tcPr>
          <w:p w:rsidR="00475238" w:rsidRPr="00400F28" w:rsidRDefault="00475238" w:rsidP="004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475238" w:rsidRDefault="00844735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37,592</w:t>
            </w:r>
          </w:p>
        </w:tc>
        <w:tc>
          <w:tcPr>
            <w:tcW w:w="236" w:type="dxa"/>
            <w:vAlign w:val="bottom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75238" w:rsidRDefault="00844735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6,526</w:t>
            </w:r>
          </w:p>
        </w:tc>
      </w:tr>
      <w:tr w:rsidR="00475238" w:rsidRPr="00400F28" w:rsidTr="00C95DB5">
        <w:tc>
          <w:tcPr>
            <w:tcW w:w="3420" w:type="dxa"/>
          </w:tcPr>
          <w:p w:rsidR="00475238" w:rsidRPr="00BF74C0" w:rsidRDefault="00475238" w:rsidP="0047523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F74C0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Pr="00BF74C0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446,116</w:t>
            </w:r>
          </w:p>
        </w:tc>
        <w:tc>
          <w:tcPr>
            <w:tcW w:w="297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Pr="00BF74C0" w:rsidRDefault="00475238" w:rsidP="005B6C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C0">
              <w:rPr>
                <w:rFonts w:ascii="Angsana New" w:hAnsi="Angsana New"/>
                <w:b/>
                <w:bCs/>
                <w:sz w:val="30"/>
                <w:szCs w:val="30"/>
              </w:rPr>
              <w:t>325,643</w:t>
            </w:r>
          </w:p>
        </w:tc>
        <w:tc>
          <w:tcPr>
            <w:tcW w:w="236" w:type="dxa"/>
            <w:vAlign w:val="bottom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Default="002D750D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382,498</w:t>
            </w:r>
          </w:p>
        </w:tc>
        <w:tc>
          <w:tcPr>
            <w:tcW w:w="236" w:type="dxa"/>
          </w:tcPr>
          <w:p w:rsidR="00475238" w:rsidRDefault="00475238" w:rsidP="0047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75238" w:rsidRDefault="00475238" w:rsidP="00EA61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278,460</w:t>
            </w:r>
          </w:p>
        </w:tc>
      </w:tr>
    </w:tbl>
    <w:p w:rsidR="00310D9D" w:rsidRDefault="00310D9D" w:rsidP="00C32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24"/>
          <w:szCs w:val="24"/>
        </w:rPr>
      </w:pPr>
    </w:p>
    <w:p w:rsidR="004F2A4F" w:rsidRPr="007F5329" w:rsidRDefault="00310D9D" w:rsidP="00310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sz w:val="24"/>
          <w:szCs w:val="24"/>
        </w:rPr>
        <w:br w:type="page"/>
      </w:r>
      <w:r w:rsidR="006A1B61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ab/>
      </w:r>
      <w:r w:rsidR="004F2A4F" w:rsidRPr="007F5329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:rsidR="004F2A4F" w:rsidRPr="00DF1111" w:rsidRDefault="004F2A4F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4B1FC3" w:rsidRPr="007F5329" w:rsidRDefault="0041470A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4B1FC3" w:rsidRPr="007F5329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3 ถึงอัตราร้อยละ 1</w:t>
      </w:r>
      <w:r w:rsidR="00FE111D">
        <w:rPr>
          <w:rFonts w:ascii="Angsana New" w:hAnsi="Angsana New"/>
          <w:sz w:val="30"/>
          <w:szCs w:val="30"/>
        </w:rPr>
        <w:t>5</w:t>
      </w:r>
      <w:r w:rsidR="004B1FC3" w:rsidRPr="007F5329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="00E8663E">
        <w:rPr>
          <w:rFonts w:ascii="Angsana New" w:hAnsi="Angsana New" w:hint="cs"/>
          <w:sz w:val="30"/>
          <w:szCs w:val="30"/>
          <w:cs/>
        </w:rPr>
        <w:t>บริษัท</w:t>
      </w:r>
      <w:r w:rsidR="004B1FC3" w:rsidRPr="007F5329">
        <w:rPr>
          <w:rFonts w:ascii="Angsana New" w:hAnsi="Angsana New"/>
          <w:sz w:val="30"/>
          <w:szCs w:val="30"/>
          <w:cs/>
        </w:rPr>
        <w:t>จ่ายสมทบในอัตราร้อยละ 3 ถึงอัตราร้อยละ 10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A50765" w:rsidRPr="00DF1111" w:rsidRDefault="00A50765" w:rsidP="00AB2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A50765" w:rsidRDefault="00A50765" w:rsidP="005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F5329">
        <w:rPr>
          <w:rFonts w:ascii="Angsana New" w:hAnsi="Angsana New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85AC9" w:rsidRPr="00DF1111" w:rsidRDefault="00585AC9" w:rsidP="005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B45246" w:rsidRDefault="00A50765" w:rsidP="0023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</w:t>
      </w:r>
      <w:r w:rsidR="00D03C37">
        <w:rPr>
          <w:rFonts w:ascii="Angsana New" w:hAnsi="Angsana New" w:hint="cs"/>
          <w:sz w:val="30"/>
          <w:szCs w:val="30"/>
          <w:cs/>
        </w:rPr>
        <w:t>ไว้</w:t>
      </w:r>
      <w:r w:rsidRPr="007F5329">
        <w:rPr>
          <w:rFonts w:ascii="Angsana New" w:hAnsi="Angsana New"/>
          <w:sz w:val="30"/>
          <w:szCs w:val="30"/>
          <w:cs/>
        </w:rPr>
        <w:t xml:space="preserve">เปิดเผยในหมายเหตุประกอบงบการเงินข้อ </w:t>
      </w:r>
      <w:r w:rsidR="00832DDC">
        <w:rPr>
          <w:rFonts w:ascii="Angsana New" w:hAnsi="Angsana New"/>
          <w:sz w:val="30"/>
          <w:szCs w:val="30"/>
        </w:rPr>
        <w:t>1</w:t>
      </w:r>
      <w:r w:rsidR="0041470A">
        <w:rPr>
          <w:rFonts w:ascii="Angsana New" w:hAnsi="Angsana New"/>
          <w:sz w:val="30"/>
          <w:szCs w:val="30"/>
        </w:rPr>
        <w:t>9</w:t>
      </w:r>
    </w:p>
    <w:p w:rsidR="009024ED" w:rsidRDefault="009024ED" w:rsidP="006F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F6720" w:rsidRDefault="006F6720" w:rsidP="006F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5329">
        <w:rPr>
          <w:rFonts w:ascii="Angsana New" w:hAnsi="Angsana New"/>
          <w:b/>
          <w:bCs/>
          <w:sz w:val="30"/>
          <w:szCs w:val="30"/>
          <w:cs/>
        </w:rPr>
        <w:t>2</w:t>
      </w:r>
      <w:r w:rsidR="0041470A">
        <w:rPr>
          <w:rFonts w:ascii="Angsana New" w:hAnsi="Angsana New"/>
          <w:b/>
          <w:bCs/>
          <w:sz w:val="30"/>
          <w:szCs w:val="30"/>
        </w:rPr>
        <w:t>7</w:t>
      </w:r>
      <w:r w:rsidRPr="007F5329">
        <w:rPr>
          <w:rFonts w:ascii="Angsana New" w:hAnsi="Angsana New"/>
          <w:b/>
          <w:bCs/>
          <w:sz w:val="30"/>
          <w:szCs w:val="30"/>
          <w:cs/>
        </w:rPr>
        <w:tab/>
        <w:t>ค่าตอบแทนที่จ่ายให้ผู้บริหารสำคัญ</w:t>
      </w:r>
    </w:p>
    <w:p w:rsidR="006F6720" w:rsidRPr="00AB6E98" w:rsidRDefault="006F6720" w:rsidP="006F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F6720" w:rsidRDefault="006F6720" w:rsidP="006F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</w:t>
      </w:r>
      <w:r w:rsidR="0041470A">
        <w:rPr>
          <w:rFonts w:ascii="Angsana New" w:hAnsi="Angsana New" w:hint="cs"/>
          <w:sz w:val="30"/>
          <w:szCs w:val="30"/>
          <w:cs/>
        </w:rPr>
        <w:t>และบริษัท</w:t>
      </w:r>
      <w:r w:rsidRPr="007F5329">
        <w:rPr>
          <w:rFonts w:ascii="Angsana New" w:hAnsi="Angsana New"/>
          <w:sz w:val="30"/>
          <w:szCs w:val="30"/>
          <w:cs/>
        </w:rPr>
        <w:t>ไม่มีการจ่ายผลประโยชน์อื่นใดแก่กรรมการและพนักงานชั้นบริหารของ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F5329">
        <w:rPr>
          <w:rFonts w:ascii="Angsana New" w:hAnsi="Angsana New"/>
          <w:sz w:val="30"/>
          <w:szCs w:val="30"/>
          <w:cs/>
        </w:rPr>
        <w:t>บริษัท</w:t>
      </w:r>
      <w:r w:rsidR="0041470A">
        <w:rPr>
          <w:rFonts w:ascii="Angsana New" w:hAnsi="Angsana New" w:hint="cs"/>
          <w:sz w:val="30"/>
          <w:szCs w:val="30"/>
          <w:cs/>
        </w:rPr>
        <w:t>และบริษัท</w:t>
      </w:r>
      <w:r w:rsidRPr="007F5329">
        <w:rPr>
          <w:rFonts w:ascii="Angsana New" w:hAnsi="Angsana New"/>
          <w:sz w:val="30"/>
          <w:szCs w:val="30"/>
          <w:cs/>
        </w:rPr>
        <w:t>ตั้งแต่ระดับผู้จัดการฝ่ายหรือผู้อำนวยการฝ่ายขึ้นไป รวมทั้งตำแหน่งอื่นที่เทียบเท่า นอกเหนือจากผลประโยชน์ที่พึงจ่ายตามปกติซึ่งได้แก่ เงินเดือน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โบนัส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:rsidR="006F6720" w:rsidRPr="00AB6E98" w:rsidRDefault="006F6720" w:rsidP="00AB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269"/>
        <w:gridCol w:w="236"/>
        <w:gridCol w:w="1195"/>
        <w:gridCol w:w="252"/>
        <w:gridCol w:w="1161"/>
      </w:tblGrid>
      <w:tr w:rsidR="006F6720" w:rsidRPr="00400F28" w:rsidTr="00804098">
        <w:trPr>
          <w:trHeight w:val="70"/>
        </w:trPr>
        <w:tc>
          <w:tcPr>
            <w:tcW w:w="3420" w:type="dxa"/>
            <w:vAlign w:val="bottom"/>
          </w:tcPr>
          <w:p w:rsidR="006F6720" w:rsidRPr="00400F28" w:rsidRDefault="006F6720" w:rsidP="00244D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:rsidR="006F6720" w:rsidRPr="0051733D" w:rsidRDefault="006F6720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6F6720" w:rsidRPr="00400F28" w:rsidRDefault="006F6720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8" w:type="dxa"/>
            <w:gridSpan w:val="3"/>
          </w:tcPr>
          <w:p w:rsidR="006F6720" w:rsidRDefault="006F6720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C2BDD">
        <w:trPr>
          <w:trHeight w:val="70"/>
        </w:trPr>
        <w:tc>
          <w:tcPr>
            <w:tcW w:w="3420" w:type="dxa"/>
            <w:vAlign w:val="bottom"/>
          </w:tcPr>
          <w:p w:rsidR="0041470A" w:rsidRPr="00400F28" w:rsidRDefault="0041470A" w:rsidP="00244D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dxa"/>
            <w:gridSpan w:val="3"/>
            <w:vAlign w:val="bottom"/>
          </w:tcPr>
          <w:p w:rsidR="0041470A" w:rsidRPr="00F6783E" w:rsidRDefault="0041470A" w:rsidP="0041470A">
            <w:pPr>
              <w:tabs>
                <w:tab w:val="left" w:pos="90"/>
              </w:tabs>
              <w:ind w:left="-108" w:right="-108" w:firstLine="1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หรับงวด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8" w:type="dxa"/>
            <w:gridSpan w:val="3"/>
            <w:vAlign w:val="bottom"/>
          </w:tcPr>
          <w:p w:rsidR="0041470A" w:rsidRPr="00436DA3" w:rsidRDefault="0041470A" w:rsidP="00244D3C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244D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804098">
        <w:trPr>
          <w:trHeight w:val="70"/>
        </w:trPr>
        <w:tc>
          <w:tcPr>
            <w:tcW w:w="3420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52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F6720" w:rsidRPr="00400F28" w:rsidTr="00804098">
        <w:tc>
          <w:tcPr>
            <w:tcW w:w="3420" w:type="dxa"/>
          </w:tcPr>
          <w:p w:rsidR="006F6720" w:rsidRPr="00400F28" w:rsidRDefault="006F6720" w:rsidP="00244D3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33" w:type="dxa"/>
            <w:gridSpan w:val="7"/>
          </w:tcPr>
          <w:p w:rsidR="006F6720" w:rsidRPr="00877EE2" w:rsidRDefault="006F6720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C5C" w:rsidRPr="00400F28" w:rsidTr="00673283">
        <w:tc>
          <w:tcPr>
            <w:tcW w:w="3420" w:type="dxa"/>
          </w:tcPr>
          <w:p w:rsidR="00054C5C" w:rsidRPr="003400C8" w:rsidRDefault="00054C5C" w:rsidP="00054C5C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400C8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54C5C" w:rsidRDefault="00512781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71,230</w:t>
            </w:r>
          </w:p>
        </w:tc>
        <w:tc>
          <w:tcPr>
            <w:tcW w:w="270" w:type="dxa"/>
            <w:vAlign w:val="bottom"/>
          </w:tcPr>
          <w:p w:rsidR="00054C5C" w:rsidRDefault="00054C5C" w:rsidP="00054C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054C5C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42,164</w:t>
            </w:r>
          </w:p>
        </w:tc>
        <w:tc>
          <w:tcPr>
            <w:tcW w:w="236" w:type="dxa"/>
            <w:vAlign w:val="bottom"/>
          </w:tcPr>
          <w:p w:rsidR="00054C5C" w:rsidRPr="00400F28" w:rsidRDefault="00054C5C" w:rsidP="0005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054C5C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28,559</w:t>
            </w:r>
          </w:p>
        </w:tc>
        <w:tc>
          <w:tcPr>
            <w:tcW w:w="252" w:type="dxa"/>
            <w:vAlign w:val="bottom"/>
          </w:tcPr>
          <w:p w:rsidR="00054C5C" w:rsidRDefault="00054C5C" w:rsidP="00054C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054C5C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22,038</w:t>
            </w:r>
          </w:p>
        </w:tc>
      </w:tr>
      <w:tr w:rsidR="00054C5C" w:rsidRPr="00400F28" w:rsidTr="00673283">
        <w:tc>
          <w:tcPr>
            <w:tcW w:w="3420" w:type="dxa"/>
          </w:tcPr>
          <w:p w:rsidR="00054C5C" w:rsidRPr="003400C8" w:rsidRDefault="00054C5C" w:rsidP="00054C5C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00C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54C5C" w:rsidRPr="0089718B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71,2</w:t>
            </w:r>
            <w:r w:rsidR="0051278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54C5C" w:rsidRDefault="00054C5C" w:rsidP="00054C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054C5C" w:rsidRPr="00750F93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b/>
                <w:bCs/>
              </w:rPr>
            </w:pPr>
            <w:r w:rsidRPr="00750F93">
              <w:rPr>
                <w:rFonts w:ascii="Angsana New" w:hAnsi="Angsana New"/>
                <w:b/>
                <w:bCs/>
                <w:sz w:val="30"/>
                <w:szCs w:val="30"/>
              </w:rPr>
              <w:t>42,164</w:t>
            </w:r>
          </w:p>
        </w:tc>
        <w:tc>
          <w:tcPr>
            <w:tcW w:w="236" w:type="dxa"/>
            <w:vAlign w:val="bottom"/>
          </w:tcPr>
          <w:p w:rsidR="00054C5C" w:rsidRPr="00400F28" w:rsidRDefault="00054C5C" w:rsidP="00054C5C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54C5C" w:rsidRPr="0089718B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28,559</w:t>
            </w:r>
          </w:p>
        </w:tc>
        <w:tc>
          <w:tcPr>
            <w:tcW w:w="252" w:type="dxa"/>
          </w:tcPr>
          <w:p w:rsidR="00054C5C" w:rsidRDefault="00054C5C" w:rsidP="00054C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054C5C" w:rsidRPr="0089718B" w:rsidRDefault="00054C5C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718B">
              <w:rPr>
                <w:rFonts w:ascii="Angsana New" w:hAnsi="Angsana New"/>
                <w:b/>
                <w:bCs/>
                <w:sz w:val="30"/>
                <w:szCs w:val="30"/>
              </w:rPr>
              <w:t>22,038</w:t>
            </w:r>
          </w:p>
        </w:tc>
      </w:tr>
    </w:tbl>
    <w:p w:rsidR="009523C4" w:rsidRDefault="009523C4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024ED" w:rsidRDefault="009024ED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B1FC3" w:rsidRDefault="0041470A" w:rsidP="006A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28</w:t>
      </w:r>
      <w:r w:rsidR="004B1FC3" w:rsidRPr="007F5329">
        <w:rPr>
          <w:rFonts w:ascii="Angsana New" w:hAnsi="Angsana New"/>
          <w:b/>
          <w:bCs/>
          <w:sz w:val="30"/>
          <w:szCs w:val="30"/>
          <w:cs/>
        </w:rPr>
        <w:tab/>
      </w:r>
      <w:r w:rsidR="00616B1B">
        <w:rPr>
          <w:rFonts w:ascii="Angsana New" w:hAnsi="Angsana New"/>
          <w:b/>
          <w:bCs/>
          <w:sz w:val="30"/>
          <w:szCs w:val="30"/>
          <w:cs/>
        </w:rPr>
        <w:t>ค่า</w:t>
      </w:r>
      <w:r w:rsidR="006F6720">
        <w:rPr>
          <w:rFonts w:ascii="Angsana New" w:hAnsi="Angsana New" w:hint="cs"/>
          <w:b/>
          <w:bCs/>
          <w:sz w:val="30"/>
          <w:szCs w:val="30"/>
          <w:cs/>
        </w:rPr>
        <w:t>ใช้จ่ายอื่น</w:t>
      </w:r>
    </w:p>
    <w:p w:rsidR="00AD4A9C" w:rsidRPr="00F8311C" w:rsidRDefault="00AD4A9C" w:rsidP="0029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43"/>
        <w:gridCol w:w="1287"/>
        <w:gridCol w:w="243"/>
        <w:gridCol w:w="1107"/>
        <w:gridCol w:w="236"/>
        <w:gridCol w:w="1204"/>
      </w:tblGrid>
      <w:tr w:rsidR="00616B1B" w:rsidRPr="00400F28" w:rsidTr="004404B8">
        <w:trPr>
          <w:trHeight w:val="70"/>
        </w:trPr>
        <w:tc>
          <w:tcPr>
            <w:tcW w:w="3510" w:type="dxa"/>
            <w:vAlign w:val="bottom"/>
          </w:tcPr>
          <w:p w:rsidR="00616B1B" w:rsidRPr="00400F28" w:rsidRDefault="00616B1B" w:rsidP="00BC7F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16B1B" w:rsidRPr="0051733D" w:rsidRDefault="00616B1B" w:rsidP="00BC7F3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:rsidR="00616B1B" w:rsidRPr="00400F28" w:rsidRDefault="00616B1B" w:rsidP="00BC7F3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3"/>
          </w:tcPr>
          <w:p w:rsidR="00616B1B" w:rsidRDefault="00616B1B" w:rsidP="00BC7F3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404B8">
        <w:trPr>
          <w:trHeight w:val="70"/>
        </w:trPr>
        <w:tc>
          <w:tcPr>
            <w:tcW w:w="3510" w:type="dxa"/>
            <w:vAlign w:val="bottom"/>
          </w:tcPr>
          <w:p w:rsidR="0041470A" w:rsidRPr="00400F28" w:rsidRDefault="0041470A" w:rsidP="00BC7F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41470A" w:rsidRPr="00436DA3" w:rsidRDefault="0041470A" w:rsidP="006A2E5D">
            <w:pPr>
              <w:tabs>
                <w:tab w:val="left" w:pos="90"/>
              </w:tabs>
              <w:ind w:left="-18" w:right="-8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หรับงวด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</w:p>
          <w:p w:rsidR="0041470A" w:rsidRPr="00106ACA" w:rsidRDefault="0041470A" w:rsidP="0041470A">
            <w:pPr>
              <w:pStyle w:val="acctfourfigures"/>
              <w:tabs>
                <w:tab w:val="clear" w:pos="765"/>
              </w:tabs>
              <w:spacing w:line="240" w:lineRule="auto"/>
              <w:ind w:left="-52" w:right="-9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vAlign w:val="bottom"/>
          </w:tcPr>
          <w:p w:rsidR="0041470A" w:rsidRPr="00400F28" w:rsidRDefault="0041470A" w:rsidP="00BC7F3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41470A" w:rsidRPr="00436DA3" w:rsidRDefault="0041470A" w:rsidP="00BC7F34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BC7F3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4404B8">
        <w:trPr>
          <w:trHeight w:val="70"/>
        </w:trPr>
        <w:tc>
          <w:tcPr>
            <w:tcW w:w="3510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43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3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16B1B" w:rsidRPr="00400F28" w:rsidTr="004404B8">
        <w:tc>
          <w:tcPr>
            <w:tcW w:w="3510" w:type="dxa"/>
          </w:tcPr>
          <w:p w:rsidR="00616B1B" w:rsidRPr="00400F28" w:rsidRDefault="00616B1B" w:rsidP="00BC7F3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616B1B" w:rsidRPr="00877EE2" w:rsidRDefault="00616B1B" w:rsidP="00BC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0345" w:rsidRPr="00400F28" w:rsidTr="004404B8">
        <w:tc>
          <w:tcPr>
            <w:tcW w:w="3510" w:type="dxa"/>
          </w:tcPr>
          <w:p w:rsidR="008F0345" w:rsidRPr="00B1553E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2D49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ค่าใช้จ่ายเกี่ยวกับอาคาร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532D49">
              <w:rPr>
                <w:rFonts w:ascii="Angsana New" w:hAnsi="Angsana New" w:hint="cs"/>
                <w:b/>
                <w:sz w:val="30"/>
                <w:szCs w:val="30"/>
                <w:cs/>
              </w:rPr>
              <w:t>สถานที่และอุปกรณ์</w:t>
            </w:r>
          </w:p>
        </w:tc>
        <w:tc>
          <w:tcPr>
            <w:tcW w:w="1170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,791</w:t>
            </w:r>
          </w:p>
        </w:tc>
        <w:tc>
          <w:tcPr>
            <w:tcW w:w="243" w:type="dxa"/>
          </w:tcPr>
          <w:p w:rsidR="008F0345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59,666</w:t>
            </w:r>
          </w:p>
        </w:tc>
        <w:tc>
          <w:tcPr>
            <w:tcW w:w="243" w:type="dxa"/>
          </w:tcPr>
          <w:p w:rsidR="008F0345" w:rsidRPr="00400F28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349</w:t>
            </w:r>
          </w:p>
        </w:tc>
        <w:tc>
          <w:tcPr>
            <w:tcW w:w="236" w:type="dxa"/>
          </w:tcPr>
          <w:p w:rsidR="008F0345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51,753</w:t>
            </w:r>
          </w:p>
        </w:tc>
      </w:tr>
      <w:tr w:rsidR="00844735" w:rsidRPr="00400F28" w:rsidTr="004404B8">
        <w:tc>
          <w:tcPr>
            <w:tcW w:w="3510" w:type="dxa"/>
          </w:tcPr>
          <w:p w:rsidR="00844735" w:rsidRPr="00532D49" w:rsidRDefault="0084473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170" w:type="dxa"/>
          </w:tcPr>
          <w:p w:rsidR="00844735" w:rsidRDefault="0084473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59,888</w:t>
            </w:r>
          </w:p>
        </w:tc>
        <w:tc>
          <w:tcPr>
            <w:tcW w:w="243" w:type="dxa"/>
          </w:tcPr>
          <w:p w:rsidR="00844735" w:rsidRDefault="0084473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44735" w:rsidRDefault="0084473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11,884</w:t>
            </w:r>
          </w:p>
        </w:tc>
        <w:tc>
          <w:tcPr>
            <w:tcW w:w="243" w:type="dxa"/>
          </w:tcPr>
          <w:p w:rsidR="00844735" w:rsidRPr="00400F28" w:rsidRDefault="0084473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44735" w:rsidRDefault="00844735" w:rsidP="00844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44735" w:rsidRDefault="0084473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44735" w:rsidRDefault="00844735" w:rsidP="00844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345" w:rsidRPr="00400F28" w:rsidTr="004404B8">
        <w:tc>
          <w:tcPr>
            <w:tcW w:w="3510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170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59,765</w:t>
            </w:r>
          </w:p>
        </w:tc>
        <w:tc>
          <w:tcPr>
            <w:tcW w:w="243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8F0345" w:rsidRPr="00CB19FE" w:rsidRDefault="006F6769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33,354</w:t>
            </w:r>
          </w:p>
        </w:tc>
        <w:tc>
          <w:tcPr>
            <w:tcW w:w="243" w:type="dxa"/>
          </w:tcPr>
          <w:p w:rsidR="008F0345" w:rsidRPr="00CB19FE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19,367</w:t>
            </w:r>
          </w:p>
        </w:tc>
        <w:tc>
          <w:tcPr>
            <w:tcW w:w="236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11,754</w:t>
            </w:r>
          </w:p>
        </w:tc>
      </w:tr>
      <w:tr w:rsidR="008F0345" w:rsidRPr="00EE5EDA" w:rsidTr="004404B8">
        <w:tc>
          <w:tcPr>
            <w:tcW w:w="3510" w:type="dxa"/>
          </w:tcPr>
          <w:p w:rsidR="008F0345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</w:rPr>
            </w:pPr>
            <w:r w:rsidRPr="00EE5EDA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</w:t>
            </w:r>
            <w:r w:rsidRPr="00EE5EDA">
              <w:rPr>
                <w:rFonts w:ascii="Angsana New" w:hAnsi="Angsana New"/>
                <w:b/>
                <w:sz w:val="30"/>
                <w:szCs w:val="30"/>
                <w:cs/>
              </w:rPr>
              <w:t>สัญญาบริการเพื่อการสนับสนุนธุรกิจ</w:t>
            </w:r>
          </w:p>
        </w:tc>
        <w:tc>
          <w:tcPr>
            <w:tcW w:w="1170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28,683</w:t>
            </w:r>
          </w:p>
        </w:tc>
        <w:tc>
          <w:tcPr>
            <w:tcW w:w="243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B19FE">
              <w:rPr>
                <w:rFonts w:ascii="Angsana New" w:hAnsi="Angsana New"/>
                <w:sz w:val="30"/>
                <w:szCs w:val="30"/>
              </w:rPr>
              <w:t>22,856</w:t>
            </w:r>
          </w:p>
        </w:tc>
        <w:tc>
          <w:tcPr>
            <w:tcW w:w="243" w:type="dxa"/>
          </w:tcPr>
          <w:p w:rsidR="008F0345" w:rsidRPr="00CB19FE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25,785</w:t>
            </w:r>
          </w:p>
        </w:tc>
        <w:tc>
          <w:tcPr>
            <w:tcW w:w="236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B19FE">
              <w:rPr>
                <w:rFonts w:ascii="Angsana New" w:hAnsi="Angsana New"/>
                <w:sz w:val="30"/>
                <w:szCs w:val="30"/>
              </w:rPr>
              <w:t>19,313</w:t>
            </w:r>
          </w:p>
        </w:tc>
      </w:tr>
      <w:tr w:rsidR="008F0345" w:rsidRPr="00EE5EDA" w:rsidTr="004404B8">
        <w:tc>
          <w:tcPr>
            <w:tcW w:w="3510" w:type="dxa"/>
          </w:tcPr>
          <w:p w:rsidR="008F0345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23,230</w:t>
            </w:r>
          </w:p>
        </w:tc>
        <w:tc>
          <w:tcPr>
            <w:tcW w:w="243" w:type="dxa"/>
          </w:tcPr>
          <w:p w:rsidR="008F0345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243" w:type="dxa"/>
          </w:tcPr>
          <w:p w:rsidR="008F0345" w:rsidRPr="00400F28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22,635</w:t>
            </w:r>
          </w:p>
        </w:tc>
        <w:tc>
          <w:tcPr>
            <w:tcW w:w="236" w:type="dxa"/>
          </w:tcPr>
          <w:p w:rsidR="008F0345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F0345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8F0345" w:rsidRPr="00EE5EDA" w:rsidTr="004404B8">
        <w:tc>
          <w:tcPr>
            <w:tcW w:w="3510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:rsidR="008F0345" w:rsidRPr="00CB19FE" w:rsidRDefault="006F6769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F03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43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  <w:tc>
          <w:tcPr>
            <w:tcW w:w="243" w:type="dxa"/>
          </w:tcPr>
          <w:p w:rsidR="008F0345" w:rsidRPr="00CB19FE" w:rsidRDefault="008F0345" w:rsidP="008F03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5,594</w:t>
            </w:r>
          </w:p>
        </w:tc>
        <w:tc>
          <w:tcPr>
            <w:tcW w:w="236" w:type="dxa"/>
          </w:tcPr>
          <w:p w:rsidR="008F0345" w:rsidRPr="00EE5EDA" w:rsidRDefault="008F0345" w:rsidP="008F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F0345" w:rsidRPr="00CB19FE" w:rsidRDefault="008F0345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E05238" w:rsidRPr="00EE5EDA" w:rsidTr="004404B8">
        <w:tc>
          <w:tcPr>
            <w:tcW w:w="3510" w:type="dxa"/>
            <w:shd w:val="clear" w:color="auto" w:fill="auto"/>
          </w:tcPr>
          <w:p w:rsidR="00E05238" w:rsidRPr="00E05238" w:rsidRDefault="00E05238" w:rsidP="004A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404B8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Pr="00E05238">
              <w:rPr>
                <w:rFonts w:ascii="Angsana New" w:hAnsi="Angsana New" w:hint="cs"/>
                <w:b/>
                <w:sz w:val="30"/>
                <w:szCs w:val="30"/>
                <w:cs/>
              </w:rPr>
              <w:t>ประมาณการ</w:t>
            </w:r>
            <w:r w:rsidR="00CE5627"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(5,650)</w:t>
            </w:r>
          </w:p>
        </w:tc>
        <w:tc>
          <w:tcPr>
            <w:tcW w:w="243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(5,650)</w:t>
            </w:r>
          </w:p>
        </w:tc>
        <w:tc>
          <w:tcPr>
            <w:tcW w:w="236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5238" w:rsidRPr="00EE5EDA" w:rsidTr="004404B8">
        <w:tc>
          <w:tcPr>
            <w:tcW w:w="3510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05238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170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43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243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236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</w:tr>
      <w:tr w:rsidR="00E05238" w:rsidRPr="00400F28" w:rsidTr="004404B8">
        <w:tc>
          <w:tcPr>
            <w:tcW w:w="3510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05238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E05238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05238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12,227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19,574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E05238">
              <w:rPr>
                <w:rFonts w:ascii="Angsana New" w:hAnsi="Angsana New"/>
                <w:sz w:val="30"/>
                <w:szCs w:val="30"/>
              </w:rPr>
              <w:t>5,752</w:t>
            </w:r>
          </w:p>
        </w:tc>
      </w:tr>
      <w:tr w:rsidR="00E05238" w:rsidRPr="00400F28" w:rsidTr="004404B8">
        <w:tc>
          <w:tcPr>
            <w:tcW w:w="3510" w:type="dxa"/>
            <w:shd w:val="clear" w:color="auto" w:fill="auto"/>
          </w:tcPr>
          <w:p w:rsidR="00E05238" w:rsidRPr="00E05238" w:rsidRDefault="00E05238" w:rsidP="00E0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7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523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38">
              <w:rPr>
                <w:rFonts w:ascii="Angsana New" w:hAnsi="Angsana New"/>
                <w:b/>
                <w:bCs/>
                <w:sz w:val="30"/>
                <w:szCs w:val="30"/>
              </w:rPr>
              <w:t>262,042</w:t>
            </w:r>
          </w:p>
        </w:tc>
        <w:tc>
          <w:tcPr>
            <w:tcW w:w="243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8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38">
              <w:rPr>
                <w:rFonts w:ascii="Angsana New" w:hAnsi="Angsana New"/>
                <w:b/>
                <w:bCs/>
                <w:sz w:val="30"/>
                <w:szCs w:val="30"/>
              </w:rPr>
              <w:t>158,457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38">
              <w:rPr>
                <w:rFonts w:ascii="Angsana New" w:hAnsi="Angsana New"/>
                <w:b/>
                <w:bCs/>
                <w:sz w:val="30"/>
                <w:szCs w:val="30"/>
              </w:rPr>
              <w:t>138,725</w:t>
            </w:r>
          </w:p>
        </w:tc>
        <w:tc>
          <w:tcPr>
            <w:tcW w:w="236" w:type="dxa"/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238" w:rsidRPr="00E05238" w:rsidRDefault="00E05238" w:rsidP="00E052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38">
              <w:rPr>
                <w:rFonts w:ascii="Angsana New" w:hAnsi="Angsana New"/>
                <w:b/>
                <w:bCs/>
                <w:sz w:val="30"/>
                <w:szCs w:val="30"/>
              </w:rPr>
              <w:t>98,150</w:t>
            </w:r>
          </w:p>
        </w:tc>
      </w:tr>
    </w:tbl>
    <w:p w:rsidR="00AD4A9C" w:rsidRDefault="00AD4A9C" w:rsidP="0062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9523C4" w:rsidRPr="00B1553E" w:rsidRDefault="009523C4" w:rsidP="0095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  <w:r w:rsidRPr="00B1553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1470A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B1553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9523C4" w:rsidRPr="006023E3" w:rsidRDefault="009523C4" w:rsidP="009523C4">
      <w:pPr>
        <w:ind w:left="540" w:right="45"/>
        <w:outlineLvl w:val="0"/>
        <w:rPr>
          <w:rFonts w:ascii="Angsana New" w:hAnsi="Angsana New"/>
          <w:sz w:val="16"/>
          <w:szCs w:val="16"/>
        </w:rPr>
      </w:pPr>
    </w:p>
    <w:p w:rsidR="009523C4" w:rsidRDefault="009523C4" w:rsidP="0095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155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9523C4" w:rsidRPr="006023E3" w:rsidRDefault="009523C4" w:rsidP="0095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tbl>
      <w:tblPr>
        <w:tblW w:w="91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3"/>
        <w:gridCol w:w="1237"/>
        <w:gridCol w:w="266"/>
        <w:gridCol w:w="1266"/>
        <w:gridCol w:w="236"/>
        <w:gridCol w:w="1152"/>
        <w:gridCol w:w="236"/>
        <w:gridCol w:w="1155"/>
      </w:tblGrid>
      <w:tr w:rsidR="00593165" w:rsidRPr="00400F28" w:rsidTr="00593165">
        <w:trPr>
          <w:trHeight w:val="70"/>
        </w:trPr>
        <w:tc>
          <w:tcPr>
            <w:tcW w:w="3573" w:type="dxa"/>
            <w:vAlign w:val="bottom"/>
          </w:tcPr>
          <w:p w:rsidR="00593165" w:rsidRPr="00400F28" w:rsidRDefault="00593165" w:rsidP="00CF28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593165" w:rsidRPr="0051733D" w:rsidRDefault="00593165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593165" w:rsidRPr="00400F28" w:rsidRDefault="00593165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:rsidR="00593165" w:rsidRDefault="00593165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1470A" w:rsidRPr="00400F28" w:rsidTr="004C2BDD">
        <w:trPr>
          <w:trHeight w:val="70"/>
        </w:trPr>
        <w:tc>
          <w:tcPr>
            <w:tcW w:w="3573" w:type="dxa"/>
            <w:vAlign w:val="bottom"/>
          </w:tcPr>
          <w:p w:rsidR="0041470A" w:rsidRPr="00400F28" w:rsidRDefault="0041470A" w:rsidP="00CF28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  <w:vAlign w:val="bottom"/>
          </w:tcPr>
          <w:p w:rsidR="0041470A" w:rsidRPr="00436DA3" w:rsidRDefault="0041470A" w:rsidP="00CF28B5">
            <w:pPr>
              <w:tabs>
                <w:tab w:val="left" w:pos="90"/>
              </w:tabs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</w:p>
          <w:p w:rsidR="0041470A" w:rsidRPr="0092434D" w:rsidRDefault="0041470A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1470A" w:rsidRPr="00400F28" w:rsidRDefault="0041470A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  <w:vAlign w:val="bottom"/>
          </w:tcPr>
          <w:p w:rsidR="0041470A" w:rsidRPr="00436DA3" w:rsidRDefault="0041470A" w:rsidP="00CF28B5">
            <w:pPr>
              <w:tabs>
                <w:tab w:val="left" w:pos="90"/>
              </w:tabs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41470A" w:rsidRPr="0092434D" w:rsidRDefault="0041470A" w:rsidP="00CF28B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5238" w:rsidRPr="00400F28" w:rsidTr="00593165">
        <w:trPr>
          <w:trHeight w:val="70"/>
        </w:trPr>
        <w:tc>
          <w:tcPr>
            <w:tcW w:w="3573" w:type="dxa"/>
            <w:vAlign w:val="bottom"/>
          </w:tcPr>
          <w:p w:rsidR="00475238" w:rsidRPr="00400F28" w:rsidRDefault="00475238" w:rsidP="00475238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6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475238" w:rsidRPr="00400F28" w:rsidRDefault="00475238" w:rsidP="007E197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:rsidR="00475238" w:rsidRPr="00941EC3" w:rsidRDefault="00475238" w:rsidP="0047523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593165" w:rsidRPr="00400F28" w:rsidTr="00593165">
        <w:tc>
          <w:tcPr>
            <w:tcW w:w="3573" w:type="dxa"/>
          </w:tcPr>
          <w:p w:rsidR="00593165" w:rsidRPr="00400F28" w:rsidRDefault="00593165" w:rsidP="00CF28B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48" w:type="dxa"/>
            <w:gridSpan w:val="7"/>
          </w:tcPr>
          <w:p w:rsidR="00593165" w:rsidRPr="00877EE2" w:rsidRDefault="00593165" w:rsidP="00CF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165" w:rsidRPr="00400F28" w:rsidTr="00593165">
        <w:tc>
          <w:tcPr>
            <w:tcW w:w="3573" w:type="dxa"/>
          </w:tcPr>
          <w:p w:rsidR="00593165" w:rsidRPr="008F1F7F" w:rsidRDefault="00593165" w:rsidP="0059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135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F1F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8F1F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8F1F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8F1F7F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593165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:rsidR="00593165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593165" w:rsidRPr="003400C8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:rsidR="00593165" w:rsidRPr="00400F28" w:rsidRDefault="00593165" w:rsidP="00CF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93165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93165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93165" w:rsidRPr="003400C8" w:rsidRDefault="00593165" w:rsidP="00CF28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240" w:lineRule="auto"/>
              <w:ind w:left="-45" w:right="-19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B91FCB" w:rsidRPr="00400F28" w:rsidTr="00673283">
        <w:tc>
          <w:tcPr>
            <w:tcW w:w="3573" w:type="dxa"/>
          </w:tcPr>
          <w:p w:rsidR="00B91FCB" w:rsidRPr="008F1F7F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135"/>
              <w:rPr>
                <w:rFonts w:ascii="Angsana New" w:hAnsi="Angsana New"/>
                <w:sz w:val="30"/>
                <w:szCs w:val="30"/>
                <w:cs/>
              </w:rPr>
            </w:pPr>
            <w:r w:rsidRPr="008F1F7F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F1F7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F1F7F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8F1F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213,955</w:t>
            </w: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70,333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B91FCB" w:rsidRDefault="00B91FCB" w:rsidP="00C90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213,95</w:t>
            </w:r>
            <w:r w:rsidR="00C90C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68,257</w:t>
            </w:r>
          </w:p>
        </w:tc>
      </w:tr>
      <w:tr w:rsidR="00B91FCB" w:rsidRPr="00400F28" w:rsidTr="00673283">
        <w:tc>
          <w:tcPr>
            <w:tcW w:w="3573" w:type="dxa"/>
          </w:tcPr>
          <w:p w:rsidR="00B91FCB" w:rsidRPr="008F1F7F" w:rsidRDefault="00B91FCB" w:rsidP="0084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135"/>
              <w:rPr>
                <w:rFonts w:ascii="Angsana New" w:hAnsi="Angsana New"/>
                <w:sz w:val="30"/>
                <w:szCs w:val="30"/>
              </w:rPr>
            </w:pPr>
            <w:r w:rsidRPr="008F1F7F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8F1F7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F1F7F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8F1F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1F7F">
              <w:rPr>
                <w:rFonts w:ascii="Angsana New" w:hAnsi="Angsana New"/>
                <w:sz w:val="30"/>
                <w:szCs w:val="30"/>
                <w:cs/>
              </w:rPr>
              <w:t>ๆ ที่บันทึ</w:t>
            </w:r>
            <w:r w:rsidRPr="008F1F7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AC222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44735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AC2226">
              <w:rPr>
                <w:rFonts w:ascii="Angsana New" w:hAnsi="Angsana New"/>
                <w:sz w:val="30"/>
                <w:szCs w:val="30"/>
              </w:rPr>
              <w:t>)</w:t>
            </w:r>
            <w:r w:rsidR="00AC22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735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8F1F7F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FCB" w:rsidRDefault="00B91FCB" w:rsidP="007E19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B91FCB" w:rsidRPr="00400F28" w:rsidTr="00673283">
        <w:tc>
          <w:tcPr>
            <w:tcW w:w="3573" w:type="dxa"/>
          </w:tcPr>
          <w:p w:rsidR="00B91FCB" w:rsidRPr="008F1F7F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213,734</w:t>
            </w: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9FE">
              <w:rPr>
                <w:rFonts w:ascii="Angsana New" w:hAnsi="Angsana New"/>
                <w:b/>
                <w:bCs/>
                <w:sz w:val="30"/>
                <w:szCs w:val="30"/>
              </w:rPr>
              <w:t>71,118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213,73</w:t>
            </w:r>
            <w:r w:rsidR="00C90C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9FE">
              <w:rPr>
                <w:rFonts w:ascii="Angsana New" w:hAnsi="Angsana New"/>
                <w:b/>
                <w:bCs/>
                <w:sz w:val="30"/>
                <w:szCs w:val="30"/>
              </w:rPr>
              <w:t>69,040</w:t>
            </w:r>
          </w:p>
        </w:tc>
      </w:tr>
      <w:tr w:rsidR="00B91FCB" w:rsidRPr="00400F28" w:rsidTr="00673283">
        <w:tc>
          <w:tcPr>
            <w:tcW w:w="3573" w:type="dxa"/>
          </w:tcPr>
          <w:p w:rsidR="00B91FCB" w:rsidRPr="00233DD0" w:rsidRDefault="00B91FCB" w:rsidP="00B91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FCB" w:rsidRPr="00400F28" w:rsidTr="00673283">
        <w:tc>
          <w:tcPr>
            <w:tcW w:w="3573" w:type="dxa"/>
          </w:tcPr>
          <w:p w:rsidR="00B91FCB" w:rsidRPr="008F1F7F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F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FCB" w:rsidRPr="00400F28" w:rsidTr="00673283">
        <w:tc>
          <w:tcPr>
            <w:tcW w:w="3573" w:type="dxa"/>
          </w:tcPr>
          <w:p w:rsidR="00B91FCB" w:rsidRPr="008F1F7F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135"/>
              <w:rPr>
                <w:rFonts w:ascii="Angsana New" w:hAnsi="Angsana New"/>
                <w:sz w:val="30"/>
                <w:szCs w:val="30"/>
                <w:cs/>
              </w:rPr>
            </w:pPr>
            <w:r w:rsidRPr="008F1F7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(125,569)</w:t>
            </w:r>
          </w:p>
        </w:tc>
        <w:tc>
          <w:tcPr>
            <w:tcW w:w="26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(14,796)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91FCB" w:rsidRDefault="00C90CBF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(127,406</w:t>
            </w:r>
            <w:r w:rsidR="00B91F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(14,755)</w:t>
            </w:r>
          </w:p>
        </w:tc>
      </w:tr>
      <w:tr w:rsidR="00B91FCB" w:rsidRPr="00400F28" w:rsidTr="00673283">
        <w:tc>
          <w:tcPr>
            <w:tcW w:w="3573" w:type="dxa"/>
          </w:tcPr>
          <w:p w:rsidR="00B91FCB" w:rsidRPr="00233DD0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(125,569)</w:t>
            </w:r>
          </w:p>
        </w:tc>
        <w:tc>
          <w:tcPr>
            <w:tcW w:w="266" w:type="dxa"/>
            <w:vAlign w:val="bottom"/>
          </w:tcPr>
          <w:p w:rsidR="00B91FCB" w:rsidRPr="00CB19FE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B91FCB" w:rsidRPr="00CB19FE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9FE">
              <w:rPr>
                <w:rFonts w:ascii="Angsana New" w:hAnsi="Angsana New"/>
                <w:b/>
                <w:bCs/>
                <w:sz w:val="30"/>
                <w:szCs w:val="30"/>
              </w:rPr>
              <w:t>(14,796)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91FCB" w:rsidRPr="00232FE4" w:rsidRDefault="00C90CBF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(127,406</w:t>
            </w:r>
            <w:r w:rsidR="00B91FC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B91FCB" w:rsidRPr="00232FE4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E4">
              <w:rPr>
                <w:rFonts w:ascii="Angsana New" w:hAnsi="Angsana New"/>
                <w:b/>
                <w:bCs/>
                <w:sz w:val="30"/>
                <w:szCs w:val="30"/>
              </w:rPr>
              <w:t>(14,755)</w:t>
            </w:r>
          </w:p>
        </w:tc>
      </w:tr>
      <w:tr w:rsidR="00B91FCB" w:rsidRPr="00400F28" w:rsidTr="00593165">
        <w:tc>
          <w:tcPr>
            <w:tcW w:w="3573" w:type="dxa"/>
          </w:tcPr>
          <w:p w:rsidR="00B91FCB" w:rsidRPr="008F1F7F" w:rsidRDefault="00B91FCB" w:rsidP="00B91FCB">
            <w:pPr>
              <w:pStyle w:val="index"/>
              <w:tabs>
                <w:tab w:val="clear" w:pos="1134"/>
                <w:tab w:val="left" w:pos="252"/>
              </w:tabs>
              <w:spacing w:after="0" w:line="240" w:lineRule="atLeast"/>
              <w:ind w:hanging="927"/>
              <w:outlineLvl w:val="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8F1F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91FCB" w:rsidRPr="00BF74C0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88,165</w:t>
            </w:r>
          </w:p>
        </w:tc>
        <w:tc>
          <w:tcPr>
            <w:tcW w:w="266" w:type="dxa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B91FCB" w:rsidRPr="00BF74C0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C0"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Pr="00CB19FE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36" w:type="dxa"/>
            <w:vAlign w:val="bottom"/>
          </w:tcPr>
          <w:p w:rsidR="00B91FCB" w:rsidRPr="00400F28" w:rsidRDefault="00B91FCB" w:rsidP="00B91FCB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86,327</w:t>
            </w:r>
          </w:p>
        </w:tc>
        <w:tc>
          <w:tcPr>
            <w:tcW w:w="236" w:type="dxa"/>
          </w:tcPr>
          <w:p w:rsidR="00B91FCB" w:rsidRDefault="00B91FCB" w:rsidP="00B91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B91FCB" w:rsidRDefault="00B91FCB" w:rsidP="006023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54,285</w:t>
            </w:r>
          </w:p>
        </w:tc>
      </w:tr>
    </w:tbl>
    <w:p w:rsidR="00593165" w:rsidRDefault="00593165" w:rsidP="0095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hanging="45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593165" w:rsidRDefault="00593165" w:rsidP="0059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6E37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</w:t>
      </w:r>
      <w:r>
        <w:rPr>
          <w:rFonts w:ascii="Angsana New" w:hAnsi="Angsana New" w:hint="cs"/>
          <w:bCs/>
          <w:i/>
          <w:iCs/>
          <w:sz w:val="30"/>
          <w:szCs w:val="30"/>
          <w:cs/>
        </w:rPr>
        <w:t>กำไรขาดทุนเบ็ดเสร็จอื่น</w:t>
      </w:r>
    </w:p>
    <w:p w:rsidR="00C42C36" w:rsidRPr="006023E3" w:rsidRDefault="00C42C36" w:rsidP="0059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tbl>
      <w:tblPr>
        <w:tblW w:w="9640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2412"/>
        <w:gridCol w:w="1008"/>
        <w:gridCol w:w="236"/>
        <w:gridCol w:w="1008"/>
        <w:gridCol w:w="236"/>
        <w:gridCol w:w="1008"/>
        <w:gridCol w:w="14"/>
        <w:gridCol w:w="222"/>
        <w:gridCol w:w="48"/>
        <w:gridCol w:w="960"/>
        <w:gridCol w:w="236"/>
        <w:gridCol w:w="1008"/>
        <w:gridCol w:w="236"/>
        <w:gridCol w:w="1008"/>
      </w:tblGrid>
      <w:tr w:rsidR="00C42C36" w:rsidRPr="00BD493B" w:rsidTr="00E8663E">
        <w:tc>
          <w:tcPr>
            <w:tcW w:w="2412" w:type="dxa"/>
            <w:shd w:val="clear" w:color="auto" w:fill="auto"/>
          </w:tcPr>
          <w:p w:rsidR="00C42C36" w:rsidRPr="00CD19A0" w:rsidRDefault="00C42C36" w:rsidP="004C2BDD">
            <w:pPr>
              <w:rPr>
                <w:rFonts w:ascii="Angsana New" w:hAnsi="Angsana New"/>
                <w:sz w:val="30"/>
                <w:szCs w:val="30"/>
              </w:rPr>
            </w:pPr>
            <w:r w:rsidRPr="002701F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228" w:type="dxa"/>
            <w:gridSpan w:val="13"/>
            <w:shd w:val="clear" w:color="auto" w:fill="auto"/>
          </w:tcPr>
          <w:p w:rsidR="00C42C36" w:rsidRPr="00BD493B" w:rsidRDefault="00C42C36" w:rsidP="004C2BDD">
            <w:pPr>
              <w:jc w:val="center"/>
              <w:rPr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42C36" w:rsidTr="00E8663E">
        <w:tc>
          <w:tcPr>
            <w:tcW w:w="2412" w:type="dxa"/>
            <w:shd w:val="clear" w:color="auto" w:fill="auto"/>
          </w:tcPr>
          <w:p w:rsidR="00C42C36" w:rsidRPr="00C42C36" w:rsidRDefault="00C42C36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65"/>
              <w:jc w:val="both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สำหรับงวดหกเดือ</w:t>
            </w:r>
            <w:r w:rsidRPr="00C42C3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น</w:t>
            </w:r>
          </w:p>
          <w:p w:rsidR="00C42C36" w:rsidRPr="00E075B0" w:rsidRDefault="009C3C44" w:rsidP="005B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ind w:left="171"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="005B172B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C42C36"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สิ้นสุดวันที่</w:t>
            </w:r>
            <w:r w:rsidR="00C42C36"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30</w:t>
            </w:r>
            <w:r w:rsidR="00C42C36" w:rsidRPr="00C42C3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C42C36"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  <w:gridSpan w:val="6"/>
            <w:shd w:val="clear" w:color="auto" w:fill="auto"/>
          </w:tcPr>
          <w:p w:rsidR="00AD198E" w:rsidRDefault="00AD198E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42C36" w:rsidRDefault="00C42C36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2C36" w:rsidRPr="00BD493B" w:rsidRDefault="00C42C36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448" w:type="dxa"/>
            <w:gridSpan w:val="5"/>
            <w:shd w:val="clear" w:color="auto" w:fill="auto"/>
          </w:tcPr>
          <w:p w:rsidR="00AD198E" w:rsidRDefault="00AD198E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42C36" w:rsidRDefault="00C42C36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42C36" w:rsidRPr="00BD493B" w:rsidTr="00844735">
        <w:trPr>
          <w:trHeight w:val="945"/>
        </w:trPr>
        <w:tc>
          <w:tcPr>
            <w:tcW w:w="2412" w:type="dxa"/>
            <w:shd w:val="clear" w:color="auto" w:fill="auto"/>
          </w:tcPr>
          <w:p w:rsidR="00C42C36" w:rsidRPr="00BD493B" w:rsidRDefault="00C42C36" w:rsidP="00C42C36">
            <w:pPr>
              <w:spacing w:line="160" w:lineRule="atLeast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C42C36" w:rsidRPr="00BD493B" w:rsidRDefault="00C42C36" w:rsidP="008447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42C36" w:rsidRPr="00BD493B" w:rsidRDefault="00C42C36" w:rsidP="00844735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C42C36" w:rsidRPr="00BD493B" w:rsidTr="00E8663E">
        <w:tc>
          <w:tcPr>
            <w:tcW w:w="2412" w:type="dxa"/>
            <w:shd w:val="clear" w:color="auto" w:fill="auto"/>
          </w:tcPr>
          <w:p w:rsidR="00C42C36" w:rsidRPr="00BD493B" w:rsidRDefault="00C42C36" w:rsidP="00C42C36">
            <w:pPr>
              <w:ind w:left="15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42C36" w:rsidRPr="00BD493B" w:rsidRDefault="00B91FCB" w:rsidP="006023E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BD493B" w:rsidRDefault="00C42C36" w:rsidP="00C42C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42C36" w:rsidRPr="00BD493B" w:rsidRDefault="000961BE" w:rsidP="0084473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</w:t>
            </w:r>
            <w:r w:rsidR="00B91FC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BD493B" w:rsidRDefault="00C42C36" w:rsidP="00C42C3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42C36" w:rsidRPr="00BD493B" w:rsidRDefault="000961BE" w:rsidP="00C42C3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2C36" w:rsidRPr="00BD493B" w:rsidRDefault="00C42C36" w:rsidP="00C42C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C42C36" w:rsidRPr="00EA27AD" w:rsidRDefault="00C42C36" w:rsidP="006023E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EA27AD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42C36" w:rsidRPr="00EA27AD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EA27AD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42C36" w:rsidRPr="00EA27AD" w:rsidRDefault="00C42C36" w:rsidP="006023E3">
            <w:pPr>
              <w:pStyle w:val="30"/>
              <w:tabs>
                <w:tab w:val="clear" w:pos="360"/>
                <w:tab w:val="clear" w:pos="720"/>
                <w:tab w:val="decimal" w:pos="777"/>
              </w:tabs>
              <w:ind w:left="532" w:right="-520" w:hanging="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</w:p>
        </w:tc>
      </w:tr>
      <w:tr w:rsidR="00C42C36" w:rsidRPr="00BD493B" w:rsidTr="00E8663E">
        <w:tc>
          <w:tcPr>
            <w:tcW w:w="2412" w:type="dxa"/>
            <w:shd w:val="clear" w:color="auto" w:fill="auto"/>
          </w:tcPr>
          <w:p w:rsidR="00C42C36" w:rsidRPr="00BD493B" w:rsidRDefault="00C42C36" w:rsidP="00C42C36">
            <w:pPr>
              <w:spacing w:line="240" w:lineRule="auto"/>
              <w:ind w:firstLine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C93500" w:rsidRDefault="00B91FCB" w:rsidP="006023E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C93500" w:rsidRDefault="00C42C36" w:rsidP="00C42C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C93500" w:rsidRDefault="000961BE" w:rsidP="00C42C3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</w:t>
            </w:r>
            <w:r w:rsidR="00B91F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C93500" w:rsidRDefault="00C42C36" w:rsidP="00C42C3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C93500" w:rsidRDefault="00B91FCB" w:rsidP="00C42C3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2C36" w:rsidRPr="00BD493B" w:rsidRDefault="00C42C36" w:rsidP="00C42C3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872B0C" w:rsidRDefault="00C42C36" w:rsidP="006023E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3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07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872B0C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872B0C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07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C36" w:rsidRPr="00872B0C" w:rsidRDefault="00C42C36" w:rsidP="00C42C3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C36" w:rsidRPr="00872B0C" w:rsidRDefault="00C42C36" w:rsidP="006023E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93" w:right="11" w:hanging="9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07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</w:tr>
    </w:tbl>
    <w:p w:rsidR="00435C9E" w:rsidRPr="00435C9E" w:rsidRDefault="00435C9E" w:rsidP="00435C9E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pPr w:leftFromText="180" w:rightFromText="180" w:vertAnchor="text" w:horzAnchor="page" w:tblpX="1585" w:tblpY="29"/>
        <w:tblW w:w="9585" w:type="dxa"/>
        <w:tblLayout w:type="fixed"/>
        <w:tblLook w:val="04A0" w:firstRow="1" w:lastRow="0" w:firstColumn="1" w:lastColumn="0" w:noHBand="0" w:noVBand="1"/>
      </w:tblPr>
      <w:tblGrid>
        <w:gridCol w:w="2403"/>
        <w:gridCol w:w="963"/>
        <w:gridCol w:w="252"/>
        <w:gridCol w:w="981"/>
        <w:gridCol w:w="243"/>
        <w:gridCol w:w="1008"/>
        <w:gridCol w:w="243"/>
        <w:gridCol w:w="990"/>
        <w:gridCol w:w="243"/>
        <w:gridCol w:w="36"/>
        <w:gridCol w:w="954"/>
        <w:gridCol w:w="243"/>
        <w:gridCol w:w="1026"/>
      </w:tblGrid>
      <w:tr w:rsidR="009523C4" w:rsidRPr="00BD493B" w:rsidTr="00026BD3">
        <w:tc>
          <w:tcPr>
            <w:tcW w:w="2403" w:type="dxa"/>
            <w:shd w:val="clear" w:color="auto" w:fill="auto"/>
          </w:tcPr>
          <w:p w:rsidR="009523C4" w:rsidRPr="00CD19A0" w:rsidRDefault="00A4668E" w:rsidP="00026BD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="009523C4" w:rsidRPr="002701F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523C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182" w:type="dxa"/>
            <w:gridSpan w:val="12"/>
            <w:shd w:val="clear" w:color="auto" w:fill="auto"/>
          </w:tcPr>
          <w:p w:rsidR="009523C4" w:rsidRPr="00BD493B" w:rsidRDefault="009523C4" w:rsidP="00026BD3">
            <w:pPr>
              <w:jc w:val="center"/>
              <w:rPr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3C4" w:rsidRPr="00BD493B" w:rsidTr="00026BD3">
        <w:tc>
          <w:tcPr>
            <w:tcW w:w="2403" w:type="dxa"/>
            <w:shd w:val="clear" w:color="auto" w:fill="auto"/>
          </w:tcPr>
          <w:p w:rsidR="005B172B" w:rsidRPr="00C42C36" w:rsidRDefault="005B172B" w:rsidP="00026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3" w:right="65"/>
              <w:jc w:val="both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สำหรับงวดหกเดือ</w:t>
            </w:r>
            <w:r w:rsidRPr="00C42C3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น</w:t>
            </w:r>
          </w:p>
          <w:p w:rsidR="009523C4" w:rsidRPr="00E075B0" w:rsidRDefault="005B172B" w:rsidP="00026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8"/>
                <w:tab w:val="left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   </w:t>
            </w:r>
            <w:r w:rsidR="00026BD3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</w:t>
            </w:r>
            <w:r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สิ้นสุดวันที่</w:t>
            </w:r>
            <w:r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30</w:t>
            </w:r>
            <w:r w:rsidRPr="00C42C3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Pr="00C42C36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47" w:type="dxa"/>
            <w:gridSpan w:val="5"/>
            <w:shd w:val="clear" w:color="auto" w:fill="auto"/>
          </w:tcPr>
          <w:p w:rsidR="009523C4" w:rsidRDefault="009523C4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BD493B" w:rsidRDefault="009523C4" w:rsidP="00026BD3">
            <w:pPr>
              <w:jc w:val="center"/>
              <w:rPr>
                <w:sz w:val="30"/>
                <w:szCs w:val="30"/>
              </w:rPr>
            </w:pPr>
            <w:r w:rsidRPr="00BD4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752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:rsidR="009523C4" w:rsidRPr="00BD493B" w:rsidRDefault="009523C4" w:rsidP="00026BD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492" w:type="dxa"/>
            <w:gridSpan w:val="6"/>
            <w:shd w:val="clear" w:color="auto" w:fill="auto"/>
          </w:tcPr>
          <w:p w:rsidR="009523C4" w:rsidRDefault="009523C4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BD493B" w:rsidRDefault="009523C4" w:rsidP="00026BD3">
            <w:pPr>
              <w:jc w:val="center"/>
              <w:rPr>
                <w:sz w:val="30"/>
                <w:szCs w:val="30"/>
              </w:rPr>
            </w:pPr>
            <w:r w:rsidRPr="00BD493B">
              <w:rPr>
                <w:rFonts w:ascii="Angsana New" w:hAnsi="Angsana New"/>
                <w:sz w:val="30"/>
                <w:szCs w:val="30"/>
              </w:rPr>
              <w:t>25</w:t>
            </w:r>
            <w:r w:rsidR="0047523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26BD3" w:rsidRPr="00BD493B" w:rsidTr="00026BD3">
        <w:trPr>
          <w:trHeight w:val="1083"/>
        </w:trPr>
        <w:tc>
          <w:tcPr>
            <w:tcW w:w="2403" w:type="dxa"/>
            <w:shd w:val="clear" w:color="auto" w:fill="auto"/>
          </w:tcPr>
          <w:p w:rsidR="00230CF7" w:rsidRPr="00BD493B" w:rsidRDefault="00230CF7" w:rsidP="00026BD3">
            <w:pPr>
              <w:spacing w:line="160" w:lineRule="atLeast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844735" w:rsidRPr="00BD493B" w:rsidRDefault="00844735" w:rsidP="00026BD3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:rsidR="00230CF7" w:rsidRPr="00BD493B" w:rsidRDefault="00844735" w:rsidP="00026B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230CF7" w:rsidRPr="00BD493B" w:rsidRDefault="00230CF7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230CF7" w:rsidRPr="00BD493B" w:rsidRDefault="00230CF7" w:rsidP="00026B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230CF7" w:rsidRPr="00BD493B" w:rsidRDefault="00230CF7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230CF7" w:rsidRPr="00BD493B" w:rsidRDefault="00230CF7" w:rsidP="00026BD3">
            <w:pPr>
              <w:tabs>
                <w:tab w:val="clear" w:pos="227"/>
                <w:tab w:val="clear" w:pos="680"/>
                <w:tab w:val="left" w:pos="0"/>
                <w:tab w:val="left" w:pos="504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230CF7" w:rsidRPr="00BD493B" w:rsidRDefault="00230CF7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30CF7" w:rsidRPr="00BD493B" w:rsidRDefault="00230CF7" w:rsidP="00026BD3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:rsidR="00230CF7" w:rsidRPr="00BD493B" w:rsidRDefault="00230CF7" w:rsidP="00026BD3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:rsidR="00230CF7" w:rsidRPr="00BD493B" w:rsidRDefault="00230CF7" w:rsidP="00026BD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30CF7" w:rsidRPr="00BD493B" w:rsidRDefault="00230CF7" w:rsidP="00026B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230CF7" w:rsidRPr="00BD493B" w:rsidRDefault="00230CF7" w:rsidP="00026BD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230CF7" w:rsidRPr="00BD493B" w:rsidRDefault="00230CF7" w:rsidP="00026BD3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="005B172B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BD49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3C4" w:rsidRPr="00BD493B" w:rsidTr="00026BD3">
        <w:tc>
          <w:tcPr>
            <w:tcW w:w="2403" w:type="dxa"/>
            <w:shd w:val="clear" w:color="auto" w:fill="auto"/>
          </w:tcPr>
          <w:p w:rsidR="009523C4" w:rsidRPr="00BD493B" w:rsidRDefault="009523C4" w:rsidP="00026BD3">
            <w:pPr>
              <w:spacing w:line="160" w:lineRule="atLeast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2" w:type="dxa"/>
            <w:gridSpan w:val="12"/>
            <w:shd w:val="clear" w:color="auto" w:fill="auto"/>
          </w:tcPr>
          <w:p w:rsidR="009523C4" w:rsidRPr="00BD493B" w:rsidRDefault="009523C4" w:rsidP="00026B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493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D49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6BD3" w:rsidRPr="00BD493B" w:rsidTr="00026BD3">
        <w:tc>
          <w:tcPr>
            <w:tcW w:w="2403" w:type="dxa"/>
            <w:shd w:val="clear" w:color="auto" w:fill="auto"/>
          </w:tcPr>
          <w:p w:rsidR="00395AE8" w:rsidRPr="00BD493B" w:rsidRDefault="00395AE8" w:rsidP="00026BD3">
            <w:pPr>
              <w:ind w:left="153" w:firstLine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BD493B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395AE8" w:rsidRPr="00BD493B" w:rsidRDefault="00395AE8" w:rsidP="00EF62B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0961B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395AE8" w:rsidRPr="00BD493B" w:rsidRDefault="000961BE" w:rsidP="00026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43" w:type="dxa"/>
            <w:shd w:val="clear" w:color="auto" w:fill="auto"/>
          </w:tcPr>
          <w:p w:rsidR="00395AE8" w:rsidRPr="00BD493B" w:rsidRDefault="00395AE8" w:rsidP="00026B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395AE8" w:rsidRPr="00026BD3" w:rsidRDefault="00395AE8" w:rsidP="00026BD3">
            <w:pPr>
              <w:pStyle w:val="acctfourfigures"/>
              <w:tabs>
                <w:tab w:val="clear" w:pos="765"/>
                <w:tab w:val="decimal" w:pos="63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BD3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026BD3" w:rsidRPr="00BD493B" w:rsidTr="00026BD3">
        <w:tc>
          <w:tcPr>
            <w:tcW w:w="2403" w:type="dxa"/>
            <w:shd w:val="clear" w:color="auto" w:fill="auto"/>
          </w:tcPr>
          <w:p w:rsidR="00395AE8" w:rsidRPr="00BD493B" w:rsidRDefault="00395AE8" w:rsidP="00026BD3">
            <w:pPr>
              <w:spacing w:line="370" w:lineRule="exact"/>
              <w:ind w:firstLine="2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395AE8" w:rsidRDefault="00395AE8" w:rsidP="00026BD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5A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395AE8" w:rsidRPr="00C93500" w:rsidRDefault="00395AE8" w:rsidP="00026B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C93500" w:rsidRDefault="00395AE8" w:rsidP="00EF62B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C93500" w:rsidRDefault="00395AE8" w:rsidP="00026BD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C93500" w:rsidRDefault="00395AE8" w:rsidP="00026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37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646"/>
              </w:tabs>
              <w:spacing w:line="37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37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064032" w:rsidRDefault="00395AE8" w:rsidP="00026BD3">
            <w:pPr>
              <w:pStyle w:val="acctfourfigures"/>
              <w:tabs>
                <w:tab w:val="clear" w:pos="765"/>
                <w:tab w:val="decimal" w:pos="655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0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decimal" w:pos="821"/>
              </w:tabs>
              <w:spacing w:line="37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5AE8" w:rsidRPr="00BD493B" w:rsidRDefault="00395AE8" w:rsidP="00026BD3">
            <w:pPr>
              <w:pStyle w:val="acctfourfigures"/>
              <w:tabs>
                <w:tab w:val="clear" w:pos="765"/>
                <w:tab w:val="decimal" w:pos="63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</w:tr>
    </w:tbl>
    <w:p w:rsidR="00C42C36" w:rsidRDefault="00C42C36" w:rsidP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firstLine="684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523C4" w:rsidRPr="00B1553E" w:rsidRDefault="009523C4" w:rsidP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firstLine="684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1553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9523C4" w:rsidRPr="00346EF1" w:rsidRDefault="009523C4" w:rsidP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924"/>
        <w:gridCol w:w="1179"/>
        <w:gridCol w:w="243"/>
        <w:gridCol w:w="1161"/>
        <w:gridCol w:w="243"/>
        <w:gridCol w:w="18"/>
        <w:gridCol w:w="1359"/>
        <w:gridCol w:w="243"/>
        <w:gridCol w:w="1260"/>
      </w:tblGrid>
      <w:tr w:rsidR="009523C4" w:rsidRPr="00B1553E" w:rsidTr="00EF62B1">
        <w:trPr>
          <w:cantSplit/>
        </w:trPr>
        <w:tc>
          <w:tcPr>
            <w:tcW w:w="3924" w:type="dxa"/>
          </w:tcPr>
          <w:p w:rsidR="009523C4" w:rsidRPr="00B1553E" w:rsidRDefault="009523C4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8"/>
          </w:tcPr>
          <w:p w:rsidR="009523C4" w:rsidRPr="00AF232F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F23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9523C4" w:rsidRPr="00B1553E" w:rsidTr="00EF62B1">
        <w:trPr>
          <w:cantSplit/>
          <w:trHeight w:val="297"/>
        </w:trPr>
        <w:tc>
          <w:tcPr>
            <w:tcW w:w="3924" w:type="dxa"/>
          </w:tcPr>
          <w:p w:rsidR="009523C4" w:rsidRPr="005F0350" w:rsidRDefault="009523C4" w:rsidP="00C42C36">
            <w:pPr>
              <w:tabs>
                <w:tab w:val="clear" w:pos="227"/>
                <w:tab w:val="left" w:pos="90"/>
                <w:tab w:val="left" w:pos="279"/>
              </w:tabs>
              <w:spacing w:line="370" w:lineRule="exact"/>
              <w:ind w:left="225" w:right="65" w:firstLine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0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:rsidR="009523C4" w:rsidRPr="00872B0C" w:rsidRDefault="009523C4" w:rsidP="00C42C36">
            <w:pPr>
              <w:tabs>
                <w:tab w:val="clear" w:pos="227"/>
                <w:tab w:val="left" w:pos="90"/>
                <w:tab w:val="left" w:pos="324"/>
              </w:tabs>
              <w:spacing w:line="370" w:lineRule="exact"/>
              <w:ind w:left="324" w:right="65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5F0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F0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F0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F0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83" w:type="dxa"/>
            <w:gridSpan w:val="3"/>
          </w:tcPr>
          <w:p w:rsidR="009523C4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37232F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117F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752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9523C4" w:rsidRPr="00D6117F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9523C4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D6117F" w:rsidRDefault="00475238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523C4" w:rsidRPr="00B1553E" w:rsidTr="00EF62B1">
        <w:trPr>
          <w:cantSplit/>
        </w:trPr>
        <w:tc>
          <w:tcPr>
            <w:tcW w:w="3924" w:type="dxa"/>
          </w:tcPr>
          <w:p w:rsidR="009523C4" w:rsidRPr="00B1553E" w:rsidRDefault="009523C4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 w:firstLine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gridSpan w:val="2"/>
          </w:tcPr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238" w:rsidRPr="00B1553E" w:rsidTr="00EF62B1">
        <w:trPr>
          <w:cantSplit/>
        </w:trPr>
        <w:tc>
          <w:tcPr>
            <w:tcW w:w="3924" w:type="dxa"/>
          </w:tcPr>
          <w:p w:rsidR="00475238" w:rsidRPr="00B1553E" w:rsidRDefault="00475238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90" w:firstLine="189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475238" w:rsidRPr="00B1553E" w:rsidRDefault="00395AE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450,815</w:t>
            </w:r>
          </w:p>
        </w:tc>
        <w:tc>
          <w:tcPr>
            <w:tcW w:w="261" w:type="dxa"/>
            <w:gridSpan w:val="2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279,889</w:t>
            </w:r>
          </w:p>
        </w:tc>
      </w:tr>
      <w:tr w:rsidR="005304F7" w:rsidRPr="00B1553E" w:rsidTr="00EF62B1">
        <w:trPr>
          <w:cantSplit/>
        </w:trPr>
        <w:tc>
          <w:tcPr>
            <w:tcW w:w="3924" w:type="dxa"/>
          </w:tcPr>
          <w:p w:rsidR="005304F7" w:rsidRPr="00B1553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5304F7" w:rsidRPr="00B1553E" w:rsidRDefault="00395AE8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90,163</w:t>
            </w:r>
          </w:p>
        </w:tc>
        <w:tc>
          <w:tcPr>
            <w:tcW w:w="261" w:type="dxa"/>
            <w:gridSpan w:val="2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55,978</w:t>
            </w:r>
          </w:p>
        </w:tc>
      </w:tr>
      <w:tr w:rsidR="005304F7" w:rsidRPr="00B1553E" w:rsidTr="00EF62B1">
        <w:trPr>
          <w:cantSplit/>
        </w:trPr>
        <w:tc>
          <w:tcPr>
            <w:tcW w:w="3924" w:type="dxa"/>
          </w:tcPr>
          <w:p w:rsidR="005304F7" w:rsidRPr="00CA2CA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279"/>
              <w:rPr>
                <w:rFonts w:ascii="Angsana New" w:hAnsi="Angsana New"/>
                <w:sz w:val="30"/>
                <w:szCs w:val="30"/>
                <w:cs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และรายจ่าย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เสียภาษีสุทธิ</w:t>
            </w:r>
          </w:p>
        </w:tc>
        <w:tc>
          <w:tcPr>
            <w:tcW w:w="1179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5304F7" w:rsidRPr="00B1553E" w:rsidRDefault="00395AE8" w:rsidP="00EF62B1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6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</w:t>
            </w:r>
            <w:r w:rsidR="00D709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61" w:type="dxa"/>
            <w:gridSpan w:val="2"/>
          </w:tcPr>
          <w:p w:rsidR="005304F7" w:rsidRPr="00B1553E" w:rsidRDefault="005304F7" w:rsidP="006023E3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9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(441)</w:t>
            </w:r>
          </w:p>
        </w:tc>
      </w:tr>
      <w:tr w:rsidR="005304F7" w:rsidRPr="00B1553E" w:rsidTr="00EF62B1">
        <w:trPr>
          <w:cantSplit/>
        </w:trPr>
        <w:tc>
          <w:tcPr>
            <w:tcW w:w="3924" w:type="dxa"/>
          </w:tcPr>
          <w:p w:rsidR="005304F7" w:rsidRPr="00CA2CAE" w:rsidRDefault="005304F7" w:rsidP="00EF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279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ที่บันทึก</w:t>
            </w:r>
            <w:r w:rsidR="00CF73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222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62B1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AC222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C22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62B1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5304F7" w:rsidRPr="00B1553E" w:rsidRDefault="00395AE8" w:rsidP="006023E3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6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(221)</w:t>
            </w:r>
          </w:p>
        </w:tc>
        <w:tc>
          <w:tcPr>
            <w:tcW w:w="261" w:type="dxa"/>
            <w:gridSpan w:val="2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</w:tr>
      <w:tr w:rsidR="005304F7" w:rsidRPr="00B1553E" w:rsidTr="00EF62B1">
        <w:trPr>
          <w:cantSplit/>
        </w:trPr>
        <w:tc>
          <w:tcPr>
            <w:tcW w:w="3924" w:type="dxa"/>
          </w:tcPr>
          <w:p w:rsidR="005304F7" w:rsidRPr="00CA2CA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72" w:firstLine="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CF3F42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19.6</w:t>
            </w:r>
          </w:p>
        </w:tc>
        <w:tc>
          <w:tcPr>
            <w:tcW w:w="243" w:type="dxa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CF3F42" w:rsidP="00EF62B1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88,1</w:t>
            </w:r>
            <w:r w:rsidR="00EF62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61" w:type="dxa"/>
            <w:gridSpan w:val="2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20.1</w:t>
            </w:r>
          </w:p>
        </w:tc>
        <w:tc>
          <w:tcPr>
            <w:tcW w:w="243" w:type="dxa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56,322</w:t>
            </w:r>
          </w:p>
        </w:tc>
      </w:tr>
    </w:tbl>
    <w:p w:rsidR="00661877" w:rsidRDefault="00661877" w:rsidP="00C42C36">
      <w:pPr>
        <w:spacing w:line="370" w:lineRule="exact"/>
        <w:rPr>
          <w:rFonts w:ascii="Angsana New" w:hAnsi="Angsana New"/>
          <w:sz w:val="24"/>
          <w:szCs w:val="24"/>
        </w:rPr>
      </w:pPr>
    </w:p>
    <w:p w:rsidR="00435C9E" w:rsidRDefault="00D70987" w:rsidP="00C42C36">
      <w:pPr>
        <w:spacing w:line="370" w:lineRule="exac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  <w:r>
        <w:rPr>
          <w:rFonts w:ascii="Angsana New" w:hAnsi="Angsana New"/>
          <w:sz w:val="24"/>
          <w:szCs w:val="24"/>
        </w:rPr>
        <w:br/>
      </w:r>
    </w:p>
    <w:p w:rsidR="00661877" w:rsidRDefault="00D70987" w:rsidP="00C42C36">
      <w:pPr>
        <w:spacing w:line="370" w:lineRule="exac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/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1204"/>
        <w:gridCol w:w="236"/>
        <w:gridCol w:w="1098"/>
        <w:gridCol w:w="243"/>
        <w:gridCol w:w="1116"/>
        <w:gridCol w:w="243"/>
        <w:gridCol w:w="990"/>
      </w:tblGrid>
      <w:tr w:rsidR="009523C4" w:rsidRPr="00B1553E" w:rsidTr="00244D3C">
        <w:trPr>
          <w:cantSplit/>
        </w:trPr>
        <w:tc>
          <w:tcPr>
            <w:tcW w:w="3960" w:type="dxa"/>
          </w:tcPr>
          <w:p w:rsidR="009523C4" w:rsidRPr="00B1553E" w:rsidRDefault="00661877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="00346EF1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7"/>
          </w:tcPr>
          <w:p w:rsidR="009523C4" w:rsidRPr="00AF232F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F23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บการเงินเฉพาะกิจการ</w:t>
            </w:r>
          </w:p>
        </w:tc>
      </w:tr>
      <w:tr w:rsidR="009523C4" w:rsidRPr="00B1553E" w:rsidTr="00244D3C">
        <w:trPr>
          <w:cantSplit/>
        </w:trPr>
        <w:tc>
          <w:tcPr>
            <w:tcW w:w="3960" w:type="dxa"/>
          </w:tcPr>
          <w:p w:rsidR="009523C4" w:rsidRPr="004D46B8" w:rsidRDefault="009523C4" w:rsidP="00C42C36">
            <w:pPr>
              <w:tabs>
                <w:tab w:val="left" w:pos="90"/>
              </w:tabs>
              <w:spacing w:line="370" w:lineRule="exact"/>
              <w:ind w:left="144" w:right="65" w:firstLine="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:rsidR="009523C4" w:rsidRPr="00510415" w:rsidRDefault="009523C4" w:rsidP="00C42C36">
            <w:pPr>
              <w:tabs>
                <w:tab w:val="left" w:pos="162"/>
              </w:tabs>
              <w:spacing w:line="370" w:lineRule="exact"/>
              <w:ind w:left="162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4D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38" w:type="dxa"/>
            <w:gridSpan w:val="3"/>
          </w:tcPr>
          <w:p w:rsidR="009523C4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17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7523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592" w:type="dxa"/>
            <w:gridSpan w:val="4"/>
          </w:tcPr>
          <w:p w:rsidR="009523C4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Default="00475238" w:rsidP="00C42C36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523C4" w:rsidRPr="00B1553E" w:rsidTr="00244D3C">
        <w:trPr>
          <w:cantSplit/>
        </w:trPr>
        <w:tc>
          <w:tcPr>
            <w:tcW w:w="3960" w:type="dxa"/>
          </w:tcPr>
          <w:p w:rsidR="009523C4" w:rsidRPr="00B1553E" w:rsidRDefault="009523C4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 w:firstLine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9523C4" w:rsidRPr="00B1553E" w:rsidRDefault="009523C4" w:rsidP="00C42C36">
            <w:pPr>
              <w:pStyle w:val="acctfourfigures"/>
              <w:tabs>
                <w:tab w:val="clear" w:pos="765"/>
              </w:tabs>
              <w:spacing w:line="37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9523C4" w:rsidRPr="00B1553E" w:rsidRDefault="009523C4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5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238" w:rsidRPr="00B1553E" w:rsidTr="00244D3C">
        <w:trPr>
          <w:cantSplit/>
        </w:trPr>
        <w:tc>
          <w:tcPr>
            <w:tcW w:w="3960" w:type="dxa"/>
          </w:tcPr>
          <w:p w:rsidR="00475238" w:rsidRPr="00B1553E" w:rsidRDefault="00475238" w:rsidP="00C4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342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04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475238" w:rsidRPr="00B1553E" w:rsidRDefault="00CF3F42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449,091</w:t>
            </w:r>
          </w:p>
        </w:tc>
        <w:tc>
          <w:tcPr>
            <w:tcW w:w="243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475238" w:rsidRPr="00B1553E" w:rsidRDefault="00475238" w:rsidP="00C42C36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264,802</w:t>
            </w:r>
          </w:p>
        </w:tc>
      </w:tr>
      <w:tr w:rsidR="005304F7" w:rsidRPr="00B1553E" w:rsidTr="00244D3C">
        <w:trPr>
          <w:cantSplit/>
        </w:trPr>
        <w:tc>
          <w:tcPr>
            <w:tcW w:w="3960" w:type="dxa"/>
          </w:tcPr>
          <w:p w:rsidR="005304F7" w:rsidRPr="00B1553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342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04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6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5304F7" w:rsidRPr="00B1553E" w:rsidRDefault="00CF3F42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89,818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52,960</w:t>
            </w:r>
          </w:p>
        </w:tc>
      </w:tr>
      <w:tr w:rsidR="005304F7" w:rsidRPr="00B1553E" w:rsidTr="00244D3C">
        <w:trPr>
          <w:cantSplit/>
        </w:trPr>
        <w:tc>
          <w:tcPr>
            <w:tcW w:w="3960" w:type="dxa"/>
          </w:tcPr>
          <w:p w:rsidR="005304F7" w:rsidRPr="00CA2CA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351"/>
              <w:rPr>
                <w:rFonts w:ascii="Angsana New" w:hAnsi="Angsana New"/>
                <w:sz w:val="30"/>
                <w:szCs w:val="30"/>
                <w:cs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และรายจ่าย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ที่ไม่ต้องเสียภาษีสุทธิ</w:t>
            </w:r>
          </w:p>
        </w:tc>
        <w:tc>
          <w:tcPr>
            <w:tcW w:w="1204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5304F7" w:rsidRPr="00B1553E" w:rsidRDefault="00CF3F42" w:rsidP="004F2C0A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(3,270)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</w:tr>
      <w:tr w:rsidR="005304F7" w:rsidRPr="00B1553E" w:rsidTr="00244D3C">
        <w:trPr>
          <w:cantSplit/>
        </w:trPr>
        <w:tc>
          <w:tcPr>
            <w:tcW w:w="3960" w:type="dxa"/>
          </w:tcPr>
          <w:p w:rsidR="005304F7" w:rsidRPr="00CA2CAE" w:rsidRDefault="005304F7" w:rsidP="00EF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351"/>
              <w:rPr>
                <w:rFonts w:ascii="Angsana New" w:hAnsi="Angsana New"/>
                <w:sz w:val="30"/>
                <w:szCs w:val="30"/>
              </w:rPr>
            </w:pPr>
            <w:r w:rsidRPr="00B1553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34796E">
              <w:rPr>
                <w:rFonts w:ascii="Angsana New" w:hAnsi="Angsana New"/>
                <w:sz w:val="30"/>
                <w:szCs w:val="30"/>
                <w:cs/>
              </w:rPr>
              <w:t>ก่อน ๆ ที่บันทึ</w:t>
            </w:r>
            <w:r w:rsidR="00CF7358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="0034796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62B1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34796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3479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796E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B1553E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304F7" w:rsidRPr="00B1553E" w:rsidRDefault="00CF3F42" w:rsidP="004F2C0A">
            <w:pPr>
              <w:pStyle w:val="30"/>
              <w:tabs>
                <w:tab w:val="clear" w:pos="360"/>
                <w:tab w:val="clear" w:pos="720"/>
                <w:tab w:val="left" w:pos="792"/>
              </w:tabs>
              <w:spacing w:line="370" w:lineRule="exact"/>
              <w:ind w:left="-108"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(221)</w:t>
            </w: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304F7" w:rsidRPr="00B1553E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5304F7" w:rsidRPr="00B1553E" w:rsidTr="00244D3C">
        <w:trPr>
          <w:cantSplit/>
        </w:trPr>
        <w:tc>
          <w:tcPr>
            <w:tcW w:w="3960" w:type="dxa"/>
          </w:tcPr>
          <w:p w:rsidR="005304F7" w:rsidRPr="00CA2CAE" w:rsidRDefault="005304F7" w:rsidP="005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72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CF3F42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19.2</w:t>
            </w:r>
          </w:p>
        </w:tc>
        <w:tc>
          <w:tcPr>
            <w:tcW w:w="236" w:type="dxa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CF3F42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86,327</w:t>
            </w:r>
          </w:p>
        </w:tc>
        <w:tc>
          <w:tcPr>
            <w:tcW w:w="243" w:type="dxa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20.5</w:t>
            </w:r>
          </w:p>
        </w:tc>
        <w:tc>
          <w:tcPr>
            <w:tcW w:w="243" w:type="dxa"/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304F7" w:rsidRPr="00BE7BA5" w:rsidRDefault="005304F7" w:rsidP="005304F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54,285</w:t>
            </w:r>
          </w:p>
        </w:tc>
      </w:tr>
    </w:tbl>
    <w:p w:rsidR="009523C4" w:rsidRPr="00346EF1" w:rsidRDefault="009523C4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7" w:firstLine="547"/>
        <w:rPr>
          <w:rFonts w:ascii="Angsana New" w:hAnsi="Angsana New"/>
          <w:b/>
          <w:bCs/>
          <w:sz w:val="24"/>
          <w:szCs w:val="24"/>
        </w:rPr>
      </w:pPr>
    </w:p>
    <w:p w:rsidR="009523C4" w:rsidRDefault="009523C4" w:rsidP="00F732FB">
      <w:pPr>
        <w:pStyle w:val="BodyText2"/>
        <w:spacing w:line="370" w:lineRule="exact"/>
        <w:ind w:left="0" w:right="-27" w:firstLine="720"/>
        <w:jc w:val="thaiDistribute"/>
        <w:rPr>
          <w:b/>
          <w:bCs/>
          <w:szCs w:val="30"/>
        </w:rPr>
      </w:pPr>
      <w:r w:rsidRPr="006B29B7">
        <w:rPr>
          <w:b/>
          <w:bCs/>
          <w:szCs w:val="30"/>
          <w:cs/>
        </w:rPr>
        <w:t>ภาษีเงินได้รอการตัดบัญชี</w:t>
      </w:r>
    </w:p>
    <w:p w:rsidR="009523C4" w:rsidRPr="00346EF1" w:rsidRDefault="009523C4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7" w:firstLine="720"/>
        <w:rPr>
          <w:rFonts w:ascii="Angsana New" w:hAnsi="Angsana New"/>
          <w:sz w:val="24"/>
          <w:szCs w:val="24"/>
        </w:rPr>
      </w:pPr>
    </w:p>
    <w:p w:rsidR="009523C4" w:rsidRDefault="009523C4" w:rsidP="00F732FB">
      <w:pPr>
        <w:pStyle w:val="BodyText2"/>
        <w:tabs>
          <w:tab w:val="left" w:pos="450"/>
        </w:tabs>
        <w:spacing w:line="370" w:lineRule="exact"/>
        <w:ind w:left="0" w:right="-27" w:firstLine="720"/>
        <w:jc w:val="thaiDistribute"/>
        <w:rPr>
          <w:rFonts w:ascii="Angsana New" w:hAnsi="Angsana New"/>
          <w:sz w:val="30"/>
          <w:szCs w:val="30"/>
        </w:rPr>
      </w:pPr>
      <w:r w:rsidRPr="00BE7BA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BE7BA5">
        <w:rPr>
          <w:rFonts w:ascii="Angsana New" w:hAnsi="Angsana New"/>
          <w:sz w:val="30"/>
          <w:szCs w:val="30"/>
        </w:rPr>
        <w:t xml:space="preserve">30 </w:t>
      </w:r>
      <w:r w:rsidRPr="00BE7BA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75238">
        <w:rPr>
          <w:rFonts w:ascii="Angsana New" w:hAnsi="Angsana New"/>
          <w:sz w:val="30"/>
          <w:szCs w:val="30"/>
        </w:rPr>
        <w:t>2561</w:t>
      </w:r>
      <w:r w:rsidRPr="00BE7BA5">
        <w:rPr>
          <w:rFonts w:ascii="Angsana New" w:hAnsi="Angsana New"/>
          <w:sz w:val="30"/>
          <w:szCs w:val="30"/>
        </w:rPr>
        <w:t xml:space="preserve"> </w:t>
      </w:r>
      <w:r w:rsidRPr="00BE7BA5">
        <w:rPr>
          <w:rFonts w:ascii="Angsana New" w:hAnsi="Angsana New"/>
          <w:sz w:val="30"/>
          <w:szCs w:val="30"/>
          <w:cs/>
        </w:rPr>
        <w:t xml:space="preserve">และ </w:t>
      </w:r>
      <w:r w:rsidRPr="00BE7BA5">
        <w:rPr>
          <w:rFonts w:ascii="Angsana New" w:hAnsi="Angsana New"/>
          <w:sz w:val="30"/>
          <w:szCs w:val="30"/>
        </w:rPr>
        <w:t xml:space="preserve">31 </w:t>
      </w:r>
      <w:r w:rsidRPr="00BE7BA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75238">
        <w:rPr>
          <w:rFonts w:ascii="Angsana New" w:hAnsi="Angsana New"/>
          <w:sz w:val="30"/>
          <w:szCs w:val="30"/>
        </w:rPr>
        <w:t>2560</w:t>
      </w:r>
      <w:r w:rsidRPr="00BE7BA5">
        <w:rPr>
          <w:rFonts w:ascii="Angsana New" w:hAnsi="Angsana New"/>
          <w:sz w:val="30"/>
          <w:szCs w:val="30"/>
        </w:rPr>
        <w:t xml:space="preserve"> </w:t>
      </w:r>
      <w:r w:rsidRPr="00BE7BA5">
        <w:rPr>
          <w:rFonts w:ascii="Angsana New" w:hAnsi="Angsana New"/>
          <w:sz w:val="30"/>
          <w:szCs w:val="30"/>
          <w:cs/>
        </w:rPr>
        <w:t>มีดังนี้</w:t>
      </w:r>
    </w:p>
    <w:p w:rsidR="009523C4" w:rsidRDefault="009523C4" w:rsidP="00F732FB">
      <w:pPr>
        <w:pStyle w:val="BodyText2"/>
        <w:tabs>
          <w:tab w:val="left" w:pos="450"/>
        </w:tabs>
        <w:spacing w:line="370" w:lineRule="exact"/>
        <w:ind w:left="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7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18"/>
        <w:gridCol w:w="1146"/>
        <w:gridCol w:w="236"/>
        <w:gridCol w:w="1296"/>
        <w:gridCol w:w="236"/>
        <w:gridCol w:w="1152"/>
        <w:gridCol w:w="236"/>
        <w:gridCol w:w="1155"/>
      </w:tblGrid>
      <w:tr w:rsidR="009523C4" w:rsidRPr="00400F28" w:rsidTr="00244D3C">
        <w:trPr>
          <w:trHeight w:val="70"/>
        </w:trPr>
        <w:tc>
          <w:tcPr>
            <w:tcW w:w="3418" w:type="dxa"/>
            <w:vAlign w:val="bottom"/>
          </w:tcPr>
          <w:p w:rsidR="009523C4" w:rsidRPr="00400F28" w:rsidRDefault="009523C4" w:rsidP="00F732FB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8" w:type="dxa"/>
            <w:gridSpan w:val="3"/>
          </w:tcPr>
          <w:p w:rsidR="009523C4" w:rsidRPr="0051733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9523C4" w:rsidRPr="00400F28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:rsidR="009523C4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23C4" w:rsidRPr="00400F28" w:rsidTr="00244D3C">
        <w:trPr>
          <w:trHeight w:val="70"/>
        </w:trPr>
        <w:tc>
          <w:tcPr>
            <w:tcW w:w="3418" w:type="dxa"/>
            <w:vAlign w:val="bottom"/>
          </w:tcPr>
          <w:p w:rsidR="009523C4" w:rsidRPr="0092434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:rsidR="009523C4" w:rsidRPr="0092434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7B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E7BA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9523C4" w:rsidRPr="00400F28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:rsidR="009523C4" w:rsidRPr="0092434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7B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7BA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9523C4" w:rsidRPr="00400F28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9523C4" w:rsidRPr="0092434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7B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E7BA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9523C4" w:rsidRPr="00400F28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vAlign w:val="bottom"/>
          </w:tcPr>
          <w:p w:rsidR="009523C4" w:rsidRPr="0092434D" w:rsidRDefault="009523C4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7B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7BA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75238" w:rsidRPr="00400F28" w:rsidTr="00244D3C">
        <w:trPr>
          <w:trHeight w:val="70"/>
        </w:trPr>
        <w:tc>
          <w:tcPr>
            <w:tcW w:w="3418" w:type="dxa"/>
            <w:vAlign w:val="bottom"/>
          </w:tcPr>
          <w:p w:rsidR="00475238" w:rsidRPr="00400F28" w:rsidRDefault="00475238" w:rsidP="00F732FB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6" w:type="dxa"/>
          </w:tcPr>
          <w:p w:rsidR="00475238" w:rsidRPr="00400F28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:rsidR="00475238" w:rsidRPr="00941EC3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475238" w:rsidRPr="00400F28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475238" w:rsidRPr="00400F28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75238" w:rsidRPr="00400F28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:rsidR="00475238" w:rsidRPr="00941EC3" w:rsidRDefault="00475238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9523C4" w:rsidRPr="00400F28" w:rsidTr="00244D3C">
        <w:tc>
          <w:tcPr>
            <w:tcW w:w="3418" w:type="dxa"/>
          </w:tcPr>
          <w:p w:rsidR="009523C4" w:rsidRPr="00400F28" w:rsidRDefault="009523C4" w:rsidP="00F732FB">
            <w:pPr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57" w:type="dxa"/>
            <w:gridSpan w:val="7"/>
          </w:tcPr>
          <w:p w:rsidR="009523C4" w:rsidRPr="00877EE2" w:rsidRDefault="009523C4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70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877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6FD" w:rsidRPr="00400F28" w:rsidTr="000E36FD">
        <w:trPr>
          <w:trHeight w:val="81"/>
        </w:trPr>
        <w:tc>
          <w:tcPr>
            <w:tcW w:w="3418" w:type="dxa"/>
          </w:tcPr>
          <w:p w:rsidR="000E36FD" w:rsidRPr="00BE7BA5" w:rsidRDefault="000E36FD" w:rsidP="000E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72"/>
              <w:rPr>
                <w:rFonts w:ascii="Angsana New" w:hAnsi="Angsana New"/>
                <w:sz w:val="30"/>
                <w:szCs w:val="30"/>
              </w:rPr>
            </w:pPr>
            <w:r w:rsidRPr="00BE7BA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0E36FD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90,947</w:t>
            </w:r>
          </w:p>
        </w:tc>
        <w:tc>
          <w:tcPr>
            <w:tcW w:w="236" w:type="dxa"/>
            <w:vAlign w:val="bottom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0E36FD" w:rsidRPr="00BE7BA5" w:rsidRDefault="000E36FD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  <w:tc>
          <w:tcPr>
            <w:tcW w:w="236" w:type="dxa"/>
            <w:vAlign w:val="bottom"/>
          </w:tcPr>
          <w:p w:rsidR="000E36FD" w:rsidRPr="00400F28" w:rsidRDefault="000E36FD" w:rsidP="000E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0E36FD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9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86,567</w:t>
            </w:r>
          </w:p>
        </w:tc>
        <w:tc>
          <w:tcPr>
            <w:tcW w:w="236" w:type="dxa"/>
            <w:vAlign w:val="bottom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0E36FD" w:rsidRPr="00BE7BA5" w:rsidRDefault="000E36FD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70" w:lineRule="exact"/>
              <w:ind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36FD" w:rsidRPr="00400F28" w:rsidTr="000E36FD">
        <w:tc>
          <w:tcPr>
            <w:tcW w:w="3418" w:type="dxa"/>
          </w:tcPr>
          <w:p w:rsidR="000E36FD" w:rsidRPr="00BE7BA5" w:rsidRDefault="000E36FD" w:rsidP="000E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BE7BA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0E36FD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0"/>
              </w:tabs>
              <w:spacing w:line="370" w:lineRule="exac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(29,806)</w:t>
            </w:r>
          </w:p>
        </w:tc>
        <w:tc>
          <w:tcPr>
            <w:tcW w:w="236" w:type="dxa"/>
            <w:vAlign w:val="bottom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0E36FD" w:rsidRPr="00BE7BA5" w:rsidRDefault="000E36FD" w:rsidP="000E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70" w:lineRule="exact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(70,632)</w:t>
            </w:r>
          </w:p>
        </w:tc>
        <w:tc>
          <w:tcPr>
            <w:tcW w:w="236" w:type="dxa"/>
            <w:vAlign w:val="bottom"/>
          </w:tcPr>
          <w:p w:rsidR="000E36FD" w:rsidRPr="00400F28" w:rsidRDefault="000E36FD" w:rsidP="000E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0E36FD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0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(29,806)</w:t>
            </w:r>
          </w:p>
        </w:tc>
        <w:tc>
          <w:tcPr>
            <w:tcW w:w="236" w:type="dxa"/>
            <w:vAlign w:val="bottom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0E36FD" w:rsidRPr="00BE7BA5" w:rsidRDefault="000E36FD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(70,632)</w:t>
            </w:r>
          </w:p>
        </w:tc>
      </w:tr>
      <w:tr w:rsidR="000E36FD" w:rsidRPr="00EE13F1" w:rsidTr="000E36FD">
        <w:tc>
          <w:tcPr>
            <w:tcW w:w="3418" w:type="dxa"/>
          </w:tcPr>
          <w:p w:rsidR="000E36FD" w:rsidRPr="008F1F7F" w:rsidRDefault="000E36FD" w:rsidP="000E36FD">
            <w:pPr>
              <w:pStyle w:val="index"/>
              <w:tabs>
                <w:tab w:val="clear" w:pos="1134"/>
                <w:tab w:val="left" w:pos="252"/>
              </w:tabs>
              <w:spacing w:after="0" w:line="370" w:lineRule="exact"/>
              <w:ind w:hanging="1062"/>
              <w:outlineLvl w:val="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A2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36FD" w:rsidRPr="006B63F9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6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61,141</w:t>
            </w:r>
          </w:p>
        </w:tc>
        <w:tc>
          <w:tcPr>
            <w:tcW w:w="236" w:type="dxa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0E36FD" w:rsidRDefault="000E36FD" w:rsidP="000E36FD">
            <w:pPr>
              <w:pStyle w:val="acctfourfigures"/>
              <w:tabs>
                <w:tab w:val="clear" w:pos="765"/>
                <w:tab w:val="decimal" w:pos="1059"/>
              </w:tabs>
              <w:spacing w:line="37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(64,415)</w:t>
            </w:r>
          </w:p>
        </w:tc>
        <w:tc>
          <w:tcPr>
            <w:tcW w:w="236" w:type="dxa"/>
            <w:vAlign w:val="bottom"/>
          </w:tcPr>
          <w:p w:rsidR="000E36FD" w:rsidRPr="00400F28" w:rsidRDefault="000E36FD" w:rsidP="000E36FD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E36FD" w:rsidRPr="006B63F9" w:rsidRDefault="000E36FD" w:rsidP="004F2C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9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56,761</w:t>
            </w:r>
          </w:p>
        </w:tc>
        <w:tc>
          <w:tcPr>
            <w:tcW w:w="236" w:type="dxa"/>
          </w:tcPr>
          <w:p w:rsidR="000E36FD" w:rsidRDefault="000E36FD" w:rsidP="000E36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0E36FD" w:rsidRDefault="000E36FD" w:rsidP="004F2C0A">
            <w:pPr>
              <w:pStyle w:val="acctfourfigures"/>
              <w:tabs>
                <w:tab w:val="clear" w:pos="765"/>
                <w:tab w:val="decimal" w:pos="947"/>
              </w:tabs>
              <w:spacing w:line="37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(70,632)</w:t>
            </w:r>
          </w:p>
        </w:tc>
      </w:tr>
    </w:tbl>
    <w:p w:rsidR="009523C4" w:rsidRDefault="009523C4" w:rsidP="00F732FB">
      <w:pPr>
        <w:pStyle w:val="BodyText2"/>
        <w:tabs>
          <w:tab w:val="left" w:pos="630"/>
          <w:tab w:val="left" w:pos="720"/>
        </w:tabs>
        <w:spacing w:line="370" w:lineRule="exact"/>
        <w:ind w:left="738" w:right="-27" w:hanging="27"/>
        <w:jc w:val="thaiDistribute"/>
        <w:rPr>
          <w:rFonts w:ascii="Angsana New" w:hAnsi="Angsana New"/>
          <w:sz w:val="30"/>
          <w:szCs w:val="30"/>
        </w:rPr>
      </w:pPr>
    </w:p>
    <w:p w:rsidR="009523C4" w:rsidRDefault="005304F7" w:rsidP="00F732FB">
      <w:pPr>
        <w:pStyle w:val="BodyText2"/>
        <w:tabs>
          <w:tab w:val="left" w:pos="630"/>
          <w:tab w:val="left" w:pos="720"/>
        </w:tabs>
        <w:spacing w:line="370" w:lineRule="exact"/>
        <w:ind w:left="738" w:right="-27" w:hanging="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523C4" w:rsidRPr="0019548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9523C4">
        <w:rPr>
          <w:rFonts w:ascii="Angsana New" w:hAnsi="Angsana New" w:hint="cs"/>
          <w:sz w:val="30"/>
          <w:szCs w:val="30"/>
          <w:cs/>
        </w:rPr>
        <w:t>รวม</w:t>
      </w:r>
      <w:r w:rsidR="009523C4" w:rsidRPr="00195482">
        <w:rPr>
          <w:rFonts w:ascii="Angsana New" w:hAnsi="Angsana New"/>
          <w:sz w:val="30"/>
          <w:szCs w:val="30"/>
          <w:cs/>
        </w:rPr>
        <w:t>ที่เกิดขึ้นในระหว่างงวดหกเดือนส</w:t>
      </w:r>
      <w:r w:rsidR="009523C4">
        <w:rPr>
          <w:rFonts w:ascii="Angsana New" w:hAnsi="Angsana New"/>
          <w:sz w:val="30"/>
          <w:szCs w:val="30"/>
          <w:cs/>
        </w:rPr>
        <w:t>ิ้นสุด</w:t>
      </w:r>
      <w:r w:rsidR="009523C4" w:rsidRPr="00195482">
        <w:rPr>
          <w:rFonts w:ascii="Angsana New" w:hAnsi="Angsana New"/>
          <w:sz w:val="30"/>
          <w:szCs w:val="30"/>
          <w:cs/>
        </w:rPr>
        <w:t xml:space="preserve">วันที่ </w:t>
      </w:r>
      <w:r w:rsidR="009523C4" w:rsidRPr="00195482">
        <w:rPr>
          <w:rFonts w:ascii="Angsana New" w:hAnsi="Angsana New"/>
          <w:sz w:val="30"/>
          <w:szCs w:val="30"/>
        </w:rPr>
        <w:t xml:space="preserve">30 </w:t>
      </w:r>
      <w:r w:rsidR="009523C4" w:rsidRPr="0019548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F6248">
        <w:rPr>
          <w:rFonts w:ascii="Angsana New" w:hAnsi="Angsana New"/>
          <w:sz w:val="30"/>
          <w:szCs w:val="30"/>
        </w:rPr>
        <w:t>2561</w:t>
      </w:r>
      <w:r w:rsidR="009523C4" w:rsidRPr="00195482">
        <w:rPr>
          <w:rFonts w:ascii="Angsana New" w:hAnsi="Angsana New"/>
          <w:sz w:val="30"/>
          <w:szCs w:val="30"/>
        </w:rPr>
        <w:t xml:space="preserve"> </w:t>
      </w:r>
      <w:r w:rsidR="009523C4" w:rsidRPr="00195482">
        <w:rPr>
          <w:rFonts w:ascii="Angsana New" w:hAnsi="Angsana New"/>
          <w:sz w:val="30"/>
          <w:szCs w:val="30"/>
          <w:cs/>
        </w:rPr>
        <w:t xml:space="preserve">และ </w:t>
      </w:r>
      <w:r w:rsidR="008F6248">
        <w:rPr>
          <w:rFonts w:ascii="Angsana New" w:hAnsi="Angsana New"/>
          <w:sz w:val="30"/>
          <w:szCs w:val="30"/>
        </w:rPr>
        <w:t>2560</w:t>
      </w:r>
      <w:r w:rsidR="009523C4" w:rsidRPr="00195482">
        <w:rPr>
          <w:rFonts w:ascii="Angsana New" w:hAnsi="Angsana New"/>
          <w:sz w:val="30"/>
          <w:szCs w:val="30"/>
        </w:rPr>
        <w:t xml:space="preserve"> </w:t>
      </w:r>
      <w:r w:rsidR="009523C4" w:rsidRPr="00195482">
        <w:rPr>
          <w:rFonts w:ascii="Angsana New" w:hAnsi="Angsana New"/>
          <w:sz w:val="30"/>
          <w:szCs w:val="30"/>
          <w:cs/>
        </w:rPr>
        <w:t>มีดังนี้</w:t>
      </w:r>
    </w:p>
    <w:p w:rsidR="009523C4" w:rsidRDefault="009523C4" w:rsidP="00F732FB">
      <w:pPr>
        <w:pStyle w:val="BodyText2"/>
        <w:tabs>
          <w:tab w:val="left" w:pos="540"/>
          <w:tab w:val="left" w:pos="630"/>
        </w:tabs>
        <w:spacing w:line="370" w:lineRule="exact"/>
        <w:ind w:left="540" w:right="-2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7" w:rightFromText="187" w:vertAnchor="text" w:tblpX="644" w:tblpY="1"/>
        <w:tblOverlap w:val="never"/>
        <w:tblW w:w="4512" w:type="pct"/>
        <w:tblLook w:val="01E0" w:firstRow="1" w:lastRow="1" w:firstColumn="1" w:lastColumn="1" w:noHBand="0" w:noVBand="0"/>
      </w:tblPr>
      <w:tblGrid>
        <w:gridCol w:w="3161"/>
        <w:gridCol w:w="222"/>
        <w:gridCol w:w="1169"/>
        <w:gridCol w:w="222"/>
        <w:gridCol w:w="16"/>
        <w:gridCol w:w="1146"/>
        <w:gridCol w:w="222"/>
        <w:gridCol w:w="1173"/>
        <w:gridCol w:w="222"/>
        <w:gridCol w:w="12"/>
        <w:gridCol w:w="1141"/>
      </w:tblGrid>
      <w:tr w:rsidR="009523C4" w:rsidRPr="00AA6DF7" w:rsidTr="009549F7">
        <w:tc>
          <w:tcPr>
            <w:tcW w:w="1885" w:type="pct"/>
            <w:shd w:val="clear" w:color="auto" w:fill="auto"/>
          </w:tcPr>
          <w:p w:rsidR="009523C4" w:rsidRPr="00AA6DF7" w:rsidRDefault="009523C4" w:rsidP="00230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3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pct"/>
            <w:gridSpan w:val="9"/>
          </w:tcPr>
          <w:p w:rsidR="009523C4" w:rsidRPr="00BF4486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523C4" w:rsidRPr="00AA6DF7" w:rsidTr="009549F7">
        <w:tc>
          <w:tcPr>
            <w:tcW w:w="1885" w:type="pct"/>
            <w:shd w:val="clear" w:color="auto" w:fill="auto"/>
          </w:tcPr>
          <w:p w:rsidR="009523C4" w:rsidRPr="00AA6DF7" w:rsidRDefault="009523C4" w:rsidP="00230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3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  <w:tcBorders>
              <w:bottom w:val="single" w:sz="4" w:space="0" w:color="auto"/>
            </w:tcBorders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AA6DF7">
              <w:rPr>
                <w:rFonts w:ascii="Angsana New" w:hAnsi="Angsana New"/>
                <w:sz w:val="30"/>
                <w:szCs w:val="30"/>
              </w:rPr>
              <w:t>/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2" w:type="pct"/>
            <w:gridSpan w:val="2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23C4" w:rsidRPr="00AA6DF7" w:rsidTr="009549F7">
        <w:tc>
          <w:tcPr>
            <w:tcW w:w="1885" w:type="pct"/>
            <w:shd w:val="clear" w:color="auto" w:fill="auto"/>
          </w:tcPr>
          <w:p w:rsidR="009523C4" w:rsidRPr="00AA6DF7" w:rsidRDefault="009523C4" w:rsidP="00230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3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F62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2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2" w:type="pct"/>
            <w:gridSpan w:val="2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AA6D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F624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523C4" w:rsidRPr="00AA6DF7" w:rsidTr="009549F7">
        <w:tc>
          <w:tcPr>
            <w:tcW w:w="1885" w:type="pct"/>
            <w:vAlign w:val="bottom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3" w:type="pct"/>
            <w:gridSpan w:val="9"/>
            <w:vAlign w:val="bottom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6DF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23C4" w:rsidRPr="00AA6DF7" w:rsidTr="009549F7">
        <w:tc>
          <w:tcPr>
            <w:tcW w:w="1885" w:type="pct"/>
          </w:tcPr>
          <w:p w:rsidR="009523C4" w:rsidRPr="00AA6DF7" w:rsidRDefault="009523C4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gridSpan w:val="2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" w:type="pct"/>
          </w:tcPr>
          <w:p w:rsidR="009523C4" w:rsidRPr="00AA6DF7" w:rsidRDefault="009523C4" w:rsidP="00230C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</w:tcPr>
          <w:p w:rsidR="009523C4" w:rsidRPr="00491417" w:rsidRDefault="009523C4" w:rsidP="00230C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:rsidR="009549F7" w:rsidRPr="00F16ED8" w:rsidRDefault="009549F7" w:rsidP="004F2C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4E4574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,452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4F2C0A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2C0A">
              <w:rPr>
                <w:rFonts w:ascii="Angsana New" w:hAnsi="Angsana New"/>
                <w:sz w:val="30"/>
                <w:szCs w:val="30"/>
                <w:lang w:bidi="th-TH"/>
              </w:rPr>
              <w:t>66,452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49F7" w:rsidRPr="00F16ED8" w:rsidRDefault="009549F7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4F2C0A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2C0A">
              <w:rPr>
                <w:rFonts w:ascii="Angsana New" w:hAnsi="Angsana New"/>
                <w:sz w:val="30"/>
                <w:szCs w:val="30"/>
                <w:lang w:bidi="th-TH"/>
              </w:rPr>
              <w:t>668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F16ED8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F16ED8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F16ED8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49F7" w:rsidRPr="00F16ED8" w:rsidRDefault="009549F7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(653)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4F2C0A" w:rsidRDefault="009549F7" w:rsidP="004F2C0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2C0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F16ED8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F16E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49F7" w:rsidRPr="00F16ED8" w:rsidRDefault="009549F7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19,888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4F2C0A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2C0A">
              <w:rPr>
                <w:rFonts w:ascii="Angsana New" w:hAnsi="Angsana New"/>
                <w:sz w:val="30"/>
                <w:szCs w:val="30"/>
                <w:lang w:bidi="th-TH"/>
              </w:rPr>
              <w:t>20,389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49F7" w:rsidRDefault="009549F7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5,459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9549F7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49F7">
              <w:rPr>
                <w:rFonts w:ascii="Angsana New" w:hAnsi="Angsana New"/>
                <w:sz w:val="30"/>
                <w:szCs w:val="30"/>
                <w:lang w:bidi="th-TH"/>
              </w:rPr>
              <w:t>(2,021)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D438CB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38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4F2C0A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2C0A">
              <w:rPr>
                <w:rFonts w:ascii="Angsana New" w:hAnsi="Angsana New"/>
                <w:sz w:val="30"/>
                <w:szCs w:val="30"/>
                <w:lang w:bidi="th-TH"/>
              </w:rPr>
              <w:t>3,438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F16ED8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9549F7" w:rsidRPr="00AD198E" w:rsidRDefault="009549F7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19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26,668</w:t>
            </w:r>
          </w:p>
        </w:tc>
        <w:tc>
          <w:tcPr>
            <w:tcW w:w="125" w:type="pct"/>
          </w:tcPr>
          <w:p w:rsidR="009549F7" w:rsidRPr="00AD198E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AD198E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64,279</w:t>
            </w:r>
          </w:p>
        </w:tc>
        <w:tc>
          <w:tcPr>
            <w:tcW w:w="142" w:type="pct"/>
            <w:shd w:val="clear" w:color="auto" w:fill="auto"/>
          </w:tcPr>
          <w:p w:rsidR="009549F7" w:rsidRPr="00AD198E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AD198E" w:rsidRDefault="009549F7" w:rsidP="00D438CB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D198E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9549F7" w:rsidRDefault="009549F7" w:rsidP="004F2C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49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90,947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9549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2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549F7" w:rsidRPr="00AA6DF7" w:rsidTr="009549F7">
        <w:tc>
          <w:tcPr>
            <w:tcW w:w="1885" w:type="pct"/>
            <w:vAlign w:val="bottom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87" w:hanging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08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(90,108)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:rsidR="009549F7" w:rsidRPr="000961BE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60,81</w:t>
            </w:r>
            <w:r w:rsidR="000961B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:rsidR="009549F7" w:rsidRPr="00AA6DF7" w:rsidRDefault="009549F7" w:rsidP="000961B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0961BE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(29,305)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F16ED8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F16ED8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:rsidR="009549F7" w:rsidRPr="00BC61CE" w:rsidRDefault="009549F7" w:rsidP="009549F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(501)</w:t>
            </w:r>
          </w:p>
        </w:tc>
      </w:tr>
      <w:tr w:rsidR="009549F7" w:rsidRPr="00AA6DF7" w:rsidTr="009549F7">
        <w:trPr>
          <w:trHeight w:val="357"/>
        </w:trPr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(91,083)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61,29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F32170" w:rsidRDefault="000961BE" w:rsidP="009549F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</w:t>
            </w:r>
            <w:r w:rsidR="009549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(29,806)</w:t>
            </w: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9549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549F7" w:rsidRDefault="009549F7" w:rsidP="004F2C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:rsidR="009549F7" w:rsidRPr="00D967E2" w:rsidRDefault="009549F7" w:rsidP="009549F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549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49F7" w:rsidRPr="00AA6DF7" w:rsidTr="009549F7">
        <w:tc>
          <w:tcPr>
            <w:tcW w:w="1885" w:type="pct"/>
          </w:tcPr>
          <w:p w:rsidR="009549F7" w:rsidRPr="00AA6DF7" w:rsidRDefault="009549F7" w:rsidP="009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(64,415)</w:t>
            </w:r>
          </w:p>
        </w:tc>
        <w:tc>
          <w:tcPr>
            <w:tcW w:w="125" w:type="pct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549F7" w:rsidRPr="00AA6DF7" w:rsidRDefault="000961BE" w:rsidP="004F2C0A">
            <w:pPr>
              <w:pStyle w:val="acctfourfigures"/>
              <w:tabs>
                <w:tab w:val="clear" w:pos="765"/>
                <w:tab w:val="decimal" w:pos="538"/>
                <w:tab w:val="decimal" w:pos="700"/>
              </w:tabs>
              <w:spacing w:line="240" w:lineRule="auto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125,569</w:t>
            </w:r>
          </w:p>
        </w:tc>
        <w:tc>
          <w:tcPr>
            <w:tcW w:w="142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</w:tcPr>
          <w:p w:rsidR="009549F7" w:rsidRPr="00D967E2" w:rsidRDefault="000961BE" w:rsidP="004F2C0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</w:t>
            </w:r>
            <w:r w:rsidR="009549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:rsidR="009549F7" w:rsidRPr="00AA6DF7" w:rsidRDefault="009549F7" w:rsidP="009549F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549F7" w:rsidRPr="00AA6DF7" w:rsidRDefault="009549F7" w:rsidP="004F2C0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61,141</w:t>
            </w:r>
          </w:p>
        </w:tc>
      </w:tr>
    </w:tbl>
    <w:p w:rsidR="009523C4" w:rsidRDefault="009523C4" w:rsidP="00F732FB">
      <w:pPr>
        <w:pStyle w:val="BodyText2"/>
        <w:tabs>
          <w:tab w:val="left" w:pos="540"/>
          <w:tab w:val="left" w:pos="630"/>
        </w:tabs>
        <w:spacing w:line="370" w:lineRule="exact"/>
        <w:ind w:left="0" w:right="-27" w:firstLine="0"/>
        <w:jc w:val="thaiDistribute"/>
        <w:rPr>
          <w:rFonts w:ascii="Angsana New" w:hAnsi="Angsana New"/>
          <w:sz w:val="24"/>
          <w:szCs w:val="24"/>
        </w:rPr>
      </w:pPr>
    </w:p>
    <w:p w:rsidR="005304F7" w:rsidRDefault="005304F7" w:rsidP="00F732FB">
      <w:pPr>
        <w:pStyle w:val="BodyText2"/>
        <w:tabs>
          <w:tab w:val="left" w:pos="540"/>
          <w:tab w:val="left" w:pos="630"/>
        </w:tabs>
        <w:spacing w:line="370" w:lineRule="exact"/>
        <w:ind w:left="0" w:right="-27" w:firstLine="0"/>
        <w:jc w:val="thaiDistribute"/>
        <w:rPr>
          <w:rFonts w:ascii="Angsana New" w:hAnsi="Angsana New"/>
          <w:sz w:val="24"/>
          <w:szCs w:val="24"/>
        </w:rPr>
      </w:pPr>
    </w:p>
    <w:p w:rsidR="005304F7" w:rsidRDefault="005304F7" w:rsidP="00F732FB">
      <w:pPr>
        <w:pStyle w:val="BodyText2"/>
        <w:tabs>
          <w:tab w:val="left" w:pos="540"/>
          <w:tab w:val="left" w:pos="630"/>
        </w:tabs>
        <w:spacing w:line="370" w:lineRule="exact"/>
        <w:ind w:left="0" w:right="-27" w:firstLine="0"/>
        <w:jc w:val="thaiDistribute"/>
        <w:rPr>
          <w:rFonts w:ascii="Angsana New" w:hAnsi="Angsana New"/>
          <w:sz w:val="24"/>
          <w:szCs w:val="24"/>
        </w:rPr>
      </w:pPr>
    </w:p>
    <w:p w:rsidR="005304F7" w:rsidRDefault="005304F7" w:rsidP="00F732FB">
      <w:pPr>
        <w:pStyle w:val="BodyText2"/>
        <w:tabs>
          <w:tab w:val="left" w:pos="540"/>
          <w:tab w:val="left" w:pos="630"/>
        </w:tabs>
        <w:spacing w:line="370" w:lineRule="exact"/>
        <w:ind w:left="0" w:right="-27" w:firstLine="0"/>
        <w:jc w:val="thaiDistribute"/>
        <w:rPr>
          <w:rFonts w:ascii="Angsana New" w:hAnsi="Angsana New"/>
          <w:sz w:val="24"/>
          <w:szCs w:val="24"/>
        </w:rPr>
      </w:pPr>
    </w:p>
    <w:p w:rsidR="005304F7" w:rsidRPr="006A2D3D" w:rsidRDefault="005304F7" w:rsidP="00F732FB">
      <w:pPr>
        <w:pStyle w:val="BodyText2"/>
        <w:tabs>
          <w:tab w:val="left" w:pos="540"/>
          <w:tab w:val="left" w:pos="630"/>
        </w:tabs>
        <w:spacing w:line="370" w:lineRule="exact"/>
        <w:ind w:left="0" w:right="-27" w:firstLine="0"/>
        <w:jc w:val="thaiDistribute"/>
        <w:rPr>
          <w:rFonts w:ascii="Angsana New" w:hAnsi="Angsana New"/>
          <w:sz w:val="24"/>
          <w:szCs w:val="24"/>
        </w:rPr>
      </w:pPr>
    </w:p>
    <w:p w:rsidR="00230CF7" w:rsidRPr="00230CF7" w:rsidRDefault="00230CF7" w:rsidP="00230CF7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pPr w:leftFromText="187" w:rightFromText="187" w:vertAnchor="text" w:tblpX="608" w:tblpY="1"/>
        <w:tblOverlap w:val="never"/>
        <w:tblW w:w="4525" w:type="pct"/>
        <w:tblLook w:val="01E0" w:firstRow="1" w:lastRow="1" w:firstColumn="1" w:lastColumn="1" w:noHBand="0" w:noVBand="0"/>
      </w:tblPr>
      <w:tblGrid>
        <w:gridCol w:w="3028"/>
        <w:gridCol w:w="222"/>
        <w:gridCol w:w="1219"/>
        <w:gridCol w:w="222"/>
        <w:gridCol w:w="17"/>
        <w:gridCol w:w="1210"/>
        <w:gridCol w:w="222"/>
        <w:gridCol w:w="1170"/>
        <w:gridCol w:w="222"/>
        <w:gridCol w:w="11"/>
        <w:gridCol w:w="1188"/>
      </w:tblGrid>
      <w:tr w:rsidR="008F6248" w:rsidRPr="00AA6DF7" w:rsidTr="004F2C0A">
        <w:trPr>
          <w:tblHeader/>
        </w:trPr>
        <w:tc>
          <w:tcPr>
            <w:tcW w:w="1896" w:type="pct"/>
            <w:shd w:val="clear" w:color="auto" w:fill="auto"/>
          </w:tcPr>
          <w:p w:rsidR="008F6248" w:rsidRPr="00AA6DF7" w:rsidRDefault="008F6248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3" w:type="pct"/>
            <w:gridSpan w:val="9"/>
          </w:tcPr>
          <w:p w:rsidR="008F6248" w:rsidRPr="00BF4486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F6248" w:rsidRPr="00AA6DF7" w:rsidTr="004F2C0A">
        <w:trPr>
          <w:tblHeader/>
        </w:trPr>
        <w:tc>
          <w:tcPr>
            <w:tcW w:w="1896" w:type="pct"/>
            <w:shd w:val="clear" w:color="auto" w:fill="auto"/>
          </w:tcPr>
          <w:p w:rsidR="008F6248" w:rsidRPr="00AA6DF7" w:rsidRDefault="008F6248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tcBorders>
              <w:bottom w:val="single" w:sz="4" w:space="0" w:color="auto"/>
            </w:tcBorders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AA6DF7">
              <w:rPr>
                <w:rFonts w:ascii="Angsana New" w:hAnsi="Angsana New"/>
                <w:sz w:val="30"/>
                <w:szCs w:val="30"/>
              </w:rPr>
              <w:t>/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1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2C0A" w:rsidRPr="00AA6DF7" w:rsidTr="004F2C0A">
        <w:trPr>
          <w:tblHeader/>
        </w:trPr>
        <w:tc>
          <w:tcPr>
            <w:tcW w:w="1896" w:type="pct"/>
            <w:shd w:val="clear" w:color="auto" w:fill="auto"/>
          </w:tcPr>
          <w:p w:rsidR="008F6248" w:rsidRPr="00AA6DF7" w:rsidRDefault="008F6248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3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1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AA6D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F6248" w:rsidRPr="00AA6DF7" w:rsidTr="004F2C0A">
        <w:trPr>
          <w:tblHeader/>
        </w:trPr>
        <w:tc>
          <w:tcPr>
            <w:tcW w:w="1896" w:type="pct"/>
            <w:vAlign w:val="bottom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370" w:lineRule="exact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63" w:type="pct"/>
            <w:gridSpan w:val="9"/>
            <w:vAlign w:val="bottom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</w:tabs>
              <w:spacing w:line="37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6DF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</w:tcPr>
          <w:p w:rsidR="008F6248" w:rsidRPr="00491417" w:rsidRDefault="008F6248" w:rsidP="004F2C0A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3,888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3,902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698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F16ED8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F16ED8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F16ED8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F16ED8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F16E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16,781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1,336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18,117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2,185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(119)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2,066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F16ED8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20,185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248" w:rsidRPr="00D967E2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96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5,298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248" w:rsidRPr="00F32170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321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25,483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618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C0A" w:rsidRPr="00AA6DF7" w:rsidTr="004F2C0A">
        <w:tc>
          <w:tcPr>
            <w:tcW w:w="1896" w:type="pct"/>
            <w:vAlign w:val="bottom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17" w:right="-87" w:hanging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108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(18,258)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10,319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:rsidR="008F6248" w:rsidRPr="00D967E2" w:rsidRDefault="008F6248" w:rsidP="004F2C0A">
            <w:pPr>
              <w:pStyle w:val="acctfourfigures"/>
              <w:tabs>
                <w:tab w:val="clear" w:pos="765"/>
                <w:tab w:val="decimal" w:pos="888"/>
              </w:tabs>
              <w:spacing w:line="37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(8,049)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F16ED8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F16ED8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733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:rsidR="008F6248" w:rsidRPr="000C313B" w:rsidRDefault="008F6248" w:rsidP="004F2C0A">
            <w:pPr>
              <w:pStyle w:val="acctfourfigures"/>
              <w:tabs>
                <w:tab w:val="clear" w:pos="765"/>
                <w:tab w:val="decimal" w:pos="945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313B">
              <w:rPr>
                <w:rFonts w:ascii="Angsana New" w:hAnsi="Angsana New"/>
                <w:sz w:val="30"/>
                <w:szCs w:val="30"/>
                <w:lang w:bidi="th-TH"/>
              </w:rPr>
              <w:t>(821)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769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(821)</w:t>
            </w:r>
          </w:p>
        </w:tc>
      </w:tr>
      <w:tr w:rsidR="004F2C0A" w:rsidRPr="00AA6DF7" w:rsidTr="004F2C0A">
        <w:trPr>
          <w:trHeight w:val="357"/>
        </w:trPr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8F6248" w:rsidRPr="00F16ED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(18,258)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248" w:rsidRPr="00D967E2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967E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9,498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8F6248" w:rsidRPr="00F4686C" w:rsidRDefault="008F6248" w:rsidP="004F2C0A">
            <w:pPr>
              <w:pStyle w:val="acctfourfigures"/>
              <w:tabs>
                <w:tab w:val="clear" w:pos="765"/>
                <w:tab w:val="decimal" w:pos="888"/>
              </w:tabs>
              <w:spacing w:line="37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68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1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(8,870)</w:t>
            </w: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 w:firstLine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858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8F6248" w:rsidRPr="00D967E2" w:rsidRDefault="008F6248" w:rsidP="004F2C0A">
            <w:pPr>
              <w:pStyle w:val="acctfourfigures"/>
              <w:tabs>
                <w:tab w:val="clear" w:pos="765"/>
                <w:tab w:val="decimal" w:pos="888"/>
              </w:tabs>
              <w:spacing w:line="37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8F6248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F2C0A" w:rsidRPr="00AA6DF7" w:rsidTr="004F2C0A">
        <w:tc>
          <w:tcPr>
            <w:tcW w:w="1896" w:type="pct"/>
          </w:tcPr>
          <w:p w:rsidR="008F6248" w:rsidRPr="00AA6DF7" w:rsidRDefault="008F6248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1,927</w:t>
            </w:r>
          </w:p>
        </w:tc>
        <w:tc>
          <w:tcPr>
            <w:tcW w:w="124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gridSpan w:val="2"/>
            <w:tcBorders>
              <w:bottom w:val="double" w:sz="4" w:space="0" w:color="auto"/>
            </w:tcBorders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2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14,796</w:t>
            </w:r>
          </w:p>
        </w:tc>
        <w:tc>
          <w:tcPr>
            <w:tcW w:w="132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:rsidR="008F6248" w:rsidRPr="00D967E2" w:rsidRDefault="008F6248" w:rsidP="004F2C0A">
            <w:pPr>
              <w:pStyle w:val="acctfourfigures"/>
              <w:tabs>
                <w:tab w:val="clear" w:pos="765"/>
                <w:tab w:val="decimal" w:pos="888"/>
              </w:tabs>
              <w:spacing w:line="37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96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155" w:type="pct"/>
          </w:tcPr>
          <w:p w:rsidR="008F6248" w:rsidRPr="00AA6DF7" w:rsidRDefault="008F6248" w:rsidP="004F2C0A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:rsidR="008F6248" w:rsidRPr="00AA6DF7" w:rsidRDefault="008F6248" w:rsidP="00FE2429">
            <w:pPr>
              <w:pStyle w:val="acctfourfigures"/>
              <w:tabs>
                <w:tab w:val="clear" w:pos="765"/>
                <w:tab w:val="decimal" w:pos="926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16,613</w:t>
            </w:r>
          </w:p>
        </w:tc>
      </w:tr>
    </w:tbl>
    <w:p w:rsidR="009523C4" w:rsidRDefault="009523C4" w:rsidP="009523C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108" w:firstLine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9523C4" w:rsidRPr="00233DD0" w:rsidRDefault="009523C4" w:rsidP="008664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108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7" w:rightFromText="187" w:vertAnchor="text" w:tblpX="608" w:tblpY="1"/>
        <w:tblOverlap w:val="never"/>
        <w:tblW w:w="4530" w:type="pct"/>
        <w:tblLook w:val="01E0" w:firstRow="1" w:lastRow="1" w:firstColumn="1" w:lastColumn="1" w:noHBand="0" w:noVBand="0"/>
      </w:tblPr>
      <w:tblGrid>
        <w:gridCol w:w="3320"/>
        <w:gridCol w:w="254"/>
        <w:gridCol w:w="1119"/>
        <w:gridCol w:w="222"/>
        <w:gridCol w:w="16"/>
        <w:gridCol w:w="1135"/>
        <w:gridCol w:w="255"/>
        <w:gridCol w:w="1148"/>
        <w:gridCol w:w="276"/>
        <w:gridCol w:w="12"/>
        <w:gridCol w:w="984"/>
      </w:tblGrid>
      <w:tr w:rsidR="009523C4" w:rsidRPr="00AA6DF7" w:rsidTr="004F2C0A">
        <w:trPr>
          <w:tblHeader/>
        </w:trPr>
        <w:tc>
          <w:tcPr>
            <w:tcW w:w="1905" w:type="pct"/>
            <w:shd w:val="clear" w:color="auto" w:fill="auto"/>
          </w:tcPr>
          <w:p w:rsidR="009523C4" w:rsidRPr="00AA6DF7" w:rsidRDefault="009523C4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4" w:type="pct"/>
            <w:gridSpan w:val="9"/>
          </w:tcPr>
          <w:p w:rsidR="009523C4" w:rsidRPr="00BF4486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523C4" w:rsidRPr="00AA6DF7" w:rsidTr="004F2C0A">
        <w:trPr>
          <w:tblHeader/>
        </w:trPr>
        <w:tc>
          <w:tcPr>
            <w:tcW w:w="1905" w:type="pct"/>
            <w:shd w:val="clear" w:color="auto" w:fill="auto"/>
          </w:tcPr>
          <w:p w:rsidR="009523C4" w:rsidRPr="00AA6DF7" w:rsidRDefault="009523C4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tcBorders>
              <w:bottom w:val="single" w:sz="4" w:space="0" w:color="auto"/>
            </w:tcBorders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AA6DF7">
              <w:rPr>
                <w:rFonts w:ascii="Angsana New" w:hAnsi="Angsana New"/>
                <w:sz w:val="30"/>
                <w:szCs w:val="30"/>
              </w:rPr>
              <w:t>/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70" w:type="pct"/>
            <w:gridSpan w:val="2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23C4" w:rsidRPr="00AA6DF7" w:rsidTr="004F2C0A">
        <w:trPr>
          <w:tblHeader/>
        </w:trPr>
        <w:tc>
          <w:tcPr>
            <w:tcW w:w="1905" w:type="pct"/>
            <w:shd w:val="clear" w:color="auto" w:fill="auto"/>
          </w:tcPr>
          <w:p w:rsidR="009523C4" w:rsidRPr="00AA6DF7" w:rsidRDefault="009523C4" w:rsidP="004F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10D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0" w:type="pct"/>
            <w:gridSpan w:val="2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AA6D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10D9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523C4" w:rsidRPr="00AA6DF7" w:rsidTr="004F2C0A">
        <w:trPr>
          <w:tblHeader/>
        </w:trPr>
        <w:tc>
          <w:tcPr>
            <w:tcW w:w="1905" w:type="pct"/>
            <w:vAlign w:val="bottom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  <w:vAlign w:val="bottom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44" w:type="pct"/>
            <w:gridSpan w:val="9"/>
            <w:vAlign w:val="bottom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6DF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23C4" w:rsidRPr="00AA6DF7" w:rsidTr="004F2C0A">
        <w:tc>
          <w:tcPr>
            <w:tcW w:w="1905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6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2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3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  <w:gridSpan w:val="2"/>
          </w:tcPr>
          <w:p w:rsidR="009523C4" w:rsidRPr="00491417" w:rsidRDefault="009523C4" w:rsidP="004F2C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23C4" w:rsidRPr="00AA6DF7" w:rsidTr="004F2C0A">
        <w:tc>
          <w:tcPr>
            <w:tcW w:w="1905" w:type="pct"/>
          </w:tcPr>
          <w:p w:rsidR="009523C4" w:rsidRPr="00AA6DF7" w:rsidRDefault="009523C4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1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6" w:type="pct"/>
          </w:tcPr>
          <w:p w:rsidR="009523C4" w:rsidRPr="00AA6DF7" w:rsidRDefault="00825037" w:rsidP="00FE24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</w:tcPr>
          <w:p w:rsidR="009523C4" w:rsidRPr="004E4574" w:rsidRDefault="004E4574" w:rsidP="00FE242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,452</w:t>
            </w:r>
          </w:p>
        </w:tc>
        <w:tc>
          <w:tcPr>
            <w:tcW w:w="151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2" w:type="pct"/>
          </w:tcPr>
          <w:p w:rsidR="009523C4" w:rsidRPr="00AA6DF7" w:rsidRDefault="004E4574" w:rsidP="004F2C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3" w:type="pct"/>
          </w:tcPr>
          <w:p w:rsidR="009523C4" w:rsidRPr="00AA6DF7" w:rsidRDefault="009523C4" w:rsidP="004F2C0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gridSpan w:val="2"/>
          </w:tcPr>
          <w:p w:rsidR="009523C4" w:rsidRPr="00AA6DF7" w:rsidRDefault="004E4574" w:rsidP="00FE242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66,452</w:t>
            </w:r>
          </w:p>
        </w:tc>
      </w:tr>
      <w:tr w:rsidR="002A3CD6" w:rsidRPr="00AA6DF7" w:rsidTr="004F2C0A">
        <w:tc>
          <w:tcPr>
            <w:tcW w:w="1905" w:type="pct"/>
          </w:tcPr>
          <w:p w:rsidR="002A3CD6" w:rsidRPr="00AA6DF7" w:rsidRDefault="002A3CD6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2A3CD6" w:rsidRPr="00AA6DF7" w:rsidRDefault="00825037" w:rsidP="00FE242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5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2A3CD6" w:rsidRPr="00AA6DF7" w:rsidRDefault="004932F6" w:rsidP="004F2C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3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gridSpan w:val="2"/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2A3CD6" w:rsidRPr="00AA6DF7" w:rsidTr="004F2C0A">
        <w:tc>
          <w:tcPr>
            <w:tcW w:w="1905" w:type="pct"/>
          </w:tcPr>
          <w:p w:rsidR="002A3CD6" w:rsidRPr="00AA6DF7" w:rsidRDefault="002A3CD6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3C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2A3CD6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2A3CD6" w:rsidRPr="00AA6DF7" w:rsidRDefault="00825037" w:rsidP="00FE242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5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(653)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2A3CD6" w:rsidRPr="00AA6DF7" w:rsidRDefault="004932F6" w:rsidP="004F2C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3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gridSpan w:val="2"/>
          </w:tcPr>
          <w:p w:rsidR="002A3CD6" w:rsidRPr="00AA6DF7" w:rsidRDefault="004932F6" w:rsidP="004F2C0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3CD6" w:rsidRPr="00AA6DF7" w:rsidTr="004F2C0A">
        <w:tc>
          <w:tcPr>
            <w:tcW w:w="1905" w:type="pct"/>
          </w:tcPr>
          <w:p w:rsidR="002A3CD6" w:rsidRPr="00AA6DF7" w:rsidRDefault="002A3CD6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A3CD6" w:rsidRPr="00AA6DF7" w:rsidRDefault="00825037" w:rsidP="00FE242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19,130</w:t>
            </w:r>
          </w:p>
        </w:tc>
        <w:tc>
          <w:tcPr>
            <w:tcW w:w="125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2A3CD6" w:rsidRPr="00AA6DF7" w:rsidRDefault="004932F6" w:rsidP="004F2C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3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19,447</w:t>
            </w:r>
          </w:p>
        </w:tc>
      </w:tr>
      <w:tr w:rsidR="002A3CD6" w:rsidRPr="00AA6DF7" w:rsidTr="004F2C0A">
        <w:tc>
          <w:tcPr>
            <w:tcW w:w="1905" w:type="pct"/>
          </w:tcPr>
          <w:p w:rsidR="002A3CD6" w:rsidRPr="00AA6DF7" w:rsidRDefault="002A3CD6" w:rsidP="004F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2A3CD6" w:rsidRPr="00E37DC8" w:rsidRDefault="00825037" w:rsidP="00FE242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125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66,116</w:t>
            </w:r>
          </w:p>
        </w:tc>
        <w:tc>
          <w:tcPr>
            <w:tcW w:w="151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2A3CD6" w:rsidRPr="004172C6" w:rsidRDefault="004932F6" w:rsidP="004F2C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63" w:type="pct"/>
          </w:tcPr>
          <w:p w:rsidR="002A3CD6" w:rsidRPr="00AA6DF7" w:rsidRDefault="002A3CD6" w:rsidP="004F2C0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3CD6" w:rsidRPr="00AA6DF7" w:rsidRDefault="004932F6" w:rsidP="00FE242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86,567</w:t>
            </w:r>
          </w:p>
        </w:tc>
      </w:tr>
    </w:tbl>
    <w:p w:rsidR="005304F7" w:rsidRDefault="005304F7"/>
    <w:p w:rsidR="005304F7" w:rsidRPr="00233DD0" w:rsidRDefault="005304F7" w:rsidP="005304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108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7" w:rightFromText="187" w:vertAnchor="text" w:tblpX="491" w:tblpY="1"/>
        <w:tblOverlap w:val="never"/>
        <w:tblW w:w="4708" w:type="pct"/>
        <w:tblLook w:val="01E0" w:firstRow="1" w:lastRow="1" w:firstColumn="1" w:lastColumn="1" w:noHBand="0" w:noVBand="0"/>
      </w:tblPr>
      <w:tblGrid>
        <w:gridCol w:w="3435"/>
        <w:gridCol w:w="251"/>
        <w:gridCol w:w="1169"/>
        <w:gridCol w:w="222"/>
        <w:gridCol w:w="14"/>
        <w:gridCol w:w="1116"/>
        <w:gridCol w:w="240"/>
        <w:gridCol w:w="1145"/>
        <w:gridCol w:w="274"/>
        <w:gridCol w:w="11"/>
        <w:gridCol w:w="1208"/>
      </w:tblGrid>
      <w:tr w:rsidR="005304F7" w:rsidRPr="00AA6DF7" w:rsidTr="00FD3CFB">
        <w:trPr>
          <w:tblHeader/>
        </w:trPr>
        <w:tc>
          <w:tcPr>
            <w:tcW w:w="1897" w:type="pct"/>
            <w:shd w:val="clear" w:color="auto" w:fill="auto"/>
          </w:tcPr>
          <w:p w:rsidR="005304F7" w:rsidRPr="00AA6DF7" w:rsidRDefault="005304F7" w:rsidP="00FD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8" w:type="pct"/>
            <w:gridSpan w:val="9"/>
          </w:tcPr>
          <w:p w:rsidR="005304F7" w:rsidRPr="00BF4486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304F7" w:rsidRPr="00AA6DF7" w:rsidTr="00FD3CFB">
        <w:trPr>
          <w:tblHeader/>
        </w:trPr>
        <w:tc>
          <w:tcPr>
            <w:tcW w:w="1897" w:type="pct"/>
            <w:shd w:val="clear" w:color="auto" w:fill="auto"/>
          </w:tcPr>
          <w:p w:rsidR="005304F7" w:rsidRPr="00AA6DF7" w:rsidRDefault="005304F7" w:rsidP="00FD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tcBorders>
              <w:bottom w:val="single" w:sz="4" w:space="0" w:color="auto"/>
            </w:tcBorders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AA6DF7">
              <w:rPr>
                <w:rFonts w:ascii="Angsana New" w:hAnsi="Angsana New"/>
                <w:sz w:val="30"/>
                <w:szCs w:val="30"/>
              </w:rPr>
              <w:t>/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3" w:type="pct"/>
            <w:gridSpan w:val="2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04F7" w:rsidRPr="00AA6DF7" w:rsidTr="00FD3CFB">
        <w:trPr>
          <w:tblHeader/>
        </w:trPr>
        <w:tc>
          <w:tcPr>
            <w:tcW w:w="1897" w:type="pct"/>
            <w:shd w:val="clear" w:color="auto" w:fill="auto"/>
          </w:tcPr>
          <w:p w:rsidR="005304F7" w:rsidRPr="00AA6DF7" w:rsidRDefault="005304F7" w:rsidP="00FD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  <w:gridSpan w:val="2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3" w:type="pct"/>
            <w:gridSpan w:val="2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AA6D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5304F7" w:rsidRPr="00AA6DF7" w:rsidTr="00FD3CFB">
        <w:trPr>
          <w:tblHeader/>
        </w:trPr>
        <w:tc>
          <w:tcPr>
            <w:tcW w:w="1897" w:type="pct"/>
            <w:vAlign w:val="bottom"/>
          </w:tcPr>
          <w:p w:rsidR="005304F7" w:rsidRPr="00AA6DF7" w:rsidRDefault="005304F7" w:rsidP="00FD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5304F7" w:rsidRPr="00AA6DF7" w:rsidRDefault="005304F7" w:rsidP="00FD3C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58" w:type="pct"/>
            <w:gridSpan w:val="9"/>
            <w:vAlign w:val="bottom"/>
          </w:tcPr>
          <w:p w:rsidR="005304F7" w:rsidRPr="00AA6DF7" w:rsidRDefault="005304F7" w:rsidP="00FD3CF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6DF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786B" w:rsidRPr="00AA6DF7" w:rsidTr="005304F7">
        <w:tc>
          <w:tcPr>
            <w:tcW w:w="1897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:rsidR="0029786B" w:rsidRPr="00AA6DF7" w:rsidRDefault="0029786B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23C4" w:rsidRPr="00AA6DF7" w:rsidTr="005304F7">
        <w:tc>
          <w:tcPr>
            <w:tcW w:w="1897" w:type="pct"/>
          </w:tcPr>
          <w:p w:rsidR="009523C4" w:rsidRPr="00AA6DF7" w:rsidRDefault="009523C4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5" w:type="pct"/>
          </w:tcPr>
          <w:p w:rsidR="009523C4" w:rsidRPr="00AA6DF7" w:rsidRDefault="009523C4" w:rsidP="00244D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</w:tcPr>
          <w:p w:rsidR="009523C4" w:rsidRPr="00AA6DF7" w:rsidRDefault="00825037" w:rsidP="00E37DC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(90,108)</w:t>
            </w:r>
          </w:p>
        </w:tc>
        <w:tc>
          <w:tcPr>
            <w:tcW w:w="120" w:type="pct"/>
          </w:tcPr>
          <w:p w:rsidR="009523C4" w:rsidRPr="00AA6DF7" w:rsidRDefault="009523C4" w:rsidP="00244D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</w:tcPr>
          <w:p w:rsidR="009523C4" w:rsidRPr="000961BE" w:rsidRDefault="00210FC1" w:rsidP="00ED4FA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713887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1388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9549F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0961B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5" w:type="pct"/>
          </w:tcPr>
          <w:p w:rsidR="009523C4" w:rsidRPr="00AA6DF7" w:rsidRDefault="009523C4" w:rsidP="00244D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9523C4" w:rsidRPr="00AA6DF7" w:rsidRDefault="000961BE" w:rsidP="00E37DC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</w:t>
            </w:r>
            <w:r w:rsidR="00210FC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7" w:type="pct"/>
          </w:tcPr>
          <w:p w:rsidR="009523C4" w:rsidRPr="00AA6DF7" w:rsidRDefault="009523C4" w:rsidP="00244D3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</w:tcPr>
          <w:p w:rsidR="009523C4" w:rsidRPr="00AA6DF7" w:rsidRDefault="00210FC1" w:rsidP="003E37A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(29,305)</w:t>
            </w:r>
          </w:p>
        </w:tc>
      </w:tr>
      <w:tr w:rsidR="00825037" w:rsidRPr="00AA6DF7" w:rsidTr="005304F7">
        <w:tc>
          <w:tcPr>
            <w:tcW w:w="1897" w:type="pct"/>
          </w:tcPr>
          <w:p w:rsidR="00825037" w:rsidRPr="00AA6DF7" w:rsidRDefault="00825037" w:rsidP="0082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3C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2A3CD6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20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</w:tcPr>
          <w:p w:rsidR="00825037" w:rsidRPr="00AA6DF7" w:rsidRDefault="00713887" w:rsidP="00ED4FA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825037" w:rsidRPr="00BC61CE" w:rsidRDefault="00713887" w:rsidP="0082503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</w:tcPr>
          <w:p w:rsidR="00825037" w:rsidRPr="00AA6DF7" w:rsidRDefault="00713887" w:rsidP="008250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(501)</w:t>
            </w:r>
          </w:p>
        </w:tc>
      </w:tr>
      <w:tr w:rsidR="00825037" w:rsidRPr="00AA6DF7" w:rsidTr="005304F7">
        <w:tc>
          <w:tcPr>
            <w:tcW w:w="1897" w:type="pct"/>
          </w:tcPr>
          <w:p w:rsidR="00825037" w:rsidRPr="00AA6DF7" w:rsidRDefault="00825037" w:rsidP="0082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(91,083)</w:t>
            </w:r>
          </w:p>
        </w:tc>
        <w:tc>
          <w:tcPr>
            <w:tcW w:w="120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037" w:rsidRPr="00AA6DF7" w:rsidRDefault="00713887" w:rsidP="00ED4FA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61,2</w:t>
            </w:r>
            <w:r w:rsidR="009549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825037" w:rsidRPr="00F32170" w:rsidRDefault="000961BE" w:rsidP="0082503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</w:t>
            </w:r>
            <w:r w:rsidR="007138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7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037" w:rsidRPr="00AA6DF7" w:rsidRDefault="00713887" w:rsidP="008250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(29,806)</w:t>
            </w:r>
          </w:p>
        </w:tc>
      </w:tr>
      <w:tr w:rsidR="00825037" w:rsidRPr="00AA6DF7" w:rsidTr="005304F7">
        <w:tc>
          <w:tcPr>
            <w:tcW w:w="1897" w:type="pct"/>
          </w:tcPr>
          <w:p w:rsidR="00825037" w:rsidRPr="00AA6DF7" w:rsidRDefault="00825037" w:rsidP="0082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825037" w:rsidRPr="00FB2885" w:rsidRDefault="00825037" w:rsidP="0082503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</w:tcBorders>
          </w:tcPr>
          <w:p w:rsidR="00825037" w:rsidRPr="00AA6DF7" w:rsidRDefault="00825037" w:rsidP="00ED4FAF">
            <w:pPr>
              <w:pStyle w:val="acctfourfigures"/>
              <w:tabs>
                <w:tab w:val="clear" w:pos="765"/>
                <w:tab w:val="decimal" w:pos="774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7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5037" w:rsidRPr="00AA6DF7" w:rsidTr="005304F7">
        <w:tc>
          <w:tcPr>
            <w:tcW w:w="1897" w:type="pct"/>
          </w:tcPr>
          <w:p w:rsidR="00825037" w:rsidRPr="00AA6DF7" w:rsidRDefault="00825037" w:rsidP="0082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(70,632)</w:t>
            </w:r>
          </w:p>
        </w:tc>
        <w:tc>
          <w:tcPr>
            <w:tcW w:w="120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825037" w:rsidRPr="00AA6DF7" w:rsidRDefault="004A13CA" w:rsidP="00ED4FA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127,40</w:t>
            </w:r>
            <w:r w:rsidR="000961B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5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825037" w:rsidRPr="00AA6DF7" w:rsidRDefault="000961BE" w:rsidP="0082503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</w:t>
            </w:r>
            <w:r w:rsidR="007138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7" w:type="pct"/>
          </w:tcPr>
          <w:p w:rsidR="00825037" w:rsidRPr="00AA6DF7" w:rsidRDefault="00825037" w:rsidP="008250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bottom w:val="double" w:sz="4" w:space="0" w:color="auto"/>
            </w:tcBorders>
          </w:tcPr>
          <w:p w:rsidR="00825037" w:rsidRPr="003E37AE" w:rsidRDefault="00713887" w:rsidP="0082503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56,761</w:t>
            </w:r>
          </w:p>
        </w:tc>
      </w:tr>
    </w:tbl>
    <w:p w:rsidR="009523C4" w:rsidRDefault="009523C4" w:rsidP="0095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560"/>
        <w:rPr>
          <w:rFonts w:ascii="Angsana New" w:hAnsi="Angsana New"/>
          <w:b/>
          <w:bCs/>
          <w:sz w:val="20"/>
          <w:szCs w:val="20"/>
        </w:rPr>
      </w:pPr>
    </w:p>
    <w:tbl>
      <w:tblPr>
        <w:tblpPr w:leftFromText="187" w:rightFromText="187" w:vertAnchor="text" w:tblpX="491" w:tblpY="1"/>
        <w:tblOverlap w:val="never"/>
        <w:tblW w:w="4708" w:type="pct"/>
        <w:tblLook w:val="01E0" w:firstRow="1" w:lastRow="1" w:firstColumn="1" w:lastColumn="1" w:noHBand="0" w:noVBand="0"/>
      </w:tblPr>
      <w:tblGrid>
        <w:gridCol w:w="3419"/>
        <w:gridCol w:w="236"/>
        <w:gridCol w:w="1169"/>
        <w:gridCol w:w="222"/>
        <w:gridCol w:w="15"/>
        <w:gridCol w:w="1181"/>
        <w:gridCol w:w="236"/>
        <w:gridCol w:w="1130"/>
        <w:gridCol w:w="258"/>
        <w:gridCol w:w="11"/>
        <w:gridCol w:w="1208"/>
      </w:tblGrid>
      <w:tr w:rsidR="00710D9C" w:rsidRPr="00AA6DF7" w:rsidTr="00673283">
        <w:trPr>
          <w:tblHeader/>
        </w:trPr>
        <w:tc>
          <w:tcPr>
            <w:tcW w:w="1897" w:type="pct"/>
            <w:shd w:val="clear" w:color="auto" w:fill="auto"/>
          </w:tcPr>
          <w:p w:rsidR="00710D9C" w:rsidRPr="00AA6DF7" w:rsidRDefault="00710D9C" w:rsidP="0067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8" w:type="pct"/>
            <w:gridSpan w:val="9"/>
          </w:tcPr>
          <w:p w:rsidR="00710D9C" w:rsidRPr="00BF4486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0D9C" w:rsidRPr="00AA6DF7" w:rsidTr="00673283">
        <w:trPr>
          <w:tblHeader/>
        </w:trPr>
        <w:tc>
          <w:tcPr>
            <w:tcW w:w="1897" w:type="pct"/>
            <w:shd w:val="clear" w:color="auto" w:fill="auto"/>
          </w:tcPr>
          <w:p w:rsidR="00710D9C" w:rsidRPr="00AA6DF7" w:rsidRDefault="00710D9C" w:rsidP="0067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tcBorders>
              <w:bottom w:val="single" w:sz="4" w:space="0" w:color="auto"/>
            </w:tcBorders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AA6DF7">
              <w:rPr>
                <w:rFonts w:ascii="Angsana New" w:hAnsi="Angsana New"/>
                <w:sz w:val="30"/>
                <w:szCs w:val="30"/>
              </w:rPr>
              <w:t>/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3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D9C" w:rsidRPr="00AA6DF7" w:rsidTr="00673283">
        <w:trPr>
          <w:tblHeader/>
        </w:trPr>
        <w:tc>
          <w:tcPr>
            <w:tcW w:w="1897" w:type="pct"/>
            <w:shd w:val="clear" w:color="auto" w:fill="auto"/>
          </w:tcPr>
          <w:p w:rsidR="00710D9C" w:rsidRPr="00AA6DF7" w:rsidRDefault="00710D9C" w:rsidP="0067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A6D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3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AA6D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A6DF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10D9C" w:rsidRPr="00AA6DF7" w:rsidTr="00673283">
        <w:trPr>
          <w:tblHeader/>
        </w:trPr>
        <w:tc>
          <w:tcPr>
            <w:tcW w:w="1897" w:type="pct"/>
            <w:vAlign w:val="bottom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58" w:type="pct"/>
            <w:gridSpan w:val="9"/>
            <w:vAlign w:val="bottom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6DF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</w:tcPr>
          <w:p w:rsidR="00710D9C" w:rsidRPr="0049141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3,888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3,902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3C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2A3CD6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16,614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1,176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17,790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710D9C" w:rsidRPr="00E37DC8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37D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17,833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5,257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710D9C" w:rsidRPr="004172C6" w:rsidRDefault="00710D9C" w:rsidP="00ED4FA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172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23,090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" w:type="pct"/>
            <w:gridSpan w:val="2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:rsidR="00710D9C" w:rsidRPr="00230C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6D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</w:rPr>
            </w:pPr>
            <w:r w:rsidRPr="00AA6D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(18,258)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10,319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(8,049)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3C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2A3CD6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710D9C" w:rsidRDefault="00710D9C" w:rsidP="0067328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(821)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710D9C" w:rsidRPr="00BC61CE" w:rsidRDefault="00710D9C" w:rsidP="0067328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61C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(821)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(18,258)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9,498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710D9C" w:rsidRPr="00F32170" w:rsidRDefault="00710D9C" w:rsidP="00ED4F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217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(8,870)</w:t>
            </w: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710D9C" w:rsidRPr="00FB2885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0D9C" w:rsidRPr="00AA6DF7" w:rsidTr="00673283">
        <w:tc>
          <w:tcPr>
            <w:tcW w:w="1897" w:type="pct"/>
          </w:tcPr>
          <w:p w:rsidR="00710D9C" w:rsidRPr="00AA6DF7" w:rsidRDefault="00710D9C" w:rsidP="0067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(425)</w:t>
            </w:r>
          </w:p>
        </w:tc>
        <w:tc>
          <w:tcPr>
            <w:tcW w:w="120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14,755</w:t>
            </w:r>
          </w:p>
        </w:tc>
        <w:tc>
          <w:tcPr>
            <w:tcW w:w="145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710D9C" w:rsidRPr="00AA6DF7" w:rsidRDefault="00710D9C" w:rsidP="00ED4F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157" w:type="pct"/>
          </w:tcPr>
          <w:p w:rsidR="00710D9C" w:rsidRPr="00AA6DF7" w:rsidRDefault="00710D9C" w:rsidP="0067328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gridSpan w:val="2"/>
            <w:tcBorders>
              <w:bottom w:val="double" w:sz="4" w:space="0" w:color="auto"/>
            </w:tcBorders>
          </w:tcPr>
          <w:p w:rsidR="00710D9C" w:rsidRPr="003E37AE" w:rsidRDefault="00710D9C" w:rsidP="0067328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E37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14,220</w:t>
            </w:r>
          </w:p>
        </w:tc>
      </w:tr>
    </w:tbl>
    <w:p w:rsidR="008868EC" w:rsidRPr="007F5329" w:rsidRDefault="005D12EF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56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F732FB"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8868EC" w:rsidRPr="007F5329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:rsidR="008868EC" w:rsidRPr="00D55467" w:rsidRDefault="008868EC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868EC" w:rsidRDefault="008868EC" w:rsidP="00F732FB">
      <w:pPr>
        <w:pStyle w:val="acctfourfigures"/>
        <w:tabs>
          <w:tab w:val="clear" w:pos="765"/>
        </w:tabs>
        <w:spacing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D55467">
        <w:rPr>
          <w:rFonts w:ascii="Angsana New" w:hAnsi="Angsana New"/>
          <w:sz w:val="30"/>
          <w:szCs w:val="30"/>
          <w:cs/>
        </w:rPr>
        <w:t>งวดหกเดือนสิ้นสุดวันที่</w:t>
      </w:r>
      <w:r w:rsidRPr="00D55467">
        <w:rPr>
          <w:rFonts w:ascii="Angsana New" w:hAnsi="Angsana New"/>
          <w:sz w:val="30"/>
          <w:szCs w:val="30"/>
        </w:rPr>
        <w:t xml:space="preserve"> 30 </w:t>
      </w:r>
      <w:r w:rsidRPr="00D55467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D12EF">
        <w:rPr>
          <w:rFonts w:ascii="Angsana New" w:hAnsi="Angsana New"/>
          <w:sz w:val="30"/>
          <w:szCs w:val="30"/>
          <w:lang w:val="en-US" w:bidi="th-TH"/>
        </w:rPr>
        <w:t>2561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="005D12EF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7F5329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</w:t>
      </w:r>
      <w:r>
        <w:rPr>
          <w:rFonts w:ascii="Angsana New" w:hAnsi="Angsana New" w:hint="cs"/>
          <w:sz w:val="30"/>
          <w:szCs w:val="30"/>
          <w:cs/>
        </w:rPr>
        <w:t>สามัญ</w:t>
      </w:r>
      <w:r w:rsidRPr="007F5329">
        <w:rPr>
          <w:rFonts w:ascii="Angsana New" w:hAnsi="Angsana New"/>
          <w:sz w:val="30"/>
          <w:szCs w:val="30"/>
          <w:cs/>
        </w:rPr>
        <w:t>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7F5329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Pr="007F532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29786B" w:rsidRDefault="0029786B" w:rsidP="00F732FB">
      <w:pPr>
        <w:pStyle w:val="acctfourfigures"/>
        <w:tabs>
          <w:tab w:val="clear" w:pos="765"/>
          <w:tab w:val="left" w:pos="540"/>
          <w:tab w:val="left" w:pos="63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270"/>
        <w:gridCol w:w="1161"/>
        <w:gridCol w:w="243"/>
        <w:gridCol w:w="1197"/>
        <w:gridCol w:w="270"/>
        <w:gridCol w:w="1170"/>
      </w:tblGrid>
      <w:tr w:rsidR="008868EC" w:rsidRPr="00400F28" w:rsidTr="00FD419E">
        <w:trPr>
          <w:trHeight w:val="70"/>
          <w:tblHeader/>
        </w:trPr>
        <w:tc>
          <w:tcPr>
            <w:tcW w:w="3690" w:type="dxa"/>
            <w:vAlign w:val="bottom"/>
          </w:tcPr>
          <w:p w:rsidR="008868EC" w:rsidRPr="00400F28" w:rsidRDefault="008868EC" w:rsidP="00F732FB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:rsidR="008868EC" w:rsidRPr="0051733D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7" w:type="dxa"/>
            <w:gridSpan w:val="3"/>
          </w:tcPr>
          <w:p w:rsidR="008868EC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732FB" w:rsidRPr="00400F28" w:rsidTr="004C2BDD">
        <w:trPr>
          <w:trHeight w:val="70"/>
          <w:tblHeader/>
        </w:trPr>
        <w:tc>
          <w:tcPr>
            <w:tcW w:w="3690" w:type="dxa"/>
            <w:vAlign w:val="bottom"/>
          </w:tcPr>
          <w:p w:rsidR="00F732FB" w:rsidRPr="00400F28" w:rsidRDefault="00F732FB" w:rsidP="00F732FB">
            <w:pPr>
              <w:tabs>
                <w:tab w:val="clear" w:pos="4451"/>
                <w:tab w:val="left" w:pos="3258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732FB" w:rsidRPr="00436DA3" w:rsidRDefault="00F732FB" w:rsidP="00F732FB">
            <w:pPr>
              <w:tabs>
                <w:tab w:val="clear" w:pos="907"/>
                <w:tab w:val="left" w:pos="90"/>
                <w:tab w:val="left" w:pos="945"/>
              </w:tabs>
              <w:spacing w:line="370" w:lineRule="exact"/>
              <w:ind w:left="-171" w:right="-6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หรับงวด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</w:p>
          <w:p w:rsidR="00F732FB" w:rsidRPr="0092434D" w:rsidRDefault="00F732FB" w:rsidP="00F732FB">
            <w:pPr>
              <w:pStyle w:val="acctfourfigures"/>
              <w:tabs>
                <w:tab w:val="clear" w:pos="765"/>
              </w:tabs>
              <w:spacing w:line="370" w:lineRule="exact"/>
              <w:ind w:left="-126" w:right="-3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6DA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:rsidR="00F732FB" w:rsidRPr="00400F28" w:rsidRDefault="00F732FB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7" w:type="dxa"/>
            <w:gridSpan w:val="3"/>
            <w:vAlign w:val="bottom"/>
          </w:tcPr>
          <w:p w:rsidR="00F732FB" w:rsidRPr="00436DA3" w:rsidRDefault="00F732FB" w:rsidP="00F732FB">
            <w:pPr>
              <w:tabs>
                <w:tab w:val="left" w:pos="90"/>
              </w:tabs>
              <w:spacing w:line="370" w:lineRule="exact"/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F732FB" w:rsidRPr="0092434D" w:rsidRDefault="00F732FB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868EC" w:rsidRPr="00400F28" w:rsidTr="00FD419E">
        <w:trPr>
          <w:trHeight w:val="70"/>
          <w:tblHeader/>
        </w:trPr>
        <w:tc>
          <w:tcPr>
            <w:tcW w:w="3690" w:type="dxa"/>
            <w:vAlign w:val="bottom"/>
          </w:tcPr>
          <w:p w:rsidR="008868EC" w:rsidRPr="00400F28" w:rsidRDefault="008868EC" w:rsidP="00F732FB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D12E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:rsidR="008868EC" w:rsidRPr="00941EC3" w:rsidRDefault="005D12EF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3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D12E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8868EC" w:rsidRPr="00400F28" w:rsidRDefault="008868EC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868EC" w:rsidRPr="00941EC3" w:rsidRDefault="005D12EF" w:rsidP="00F732FB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8868EC" w:rsidRPr="00400F28" w:rsidTr="00FD419E">
        <w:trPr>
          <w:tblHeader/>
        </w:trPr>
        <w:tc>
          <w:tcPr>
            <w:tcW w:w="3690" w:type="dxa"/>
          </w:tcPr>
          <w:p w:rsidR="008868EC" w:rsidRPr="00400F28" w:rsidRDefault="008868EC" w:rsidP="00F732FB">
            <w:pPr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:rsidR="008868EC" w:rsidRPr="00877EE2" w:rsidRDefault="008868EC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70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595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3C595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3C595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D12EF" w:rsidRPr="00400F28" w:rsidTr="00F732FB">
        <w:tc>
          <w:tcPr>
            <w:tcW w:w="3690" w:type="dxa"/>
          </w:tcPr>
          <w:p w:rsidR="005D12EF" w:rsidRPr="00936364" w:rsidRDefault="005D12EF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6364">
              <w:rPr>
                <w:rFonts w:ascii="Angsana New" w:hAnsi="Angsana New"/>
                <w:b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5D12EF" w:rsidRDefault="002D6530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362,651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5D12EF" w:rsidRDefault="005D12EF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223,567</w:t>
            </w:r>
          </w:p>
        </w:tc>
        <w:tc>
          <w:tcPr>
            <w:tcW w:w="243" w:type="dxa"/>
            <w:vAlign w:val="bottom"/>
          </w:tcPr>
          <w:p w:rsidR="005D12EF" w:rsidRPr="00400F28" w:rsidRDefault="005D12EF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5D12EF" w:rsidRDefault="002D6530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362,764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D12EF" w:rsidRDefault="005D12EF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210,517</w:t>
            </w:r>
          </w:p>
        </w:tc>
      </w:tr>
      <w:tr w:rsidR="005D12EF" w:rsidRPr="00400F28" w:rsidTr="00F732FB">
        <w:tc>
          <w:tcPr>
            <w:tcW w:w="3690" w:type="dxa"/>
          </w:tcPr>
          <w:p w:rsidR="005D12EF" w:rsidRPr="00A55986" w:rsidRDefault="005D12EF" w:rsidP="00F732FB">
            <w:pPr>
              <w:tabs>
                <w:tab w:val="clear" w:pos="227"/>
                <w:tab w:val="left" w:pos="342"/>
              </w:tabs>
              <w:autoSpaceDE w:val="0"/>
              <w:autoSpaceDN w:val="0"/>
              <w:spacing w:line="370" w:lineRule="exact"/>
              <w:ind w:left="252" w:hanging="180"/>
              <w:rPr>
                <w:rFonts w:ascii="Calibri" w:hAnsi="Calibri" w:cs="Cordi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โดยวิธี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5D12EF" w:rsidRDefault="002D6530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5D12EF" w:rsidRDefault="005D12EF" w:rsidP="00535D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43" w:type="dxa"/>
            <w:vAlign w:val="bottom"/>
          </w:tcPr>
          <w:p w:rsidR="005D12EF" w:rsidRPr="00400F28" w:rsidRDefault="005D12EF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5D12EF" w:rsidRDefault="002D6530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5D12EF" w:rsidRPr="00400F28" w:rsidTr="00F732FB">
        <w:tc>
          <w:tcPr>
            <w:tcW w:w="3690" w:type="dxa"/>
          </w:tcPr>
          <w:p w:rsidR="005D12EF" w:rsidRPr="00936364" w:rsidRDefault="005D12EF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firstLine="7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363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3636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12EF" w:rsidRPr="00723655" w:rsidRDefault="002D6530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12EF" w:rsidRPr="00723655" w:rsidRDefault="005D12EF" w:rsidP="00A20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7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3655">
              <w:rPr>
                <w:rFonts w:ascii="Angsana New" w:hAnsi="Angsana New"/>
                <w:b/>
                <w:bCs/>
                <w:sz w:val="30"/>
                <w:szCs w:val="30"/>
              </w:rPr>
              <w:t>0.93</w:t>
            </w:r>
          </w:p>
        </w:tc>
        <w:tc>
          <w:tcPr>
            <w:tcW w:w="243" w:type="dxa"/>
            <w:vAlign w:val="bottom"/>
          </w:tcPr>
          <w:p w:rsidR="005D12EF" w:rsidRPr="00400F28" w:rsidRDefault="005D12EF" w:rsidP="00F7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12EF" w:rsidRPr="00723655" w:rsidRDefault="002D6530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70" w:type="dxa"/>
            <w:vAlign w:val="bottom"/>
          </w:tcPr>
          <w:p w:rsidR="005D12EF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12EF" w:rsidRPr="00723655" w:rsidRDefault="005D12EF" w:rsidP="00F732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37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3655">
              <w:rPr>
                <w:rFonts w:ascii="Angsana New" w:hAnsi="Angsana New"/>
                <w:b/>
                <w:bCs/>
                <w:sz w:val="30"/>
                <w:szCs w:val="30"/>
              </w:rPr>
              <w:t>0.88</w:t>
            </w:r>
          </w:p>
        </w:tc>
      </w:tr>
    </w:tbl>
    <w:p w:rsidR="009523C4" w:rsidRPr="00701C1F" w:rsidRDefault="009523C4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b/>
          <w:bCs/>
          <w:sz w:val="28"/>
          <w:szCs w:val="28"/>
        </w:rPr>
      </w:pPr>
    </w:p>
    <w:p w:rsidR="00701C1F" w:rsidRPr="007F5329" w:rsidRDefault="0034019E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56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ED4FAF">
        <w:rPr>
          <w:rFonts w:ascii="Angsana New" w:hAnsi="Angsana New"/>
          <w:b/>
          <w:bCs/>
          <w:sz w:val="30"/>
          <w:szCs w:val="30"/>
        </w:rPr>
        <w:t>1</w:t>
      </w:r>
      <w:r w:rsidR="00701C1F" w:rsidRPr="00CA1AAC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701C1F" w:rsidRPr="00701C1F" w:rsidRDefault="00701C1F" w:rsidP="00F7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370" w:lineRule="exact"/>
        <w:ind w:left="540" w:right="389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2423"/>
        <w:gridCol w:w="2603"/>
        <w:gridCol w:w="1436"/>
        <w:gridCol w:w="1259"/>
        <w:gridCol w:w="270"/>
        <w:gridCol w:w="1279"/>
      </w:tblGrid>
      <w:tr w:rsidR="00701C1F" w:rsidRPr="00936364" w:rsidTr="005A0815">
        <w:tc>
          <w:tcPr>
            <w:tcW w:w="242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36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วันที่จ่าย</w:t>
            </w: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9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</w:tc>
      </w:tr>
      <w:tr w:rsidR="00701C1F" w:rsidRPr="00936364" w:rsidTr="005A0815">
        <w:tc>
          <w:tcPr>
            <w:tcW w:w="242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0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6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BC77B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(</w:t>
            </w:r>
            <w:r w:rsidRPr="00BC77B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</w:t>
            </w:r>
            <w:r w:rsidRPr="00BC77B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BC77B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(</w:t>
            </w:r>
            <w:r w:rsidRPr="00BC77B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BC77B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701C1F" w:rsidRPr="00936364" w:rsidTr="005A0815">
        <w:tc>
          <w:tcPr>
            <w:tcW w:w="2423" w:type="dxa"/>
          </w:tcPr>
          <w:p w:rsidR="00701C1F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 w:firstLine="7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เงินปันผลสำหรับปี</w:t>
            </w:r>
            <w:r w:rsidRPr="00BC77B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5A0815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60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เมื่อวันที่ </w:t>
            </w:r>
            <w:r w:rsidR="002D6530">
              <w:rPr>
                <w:rFonts w:ascii="Angsana New" w:hAnsi="Angsana New"/>
                <w:bCs/>
                <w:sz w:val="28"/>
                <w:szCs w:val="28"/>
              </w:rPr>
              <w:t>4</w:t>
            </w:r>
            <w:r w:rsidRPr="00BC77B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>เมษายน</w:t>
            </w:r>
            <w:r w:rsidRPr="00BC77B2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CA1AA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A0815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:rsidR="00701C1F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701C1F" w:rsidRPr="00BC77B2" w:rsidRDefault="002D6530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="00701C1F" w:rsidRPr="00CA1AAC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701C1F" w:rsidRPr="00CA1AAC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เมษายน </w:t>
            </w:r>
            <w:r w:rsidR="00CA1AAC" w:rsidRPr="00CA1AA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A0815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1259" w:type="dxa"/>
            <w:vAlign w:val="bottom"/>
          </w:tcPr>
          <w:p w:rsidR="00701C1F" w:rsidRPr="00BC77B2" w:rsidRDefault="00056D2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0.05</w:t>
            </w:r>
          </w:p>
        </w:tc>
        <w:tc>
          <w:tcPr>
            <w:tcW w:w="270" w:type="dxa"/>
            <w:vAlign w:val="bottom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:rsidR="00701C1F" w:rsidRPr="00BC77B2" w:rsidRDefault="00056D2F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12,000</w:t>
            </w:r>
          </w:p>
        </w:tc>
      </w:tr>
      <w:tr w:rsidR="00701C1F" w:rsidRPr="004C4998" w:rsidTr="005A0815">
        <w:tc>
          <w:tcPr>
            <w:tcW w:w="242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72"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BC77B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03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:rsidR="00701C1F" w:rsidRPr="00BC77B2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1C1F" w:rsidRPr="003C5618" w:rsidRDefault="00056D2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3C5618">
              <w:rPr>
                <w:rFonts w:ascii="Angsana New" w:hAnsi="Angsana New" w:hint="cs"/>
                <w:bCs/>
                <w:sz w:val="28"/>
                <w:szCs w:val="28"/>
                <w:cs/>
              </w:rPr>
              <w:t>0.05</w:t>
            </w:r>
          </w:p>
        </w:tc>
        <w:tc>
          <w:tcPr>
            <w:tcW w:w="270" w:type="dxa"/>
          </w:tcPr>
          <w:p w:rsidR="00701C1F" w:rsidRPr="003C5618" w:rsidRDefault="00701C1F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1C1F" w:rsidRPr="003C5618" w:rsidRDefault="00056D2F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3C5618">
              <w:rPr>
                <w:rFonts w:ascii="Angsana New" w:hAnsi="Angsana New" w:hint="cs"/>
                <w:bCs/>
                <w:sz w:val="28"/>
                <w:szCs w:val="28"/>
                <w:cs/>
              </w:rPr>
              <w:t>12,000</w:t>
            </w:r>
          </w:p>
        </w:tc>
      </w:tr>
    </w:tbl>
    <w:p w:rsidR="00056D2F" w:rsidRDefault="00056D2F"/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2423"/>
        <w:gridCol w:w="2603"/>
        <w:gridCol w:w="1436"/>
        <w:gridCol w:w="1259"/>
        <w:gridCol w:w="270"/>
        <w:gridCol w:w="1279"/>
      </w:tblGrid>
      <w:tr w:rsidR="005A0815" w:rsidRPr="00936364" w:rsidTr="005A0815">
        <w:tc>
          <w:tcPr>
            <w:tcW w:w="2423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right="-108" w:firstLine="7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เงินปันผลสำหรับปี</w:t>
            </w:r>
            <w:r w:rsidRPr="00BC77B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BC77B2">
              <w:rPr>
                <w:rFonts w:ascii="Angsana New" w:hAnsi="Angsana New"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2603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bCs/>
                <w:sz w:val="28"/>
                <w:szCs w:val="28"/>
              </w:rPr>
              <w:t>19</w:t>
            </w:r>
            <w:r w:rsidRPr="00BC77B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>เมษายน</w:t>
            </w:r>
            <w:r w:rsidRPr="00BC77B2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1436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1AAC">
              <w:rPr>
                <w:rFonts w:ascii="Angsana New" w:hAnsi="Angsana New"/>
                <w:bCs/>
                <w:sz w:val="28"/>
                <w:szCs w:val="28"/>
              </w:rPr>
              <w:t xml:space="preserve">25 </w:t>
            </w:r>
            <w:r w:rsidRPr="00CA1AAC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เมษายน </w:t>
            </w:r>
            <w:r w:rsidRPr="00CA1AAC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1259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0.37</w:t>
            </w:r>
          </w:p>
        </w:tc>
        <w:tc>
          <w:tcPr>
            <w:tcW w:w="270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5A0815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BC77B2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88,800</w:t>
            </w:r>
          </w:p>
        </w:tc>
      </w:tr>
      <w:tr w:rsidR="005A0815" w:rsidRPr="00936364" w:rsidTr="005A0815">
        <w:trPr>
          <w:trHeight w:val="748"/>
        </w:trPr>
        <w:tc>
          <w:tcPr>
            <w:tcW w:w="2423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252" w:right="-108" w:hanging="18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เงินปันผลระหว่างกาลสำหรับ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ผลการดำเนินงานของ</w:t>
            </w: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252" w:right="-108" w:hanging="18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</w:t>
            </w: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ไตรมาสที่ </w:t>
            </w:r>
            <w:r w:rsidRPr="00BC77B2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BC77B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ปี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2603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</w:rPr>
            </w:pPr>
            <w:r w:rsidRPr="00BC77B2">
              <w:rPr>
                <w:rFonts w:ascii="Angsana New" w:eastAsia="Times New Roman" w:hAnsi="Angsana New" w:hint="cs"/>
                <w:b/>
                <w:sz w:val="28"/>
                <w:szCs w:val="28"/>
                <w:cs/>
              </w:rPr>
              <w:t>ที่ประชุมคณะกรรมการบริษัท</w:t>
            </w: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-18" w:right="-108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</w:rPr>
            </w:pPr>
            <w:r w:rsidRPr="00BC77B2">
              <w:rPr>
                <w:rFonts w:ascii="Angsana New" w:eastAsia="Times New Roman" w:hAnsi="Angsana New" w:hint="cs"/>
                <w:b/>
                <w:sz w:val="28"/>
                <w:szCs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15 </w:t>
            </w: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1436" w:type="dxa"/>
          </w:tcPr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21</w:t>
            </w:r>
            <w:r w:rsidRPr="00BC77B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BC77B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1259" w:type="dxa"/>
          </w:tcPr>
          <w:p w:rsidR="005A0815" w:rsidRPr="0072365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72365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72365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23655">
              <w:rPr>
                <w:rFonts w:ascii="Angsana New" w:hAnsi="Angsana New"/>
                <w:bCs/>
                <w:sz w:val="28"/>
                <w:szCs w:val="28"/>
              </w:rPr>
              <w:t>0.45</w:t>
            </w:r>
          </w:p>
        </w:tc>
        <w:tc>
          <w:tcPr>
            <w:tcW w:w="270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5A0815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5A0815" w:rsidRPr="00BC77B2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108,000</w:t>
            </w:r>
          </w:p>
        </w:tc>
      </w:tr>
      <w:tr w:rsidR="005A0815" w:rsidRPr="00936364" w:rsidTr="005A0815">
        <w:tc>
          <w:tcPr>
            <w:tcW w:w="2423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ind w:left="72"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BC77B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03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37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:rsidR="005A0815" w:rsidRPr="00BC77B2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370" w:lineRule="exact"/>
              <w:ind w:left="-108"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A0815" w:rsidRPr="00723655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723655">
              <w:rPr>
                <w:rFonts w:ascii="Angsana New" w:hAnsi="Angsana New"/>
                <w:b/>
                <w:sz w:val="28"/>
                <w:szCs w:val="28"/>
              </w:rPr>
              <w:t>0.82</w:t>
            </w:r>
          </w:p>
        </w:tc>
        <w:tc>
          <w:tcPr>
            <w:tcW w:w="270" w:type="dxa"/>
          </w:tcPr>
          <w:p w:rsidR="005A0815" w:rsidRPr="00AA2078" w:rsidRDefault="005A0815" w:rsidP="00F73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0" w:lineRule="exact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A0815" w:rsidRPr="00AA2078" w:rsidRDefault="005A0815" w:rsidP="00ED4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5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196,800</w:t>
            </w:r>
          </w:p>
        </w:tc>
      </w:tr>
    </w:tbl>
    <w:p w:rsidR="00701C1F" w:rsidRPr="007F5329" w:rsidRDefault="00825037" w:rsidP="0070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56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F732FB" w:rsidRPr="00EF7F1A">
        <w:rPr>
          <w:rFonts w:ascii="Angsana New" w:hAnsi="Angsana New"/>
          <w:b/>
          <w:bCs/>
          <w:sz w:val="30"/>
          <w:szCs w:val="30"/>
        </w:rPr>
        <w:lastRenderedPageBreak/>
        <w:t>32</w:t>
      </w:r>
      <w:r w:rsidR="00701C1F" w:rsidRPr="00EF7F1A">
        <w:rPr>
          <w:rFonts w:ascii="Angsana New" w:hAnsi="Angsana New"/>
          <w:b/>
          <w:bCs/>
          <w:sz w:val="30"/>
          <w:szCs w:val="30"/>
        </w:rPr>
        <w:tab/>
      </w:r>
      <w:r w:rsidR="00701C1F" w:rsidRPr="00EF7F1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01C1F" w:rsidRPr="00747615" w:rsidRDefault="00701C1F" w:rsidP="0070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="Angsana New" w:hAnsi="Angsana New"/>
          <w:sz w:val="16"/>
          <w:szCs w:val="16"/>
        </w:rPr>
      </w:pPr>
    </w:p>
    <w:p w:rsidR="00701C1F" w:rsidRPr="007F5329" w:rsidRDefault="00701C1F" w:rsidP="0070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F5329">
        <w:rPr>
          <w:rFonts w:ascii="Angsana New" w:hAnsi="Angsana New"/>
          <w:b/>
          <w:sz w:val="30"/>
          <w:szCs w:val="30"/>
          <w:cs/>
        </w:rPr>
        <w:t>บริษัท หาก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F5329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7F5329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F5329">
        <w:rPr>
          <w:rFonts w:ascii="Angsana New" w:hAnsi="Angsana New"/>
          <w:b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7F5329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01C1F" w:rsidRPr="00747615" w:rsidRDefault="00701C1F" w:rsidP="0074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thaiDistribute"/>
        <w:rPr>
          <w:rFonts w:ascii="Angsana New" w:hAnsi="Angsana New"/>
          <w:sz w:val="16"/>
          <w:szCs w:val="16"/>
        </w:rPr>
      </w:pPr>
    </w:p>
    <w:p w:rsidR="00701C1F" w:rsidRPr="00850293" w:rsidRDefault="00E94B91" w:rsidP="00DC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01C1F" w:rsidRPr="00701C1F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701C1F" w:rsidRPr="00701C1F">
        <w:rPr>
          <w:rFonts w:ascii="Angsana New" w:hAnsi="Angsana New" w:hint="cs"/>
          <w:sz w:val="30"/>
          <w:szCs w:val="30"/>
          <w:cs/>
        </w:rPr>
        <w:t>บริษัทย่อย ผู้บริหารสำคัญและ</w:t>
      </w:r>
      <w:r w:rsidR="00701C1F" w:rsidRPr="00701C1F">
        <w:rPr>
          <w:rFonts w:ascii="Angsana New" w:hAnsi="Angsana New"/>
          <w:b/>
          <w:sz w:val="30"/>
          <w:szCs w:val="30"/>
          <w:cs/>
        </w:rPr>
        <w:t>บุคคลหรือ</w:t>
      </w:r>
      <w:r w:rsidR="00701C1F" w:rsidRPr="00701C1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701C1F" w:rsidRPr="00701C1F">
        <w:rPr>
          <w:rFonts w:ascii="Angsana New" w:hAnsi="Angsana New" w:hint="cs"/>
          <w:b/>
          <w:sz w:val="30"/>
          <w:szCs w:val="30"/>
          <w:cs/>
        </w:rPr>
        <w:t>อื่น</w:t>
      </w:r>
      <w:r w:rsidR="00701C1F" w:rsidRPr="00701C1F">
        <w:rPr>
          <w:rFonts w:ascii="Angsana New" w:hAnsi="Angsana New"/>
          <w:b/>
          <w:sz w:val="30"/>
          <w:szCs w:val="30"/>
          <w:cs/>
        </w:rPr>
        <w:t>มีดังนี้</w:t>
      </w:r>
      <w:r w:rsidR="00701C1F" w:rsidRPr="007F5329">
        <w:rPr>
          <w:rFonts w:ascii="Angsana New" w:hAnsi="Angsana New"/>
          <w:b/>
          <w:sz w:val="30"/>
          <w:szCs w:val="30"/>
          <w:cs/>
        </w:rPr>
        <w:t xml:space="preserve"> </w:t>
      </w: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978"/>
      </w:tblGrid>
      <w:tr w:rsidR="00701C1F" w:rsidRPr="00E16A59" w:rsidTr="00244D3C">
        <w:trPr>
          <w:trHeight w:val="20"/>
          <w:tblHeader/>
        </w:trPr>
        <w:tc>
          <w:tcPr>
            <w:tcW w:w="3960" w:type="dxa"/>
          </w:tcPr>
          <w:p w:rsidR="00701C1F" w:rsidRDefault="00701C1F" w:rsidP="00244D3C">
            <w:pPr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C1F" w:rsidRPr="00E16A59" w:rsidRDefault="00701C1F" w:rsidP="00244D3C">
            <w:pPr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ind w:left="-126" w:right="-108" w:firstLine="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16A5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78" w:type="dxa"/>
          </w:tcPr>
          <w:p w:rsidR="00701C1F" w:rsidRDefault="00701C1F" w:rsidP="00244D3C">
            <w:pPr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C1F" w:rsidRPr="00E16A59" w:rsidRDefault="00701C1F" w:rsidP="00244D3C">
            <w:pPr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01C1F" w:rsidRPr="00E16A59" w:rsidTr="00244D3C">
        <w:tc>
          <w:tcPr>
            <w:tcW w:w="3960" w:type="dxa"/>
          </w:tcPr>
          <w:p w:rsidR="00701C1F" w:rsidRPr="00E16A59" w:rsidRDefault="00701C1F" w:rsidP="00244D3C">
            <w:pPr>
              <w:spacing w:line="240" w:lineRule="auto"/>
              <w:ind w:righ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1F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ือทางอ้อม ทั้งนี้</w:t>
            </w: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รวมถึ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งกรรมการของบริษัท </w:t>
            </w: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ไม่ว่า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จะทำหน้าที่ในระดับบริหารหรือไม่</w:t>
            </w:r>
          </w:p>
        </w:tc>
      </w:tr>
      <w:tr w:rsidR="00701C1F" w:rsidRPr="00E16A59" w:rsidTr="00244D3C">
        <w:trPr>
          <w:trHeight w:val="423"/>
        </w:trPr>
        <w:tc>
          <w:tcPr>
            <w:tcW w:w="3960" w:type="dxa"/>
          </w:tcPr>
          <w:p w:rsidR="00701C1F" w:rsidRPr="00E16A59" w:rsidRDefault="00701C1F" w:rsidP="00244D3C">
            <w:pPr>
              <w:spacing w:line="240" w:lineRule="auto"/>
              <w:ind w:right="-108" w:firstLine="9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9C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เป็นบริษัทใหญ่ ถือหุ้น</w:t>
            </w:r>
            <w:r w:rsidRPr="00E16A59">
              <w:rPr>
                <w:rFonts w:ascii="Angsana New" w:hAnsi="Angsana New"/>
                <w:spacing w:val="-8"/>
                <w:sz w:val="30"/>
                <w:szCs w:val="30"/>
                <w:cs/>
                <w:lang w:val="th-TH"/>
              </w:rPr>
              <w:t>ในบริษัท</w:t>
            </w: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ร้อยล</w:t>
            </w:r>
            <w:r w:rsidRPr="00E16A59">
              <w:rPr>
                <w:rFonts w:ascii="Angsana New" w:hAnsi="Angsana New"/>
                <w:spacing w:val="-8"/>
                <w:sz w:val="30"/>
                <w:szCs w:val="30"/>
                <w:cs/>
                <w:lang w:val="th-TH"/>
              </w:rPr>
              <w:t>ะ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9C3C4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100</w:t>
            </w:r>
            <w:r w:rsidRPr="00E16A59">
              <w:rPr>
                <w:rFonts w:ascii="Angsana New" w:hAnsi="Angsana New"/>
                <w:spacing w:val="-8"/>
                <w:sz w:val="30"/>
                <w:szCs w:val="30"/>
                <w:cs/>
                <w:lang w:val="th-TH"/>
              </w:rPr>
              <w:t xml:space="preserve"> และมี</w:t>
            </w:r>
            <w:r w:rsidRPr="00E16A59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ผู้แทนเป็นกรรมการ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 w:rsidRPr="00E16A59">
              <w:rPr>
                <w:rFonts w:ascii="Angsana New" w:hAnsi="Angsana New"/>
                <w:spacing w:val="-8"/>
                <w:sz w:val="30"/>
                <w:szCs w:val="30"/>
                <w:cs/>
                <w:lang w:val="th-TH"/>
              </w:rPr>
              <w:t>บริษัท</w:t>
            </w:r>
          </w:p>
        </w:tc>
      </w:tr>
      <w:tr w:rsidR="00701C1F" w:rsidRPr="00E16A59" w:rsidTr="00244D3C">
        <w:trPr>
          <w:trHeight w:val="423"/>
        </w:trPr>
        <w:tc>
          <w:tcPr>
            <w:tcW w:w="3960" w:type="dxa"/>
          </w:tcPr>
          <w:p w:rsidR="00701C1F" w:rsidRPr="00E16A59" w:rsidRDefault="00701C1F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ดิจิทัล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เวนเจอร์ส จำกัด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097DE2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</w:t>
            </w:r>
          </w:p>
        </w:tc>
      </w:tr>
      <w:tr w:rsidR="00701C1F" w:rsidRPr="00E16A59" w:rsidTr="00244D3C">
        <w:tc>
          <w:tcPr>
            <w:tcW w:w="3960" w:type="dxa"/>
          </w:tcPr>
          <w:p w:rsidR="00701C1F" w:rsidRDefault="00701C1F" w:rsidP="00244D3C">
            <w:pPr>
              <w:spacing w:line="240" w:lineRule="auto"/>
              <w:ind w:righ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Cambodian Commercial Bank Ltd.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01C1F" w:rsidRPr="00E16A59" w:rsidTr="00244D3C">
        <w:tc>
          <w:tcPr>
            <w:tcW w:w="3960" w:type="dxa"/>
          </w:tcPr>
          <w:p w:rsidR="00701C1F" w:rsidRPr="00E16A59" w:rsidRDefault="00701C1F" w:rsidP="00244D3C">
            <w:pPr>
              <w:spacing w:line="240" w:lineRule="auto"/>
              <w:ind w:righ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EF62B1" w:rsidRPr="00E16A59" w:rsidTr="00244D3C">
        <w:tc>
          <w:tcPr>
            <w:tcW w:w="3960" w:type="dxa"/>
          </w:tcPr>
          <w:p w:rsidR="00EF62B1" w:rsidRPr="00EF62B1" w:rsidRDefault="00EF62B1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ไทยพาณิชย์ จูเลียส แบร์ จำกัด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350" w:type="dxa"/>
          </w:tcPr>
          <w:p w:rsidR="00EF62B1" w:rsidRPr="00E16A59" w:rsidRDefault="00EF62B1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EF62B1" w:rsidRPr="00E16A59" w:rsidRDefault="00EF62B1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01C1F" w:rsidRPr="00E16A59" w:rsidTr="00244D3C">
        <w:tc>
          <w:tcPr>
            <w:tcW w:w="3960" w:type="dxa"/>
          </w:tcPr>
          <w:p w:rsidR="00701C1F" w:rsidRPr="003D1D86" w:rsidRDefault="00701C1F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บริษัทหลักทรัพย์จัดการกองทุน ไทยพาณิชย์ </w:t>
            </w:r>
          </w:p>
          <w:p w:rsidR="00701C1F" w:rsidRPr="00E16A59" w:rsidRDefault="00701C1F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D1D86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01C1F" w:rsidRPr="00E16A59" w:rsidTr="00244D3C">
        <w:trPr>
          <w:trHeight w:val="351"/>
        </w:trPr>
        <w:tc>
          <w:tcPr>
            <w:tcW w:w="3960" w:type="dxa"/>
          </w:tcPr>
          <w:p w:rsidR="00701C1F" w:rsidRPr="00DD02F4" w:rsidRDefault="00701C1F" w:rsidP="00244D3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ไทยพาณิชย์ลีสซิ่ง จำกัด (มหาชน)</w:t>
            </w:r>
            <w:r w:rsidR="00230CF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  <w:r w:rsidR="00EF62B1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01C1F" w:rsidRPr="00E16A59" w:rsidTr="00244D3C">
        <w:trPr>
          <w:trHeight w:val="66"/>
        </w:trPr>
        <w:tc>
          <w:tcPr>
            <w:tcW w:w="3960" w:type="dxa"/>
          </w:tcPr>
          <w:p w:rsidR="00701C1F" w:rsidRPr="00E16A59" w:rsidRDefault="00701C1F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01C1F" w:rsidRPr="00E16A59" w:rsidTr="00244D3C">
        <w:tc>
          <w:tcPr>
            <w:tcW w:w="3960" w:type="dxa"/>
          </w:tcPr>
          <w:p w:rsidR="00701C1F" w:rsidRPr="00AD2EF9" w:rsidRDefault="00701C1F" w:rsidP="00244D3C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350" w:type="dxa"/>
          </w:tcPr>
          <w:p w:rsidR="00701C1F" w:rsidRPr="00E16A59" w:rsidRDefault="00701C1F" w:rsidP="00244D3C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F6F98" w:rsidRPr="00E16A59" w:rsidTr="00244D3C">
        <w:tc>
          <w:tcPr>
            <w:tcW w:w="3960" w:type="dxa"/>
          </w:tcPr>
          <w:p w:rsidR="002F6F98" w:rsidRDefault="002F6F98" w:rsidP="002F6F98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สยามพิธิวัฒน์ จำกัด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**</w:t>
            </w:r>
            <w:r w:rsidR="00EF62B1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350" w:type="dxa"/>
          </w:tcPr>
          <w:p w:rsidR="002F6F98" w:rsidRPr="00E16A59" w:rsidRDefault="002F6F98" w:rsidP="002F6F98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2F6F98" w:rsidRPr="00E16A59" w:rsidRDefault="002F6F98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F6F98" w:rsidRPr="00E16A59" w:rsidTr="00244D3C">
        <w:tc>
          <w:tcPr>
            <w:tcW w:w="3960" w:type="dxa"/>
          </w:tcPr>
          <w:p w:rsidR="002F6F98" w:rsidRPr="00AD2EF9" w:rsidRDefault="002F6F98" w:rsidP="002F6F98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350" w:type="dxa"/>
          </w:tcPr>
          <w:p w:rsidR="002F6F98" w:rsidRPr="00E16A59" w:rsidRDefault="002F6F98" w:rsidP="002F6F98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2F6F98" w:rsidRPr="00E16A59" w:rsidRDefault="002F6F98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A4FFF" w:rsidRPr="00E16A59" w:rsidTr="008362F9">
        <w:tc>
          <w:tcPr>
            <w:tcW w:w="9288" w:type="dxa"/>
            <w:gridSpan w:val="3"/>
          </w:tcPr>
          <w:p w:rsidR="00747615" w:rsidRDefault="00747615" w:rsidP="00C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left" w:pos="990"/>
              </w:tabs>
              <w:ind w:left="441" w:hanging="360"/>
              <w:jc w:val="thaiDistribute"/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</w:pPr>
          </w:p>
          <w:p w:rsidR="00CA4FFF" w:rsidRDefault="00CA4FFF" w:rsidP="00C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left" w:pos="990"/>
              </w:tabs>
              <w:ind w:left="441" w:hanging="360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>*</w:t>
            </w:r>
            <w:r w:rsidRPr="00167096">
              <w:rPr>
                <w:rFonts w:ascii="Angsana New" w:hAnsi="Angsana New"/>
                <w:spacing w:val="-4"/>
                <w:sz w:val="24"/>
                <w:szCs w:val="24"/>
                <w:vertAlign w:val="superscript"/>
                <w:cs/>
                <w:lang w:val="th-TH"/>
              </w:rPr>
              <w:tab/>
            </w:r>
            <w:r>
              <w:rPr>
                <w:rFonts w:ascii="Angsana New" w:hAnsi="Angsana New" w:hint="cs"/>
                <w:spacing w:val="-4"/>
                <w:sz w:val="24"/>
                <w:szCs w:val="24"/>
                <w:vertAlign w:val="superscript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  <w:lang w:val="th-TH"/>
              </w:rPr>
              <w:t xml:space="preserve">จดทะเบียนตั้งบริษัทเมื่อวันที่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2561 </w:t>
            </w:r>
          </w:p>
          <w:p w:rsidR="00CA4FFF" w:rsidRDefault="00CA4FFF" w:rsidP="00C73D3A">
            <w:pPr>
              <w:tabs>
                <w:tab w:val="clear" w:pos="454"/>
                <w:tab w:val="clear" w:pos="907"/>
                <w:tab w:val="left" w:pos="468"/>
                <w:tab w:val="left" w:pos="990"/>
              </w:tabs>
              <w:spacing w:line="370" w:lineRule="exact"/>
              <w:ind w:left="900" w:hanging="801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67096"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>**</w:t>
            </w:r>
            <w:r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ab/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จดทะเบียนเลิกบริษัทเมื่อวันที่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ปัจจุบันอยู่ระหว่างการชำระบัญชี</w:t>
            </w:r>
          </w:p>
          <w:p w:rsidR="00CA4FFF" w:rsidRPr="00CA4FFF" w:rsidRDefault="00CA4FFF" w:rsidP="00C73D3A">
            <w:pPr>
              <w:tabs>
                <w:tab w:val="clear" w:pos="907"/>
                <w:tab w:val="left" w:pos="990"/>
              </w:tabs>
              <w:spacing w:line="370" w:lineRule="exact"/>
              <w:ind w:left="900" w:hanging="8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67096"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>**</w:t>
            </w:r>
            <w:r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>*</w:t>
            </w:r>
            <w:r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ab/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จดทะเบียนเลิกบริษัทเมื่อวันที่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10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ปัจจุบันอยู่ระหว่างการชำระบัญชี</w:t>
            </w:r>
          </w:p>
        </w:tc>
      </w:tr>
      <w:tr w:rsidR="002F6F98" w:rsidRPr="00E16A59" w:rsidTr="00244D3C">
        <w:tc>
          <w:tcPr>
            <w:tcW w:w="3960" w:type="dxa"/>
          </w:tcPr>
          <w:p w:rsidR="002F6F98" w:rsidRPr="00AD2EF9" w:rsidRDefault="002F6F98" w:rsidP="002F6F98">
            <w:pPr>
              <w:spacing w:line="240" w:lineRule="auto"/>
              <w:ind w:right="-108" w:firstLine="90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บริษัทเงินทุน ส.อ.ก. จำกัด (มหาชน) 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***</w:t>
            </w:r>
            <w:r w:rsidR="00EF62B1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350" w:type="dxa"/>
          </w:tcPr>
          <w:p w:rsidR="002F6F98" w:rsidRPr="00E16A59" w:rsidRDefault="002F6F98" w:rsidP="002F6F98">
            <w:pPr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2F6F98" w:rsidRPr="00E16A59" w:rsidRDefault="002F6F98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A4FFF" w:rsidRPr="00E16A59" w:rsidTr="00244D3C">
        <w:tc>
          <w:tcPr>
            <w:tcW w:w="3960" w:type="dxa"/>
          </w:tcPr>
          <w:p w:rsidR="00CA4FFF" w:rsidRDefault="00CA4FFF" w:rsidP="00CA4FFF">
            <w:pPr>
              <w:spacing w:line="370" w:lineRule="exact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ไทยพาณิชย์ โพรเทค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*****</w:t>
            </w:r>
          </w:p>
        </w:tc>
        <w:tc>
          <w:tcPr>
            <w:tcW w:w="1350" w:type="dxa"/>
          </w:tcPr>
          <w:p w:rsidR="00CA4FFF" w:rsidRPr="00E16A59" w:rsidRDefault="00CA4FFF" w:rsidP="00CA4FFF">
            <w:pPr>
              <w:spacing w:line="370" w:lineRule="exact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CA4FFF" w:rsidRPr="00E16A59" w:rsidRDefault="00CA4FFF" w:rsidP="00CA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A4FFF" w:rsidRPr="00E16A59" w:rsidTr="00244D3C">
        <w:tc>
          <w:tcPr>
            <w:tcW w:w="3960" w:type="dxa"/>
          </w:tcPr>
          <w:p w:rsidR="00CA4FFF" w:rsidRPr="001F5C60" w:rsidRDefault="00CA4FFF" w:rsidP="00CA4FFF">
            <w:pPr>
              <w:spacing w:line="370" w:lineRule="exact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เอสซีบี อนาคัส จำกัด 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******</w:t>
            </w:r>
          </w:p>
        </w:tc>
        <w:tc>
          <w:tcPr>
            <w:tcW w:w="1350" w:type="dxa"/>
          </w:tcPr>
          <w:p w:rsidR="00CA4FFF" w:rsidRPr="00E16A59" w:rsidRDefault="00CA4FFF" w:rsidP="00CA4FFF">
            <w:pPr>
              <w:spacing w:line="370" w:lineRule="exact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CA4FFF" w:rsidRPr="00E16A59" w:rsidRDefault="00CA4FFF" w:rsidP="00CA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A4FFF" w:rsidRPr="00E16A59" w:rsidTr="00244D3C">
        <w:tc>
          <w:tcPr>
            <w:tcW w:w="3960" w:type="dxa"/>
          </w:tcPr>
          <w:p w:rsidR="00CA4FFF" w:rsidRPr="00E16A59" w:rsidRDefault="00CA4FFF" w:rsidP="00CA4FFF">
            <w:pPr>
              <w:spacing w:line="370" w:lineRule="exact"/>
              <w:ind w:right="-108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350" w:type="dxa"/>
          </w:tcPr>
          <w:p w:rsidR="00CA4FFF" w:rsidRPr="00E16A59" w:rsidRDefault="00CA4FFF" w:rsidP="00CA4FFF">
            <w:pPr>
              <w:spacing w:line="370" w:lineRule="exact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8" w:type="dxa"/>
          </w:tcPr>
          <w:p w:rsidR="00CA4FFF" w:rsidRPr="00E16A59" w:rsidRDefault="00CA4FFF" w:rsidP="00CA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97DE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ทางอ้อม</w:t>
            </w:r>
            <w:r w:rsidRPr="00097DE2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ของบริษัท</w:t>
            </w:r>
            <w:r w:rsidRPr="00E16A59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ใหญ่</w:t>
            </w:r>
          </w:p>
        </w:tc>
      </w:tr>
    </w:tbl>
    <w:p w:rsidR="005964A6" w:rsidRPr="00230CF7" w:rsidRDefault="005964A6" w:rsidP="00230CF7">
      <w:pPr>
        <w:spacing w:line="240" w:lineRule="auto"/>
        <w:rPr>
          <w:sz w:val="2"/>
          <w:szCs w:val="2"/>
        </w:rPr>
      </w:pPr>
    </w:p>
    <w:p w:rsidR="00C73D3A" w:rsidRDefault="00C73D3A" w:rsidP="00CA4FFF">
      <w:pPr>
        <w:tabs>
          <w:tab w:val="clear" w:pos="680"/>
          <w:tab w:val="clear" w:pos="907"/>
          <w:tab w:val="left" w:pos="990"/>
        </w:tabs>
        <w:spacing w:line="370" w:lineRule="exact"/>
        <w:ind w:left="900" w:hanging="360"/>
        <w:jc w:val="thaiDistribute"/>
        <w:rPr>
          <w:rFonts w:ascii="Angsana New" w:hAnsi="Angsana New"/>
          <w:spacing w:val="-4"/>
          <w:sz w:val="24"/>
          <w:szCs w:val="24"/>
          <w:vertAlign w:val="superscript"/>
        </w:rPr>
      </w:pPr>
    </w:p>
    <w:p w:rsidR="00825037" w:rsidRPr="00CA4FFF" w:rsidRDefault="00CA4FFF" w:rsidP="00CA4FFF">
      <w:pPr>
        <w:tabs>
          <w:tab w:val="clear" w:pos="680"/>
          <w:tab w:val="clear" w:pos="907"/>
          <w:tab w:val="left" w:pos="990"/>
        </w:tabs>
        <w:spacing w:line="370" w:lineRule="exact"/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  <w:r w:rsidRPr="00167096">
        <w:rPr>
          <w:rFonts w:ascii="Angsana New" w:hAnsi="Angsana New"/>
          <w:spacing w:val="-4"/>
          <w:sz w:val="24"/>
          <w:szCs w:val="24"/>
          <w:vertAlign w:val="superscript"/>
        </w:rPr>
        <w:t>*</w:t>
      </w:r>
      <w:r>
        <w:rPr>
          <w:rFonts w:ascii="Angsana New" w:hAnsi="Angsana New"/>
          <w:spacing w:val="-4"/>
          <w:sz w:val="24"/>
          <w:szCs w:val="24"/>
          <w:vertAlign w:val="superscript"/>
        </w:rPr>
        <w:t>*</w:t>
      </w:r>
      <w:r w:rsidRPr="00167096">
        <w:rPr>
          <w:rFonts w:ascii="Angsana New" w:hAnsi="Angsana New"/>
          <w:spacing w:val="-4"/>
          <w:sz w:val="24"/>
          <w:szCs w:val="24"/>
          <w:vertAlign w:val="superscript"/>
        </w:rPr>
        <w:t>*</w:t>
      </w:r>
      <w:r w:rsidRPr="00F2038E">
        <w:rPr>
          <w:rFonts w:ascii="Angsana New" w:hAnsi="Angsana New"/>
          <w:sz w:val="24"/>
          <w:szCs w:val="24"/>
          <w:vertAlign w:val="superscript"/>
          <w:cs/>
          <w:lang w:val="th-TH"/>
        </w:rPr>
        <w:t>*</w:t>
      </w:r>
      <w:r>
        <w:rPr>
          <w:rFonts w:ascii="Angsana New" w:hAnsi="Angsana New" w:hint="cs"/>
          <w:sz w:val="24"/>
          <w:szCs w:val="24"/>
          <w:vertAlign w:val="superscript"/>
          <w:cs/>
          <w:lang w:val="th-TH"/>
        </w:rPr>
        <w:t xml:space="preserve">  </w:t>
      </w:r>
      <w:r>
        <w:rPr>
          <w:rFonts w:ascii="Angsana New" w:hAnsi="Angsana New"/>
          <w:spacing w:val="-4"/>
          <w:sz w:val="24"/>
          <w:szCs w:val="24"/>
          <w:cs/>
        </w:rPr>
        <w:tab/>
      </w:r>
      <w:r w:rsidRPr="0050145A">
        <w:rPr>
          <w:rFonts w:ascii="Angsana New" w:hAnsi="Angsana New" w:hint="cs"/>
          <w:spacing w:val="-4"/>
          <w:sz w:val="24"/>
          <w:szCs w:val="24"/>
          <w:cs/>
        </w:rPr>
        <w:t>จดทะเบียนเลิกบริษัทเมื่อวันที่</w:t>
      </w:r>
      <w:r>
        <w:rPr>
          <w:rFonts w:ascii="Angsana New" w:hAnsi="Angsana New" w:hint="cs"/>
          <w:sz w:val="24"/>
          <w:szCs w:val="24"/>
          <w:vertAlign w:val="superscript"/>
          <w:cs/>
          <w:lang w:val="th-TH"/>
        </w:rPr>
        <w:t xml:space="preserve"> </w:t>
      </w:r>
      <w:r>
        <w:rPr>
          <w:rFonts w:ascii="Angsana New" w:hAnsi="Angsana New"/>
          <w:spacing w:val="-4"/>
          <w:sz w:val="24"/>
          <w:szCs w:val="24"/>
        </w:rPr>
        <w:t>27</w:t>
      </w:r>
      <w:r>
        <w:rPr>
          <w:rFonts w:ascii="Angsana New" w:hAnsi="Angsana New" w:hint="cs"/>
          <w:spacing w:val="-4"/>
          <w:sz w:val="24"/>
          <w:szCs w:val="24"/>
          <w:cs/>
        </w:rPr>
        <w:t xml:space="preserve"> พฤศจิกายน </w:t>
      </w:r>
      <w:r>
        <w:rPr>
          <w:rFonts w:ascii="Angsana New" w:hAnsi="Angsana New"/>
          <w:spacing w:val="-4"/>
          <w:sz w:val="24"/>
          <w:szCs w:val="24"/>
        </w:rPr>
        <w:t>2555</w:t>
      </w:r>
      <w:r>
        <w:rPr>
          <w:rFonts w:ascii="Angsana New" w:hAnsi="Angsana New" w:hint="cs"/>
          <w:spacing w:val="-4"/>
          <w:sz w:val="24"/>
          <w:szCs w:val="24"/>
          <w:cs/>
        </w:rPr>
        <w:t xml:space="preserve"> ปัจจุบันอยู่ระหว่างการชำระบัญชี</w:t>
      </w:r>
    </w:p>
    <w:p w:rsidR="00701C1F" w:rsidRDefault="00701C1F" w:rsidP="002F6F98">
      <w:pPr>
        <w:tabs>
          <w:tab w:val="clear" w:pos="680"/>
          <w:tab w:val="clear" w:pos="907"/>
          <w:tab w:val="left" w:pos="990"/>
        </w:tabs>
        <w:spacing w:line="370" w:lineRule="exact"/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67096">
        <w:rPr>
          <w:rFonts w:ascii="Angsana New" w:hAnsi="Angsana New"/>
          <w:spacing w:val="-4"/>
          <w:sz w:val="24"/>
          <w:szCs w:val="24"/>
          <w:vertAlign w:val="superscript"/>
        </w:rPr>
        <w:t>**</w:t>
      </w:r>
      <w:r w:rsidR="008B3E81">
        <w:rPr>
          <w:rFonts w:ascii="Angsana New" w:hAnsi="Angsana New"/>
          <w:sz w:val="24"/>
          <w:szCs w:val="24"/>
          <w:vertAlign w:val="superscript"/>
          <w:cs/>
          <w:lang w:val="th-TH"/>
        </w:rPr>
        <w:t>*</w:t>
      </w:r>
      <w:r w:rsidR="008B3E81">
        <w:rPr>
          <w:rFonts w:ascii="Angsana New" w:hAnsi="Angsana New"/>
          <w:sz w:val="24"/>
          <w:szCs w:val="24"/>
          <w:vertAlign w:val="superscript"/>
        </w:rPr>
        <w:t>**</w:t>
      </w:r>
      <w:r>
        <w:rPr>
          <w:rFonts w:ascii="Angsana New" w:hAnsi="Angsana New" w:hint="cs"/>
          <w:sz w:val="24"/>
          <w:szCs w:val="24"/>
          <w:vertAlign w:val="superscript"/>
          <w:cs/>
          <w:lang w:val="th-TH"/>
        </w:rPr>
        <w:t xml:space="preserve"> </w:t>
      </w:r>
      <w:r w:rsidR="001F5C60">
        <w:rPr>
          <w:rFonts w:ascii="Angsana New" w:hAnsi="Angsana New"/>
          <w:sz w:val="24"/>
          <w:szCs w:val="24"/>
          <w:cs/>
        </w:rPr>
        <w:tab/>
      </w:r>
      <w:r>
        <w:rPr>
          <w:rFonts w:ascii="Angsana New" w:hAnsi="Angsana New" w:hint="cs"/>
          <w:sz w:val="24"/>
          <w:szCs w:val="24"/>
          <w:cs/>
        </w:rPr>
        <w:t xml:space="preserve">จัดตั้งใหม่เมื่อวันที่ </w:t>
      </w:r>
      <w:r>
        <w:rPr>
          <w:rFonts w:ascii="Angsana New" w:hAnsi="Angsana New"/>
          <w:sz w:val="24"/>
          <w:szCs w:val="24"/>
        </w:rPr>
        <w:t>10</w:t>
      </w:r>
      <w:r>
        <w:rPr>
          <w:rFonts w:ascii="Angsana New" w:hAnsi="Angsana New" w:hint="cs"/>
          <w:sz w:val="24"/>
          <w:szCs w:val="24"/>
          <w:cs/>
        </w:rPr>
        <w:t xml:space="preserve"> เมษายน </w:t>
      </w:r>
      <w:r>
        <w:rPr>
          <w:rFonts w:ascii="Angsana New" w:hAnsi="Angsana New"/>
          <w:sz w:val="24"/>
          <w:szCs w:val="24"/>
        </w:rPr>
        <w:t>2560</w:t>
      </w:r>
    </w:p>
    <w:p w:rsidR="001F5C60" w:rsidRDefault="001F5C60" w:rsidP="002F6F98">
      <w:pPr>
        <w:tabs>
          <w:tab w:val="clear" w:pos="680"/>
          <w:tab w:val="clear" w:pos="907"/>
          <w:tab w:val="left" w:pos="990"/>
        </w:tabs>
        <w:spacing w:line="370" w:lineRule="exact"/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pacing w:val="-4"/>
          <w:sz w:val="24"/>
          <w:szCs w:val="24"/>
          <w:vertAlign w:val="superscript"/>
        </w:rPr>
        <w:t>*****</w:t>
      </w:r>
      <w:r w:rsidR="008B3E81">
        <w:rPr>
          <w:rFonts w:ascii="Angsana New" w:hAnsi="Angsana New"/>
          <w:spacing w:val="-4"/>
          <w:sz w:val="24"/>
          <w:szCs w:val="24"/>
          <w:vertAlign w:val="superscript"/>
        </w:rPr>
        <w:t>*</w:t>
      </w:r>
      <w:r>
        <w:rPr>
          <w:rFonts w:ascii="Angsana New" w:hAnsi="Angsana New" w:hint="cs"/>
          <w:sz w:val="24"/>
          <w:szCs w:val="24"/>
          <w:vertAlign w:val="superscript"/>
          <w:cs/>
          <w:lang w:val="th-TH"/>
        </w:rPr>
        <w:t xml:space="preserve"> </w:t>
      </w:r>
      <w:r>
        <w:rPr>
          <w:rFonts w:ascii="Angsana New" w:hAnsi="Angsana New"/>
          <w:sz w:val="24"/>
          <w:szCs w:val="24"/>
          <w:cs/>
        </w:rPr>
        <w:tab/>
      </w:r>
      <w:r>
        <w:rPr>
          <w:rFonts w:ascii="Angsana New" w:hAnsi="Angsana New" w:hint="cs"/>
          <w:sz w:val="24"/>
          <w:szCs w:val="24"/>
          <w:cs/>
        </w:rPr>
        <w:t>จัดตั้งใหม่เมื่อวันที่ 25 กรกฏาคม 2560</w:t>
      </w:r>
    </w:p>
    <w:p w:rsidR="001F5C60" w:rsidRDefault="001F5C60" w:rsidP="002F6F98">
      <w:pPr>
        <w:pStyle w:val="BodyText2"/>
        <w:tabs>
          <w:tab w:val="left" w:pos="540"/>
        </w:tabs>
        <w:spacing w:line="370" w:lineRule="exact"/>
        <w:ind w:left="0" w:right="387"/>
        <w:jc w:val="thaiDistribute"/>
        <w:rPr>
          <w:rFonts w:ascii="Angsana New" w:hAnsi="Angsana New"/>
          <w:sz w:val="30"/>
          <w:szCs w:val="30"/>
        </w:rPr>
      </w:pPr>
    </w:p>
    <w:p w:rsidR="00701C1F" w:rsidRPr="007F5329" w:rsidRDefault="00701C1F" w:rsidP="002F6F98">
      <w:pPr>
        <w:pStyle w:val="BodyText2"/>
        <w:tabs>
          <w:tab w:val="left" w:pos="540"/>
        </w:tabs>
        <w:spacing w:line="370" w:lineRule="exact"/>
        <w:ind w:left="0" w:right="387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701C1F" w:rsidRPr="00ED7FB4" w:rsidRDefault="00701C1F" w:rsidP="002F6F98">
      <w:pPr>
        <w:pStyle w:val="BodyText2"/>
        <w:tabs>
          <w:tab w:val="left" w:pos="540"/>
        </w:tabs>
        <w:spacing w:line="370" w:lineRule="exact"/>
        <w:ind w:left="540" w:right="38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00" w:type="dxa"/>
        <w:tblInd w:w="468" w:type="dxa"/>
        <w:tblLook w:val="0000" w:firstRow="0" w:lastRow="0" w:firstColumn="0" w:lastColumn="0" w:noHBand="0" w:noVBand="0"/>
      </w:tblPr>
      <w:tblGrid>
        <w:gridCol w:w="4140"/>
        <w:gridCol w:w="450"/>
        <w:gridCol w:w="270"/>
        <w:gridCol w:w="3240"/>
      </w:tblGrid>
      <w:tr w:rsidR="00701C1F" w:rsidRPr="00E16A59" w:rsidTr="00244D3C">
        <w:trPr>
          <w:tblHeader/>
        </w:trPr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752F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752F59" w:rsidRDefault="003F5325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752F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752F59" w:rsidRDefault="00190237" w:rsidP="003F5325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2F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</w:t>
            </w:r>
            <w:r w:rsidR="003F53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ที่คิดกับลูกค้าทั่วไป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2F6F98" w:rsidRPr="00E16A59" w:rsidTr="00244D3C">
        <w:tc>
          <w:tcPr>
            <w:tcW w:w="4140" w:type="dxa"/>
          </w:tcPr>
          <w:p w:rsidR="002F6F98" w:rsidRPr="00E16A59" w:rsidRDefault="002F6F98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:rsidR="002F6F98" w:rsidRPr="00E16A59" w:rsidRDefault="002F6F98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F6F98" w:rsidRPr="00E16A59" w:rsidRDefault="002F6F98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</w:tcPr>
          <w:p w:rsidR="002F6F98" w:rsidRPr="00E16A59" w:rsidRDefault="002F6F98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</w:t>
            </w:r>
            <w:r w:rsidRPr="00E16A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สถานที่และอุปกรณ์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01C1F" w:rsidRPr="00E16A59" w:rsidTr="00244D3C">
        <w:tc>
          <w:tcPr>
            <w:tcW w:w="4140" w:type="dxa"/>
          </w:tcPr>
          <w:p w:rsidR="00701C1F" w:rsidRPr="00E16A59" w:rsidRDefault="00701C1F" w:rsidP="002F6F98">
            <w:pPr>
              <w:spacing w:line="37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45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</w:tcPr>
          <w:p w:rsidR="00701C1F" w:rsidRPr="00E16A59" w:rsidRDefault="00701C1F" w:rsidP="002F6F98">
            <w:pPr>
              <w:pStyle w:val="acctfourfigures"/>
              <w:tabs>
                <w:tab w:val="clear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</w:tbl>
    <w:p w:rsidR="008B3E81" w:rsidRDefault="008B3E81" w:rsidP="00CA4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:rsidR="00701C1F" w:rsidRPr="007145D7" w:rsidRDefault="00701C1F" w:rsidP="002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5329">
        <w:rPr>
          <w:rFonts w:ascii="Angsana New" w:hAnsi="Angsana New"/>
          <w:sz w:val="30"/>
          <w:szCs w:val="30"/>
          <w:cs/>
        </w:rPr>
        <w:t>รายการที่สำคัญ</w:t>
      </w:r>
      <w:r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55467">
        <w:rPr>
          <w:rFonts w:ascii="Angsana New" w:hAnsi="Angsana New"/>
          <w:sz w:val="30"/>
          <w:szCs w:val="30"/>
          <w:cs/>
        </w:rPr>
        <w:t>งวดหกเดือนสิ้นสุดวันที่</w:t>
      </w:r>
      <w:r w:rsidRPr="00D55467">
        <w:rPr>
          <w:rFonts w:ascii="Angsana New" w:hAnsi="Angsana New"/>
          <w:sz w:val="30"/>
          <w:szCs w:val="30"/>
        </w:rPr>
        <w:t xml:space="preserve"> 30 </w:t>
      </w:r>
      <w:r w:rsidRPr="00D55467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4632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F14632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:rsidR="00701C1F" w:rsidRDefault="00701C1F" w:rsidP="002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237"/>
        <w:gridCol w:w="236"/>
        <w:gridCol w:w="1296"/>
        <w:gridCol w:w="236"/>
        <w:gridCol w:w="1152"/>
        <w:gridCol w:w="236"/>
        <w:gridCol w:w="1277"/>
      </w:tblGrid>
      <w:tr w:rsidR="0031780C" w:rsidRPr="00400F28" w:rsidTr="00CF7358">
        <w:trPr>
          <w:trHeight w:val="70"/>
          <w:tblHeader/>
        </w:trPr>
        <w:tc>
          <w:tcPr>
            <w:tcW w:w="3330" w:type="dxa"/>
            <w:vAlign w:val="bottom"/>
          </w:tcPr>
          <w:p w:rsidR="0031780C" w:rsidRPr="00400F28" w:rsidRDefault="0031780C" w:rsidP="002F6F98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31780C" w:rsidRPr="0051733D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5" w:type="dxa"/>
            <w:gridSpan w:val="3"/>
          </w:tcPr>
          <w:p w:rsidR="0031780C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5C60" w:rsidRPr="00400F28" w:rsidTr="00CF7358">
        <w:trPr>
          <w:trHeight w:val="70"/>
          <w:tblHeader/>
        </w:trPr>
        <w:tc>
          <w:tcPr>
            <w:tcW w:w="3330" w:type="dxa"/>
            <w:vAlign w:val="bottom"/>
          </w:tcPr>
          <w:p w:rsidR="001F5C60" w:rsidRPr="00400F28" w:rsidRDefault="001F5C60" w:rsidP="002F6F98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  <w:vAlign w:val="bottom"/>
          </w:tcPr>
          <w:p w:rsidR="001F5C60" w:rsidRPr="00436DA3" w:rsidRDefault="001F5C60" w:rsidP="002F6F98">
            <w:pPr>
              <w:tabs>
                <w:tab w:val="left" w:pos="90"/>
              </w:tabs>
              <w:spacing w:line="370" w:lineRule="exact"/>
              <w:ind w:left="-18" w:right="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หรับงวด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</w:p>
          <w:p w:rsidR="001F5C60" w:rsidRPr="0092434D" w:rsidRDefault="001F5C60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1F5C60" w:rsidRPr="00400F28" w:rsidRDefault="001F5C60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5" w:type="dxa"/>
            <w:gridSpan w:val="3"/>
            <w:vAlign w:val="bottom"/>
          </w:tcPr>
          <w:p w:rsidR="001F5C60" w:rsidRPr="00436DA3" w:rsidRDefault="001F5C60" w:rsidP="002F6F98">
            <w:pPr>
              <w:tabs>
                <w:tab w:val="left" w:pos="90"/>
              </w:tabs>
              <w:spacing w:line="370" w:lineRule="exact"/>
              <w:ind w:left="342" w:right="65" w:hanging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1F5C60" w:rsidRPr="0092434D" w:rsidRDefault="001F5C60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DA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36DA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436DA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1780C" w:rsidRPr="00400F28" w:rsidTr="00CF7358">
        <w:trPr>
          <w:trHeight w:val="70"/>
          <w:tblHeader/>
        </w:trPr>
        <w:tc>
          <w:tcPr>
            <w:tcW w:w="3330" w:type="dxa"/>
            <w:vAlign w:val="bottom"/>
          </w:tcPr>
          <w:p w:rsidR="0031780C" w:rsidRPr="00400F28" w:rsidRDefault="0031780C" w:rsidP="002F6F98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1463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:rsidR="0031780C" w:rsidRPr="00941EC3" w:rsidRDefault="00F14632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1463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31780C" w:rsidRPr="00400F28" w:rsidRDefault="0031780C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7" w:type="dxa"/>
          </w:tcPr>
          <w:p w:rsidR="0031780C" w:rsidRPr="00941EC3" w:rsidRDefault="00F14632" w:rsidP="002F6F98">
            <w:pPr>
              <w:pStyle w:val="acctfourfigures"/>
              <w:tabs>
                <w:tab w:val="clear" w:pos="765"/>
              </w:tabs>
              <w:spacing w:line="37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1780C" w:rsidRPr="00400F28" w:rsidTr="00CF7358">
        <w:trPr>
          <w:tblHeader/>
        </w:trPr>
        <w:tc>
          <w:tcPr>
            <w:tcW w:w="3330" w:type="dxa"/>
          </w:tcPr>
          <w:p w:rsidR="0031780C" w:rsidRPr="00400F28" w:rsidRDefault="0031780C" w:rsidP="002F6F98">
            <w:pPr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31780C" w:rsidRPr="00877EE2" w:rsidRDefault="0031780C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70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5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1780C" w:rsidRPr="00400F28" w:rsidTr="00CF7358">
        <w:tc>
          <w:tcPr>
            <w:tcW w:w="3330" w:type="dxa"/>
          </w:tcPr>
          <w:p w:rsidR="0031780C" w:rsidRPr="00E16A59" w:rsidRDefault="0031780C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6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37" w:type="dxa"/>
            <w:vAlign w:val="bottom"/>
          </w:tcPr>
          <w:p w:rsidR="0031780C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1780C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31780C" w:rsidRPr="00936364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45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:rsidR="0031780C" w:rsidRPr="00400F28" w:rsidRDefault="0031780C" w:rsidP="002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31780C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1780C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31780C" w:rsidRPr="002A5E00" w:rsidRDefault="0031780C" w:rsidP="002F6F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70" w:lineRule="exact"/>
              <w:ind w:left="-45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E16A5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65" w:hanging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194,205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126,456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3,879</w:t>
            </w:r>
          </w:p>
        </w:tc>
      </w:tr>
      <w:tr w:rsidR="00272185" w:rsidRPr="00400F28" w:rsidTr="00CF7358">
        <w:tc>
          <w:tcPr>
            <w:tcW w:w="3330" w:type="dxa"/>
          </w:tcPr>
          <w:p w:rsidR="00272185" w:rsidRPr="00E16A5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 xml:space="preserve">   บริษัทย่อยของบริษัทใหญ่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ED4F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37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</w:t>
            </w:r>
          </w:p>
        </w:tc>
      </w:tr>
      <w:tr w:rsidR="003F5325" w:rsidRPr="00400F28" w:rsidTr="00CF7358">
        <w:tc>
          <w:tcPr>
            <w:tcW w:w="3330" w:type="dxa"/>
          </w:tcPr>
          <w:p w:rsidR="003F5325" w:rsidRDefault="003F5325" w:rsidP="008B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3F5325" w:rsidRDefault="003F532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F5325" w:rsidRDefault="003F532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F5325" w:rsidRDefault="003F532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3F5325" w:rsidRPr="00400F28" w:rsidRDefault="003F532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3F5325" w:rsidRDefault="003F532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F5325" w:rsidRDefault="003F532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3F5325" w:rsidRDefault="003F532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8B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กำไร</w:t>
            </w:r>
            <w:r w:rsidRPr="006156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237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272185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272185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317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31780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1,254,448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28,749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1,254,448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28,749</w:t>
            </w:r>
          </w:p>
        </w:tc>
      </w:tr>
      <w:tr w:rsidR="00272185" w:rsidRPr="00400F28" w:rsidTr="00CF7358">
        <w:tc>
          <w:tcPr>
            <w:tcW w:w="3330" w:type="dxa"/>
          </w:tcPr>
          <w:p w:rsidR="00272185" w:rsidRPr="0054400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sz w:val="30"/>
                <w:szCs w:val="30"/>
              </w:rPr>
            </w:pPr>
            <w:r w:rsidRPr="0031780C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A1C29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</w:tr>
      <w:tr w:rsidR="00272185" w:rsidRPr="00400F28" w:rsidTr="00CF7358">
        <w:tc>
          <w:tcPr>
            <w:tcW w:w="3330" w:type="dxa"/>
          </w:tcPr>
          <w:p w:rsidR="00272185" w:rsidRPr="0054400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sz w:val="30"/>
                <w:szCs w:val="30"/>
              </w:rPr>
            </w:pPr>
            <w:r w:rsidRPr="0031780C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40,309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40,309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72185" w:rsidRPr="00400F28" w:rsidTr="00CF7358">
        <w:tc>
          <w:tcPr>
            <w:tcW w:w="3330" w:type="dxa"/>
          </w:tcPr>
          <w:p w:rsidR="00272185" w:rsidRPr="0054400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272185" w:rsidRPr="00230CF7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:rsidR="00272185" w:rsidRPr="00230CF7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E16A59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31780C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A1C2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A1C2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30,080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35,415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26,538</w:t>
            </w:r>
          </w:p>
        </w:tc>
      </w:tr>
      <w:tr w:rsidR="00272185" w:rsidRPr="00400F28" w:rsidTr="00CF7358">
        <w:tc>
          <w:tcPr>
            <w:tcW w:w="3330" w:type="dxa"/>
          </w:tcPr>
          <w:p w:rsidR="00272185" w:rsidRPr="0031780C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31780C">
              <w:rPr>
                <w:rFonts w:ascii="Angsana New" w:hAnsi="Angsana New"/>
                <w:sz w:val="30"/>
                <w:szCs w:val="30"/>
                <w:cs/>
              </w:rPr>
              <w:t xml:space="preserve">   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ทางอ้อมของบริษัทใหญ่</w:t>
            </w:r>
          </w:p>
        </w:tc>
        <w:tc>
          <w:tcPr>
            <w:tcW w:w="123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272185" w:rsidRDefault="00272185" w:rsidP="00922C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36" w:type="dxa"/>
            <w:vAlign w:val="bottom"/>
          </w:tcPr>
          <w:p w:rsidR="00272185" w:rsidRPr="00400F28" w:rsidRDefault="00272185" w:rsidP="0027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236" w:type="dxa"/>
            <w:vAlign w:val="bottom"/>
          </w:tcPr>
          <w:p w:rsidR="00272185" w:rsidRDefault="00272185" w:rsidP="002721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2185" w:rsidRDefault="00272185" w:rsidP="00CF73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4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</w:tr>
    </w:tbl>
    <w:p w:rsidR="00701C1F" w:rsidRPr="00E14C95" w:rsidRDefault="00701C1F" w:rsidP="0029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:rsidR="00701C1F" w:rsidRDefault="00701C1F" w:rsidP="0029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5329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7F5329"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14632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14632">
        <w:rPr>
          <w:rFonts w:ascii="Angsana New" w:hAnsi="Angsana New"/>
          <w:sz w:val="30"/>
          <w:szCs w:val="30"/>
        </w:rPr>
        <w:t xml:space="preserve"> 2560</w:t>
      </w:r>
      <w:r>
        <w:rPr>
          <w:rFonts w:ascii="Angsana New" w:hAnsi="Angsana New"/>
          <w:sz w:val="30"/>
          <w:szCs w:val="30"/>
        </w:rPr>
        <w:t xml:space="preserve"> </w:t>
      </w:r>
      <w:r w:rsidRPr="007F5329">
        <w:rPr>
          <w:rFonts w:ascii="Angsana New" w:hAnsi="Angsana New"/>
          <w:sz w:val="30"/>
          <w:szCs w:val="30"/>
          <w:cs/>
        </w:rPr>
        <w:t>มีดังนี้</w:t>
      </w:r>
    </w:p>
    <w:p w:rsidR="00701C1F" w:rsidRPr="00E14C95" w:rsidRDefault="00701C1F" w:rsidP="0029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52"/>
        <w:gridCol w:w="1278"/>
        <w:gridCol w:w="243"/>
        <w:gridCol w:w="1215"/>
        <w:gridCol w:w="236"/>
        <w:gridCol w:w="1186"/>
      </w:tblGrid>
      <w:tr w:rsidR="00701C1F" w:rsidRPr="00E16A59" w:rsidTr="00CF7358">
        <w:trPr>
          <w:trHeight w:val="70"/>
          <w:tblHeader/>
        </w:trPr>
        <w:tc>
          <w:tcPr>
            <w:tcW w:w="3510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01C1F" w:rsidRPr="002A5E00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701C1F" w:rsidRPr="002A5E00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:rsidR="00701C1F" w:rsidRPr="001B5E61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C1F" w:rsidRPr="00E16A59" w:rsidTr="00CF7358">
        <w:trPr>
          <w:trHeight w:val="70"/>
          <w:tblHeader/>
        </w:trPr>
        <w:tc>
          <w:tcPr>
            <w:tcW w:w="3510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C1F" w:rsidRPr="002A5E00" w:rsidRDefault="00701C1F" w:rsidP="00244D3C">
            <w:pPr>
              <w:pStyle w:val="BodyText2"/>
              <w:ind w:left="-4" w:right="-18" w:hanging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="00701C1F" w:rsidRPr="002A5E00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01C1F" w:rsidRPr="002A5E00" w:rsidRDefault="00701C1F" w:rsidP="00244D3C">
            <w:pPr>
              <w:pStyle w:val="BodyText2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:rsidR="00701C1F" w:rsidRPr="002A5E00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01C1F" w:rsidRPr="002A5E00" w:rsidRDefault="00701C1F" w:rsidP="00244D3C">
            <w:pPr>
              <w:pStyle w:val="BodyText2"/>
              <w:ind w:left="-4" w:right="-18" w:hanging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701C1F" w:rsidRPr="002A5E00" w:rsidRDefault="00701C1F" w:rsidP="00244D3C">
            <w:pPr>
              <w:pStyle w:val="BodyText2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1C1F" w:rsidRPr="00E16A59" w:rsidTr="00CF7358">
        <w:trPr>
          <w:trHeight w:val="70"/>
          <w:tblHeader/>
        </w:trPr>
        <w:tc>
          <w:tcPr>
            <w:tcW w:w="3510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C1F" w:rsidRPr="002A5E00" w:rsidRDefault="00701C1F" w:rsidP="00244D3C">
            <w:pPr>
              <w:pStyle w:val="BodyText2"/>
              <w:ind w:left="-4" w:right="-1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46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701C1F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01C1F" w:rsidRPr="002A5E00" w:rsidRDefault="00F14632" w:rsidP="00244D3C">
            <w:pPr>
              <w:pStyle w:val="BodyText2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701C1F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01C1F" w:rsidRPr="002A5E00" w:rsidRDefault="00701C1F" w:rsidP="00244D3C">
            <w:pPr>
              <w:pStyle w:val="BodyText2"/>
              <w:ind w:left="-4" w:right="-1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46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701C1F" w:rsidRPr="002A5E00" w:rsidRDefault="00F14632" w:rsidP="00244D3C">
            <w:pPr>
              <w:pStyle w:val="BodyText2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1C1F" w:rsidRPr="00E16A59" w:rsidTr="00CF7358">
        <w:trPr>
          <w:trHeight w:val="70"/>
          <w:tblHeader/>
        </w:trPr>
        <w:tc>
          <w:tcPr>
            <w:tcW w:w="3510" w:type="dxa"/>
            <w:vAlign w:val="bottom"/>
          </w:tcPr>
          <w:p w:rsidR="00701C1F" w:rsidRPr="002A5E00" w:rsidRDefault="00701C1F" w:rsidP="00244D3C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701C1F" w:rsidRDefault="00701C1F" w:rsidP="00244D3C">
            <w:pPr>
              <w:pStyle w:val="BodyText2"/>
              <w:ind w:left="-1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01C1F" w:rsidRPr="00E16A59" w:rsidTr="00CF7358">
        <w:trPr>
          <w:trHeight w:val="108"/>
        </w:trPr>
        <w:tc>
          <w:tcPr>
            <w:tcW w:w="3510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:rsidR="00701C1F" w:rsidRPr="00097DE2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701C1F" w:rsidRPr="00E16A59" w:rsidRDefault="00701C1F" w:rsidP="0024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80E" w:rsidRPr="00E16A59" w:rsidTr="00CF7358">
        <w:trPr>
          <w:trHeight w:val="108"/>
        </w:trPr>
        <w:tc>
          <w:tcPr>
            <w:tcW w:w="3510" w:type="dxa"/>
          </w:tcPr>
          <w:p w:rsidR="00AE780E" w:rsidRPr="00E16A59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AE780E" w:rsidRPr="004C14D1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1,57</w:t>
            </w:r>
            <w:r w:rsidR="00D4656B">
              <w:rPr>
                <w:rFonts w:ascii="Angsana New" w:hAnsi="Angsana New"/>
                <w:sz w:val="30"/>
                <w:szCs w:val="30"/>
                <w:lang w:val="en-GB"/>
              </w:rPr>
              <w:t>2,998</w:t>
            </w:r>
          </w:p>
        </w:tc>
        <w:tc>
          <w:tcPr>
            <w:tcW w:w="252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AE780E" w:rsidRPr="00097DE2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324,339</w:t>
            </w:r>
          </w:p>
        </w:tc>
        <w:tc>
          <w:tcPr>
            <w:tcW w:w="243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AE780E" w:rsidRDefault="00AE780E" w:rsidP="0092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D4656B">
              <w:rPr>
                <w:rFonts w:ascii="Angsana New" w:hAnsi="Angsana New"/>
                <w:sz w:val="30"/>
                <w:szCs w:val="30"/>
                <w:lang w:val="en-GB"/>
              </w:rPr>
              <w:t>570,240</w:t>
            </w:r>
          </w:p>
        </w:tc>
        <w:tc>
          <w:tcPr>
            <w:tcW w:w="236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:rsidR="00AE780E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313,569</w:t>
            </w:r>
          </w:p>
        </w:tc>
      </w:tr>
      <w:tr w:rsidR="00AE780E" w:rsidRPr="00E16A59" w:rsidTr="00CF7358">
        <w:trPr>
          <w:trHeight w:val="108"/>
        </w:trPr>
        <w:tc>
          <w:tcPr>
            <w:tcW w:w="3510" w:type="dxa"/>
          </w:tcPr>
          <w:p w:rsidR="00AE780E" w:rsidRPr="00544009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43" w:type="dxa"/>
          </w:tcPr>
          <w:p w:rsidR="00AE780E" w:rsidRPr="00230CF7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63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AE780E" w:rsidRPr="00230CF7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</w:tcPr>
          <w:p w:rsidR="00AE780E" w:rsidRPr="00230CF7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AE780E" w:rsidRPr="00E16A59" w:rsidTr="00CF7358">
        <w:trPr>
          <w:trHeight w:val="108"/>
        </w:trPr>
        <w:tc>
          <w:tcPr>
            <w:tcW w:w="3510" w:type="dxa"/>
          </w:tcPr>
          <w:p w:rsidR="00AE780E" w:rsidRPr="00FF524D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AE780E" w:rsidRPr="00097DE2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:rsidR="00AE780E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780E" w:rsidRPr="00E16A59" w:rsidTr="00CF7358">
        <w:trPr>
          <w:trHeight w:val="108"/>
        </w:trPr>
        <w:tc>
          <w:tcPr>
            <w:tcW w:w="3510" w:type="dxa"/>
          </w:tcPr>
          <w:p w:rsidR="00AE780E" w:rsidRPr="00FF524D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F524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87,021</w:t>
            </w:r>
          </w:p>
        </w:tc>
        <w:tc>
          <w:tcPr>
            <w:tcW w:w="252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AE780E" w:rsidRPr="00097DE2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38,314</w:t>
            </w:r>
          </w:p>
        </w:tc>
        <w:tc>
          <w:tcPr>
            <w:tcW w:w="243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87,021</w:t>
            </w:r>
          </w:p>
        </w:tc>
        <w:tc>
          <w:tcPr>
            <w:tcW w:w="236" w:type="dxa"/>
          </w:tcPr>
          <w:p w:rsidR="00AE780E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AE780E" w:rsidRPr="00FD419E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38,314</w:t>
            </w:r>
          </w:p>
        </w:tc>
      </w:tr>
      <w:tr w:rsidR="00AE780E" w:rsidRPr="00600179" w:rsidTr="00CF7358">
        <w:trPr>
          <w:trHeight w:val="198"/>
        </w:trPr>
        <w:tc>
          <w:tcPr>
            <w:tcW w:w="3510" w:type="dxa"/>
          </w:tcPr>
          <w:p w:rsidR="00AE780E" w:rsidRPr="00544009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</w:tcPr>
          <w:p w:rsidR="00AE780E" w:rsidRPr="00230CF7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AE780E" w:rsidRPr="00230CF7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AE780E" w:rsidRPr="00230CF7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AE780E" w:rsidRPr="00230CF7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9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AE780E" w:rsidRPr="00600179" w:rsidTr="00CF7358">
        <w:trPr>
          <w:trHeight w:val="344"/>
        </w:trPr>
        <w:tc>
          <w:tcPr>
            <w:tcW w:w="3510" w:type="dxa"/>
          </w:tcPr>
          <w:p w:rsidR="00AE780E" w:rsidRPr="000373E1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</w:tcPr>
          <w:p w:rsidR="00AE780E" w:rsidRPr="00EE7DDB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780E" w:rsidRPr="00E8489A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AE780E" w:rsidRPr="00EE7DDB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:rsidR="00AE780E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3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AE780E" w:rsidRPr="00EE7DDB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AE780E" w:rsidRPr="00FD419E" w:rsidRDefault="00AE780E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780E" w:rsidRPr="00600179" w:rsidTr="00CF7358">
        <w:trPr>
          <w:trHeight w:val="344"/>
        </w:trPr>
        <w:tc>
          <w:tcPr>
            <w:tcW w:w="3510" w:type="dxa"/>
          </w:tcPr>
          <w:p w:rsidR="00AE780E" w:rsidRPr="000373E1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firstLine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AE780E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87,200</w:t>
            </w:r>
          </w:p>
        </w:tc>
        <w:tc>
          <w:tcPr>
            <w:tcW w:w="252" w:type="dxa"/>
          </w:tcPr>
          <w:p w:rsidR="00AE780E" w:rsidRPr="00EE7DDB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780E" w:rsidRPr="00E8489A" w:rsidRDefault="00AE780E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150,446</w:t>
            </w:r>
          </w:p>
        </w:tc>
        <w:tc>
          <w:tcPr>
            <w:tcW w:w="243" w:type="dxa"/>
          </w:tcPr>
          <w:p w:rsidR="00AE780E" w:rsidRPr="00EE7DDB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:rsidR="00AE780E" w:rsidRDefault="00AE780E" w:rsidP="0007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83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E780E" w:rsidRPr="00EE7DDB" w:rsidRDefault="00AE780E" w:rsidP="00AE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AE780E" w:rsidRPr="00FD419E" w:rsidRDefault="00AE780E" w:rsidP="0007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F5325" w:rsidRPr="00600179" w:rsidTr="00444498">
        <w:trPr>
          <w:trHeight w:val="198"/>
        </w:trPr>
        <w:tc>
          <w:tcPr>
            <w:tcW w:w="3510" w:type="dxa"/>
          </w:tcPr>
          <w:p w:rsidR="003F5325" w:rsidRPr="00544009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3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3F5325" w:rsidRPr="00230CF7" w:rsidRDefault="003F5325" w:rsidP="0044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9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1F5C60" w:rsidRPr="00E16A59" w:rsidTr="00CF7358">
        <w:trPr>
          <w:trHeight w:val="108"/>
        </w:trPr>
        <w:tc>
          <w:tcPr>
            <w:tcW w:w="3510" w:type="dxa"/>
          </w:tcPr>
          <w:p w:rsidR="001F5C60" w:rsidRPr="00E16A59" w:rsidRDefault="001F5C60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1F5C60" w:rsidRPr="00097DE2" w:rsidRDefault="001F5C60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:rsidR="001F5C60" w:rsidRPr="00097DE2" w:rsidRDefault="001F5C60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1F5C60" w:rsidRPr="00E8489A" w:rsidRDefault="001F5C60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8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1F5C60" w:rsidRPr="00097DE2" w:rsidRDefault="001F5C60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1F5C60" w:rsidRPr="00097DE2" w:rsidRDefault="001F5C60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F5C60" w:rsidRPr="00097DE2" w:rsidRDefault="001F5C60" w:rsidP="00230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1F5C60" w:rsidRPr="00FD419E" w:rsidRDefault="001F5C60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96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33F79" w:rsidRPr="00E16A59" w:rsidTr="00CF7358">
        <w:trPr>
          <w:trHeight w:val="195"/>
        </w:trPr>
        <w:tc>
          <w:tcPr>
            <w:tcW w:w="3510" w:type="dxa"/>
          </w:tcPr>
          <w:p w:rsidR="00433F79" w:rsidRPr="00E16A5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52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097DE2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43" w:type="dxa"/>
          </w:tcPr>
          <w:p w:rsidR="00433F7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36" w:type="dxa"/>
          </w:tcPr>
          <w:p w:rsidR="00433F7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419E">
              <w:rPr>
                <w:rFonts w:ascii="Angsana New" w:hAnsi="Angsana New"/>
                <w:sz w:val="30"/>
                <w:szCs w:val="30"/>
                <w:lang w:val="en-GB"/>
              </w:rPr>
              <w:t>2,288</w:t>
            </w:r>
          </w:p>
        </w:tc>
      </w:tr>
      <w:tr w:rsidR="00433F79" w:rsidRPr="0060017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B03CB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1260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1,498</w:t>
            </w:r>
          </w:p>
        </w:tc>
        <w:tc>
          <w:tcPr>
            <w:tcW w:w="252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097DE2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1,836</w:t>
            </w:r>
          </w:p>
        </w:tc>
        <w:tc>
          <w:tcPr>
            <w:tcW w:w="243" w:type="dxa"/>
          </w:tcPr>
          <w:p w:rsidR="00433F7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CF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1,498</w:t>
            </w:r>
          </w:p>
        </w:tc>
        <w:tc>
          <w:tcPr>
            <w:tcW w:w="236" w:type="dxa"/>
          </w:tcPr>
          <w:p w:rsidR="00433F79" w:rsidRDefault="00433F79" w:rsidP="0043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3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419E">
              <w:rPr>
                <w:rFonts w:ascii="Angsana New" w:hAnsi="Angsana New"/>
                <w:sz w:val="30"/>
                <w:szCs w:val="30"/>
                <w:lang w:val="en-GB"/>
              </w:rPr>
              <w:t>1,836</w:t>
            </w:r>
          </w:p>
        </w:tc>
      </w:tr>
      <w:tr w:rsidR="00433F79" w:rsidRPr="00E16A5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เงินกู้ยืมจากสถาบันการเงิน</w:t>
            </w:r>
          </w:p>
        </w:tc>
        <w:tc>
          <w:tcPr>
            <w:tcW w:w="1260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433F79" w:rsidRPr="00E8489A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844"/>
              </w:tabs>
              <w:spacing w:line="350" w:lineRule="exact"/>
              <w:ind w:left="-83" w:right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33F79" w:rsidRPr="00E16A59" w:rsidTr="00CF7358">
        <w:trPr>
          <w:trHeight w:val="195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500,000</w:t>
            </w:r>
          </w:p>
        </w:tc>
        <w:tc>
          <w:tcPr>
            <w:tcW w:w="252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4B4A5E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5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243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500,000</w:t>
            </w:r>
          </w:p>
        </w:tc>
        <w:tc>
          <w:tcPr>
            <w:tcW w:w="236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1,500,000</w:t>
            </w:r>
          </w:p>
        </w:tc>
      </w:tr>
      <w:tr w:rsidR="00E14C95" w:rsidRPr="00E16A59" w:rsidTr="00444498">
        <w:trPr>
          <w:trHeight w:val="162"/>
        </w:trPr>
        <w:tc>
          <w:tcPr>
            <w:tcW w:w="3510" w:type="dxa"/>
          </w:tcPr>
          <w:p w:rsidR="00E14C95" w:rsidRPr="00544009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844"/>
              </w:tabs>
              <w:spacing w:line="350" w:lineRule="exact"/>
              <w:ind w:left="-83" w:right="1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E14C95" w:rsidRPr="00230CF7" w:rsidRDefault="00E14C95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33F79" w:rsidRPr="00E16A5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หนี้สินตราสารอนุพันธ์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0373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373E1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586,999</w:t>
            </w:r>
          </w:p>
        </w:tc>
        <w:tc>
          <w:tcPr>
            <w:tcW w:w="252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E8489A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  <w:tab w:val="decimal" w:pos="774"/>
              </w:tabs>
              <w:spacing w:line="350" w:lineRule="exact"/>
              <w:ind w:left="-83" w:right="-21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2,761,114</w:t>
            </w:r>
          </w:p>
        </w:tc>
        <w:tc>
          <w:tcPr>
            <w:tcW w:w="243" w:type="dxa"/>
            <w:vAlign w:val="bottom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586,999</w:t>
            </w:r>
          </w:p>
        </w:tc>
        <w:tc>
          <w:tcPr>
            <w:tcW w:w="236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2,761,114</w:t>
            </w:r>
          </w:p>
        </w:tc>
      </w:tr>
      <w:tr w:rsidR="00433F79" w:rsidRPr="00E16A59" w:rsidTr="00CF7358">
        <w:trPr>
          <w:trHeight w:val="162"/>
        </w:trPr>
        <w:tc>
          <w:tcPr>
            <w:tcW w:w="3510" w:type="dxa"/>
          </w:tcPr>
          <w:p w:rsidR="00433F79" w:rsidRPr="0054400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844"/>
              </w:tabs>
              <w:spacing w:line="350" w:lineRule="exact"/>
              <w:ind w:left="-83" w:right="1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230CF7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33F79" w:rsidRPr="00E16A5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433F79" w:rsidRPr="00E8489A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844"/>
              </w:tabs>
              <w:spacing w:line="350" w:lineRule="exact"/>
              <w:ind w:left="-83" w:right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vAlign w:val="bottom"/>
          </w:tcPr>
          <w:p w:rsidR="00433F79" w:rsidRPr="00FD419E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33F79" w:rsidRPr="00E16A5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35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31,058</w:t>
            </w:r>
          </w:p>
        </w:tc>
        <w:tc>
          <w:tcPr>
            <w:tcW w:w="252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5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30,289</w:t>
            </w:r>
          </w:p>
        </w:tc>
        <w:tc>
          <w:tcPr>
            <w:tcW w:w="243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28,798</w:t>
            </w:r>
          </w:p>
        </w:tc>
        <w:tc>
          <w:tcPr>
            <w:tcW w:w="236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88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29,271</w:t>
            </w:r>
          </w:p>
        </w:tc>
      </w:tr>
      <w:tr w:rsidR="00433F79" w:rsidRPr="00E16A59" w:rsidTr="00CF7358">
        <w:trPr>
          <w:trHeight w:val="108"/>
        </w:trPr>
        <w:tc>
          <w:tcPr>
            <w:tcW w:w="3510" w:type="dxa"/>
          </w:tcPr>
          <w:p w:rsidR="00433F79" w:rsidRPr="00E16A5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6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E16A59">
              <w:rPr>
                <w:rFonts w:ascii="Angsana New" w:hAnsi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1260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111</w:t>
            </w:r>
          </w:p>
        </w:tc>
        <w:tc>
          <w:tcPr>
            <w:tcW w:w="252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433F79" w:rsidRPr="00097DE2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5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124</w:t>
            </w:r>
          </w:p>
        </w:tc>
        <w:tc>
          <w:tcPr>
            <w:tcW w:w="243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50" w:lineRule="exact"/>
              <w:ind w:right="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111</w:t>
            </w:r>
          </w:p>
        </w:tc>
        <w:tc>
          <w:tcPr>
            <w:tcW w:w="236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:rsidR="00433F79" w:rsidRDefault="00433F79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  <w:tab w:val="decimal" w:pos="871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124</w:t>
            </w:r>
          </w:p>
        </w:tc>
      </w:tr>
    </w:tbl>
    <w:p w:rsidR="00230CF7" w:rsidRPr="00544009" w:rsidRDefault="00230CF7" w:rsidP="00E14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7" w:right="389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701C1F" w:rsidRDefault="00701C1F" w:rsidP="00E14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7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:rsidR="00701C1F" w:rsidRPr="00544009" w:rsidRDefault="00701C1F" w:rsidP="00E14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right="389" w:firstLine="706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17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382"/>
        <w:gridCol w:w="1314"/>
        <w:gridCol w:w="236"/>
        <w:gridCol w:w="1231"/>
        <w:gridCol w:w="243"/>
        <w:gridCol w:w="1215"/>
        <w:gridCol w:w="238"/>
        <w:gridCol w:w="1312"/>
      </w:tblGrid>
      <w:tr w:rsidR="00ED4FAF" w:rsidRPr="00400F28" w:rsidTr="00ED4FAF">
        <w:tc>
          <w:tcPr>
            <w:tcW w:w="3382" w:type="dxa"/>
          </w:tcPr>
          <w:p w:rsidR="00ED4FAF" w:rsidRPr="00E16A59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  <w:vAlign w:val="bottom"/>
          </w:tcPr>
          <w:p w:rsidR="00ED4FAF" w:rsidRPr="003F33CC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50" w:lineRule="exact"/>
              <w:ind w:left="-108" w:right="87" w:firstLine="63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B5E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ED4FAF" w:rsidRPr="00400F28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vAlign w:val="bottom"/>
          </w:tcPr>
          <w:p w:rsidR="00ED4FAF" w:rsidRPr="00024184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350" w:lineRule="exact"/>
              <w:ind w:left="-108" w:right="-18" w:firstLine="63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B5E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FAF" w:rsidRPr="00400F28" w:rsidTr="00ED4FAF">
        <w:tc>
          <w:tcPr>
            <w:tcW w:w="3382" w:type="dxa"/>
          </w:tcPr>
          <w:p w:rsidR="00ED4FAF" w:rsidRPr="00E16A59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right="72"/>
              <w:jc w:val="distribute"/>
              <w:rPr>
                <w:rFonts w:ascii="Angsana New" w:hAnsi="Angsana New"/>
                <w:sz w:val="30"/>
                <w:szCs w:val="30"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:rsidR="00ED4FAF" w:rsidRPr="003F33CC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50" w:lineRule="exact"/>
              <w:ind w:left="-108" w:right="72" w:firstLine="63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:rsidR="00ED4FAF" w:rsidRPr="00400F28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72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ED4FAF" w:rsidRPr="00024184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350" w:lineRule="exact"/>
              <w:ind w:right="72" w:firstLine="63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2A5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5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FAF" w:rsidRPr="00400F28" w:rsidTr="00ED4FAF">
        <w:tc>
          <w:tcPr>
            <w:tcW w:w="3382" w:type="dxa"/>
          </w:tcPr>
          <w:p w:rsidR="00ED4FAF" w:rsidRPr="00E16A59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:rsidR="00ED4FAF" w:rsidRDefault="00256D65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35"/>
              </w:tabs>
              <w:spacing w:line="35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:rsidR="00ED4FAF" w:rsidRPr="003F33CC" w:rsidRDefault="00256D65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11"/>
              </w:tabs>
              <w:spacing w:line="350" w:lineRule="exact"/>
              <w:ind w:right="132" w:firstLine="63"/>
              <w:jc w:val="both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bottom"/>
          </w:tcPr>
          <w:p w:rsidR="00ED4FAF" w:rsidRPr="00400F28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right="72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ED4FAF" w:rsidRDefault="00256D65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5"/>
              </w:tabs>
              <w:spacing w:line="350" w:lineRule="exact"/>
              <w:ind w:right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  <w:vAlign w:val="bottom"/>
          </w:tcPr>
          <w:p w:rsidR="00ED4FAF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ED4FAF" w:rsidRPr="00024184" w:rsidRDefault="00ED4FA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350" w:lineRule="exact"/>
              <w:ind w:right="72" w:firstLine="63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4FAF" w:rsidRPr="00400F28" w:rsidTr="00ED4FAF">
        <w:tc>
          <w:tcPr>
            <w:tcW w:w="3382" w:type="dxa"/>
          </w:tcPr>
          <w:p w:rsidR="00ED4FAF" w:rsidRPr="00E16A59" w:rsidRDefault="00ED4FA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9" w:type="dxa"/>
            <w:gridSpan w:val="7"/>
            <w:vAlign w:val="bottom"/>
          </w:tcPr>
          <w:p w:rsidR="00ED4FAF" w:rsidRPr="00024184" w:rsidRDefault="00256D65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350" w:lineRule="exact"/>
              <w:ind w:left="-108" w:right="-18" w:firstLine="63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B5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01C1F" w:rsidRPr="00400F28" w:rsidTr="00ED4FAF">
        <w:tc>
          <w:tcPr>
            <w:tcW w:w="3382" w:type="dxa"/>
          </w:tcPr>
          <w:p w:rsidR="00701C1F" w:rsidRDefault="00701C1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6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ระผูกพันตามสัญญาเช่าดำเนินงาน</w:t>
            </w:r>
          </w:p>
          <w:p w:rsidR="00701C1F" w:rsidRPr="00E16A59" w:rsidRDefault="00701C1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ี่</w:t>
            </w:r>
            <w:r w:rsidRPr="00E16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314" w:type="dxa"/>
            <w:vAlign w:val="bottom"/>
          </w:tcPr>
          <w:p w:rsidR="00701C1F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01C1F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:rsidR="00701C1F" w:rsidRPr="003F33CC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50" w:lineRule="exact"/>
              <w:ind w:left="-108" w:right="87" w:firstLine="63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  <w:vAlign w:val="bottom"/>
          </w:tcPr>
          <w:p w:rsidR="00701C1F" w:rsidRPr="00400F28" w:rsidRDefault="00701C1F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01C1F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:rsidR="00701C1F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701C1F" w:rsidRPr="00024184" w:rsidRDefault="00701C1F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350" w:lineRule="exact"/>
              <w:ind w:left="-108" w:right="-18" w:firstLine="6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6F17D8" w:rsidRPr="00400F28" w:rsidTr="00ED4FAF">
        <w:tc>
          <w:tcPr>
            <w:tcW w:w="3382" w:type="dxa"/>
          </w:tcPr>
          <w:p w:rsidR="006F17D8" w:rsidRPr="00E16A59" w:rsidRDefault="006F17D8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7" w:right="65"/>
              <w:rPr>
                <w:rFonts w:ascii="Angsana New" w:hAnsi="Angsana New"/>
                <w:sz w:val="30"/>
                <w:szCs w:val="30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6F17D8" w:rsidRPr="00C77A34" w:rsidRDefault="00DB1646" w:rsidP="00DB1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9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568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36" w:type="dxa"/>
            <w:vAlign w:val="bottom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77A34">
              <w:rPr>
                <w:rFonts w:ascii="Angsana New" w:hAnsi="Angsana New"/>
                <w:sz w:val="30"/>
                <w:szCs w:val="30"/>
              </w:rPr>
              <w:t>24,526</w:t>
            </w:r>
          </w:p>
        </w:tc>
        <w:tc>
          <w:tcPr>
            <w:tcW w:w="243" w:type="dxa"/>
            <w:vAlign w:val="bottom"/>
          </w:tcPr>
          <w:p w:rsidR="006F17D8" w:rsidRPr="00C77A34" w:rsidRDefault="006F17D8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F17D8" w:rsidRPr="00C77A34" w:rsidRDefault="00DB1646" w:rsidP="00DB1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5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568A8">
              <w:rPr>
                <w:rFonts w:ascii="Angsana New" w:hAnsi="Angsana New"/>
                <w:sz w:val="30"/>
                <w:szCs w:val="30"/>
              </w:rPr>
              <w:t>,95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24,526</w:t>
            </w:r>
          </w:p>
        </w:tc>
      </w:tr>
      <w:tr w:rsidR="006F17D8" w:rsidRPr="00400F28" w:rsidTr="00ED4FAF">
        <w:tc>
          <w:tcPr>
            <w:tcW w:w="3382" w:type="dxa"/>
          </w:tcPr>
          <w:p w:rsidR="006F17D8" w:rsidRPr="00E16A59" w:rsidRDefault="006F17D8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9" w:right="65" w:firstLine="18"/>
              <w:rPr>
                <w:rFonts w:ascii="Angsana New" w:hAnsi="Angsana New"/>
                <w:sz w:val="30"/>
                <w:szCs w:val="30"/>
              </w:rPr>
            </w:pPr>
            <w:r w:rsidRPr="00E16A5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7D8" w:rsidRPr="00C77A34" w:rsidRDefault="00490975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9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77A34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236" w:type="dxa"/>
            <w:vAlign w:val="bottom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77A34"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  <w:tc>
          <w:tcPr>
            <w:tcW w:w="243" w:type="dxa"/>
            <w:vAlign w:val="bottom"/>
          </w:tcPr>
          <w:p w:rsidR="006F17D8" w:rsidRPr="00C77A34" w:rsidRDefault="006F17D8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6F17D8" w:rsidRPr="00C77A34" w:rsidRDefault="005C60C7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5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77A34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238" w:type="dxa"/>
            <w:vAlign w:val="bottom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350" w:lineRule="exac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</w:tr>
      <w:tr w:rsidR="006F17D8" w:rsidRPr="00400F28" w:rsidTr="00ED4FAF">
        <w:tc>
          <w:tcPr>
            <w:tcW w:w="3382" w:type="dxa"/>
          </w:tcPr>
          <w:p w:rsidR="006F17D8" w:rsidRPr="00E16A59" w:rsidRDefault="006F17D8" w:rsidP="00E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7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6F17D8" w:rsidRPr="00C77A34" w:rsidRDefault="00DB1646" w:rsidP="00DB1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9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B5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36" w:type="dxa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shd w:val="clear" w:color="auto" w:fill="auto"/>
          </w:tcPr>
          <w:p w:rsidR="006F17D8" w:rsidRPr="00C77A34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A34">
              <w:rPr>
                <w:rFonts w:ascii="Angsana New" w:hAnsi="Angsana New"/>
                <w:b/>
                <w:bCs/>
                <w:sz w:val="30"/>
                <w:szCs w:val="30"/>
              </w:rPr>
              <w:t>34,264</w:t>
            </w:r>
          </w:p>
        </w:tc>
        <w:tc>
          <w:tcPr>
            <w:tcW w:w="243" w:type="dxa"/>
            <w:vAlign w:val="bottom"/>
          </w:tcPr>
          <w:p w:rsidR="006F17D8" w:rsidRPr="00C77A34" w:rsidRDefault="006F17D8" w:rsidP="00E14C95">
            <w:pPr>
              <w:pStyle w:val="acctfourfigures"/>
              <w:tabs>
                <w:tab w:val="clear" w:pos="765"/>
                <w:tab w:val="decimal" w:pos="792"/>
              </w:tabs>
              <w:spacing w:line="350" w:lineRule="exact"/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6F17D8" w:rsidRPr="00C77A34" w:rsidRDefault="00DB1646" w:rsidP="00DB1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5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B5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38" w:type="dxa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:rsidR="006F17D8" w:rsidRDefault="006F17D8" w:rsidP="00E14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350" w:lineRule="exac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34,264</w:t>
            </w:r>
          </w:p>
        </w:tc>
      </w:tr>
    </w:tbl>
    <w:p w:rsidR="00AD0B6B" w:rsidRPr="00544009" w:rsidRDefault="00AD0B6B" w:rsidP="00AD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right="389" w:firstLine="706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AD0B6B" w:rsidRDefault="00701C1F" w:rsidP="00AD0B6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7F53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AD0B6B" w:rsidRPr="00544009" w:rsidRDefault="00AD0B6B" w:rsidP="00AD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right="389" w:firstLine="706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04097" w:rsidRPr="00281552" w:rsidRDefault="00804097" w:rsidP="009E53B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2669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1845">
        <w:rPr>
          <w:rFonts w:ascii="Angsana New" w:hAnsi="Angsana New" w:hint="cs"/>
          <w:sz w:val="30"/>
          <w:szCs w:val="30"/>
          <w:cs/>
        </w:rPr>
        <w:t xml:space="preserve">และบริษัทมีสัญญาการรับบริการกับธนาคารไทยพาณิชย์ จำกัด (มหาชน) โดยสัญญามีระยะเวลา </w:t>
      </w:r>
      <w:r w:rsidRPr="00B31845">
        <w:rPr>
          <w:rFonts w:ascii="Angsana New" w:hAnsi="Angsana New"/>
          <w:sz w:val="30"/>
          <w:szCs w:val="30"/>
        </w:rPr>
        <w:t xml:space="preserve">1 </w:t>
      </w:r>
      <w:r w:rsidRPr="00B31845">
        <w:rPr>
          <w:rFonts w:ascii="Angsana New" w:hAnsi="Angsana New" w:hint="cs"/>
          <w:sz w:val="30"/>
          <w:szCs w:val="30"/>
          <w:cs/>
        </w:rPr>
        <w:t>ปี ธนาคารมีสิทธิ์บอกเลิกสัญญาเมื่อใดก็ได้โดยจะแจ้งให้บริษัททราบ</w:t>
      </w:r>
      <w:r w:rsidR="00281552" w:rsidRPr="00865235">
        <w:rPr>
          <w:rFonts w:ascii="Angsana New" w:hAnsi="Angsana New" w:hint="cs"/>
          <w:sz w:val="30"/>
          <w:szCs w:val="30"/>
          <w:cs/>
        </w:rPr>
        <w:t xml:space="preserve">ล่วงหน้าเป็นระยะเวลาไม่น้อยกว่า </w:t>
      </w:r>
      <w:r w:rsidR="00281552" w:rsidRPr="00865235">
        <w:rPr>
          <w:rFonts w:ascii="Angsana New" w:hAnsi="Angsana New"/>
          <w:sz w:val="30"/>
          <w:szCs w:val="30"/>
        </w:rPr>
        <w:t>180</w:t>
      </w:r>
      <w:r w:rsidR="00281552" w:rsidRPr="00865235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B31845">
        <w:rPr>
          <w:rFonts w:ascii="Angsana New" w:hAnsi="Angsana New" w:hint="cs"/>
          <w:sz w:val="30"/>
          <w:szCs w:val="30"/>
          <w:cs/>
        </w:rPr>
        <w:t>ขอบเขตการรับบริการประกอบด้วย งานบัญชีและการเงิน งานบริหารความเสี่ยง งานทรัพยากรบุคคล งานกำกับงานตรวจสอบ งานกฎหมายงานเลขานุการบริษัท งานสื่อสารองค์กร งานสื่ออิเล็กทรอนิกส์ งานบริหาร งานบริการกลาง บริหารงานความปลอดภัยและรักษาความปลอดภัย งานเทคโนโลยีสารสนเทศ งานจัดซื้อ และงานบริหารอาคาร บริษัทจะต้องจ่ายค่าธรรมเนียมบริการตามที่ระบุไว้ในสัญญา</w:t>
      </w:r>
    </w:p>
    <w:p w:rsidR="00804097" w:rsidRPr="00804097" w:rsidRDefault="00804097" w:rsidP="00804097">
      <w:pPr>
        <w:tabs>
          <w:tab w:val="clear" w:pos="227"/>
          <w:tab w:val="clear" w:pos="454"/>
          <w:tab w:val="left" w:pos="540"/>
        </w:tabs>
        <w:spacing w:beforeLines="50" w:before="120" w:line="35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29786B" w:rsidRDefault="00701C1F" w:rsidP="00435C9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845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บริษัทมีสัญญาเช่าและบริการกับธนาคารไทยพาณิชย์ จำกัด (มหาชน) และบริษัท มหิศร จำกัด โดยสัญญามีระยะเวลา </w:t>
      </w:r>
      <w:r w:rsidRPr="00B31845">
        <w:rPr>
          <w:rFonts w:ascii="Angsana New" w:hAnsi="Angsana New"/>
          <w:sz w:val="30"/>
          <w:szCs w:val="30"/>
        </w:rPr>
        <w:t>3</w:t>
      </w:r>
      <w:r w:rsidRPr="00B31845">
        <w:rPr>
          <w:rFonts w:ascii="Angsana New" w:hAnsi="Angsana New"/>
          <w:sz w:val="30"/>
          <w:szCs w:val="30"/>
          <w:cs/>
        </w:rPr>
        <w:t xml:space="preserve"> ปี ผู้ให้บริการมีสิทธิ์บอกเลิกสัญญานี้ได้ทันที โ</w:t>
      </w:r>
      <w:r w:rsidR="00544009" w:rsidRPr="00B31845">
        <w:rPr>
          <w:rFonts w:ascii="Angsana New" w:hAnsi="Angsana New" w:hint="cs"/>
          <w:sz w:val="30"/>
          <w:szCs w:val="30"/>
          <w:cs/>
        </w:rPr>
        <w:t>ดย</w:t>
      </w:r>
      <w:r w:rsidRPr="00B31845">
        <w:rPr>
          <w:rFonts w:ascii="Angsana New" w:hAnsi="Angsana New"/>
          <w:sz w:val="30"/>
          <w:szCs w:val="30"/>
          <w:cs/>
        </w:rPr>
        <w:t>จะแจ้งให</w:t>
      </w:r>
      <w:r w:rsidR="00544009" w:rsidRPr="00B31845">
        <w:rPr>
          <w:rFonts w:ascii="Angsana New" w:hAnsi="Angsana New"/>
          <w:sz w:val="30"/>
          <w:szCs w:val="30"/>
          <w:cs/>
        </w:rPr>
        <w:t>้บริษัททราบล่วงหน้าเป็นระยะเวลา</w:t>
      </w:r>
      <w:r w:rsidRPr="00B31845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Pr="00B31845">
        <w:rPr>
          <w:rFonts w:ascii="Angsana New" w:hAnsi="Angsana New"/>
          <w:sz w:val="30"/>
          <w:szCs w:val="30"/>
        </w:rPr>
        <w:t>90</w:t>
      </w:r>
      <w:r w:rsidRPr="00B31845">
        <w:rPr>
          <w:rFonts w:ascii="Angsana New" w:hAnsi="Angsana New"/>
          <w:sz w:val="30"/>
          <w:szCs w:val="30"/>
          <w:cs/>
        </w:rPr>
        <w:t xml:space="preserve"> วัน บริษัทจะต้องจ่ายค่าเช่าและค่าบริการอาคารตามที่ระบุไว้ในสัญญา</w:t>
      </w:r>
    </w:p>
    <w:p w:rsidR="00804097" w:rsidRPr="00435C9E" w:rsidRDefault="00804097" w:rsidP="00435C9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501737" w:rsidRDefault="0034019E" w:rsidP="00BA3E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3" w:name="_Hlk520131117"/>
      <w:r>
        <w:rPr>
          <w:rFonts w:ascii="Angsana New" w:hAnsi="Angsana New"/>
          <w:b/>
          <w:bCs/>
          <w:sz w:val="30"/>
          <w:szCs w:val="30"/>
        </w:rPr>
        <w:t>3</w:t>
      </w:r>
      <w:r w:rsidR="004B4A5E">
        <w:rPr>
          <w:rFonts w:ascii="Angsana New" w:hAnsi="Angsana New"/>
          <w:b/>
          <w:bCs/>
          <w:sz w:val="30"/>
          <w:szCs w:val="30"/>
        </w:rPr>
        <w:t>3</w:t>
      </w:r>
      <w:r w:rsidR="00F60440" w:rsidRPr="007F5329">
        <w:rPr>
          <w:rFonts w:ascii="Angsana New" w:hAnsi="Angsana New"/>
          <w:b/>
          <w:bCs/>
          <w:sz w:val="30"/>
          <w:szCs w:val="30"/>
          <w:cs/>
        </w:rPr>
        <w:tab/>
      </w:r>
      <w:r w:rsidR="004B4A5E">
        <w:rPr>
          <w:rFonts w:ascii="Angsana New" w:hAnsi="Angsana New" w:hint="cs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:rsidR="0029786B" w:rsidRPr="00435C9E" w:rsidRDefault="0029786B" w:rsidP="00BA3E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9786B" w:rsidRPr="00AE349C" w:rsidRDefault="00D6065B" w:rsidP="00EE1800">
      <w:pPr>
        <w:tabs>
          <w:tab w:val="clear" w:pos="454"/>
          <w:tab w:val="clear" w:pos="680"/>
        </w:tabs>
        <w:spacing w:after="240" w:line="240" w:lineRule="auto"/>
        <w:ind w:left="547" w:right="43"/>
        <w:jc w:val="thaiDistribute"/>
        <w:outlineLvl w:val="0"/>
        <w:rPr>
          <w:rFonts w:ascii="Angsana New" w:hAnsi="Angsana New"/>
          <w:sz w:val="30"/>
          <w:szCs w:val="30"/>
        </w:rPr>
      </w:pPr>
      <w:r w:rsidRPr="00D03C3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</w:t>
      </w:r>
      <w:r w:rsidR="00BB5E12">
        <w:rPr>
          <w:rFonts w:ascii="Angsana New" w:hAnsi="Angsana New" w:hint="cs"/>
          <w:sz w:val="30"/>
          <w:szCs w:val="30"/>
          <w:cs/>
        </w:rPr>
        <w:t>รายงาน</w:t>
      </w:r>
      <w:r w:rsidRPr="00D03C37">
        <w:rPr>
          <w:rFonts w:ascii="Angsana New" w:hAnsi="Angsana New"/>
          <w:sz w:val="30"/>
          <w:szCs w:val="30"/>
          <w:cs/>
        </w:rPr>
        <w:t xml:space="preserve">ดังข้างล่างนี้ </w:t>
      </w:r>
      <w:r w:rsidR="00B01E59" w:rsidRPr="00D03C37">
        <w:rPr>
          <w:rFonts w:ascii="Angsana New" w:hAnsi="Angsana New"/>
          <w:sz w:val="30"/>
          <w:szCs w:val="30"/>
          <w:cs/>
        </w:rPr>
        <w:t>เป็น</w:t>
      </w:r>
      <w:r w:rsidRPr="00D03C37">
        <w:rPr>
          <w:rFonts w:ascii="Angsana New" w:hAnsi="Angsana New"/>
          <w:sz w:val="30"/>
          <w:szCs w:val="30"/>
          <w:cs/>
        </w:rPr>
        <w:t>ผลการดำเนินงาน</w:t>
      </w:r>
      <w:r w:rsidR="00B01E59" w:rsidRPr="00D03C37">
        <w:rPr>
          <w:rFonts w:ascii="Angsana New" w:hAnsi="Angsana New"/>
          <w:sz w:val="30"/>
          <w:szCs w:val="30"/>
          <w:cs/>
        </w:rPr>
        <w:t>ที่</w:t>
      </w:r>
      <w:r w:rsidRPr="00D03C37">
        <w:rPr>
          <w:rFonts w:ascii="Angsana New" w:hAnsi="Angsana New"/>
          <w:sz w:val="30"/>
          <w:szCs w:val="30"/>
          <w:cs/>
        </w:rPr>
        <w:t>วัดโดยใช้กำไร</w:t>
      </w:r>
      <w:r w:rsidR="00185123" w:rsidRPr="00D03C37">
        <w:rPr>
          <w:rFonts w:ascii="Angsana New" w:hAnsi="Angsana New"/>
          <w:sz w:val="30"/>
          <w:szCs w:val="30"/>
          <w:cs/>
        </w:rPr>
        <w:t>จาก</w:t>
      </w:r>
      <w:r w:rsidR="0093213C">
        <w:rPr>
          <w:rFonts w:ascii="Angsana New" w:hAnsi="Angsana New" w:hint="cs"/>
          <w:sz w:val="30"/>
          <w:szCs w:val="30"/>
          <w:cs/>
        </w:rPr>
        <w:t xml:space="preserve">        </w:t>
      </w:r>
      <w:r w:rsidR="00185123" w:rsidRPr="00D03C37">
        <w:rPr>
          <w:rFonts w:ascii="Angsana New" w:hAnsi="Angsana New"/>
          <w:sz w:val="30"/>
          <w:szCs w:val="30"/>
          <w:cs/>
        </w:rPr>
        <w:t>การดำเนินงานตามส่วนงาน</w:t>
      </w:r>
      <w:r w:rsidRPr="00D03C37">
        <w:rPr>
          <w:rFonts w:ascii="Angsana New" w:hAnsi="Angsana New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</w:t>
      </w:r>
      <w:r w:rsidRPr="008D6858">
        <w:rPr>
          <w:rFonts w:ascii="Angsana New" w:hAnsi="Angsana New"/>
          <w:sz w:val="30"/>
          <w:szCs w:val="30"/>
          <w:cs/>
        </w:rPr>
        <w:t>การดำเนินงานของ</w:t>
      </w:r>
      <w:r w:rsidR="00CF7471">
        <w:rPr>
          <w:rFonts w:ascii="Angsana New" w:hAnsi="Angsana New" w:hint="cs"/>
          <w:sz w:val="30"/>
          <w:szCs w:val="30"/>
          <w:cs/>
        </w:rPr>
        <w:t>กลุ่ม</w:t>
      </w:r>
      <w:r w:rsidRPr="008D6858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pPr w:leftFromText="180" w:rightFromText="180" w:vertAnchor="text" w:horzAnchor="page" w:tblpX="1693" w:tblpY="33"/>
        <w:tblW w:w="92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59"/>
        <w:gridCol w:w="1224"/>
        <w:gridCol w:w="189"/>
        <w:gridCol w:w="981"/>
        <w:gridCol w:w="189"/>
        <w:gridCol w:w="907"/>
        <w:gridCol w:w="9"/>
        <w:gridCol w:w="180"/>
        <w:gridCol w:w="9"/>
        <w:gridCol w:w="1208"/>
        <w:gridCol w:w="189"/>
        <w:gridCol w:w="936"/>
        <w:gridCol w:w="189"/>
        <w:gridCol w:w="977"/>
        <w:gridCol w:w="8"/>
        <w:gridCol w:w="9"/>
      </w:tblGrid>
      <w:tr w:rsidR="00335E1A" w:rsidRPr="008D6858" w:rsidTr="00F6783E">
        <w:trPr>
          <w:cantSplit/>
          <w:trHeight w:val="378"/>
          <w:tblHeader/>
        </w:trPr>
        <w:tc>
          <w:tcPr>
            <w:tcW w:w="2059" w:type="dxa"/>
          </w:tcPr>
          <w:p w:rsidR="00335E1A" w:rsidRPr="00667883" w:rsidRDefault="00335E1A" w:rsidP="00470AED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4" w:type="dxa"/>
            <w:gridSpan w:val="15"/>
            <w:vAlign w:val="bottom"/>
          </w:tcPr>
          <w:p w:rsidR="00335E1A" w:rsidRPr="00335E1A" w:rsidRDefault="00335E1A" w:rsidP="00E403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5E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577A1" w:rsidRPr="007577A1" w:rsidTr="00F6783E">
        <w:trPr>
          <w:cantSplit/>
          <w:trHeight w:val="929"/>
          <w:tblHeader/>
        </w:trPr>
        <w:tc>
          <w:tcPr>
            <w:tcW w:w="2059" w:type="dxa"/>
          </w:tcPr>
          <w:p w:rsidR="00E40395" w:rsidRPr="00A25D50" w:rsidRDefault="00E40395" w:rsidP="00E403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0" w:type="dxa"/>
            <w:gridSpan w:val="5"/>
            <w:vAlign w:val="bottom"/>
          </w:tcPr>
          <w:p w:rsidR="007577A1" w:rsidRPr="00335E1A" w:rsidRDefault="007577A1" w:rsidP="00E40395">
            <w:pPr>
              <w:tabs>
                <w:tab w:val="left" w:pos="90"/>
              </w:tabs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E1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="00256D65" w:rsidRPr="00335E1A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</w:p>
          <w:p w:rsidR="007577A1" w:rsidRPr="00335E1A" w:rsidRDefault="007577A1" w:rsidP="00C321A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5E1A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335E1A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335E1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335E1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112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  <w:gridSpan w:val="2"/>
            <w:vAlign w:val="bottom"/>
          </w:tcPr>
          <w:p w:rsidR="007577A1" w:rsidRPr="00335E1A" w:rsidRDefault="007577A1" w:rsidP="00C321A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5" w:type="dxa"/>
            <w:gridSpan w:val="8"/>
            <w:vAlign w:val="bottom"/>
          </w:tcPr>
          <w:p w:rsidR="00E40395" w:rsidRDefault="007577A1" w:rsidP="004B4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7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4B4A5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หกเดือนสิ้นสุด</w:t>
            </w:r>
          </w:p>
          <w:p w:rsidR="007577A1" w:rsidRPr="007577A1" w:rsidRDefault="007577A1" w:rsidP="00E403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77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577A1">
              <w:rPr>
                <w:rFonts w:ascii="Angsana New" w:hAnsi="Angsana New"/>
                <w:sz w:val="30"/>
                <w:szCs w:val="30"/>
              </w:rPr>
              <w:t>30</w:t>
            </w:r>
            <w:r w:rsidRPr="007577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0112F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</w:tr>
      <w:tr w:rsidR="00E045E4" w:rsidRPr="008D6858" w:rsidTr="00F6783E">
        <w:trPr>
          <w:gridAfter w:val="1"/>
          <w:wAfter w:w="9" w:type="dxa"/>
          <w:cantSplit/>
          <w:trHeight w:val="1460"/>
          <w:tblHeader/>
        </w:trPr>
        <w:tc>
          <w:tcPr>
            <w:tcW w:w="2059" w:type="dxa"/>
          </w:tcPr>
          <w:p w:rsidR="00335E1A" w:rsidRPr="00667883" w:rsidRDefault="00335E1A" w:rsidP="00470AED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4A61ED" w:rsidRDefault="004A61ED" w:rsidP="004A61ED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ส่วนงานนายหน้าซื้อ</w:t>
            </w:r>
          </w:p>
          <w:p w:rsidR="004A61ED" w:rsidRDefault="00957C30" w:rsidP="00957C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1" w:right="-106" w:hanging="6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</w:t>
            </w:r>
            <w:r w:rsidR="004A61ED"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หลักทรัพย์และ</w:t>
            </w:r>
          </w:p>
          <w:p w:rsidR="00335E1A" w:rsidRPr="00E045E4" w:rsidRDefault="004A61ED" w:rsidP="004A6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9" w:type="dxa"/>
            <w:vAlign w:val="bottom"/>
          </w:tcPr>
          <w:p w:rsidR="00335E1A" w:rsidRPr="00E045E4" w:rsidRDefault="00335E1A" w:rsidP="00470AE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E045E4" w:rsidRDefault="00E045E4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35E1A" w:rsidRPr="00872B0C" w:rsidRDefault="00335E1A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9" w:type="dxa"/>
            <w:vAlign w:val="bottom"/>
          </w:tcPr>
          <w:p w:rsidR="00335E1A" w:rsidRPr="00872B0C" w:rsidRDefault="00335E1A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16" w:type="dxa"/>
            <w:gridSpan w:val="2"/>
          </w:tcPr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35E1A" w:rsidRPr="00872B0C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2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" w:type="dxa"/>
            <w:gridSpan w:val="2"/>
          </w:tcPr>
          <w:p w:rsidR="00335E1A" w:rsidRPr="00872B0C" w:rsidRDefault="00335E1A" w:rsidP="00470AE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8" w:type="dxa"/>
          </w:tcPr>
          <w:p w:rsidR="00E045E4" w:rsidRDefault="004A61ED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ส่วนงานนายหน้าซื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้อ</w:t>
            </w:r>
            <w:r w:rsidR="00E045E4"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:rsidR="00335E1A" w:rsidRPr="00872B0C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9" w:type="dxa"/>
          </w:tcPr>
          <w:p w:rsidR="00335E1A" w:rsidRPr="00872B0C" w:rsidRDefault="00335E1A" w:rsidP="00470AE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36" w:type="dxa"/>
          </w:tcPr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045E4" w:rsidRPr="00E045E4" w:rsidRDefault="00E045E4" w:rsidP="00E045E4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9" w:type="dxa"/>
            <w:vAlign w:val="bottom"/>
          </w:tcPr>
          <w:p w:rsidR="00335E1A" w:rsidRPr="00872B0C" w:rsidRDefault="00335E1A" w:rsidP="00470AE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85" w:type="dxa"/>
            <w:gridSpan w:val="2"/>
            <w:vAlign w:val="bottom"/>
          </w:tcPr>
          <w:p w:rsidR="00335E1A" w:rsidRPr="00872B0C" w:rsidRDefault="00335E1A" w:rsidP="00957C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E045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45E4" w:rsidRPr="008D6858" w:rsidTr="00F6783E">
        <w:trPr>
          <w:gridAfter w:val="2"/>
          <w:wAfter w:w="17" w:type="dxa"/>
          <w:cantSplit/>
          <w:trHeight w:val="378"/>
        </w:trPr>
        <w:tc>
          <w:tcPr>
            <w:tcW w:w="2059" w:type="dxa"/>
          </w:tcPr>
          <w:p w:rsidR="00E045E4" w:rsidRPr="00667883" w:rsidRDefault="00E045E4" w:rsidP="00470AED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7" w:type="dxa"/>
            <w:gridSpan w:val="13"/>
          </w:tcPr>
          <w:p w:rsidR="00E045E4" w:rsidRPr="00E045E4" w:rsidRDefault="00E045E4" w:rsidP="00470A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45E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66788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6788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944,619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358,541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1,303,1</w:t>
            </w:r>
            <w:r w:rsidR="004172D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0112F4" w:rsidRPr="00027135" w:rsidRDefault="000112F4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7135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7135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0112F4" w:rsidRPr="00027135" w:rsidRDefault="000112F4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126,537</w:t>
            </w: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:rsidR="000112F4" w:rsidRPr="00027135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853,080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667883" w:rsidRDefault="000112F4" w:rsidP="000112F4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6788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667883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467,558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138,632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606,190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0112F4" w:rsidRPr="00027135" w:rsidRDefault="00726C97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  <w:r w:rsidR="000112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112F4" w:rsidRPr="00027135" w:rsidRDefault="000112F4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46,262</w:t>
            </w: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:rsidR="000112F4" w:rsidRPr="00027135" w:rsidRDefault="00511AE2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  <w:r w:rsidR="000112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0112F4" w:rsidRPr="00230CF7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8A55E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กำไรจากการดำเนิน</w:t>
            </w:r>
            <w:r w:rsidRPr="008A5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Pr="008A5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12F4" w:rsidRPr="008A55E3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477,061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8A55E3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6D0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12F4" w:rsidRPr="008A55E3" w:rsidRDefault="000C16D0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219,909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8A55E3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112F4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C16D0" w:rsidRPr="000C16D0" w:rsidRDefault="004172D1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696,970</w:t>
            </w:r>
          </w:p>
        </w:tc>
        <w:tc>
          <w:tcPr>
            <w:tcW w:w="189" w:type="dxa"/>
            <w:gridSpan w:val="2"/>
          </w:tcPr>
          <w:p w:rsidR="000112F4" w:rsidRPr="008A55E3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12F4" w:rsidRPr="008A55E3" w:rsidRDefault="00726C97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375</w:t>
            </w:r>
            <w:r w:rsidR="000112F4" w:rsidRPr="008A55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9" w:type="dxa"/>
            <w:vAlign w:val="bottom"/>
          </w:tcPr>
          <w:p w:rsidR="000112F4" w:rsidRPr="008A55E3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0112F4" w:rsidRPr="008A55E3" w:rsidRDefault="000112F4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12F4" w:rsidRPr="008A55E3" w:rsidRDefault="000112F4" w:rsidP="00256D6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5E3">
              <w:rPr>
                <w:rFonts w:ascii="Angsana New" w:hAnsi="Angsana New"/>
                <w:b/>
                <w:bCs/>
                <w:sz w:val="30"/>
                <w:szCs w:val="30"/>
              </w:rPr>
              <w:t>80,275</w:t>
            </w:r>
          </w:p>
        </w:tc>
        <w:tc>
          <w:tcPr>
            <w:tcW w:w="189" w:type="dxa"/>
            <w:vAlign w:val="bottom"/>
          </w:tcPr>
          <w:p w:rsidR="000112F4" w:rsidRPr="008A55E3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</w:tcPr>
          <w:p w:rsidR="000112F4" w:rsidRPr="00230CF7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0112F4" w:rsidRPr="00230CF7" w:rsidRDefault="00511AE2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  <w:r w:rsidR="000112F4" w:rsidRPr="00230C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54"/>
        </w:trPr>
        <w:tc>
          <w:tcPr>
            <w:tcW w:w="2059" w:type="dxa"/>
          </w:tcPr>
          <w:p w:rsidR="000112F4" w:rsidRPr="0066788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6788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66788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shd w:val="clear" w:color="auto" w:fill="auto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19,305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:rsidR="000112F4" w:rsidRPr="00027135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66788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788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667883">
              <w:rPr>
                <w:rFonts w:ascii="Angsana New" w:hAnsi="Angsana New" w:hint="cs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265,459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:rsidR="000112F4" w:rsidRPr="00027135" w:rsidRDefault="00511AE2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="000112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66788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788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1" w:type="dxa"/>
            <w:shd w:val="clear" w:color="auto" w:fill="auto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88,165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:rsidR="000112F4" w:rsidRPr="00027135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56,322</w:t>
            </w:r>
          </w:p>
        </w:tc>
      </w:tr>
      <w:tr w:rsidR="000112F4" w:rsidRPr="008D6858" w:rsidTr="000C16D0">
        <w:trPr>
          <w:gridAfter w:val="1"/>
          <w:wAfter w:w="9" w:type="dxa"/>
          <w:cantSplit/>
          <w:trHeight w:val="368"/>
        </w:trPr>
        <w:tc>
          <w:tcPr>
            <w:tcW w:w="2059" w:type="dxa"/>
          </w:tcPr>
          <w:p w:rsidR="000112F4" w:rsidRPr="008A55E3" w:rsidRDefault="000112F4" w:rsidP="000112F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A5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2F4" w:rsidRPr="00027135" w:rsidRDefault="000C16D0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362,651</w:t>
            </w:r>
          </w:p>
        </w:tc>
        <w:tc>
          <w:tcPr>
            <w:tcW w:w="189" w:type="dxa"/>
            <w:gridSpan w:val="2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0112F4" w:rsidRPr="00027135" w:rsidRDefault="000112F4" w:rsidP="000112F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12F4" w:rsidRPr="00027135" w:rsidRDefault="000112F4" w:rsidP="00256D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135">
              <w:rPr>
                <w:rFonts w:ascii="Angsana New" w:hAnsi="Angsana New"/>
                <w:b/>
                <w:bCs/>
                <w:sz w:val="30"/>
                <w:szCs w:val="30"/>
              </w:rPr>
              <w:t>223,567</w:t>
            </w:r>
          </w:p>
        </w:tc>
      </w:tr>
      <w:bookmarkEnd w:id="3"/>
    </w:tbl>
    <w:p w:rsidR="00C73D3A" w:rsidRPr="00435C9E" w:rsidRDefault="00C73D3A" w:rsidP="00544009">
      <w:pPr>
        <w:ind w:right="-45"/>
        <w:jc w:val="both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:rsidR="00F46BEC" w:rsidRPr="00C3337B" w:rsidRDefault="00F46BEC" w:rsidP="00F46BEC">
      <w:pPr>
        <w:ind w:left="540" w:right="-45"/>
        <w:jc w:val="both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3337B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:rsidR="00F46BEC" w:rsidRPr="00435C9E" w:rsidRDefault="00F46BEC" w:rsidP="00F46BEC">
      <w:pPr>
        <w:ind w:left="540" w:right="45"/>
        <w:outlineLvl w:val="0"/>
        <w:rPr>
          <w:rFonts w:ascii="Angsana New" w:hAnsi="Angsana New"/>
          <w:sz w:val="16"/>
          <w:szCs w:val="16"/>
        </w:rPr>
      </w:pPr>
    </w:p>
    <w:p w:rsidR="00BF64B5" w:rsidRDefault="00667883" w:rsidP="00BF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</w:t>
      </w:r>
      <w:r w:rsidR="00F46BEC" w:rsidRPr="00C3337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46BEC" w:rsidRPr="00C3337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ดำเนินธุรกิจเฉพาะในประเทศเท่านั้น </w:t>
      </w:r>
      <w:r w:rsidR="00F46BEC" w:rsidRPr="00C3337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4F3181" w:rsidRDefault="00435C9E" w:rsidP="004F31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8E4EF9">
        <w:rPr>
          <w:rFonts w:ascii="Angsana New" w:hAnsi="Angsana New"/>
          <w:b/>
          <w:sz w:val="30"/>
          <w:szCs w:val="30"/>
        </w:rPr>
        <w:lastRenderedPageBreak/>
        <w:t>3</w:t>
      </w:r>
      <w:r w:rsidR="004B4A5E">
        <w:rPr>
          <w:rFonts w:ascii="Angsana New" w:hAnsi="Angsana New"/>
          <w:b/>
          <w:sz w:val="30"/>
          <w:szCs w:val="30"/>
        </w:rPr>
        <w:t>4</w:t>
      </w:r>
      <w:r w:rsidR="004F3181" w:rsidRPr="00235571">
        <w:rPr>
          <w:rFonts w:ascii="Angsana New" w:hAnsi="Angsana New"/>
          <w:bCs/>
          <w:sz w:val="30"/>
          <w:szCs w:val="30"/>
        </w:rPr>
        <w:tab/>
      </w:r>
      <w:r w:rsidR="003C664D" w:rsidRPr="007F5329">
        <w:rPr>
          <w:rFonts w:ascii="Angsana New" w:hAnsi="Angsana New"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9C3C44" w:rsidRDefault="009C3C44" w:rsidP="009C3C44">
      <w:pPr>
        <w:ind w:left="540" w:right="45"/>
        <w:outlineLvl w:val="0"/>
        <w:rPr>
          <w:rFonts w:ascii="Angsana New" w:hAnsi="Angsana New"/>
          <w:sz w:val="30"/>
          <w:szCs w:val="30"/>
        </w:rPr>
      </w:pPr>
    </w:p>
    <w:p w:rsidR="00943FA9" w:rsidRDefault="00943FA9" w:rsidP="009C3C44">
      <w:pPr>
        <w:ind w:left="540" w:right="45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ภาระผูกพันรายจ่ายฝ่ายทุน</w:t>
      </w:r>
    </w:p>
    <w:p w:rsidR="00943FA9" w:rsidRDefault="00943FA9" w:rsidP="009C3C44">
      <w:pPr>
        <w:ind w:left="540" w:right="45"/>
        <w:outlineLvl w:val="0"/>
        <w:rPr>
          <w:rFonts w:ascii="Angsana New" w:hAnsi="Angsana New"/>
          <w:i/>
          <w:iCs/>
          <w:sz w:val="30"/>
          <w:szCs w:val="30"/>
        </w:rPr>
      </w:pPr>
    </w:p>
    <w:p w:rsidR="00943FA9" w:rsidRPr="00943FA9" w:rsidRDefault="00943FA9" w:rsidP="00B10ABD">
      <w:pPr>
        <w:ind w:left="540" w:right="45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กลุ่มบริษัทและบริษัทลงนามในสัญญากับบริษัทต่างประเทศ ซึ่งเกี่ยวข้องกับการพัฒนาโ</w:t>
      </w:r>
      <w:r w:rsidR="003425DD">
        <w:rPr>
          <w:rFonts w:ascii="Angsana New" w:hAnsi="Angsana New" w:hint="cs"/>
          <w:sz w:val="30"/>
          <w:szCs w:val="30"/>
          <w:cs/>
        </w:rPr>
        <w:t>ปรแกรมคอมพิวเตอร์สำหรับ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3425DD">
        <w:rPr>
          <w:rFonts w:ascii="Angsana New" w:hAnsi="Angsana New" w:hint="cs"/>
          <w:sz w:val="30"/>
          <w:szCs w:val="30"/>
          <w:cs/>
        </w:rPr>
        <w:t>ประกอบ</w:t>
      </w:r>
      <w:r>
        <w:rPr>
          <w:rFonts w:ascii="Angsana New" w:hAnsi="Angsana New" w:hint="cs"/>
          <w:sz w:val="30"/>
          <w:szCs w:val="30"/>
          <w:cs/>
        </w:rPr>
        <w:t xml:space="preserve">ธุรกิจ รายจ่ายฝ่ายทุนนี้ยังไม่ได้รับรู้ในงบการเงิน กลุ่มบริษัทและบริษัทมีภาระผูกพันที่จะต้องจ่ายภายใต้สัญญาดังกล่าวจำนวน </w:t>
      </w:r>
      <w:r w:rsidR="005D2079">
        <w:rPr>
          <w:rFonts w:ascii="Angsana New" w:hAnsi="Angsana New"/>
          <w:sz w:val="30"/>
          <w:szCs w:val="30"/>
        </w:rPr>
        <w:t>58.0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943FA9" w:rsidRDefault="00943FA9" w:rsidP="009C3C44">
      <w:pPr>
        <w:ind w:left="540" w:right="45"/>
        <w:outlineLvl w:val="0"/>
        <w:rPr>
          <w:rFonts w:ascii="Angsana New" w:hAnsi="Angsana New"/>
          <w:sz w:val="30"/>
          <w:szCs w:val="30"/>
        </w:rPr>
      </w:pPr>
    </w:p>
    <w:p w:rsidR="009C3C44" w:rsidRPr="009C3C44" w:rsidRDefault="009C3C44" w:rsidP="009C3C44">
      <w:pPr>
        <w:ind w:left="540" w:right="45"/>
        <w:outlineLvl w:val="0"/>
        <w:rPr>
          <w:rFonts w:ascii="Angsana New" w:hAnsi="Angsana New"/>
          <w:i/>
          <w:iCs/>
          <w:sz w:val="30"/>
          <w:szCs w:val="30"/>
        </w:rPr>
      </w:pPr>
      <w:r w:rsidRPr="009C3C44">
        <w:rPr>
          <w:rFonts w:ascii="Angsana New" w:hAnsi="Angsana New" w:hint="cs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:rsidR="009C3C44" w:rsidRPr="00F06559" w:rsidRDefault="009C3C44" w:rsidP="009C3C44">
      <w:pPr>
        <w:ind w:left="540" w:right="45"/>
        <w:outlineLvl w:val="0"/>
        <w:rPr>
          <w:rFonts w:ascii="Angsana New" w:hAnsi="Angsana New"/>
          <w:sz w:val="30"/>
          <w:szCs w:val="30"/>
        </w:rPr>
      </w:pPr>
    </w:p>
    <w:p w:rsidR="009C3C44" w:rsidRDefault="009C3C44" w:rsidP="009C3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จำนวนเงินขั้นต่ำที่ต้องจ่ายในอนาคตทั้งสิ้นภายใต้สัญญาเช่าดำเนินงานที่ยกเลิกไม่ได้ มีดังนี้</w:t>
      </w:r>
    </w:p>
    <w:p w:rsidR="004B4A5E" w:rsidRDefault="004B4A5E" w:rsidP="004B4A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3C664D" w:rsidRPr="00400F28" w:rsidTr="003C664D">
        <w:trPr>
          <w:trHeight w:val="70"/>
        </w:trPr>
        <w:tc>
          <w:tcPr>
            <w:tcW w:w="3825" w:type="dxa"/>
            <w:vAlign w:val="bottom"/>
          </w:tcPr>
          <w:p w:rsidR="003C664D" w:rsidRPr="00400F28" w:rsidRDefault="003C664D" w:rsidP="003C66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:rsidR="003C664D" w:rsidRPr="0051733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73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:rsidR="003C664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037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C664D" w:rsidRPr="00400F28" w:rsidTr="003C664D">
        <w:trPr>
          <w:trHeight w:val="70"/>
        </w:trPr>
        <w:tc>
          <w:tcPr>
            <w:tcW w:w="3825" w:type="dxa"/>
            <w:vAlign w:val="bottom"/>
          </w:tcPr>
          <w:p w:rsidR="003C664D" w:rsidRPr="00400F28" w:rsidRDefault="003C664D" w:rsidP="003C66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3C664D" w:rsidRPr="0092434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C664D" w:rsidRPr="0092434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C664D" w:rsidRPr="0092434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C664D" w:rsidRPr="0092434D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C664D" w:rsidRPr="00400F28" w:rsidTr="003C664D">
        <w:trPr>
          <w:trHeight w:val="70"/>
        </w:trPr>
        <w:tc>
          <w:tcPr>
            <w:tcW w:w="3825" w:type="dxa"/>
            <w:vAlign w:val="bottom"/>
          </w:tcPr>
          <w:p w:rsidR="003C664D" w:rsidRPr="00400F28" w:rsidRDefault="003C664D" w:rsidP="003C664D">
            <w:pPr>
              <w:rPr>
                <w:rFonts w:ascii="Angsana New" w:hAnsi="Angsana New"/>
                <w:sz w:val="30"/>
                <w:szCs w:val="30"/>
              </w:rPr>
            </w:pPr>
            <w:r w:rsidRPr="00400F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112F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C664D" w:rsidRPr="00941EC3" w:rsidRDefault="000112F4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112F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3C664D" w:rsidRPr="00400F28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:rsidR="003C664D" w:rsidRPr="00941EC3" w:rsidRDefault="003C664D" w:rsidP="003C664D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112F4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3C664D" w:rsidRPr="00400F28" w:rsidTr="003C664D">
        <w:tc>
          <w:tcPr>
            <w:tcW w:w="3825" w:type="dxa"/>
          </w:tcPr>
          <w:p w:rsidR="003C664D" w:rsidRPr="00400F28" w:rsidRDefault="003C664D" w:rsidP="003C664D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:rsidR="003C664D" w:rsidRDefault="003C664D" w:rsidP="003C66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3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E6A" w:rsidRPr="00400F28" w:rsidTr="00830FF8">
        <w:tc>
          <w:tcPr>
            <w:tcW w:w="3825" w:type="dxa"/>
          </w:tcPr>
          <w:p w:rsidR="00A55E6A" w:rsidRPr="000018E6" w:rsidRDefault="00A55E6A" w:rsidP="00A55E6A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18E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55E6A" w:rsidRP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A55E6A">
              <w:rPr>
                <w:rFonts w:ascii="Angsana New" w:hAnsi="Angsana New" w:hint="cs"/>
                <w:sz w:val="30"/>
                <w:szCs w:val="30"/>
                <w:cs/>
              </w:rPr>
              <w:t>9,</w:t>
            </w:r>
            <w:r w:rsidRPr="00A55E6A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12,821</w:t>
            </w:r>
          </w:p>
        </w:tc>
        <w:tc>
          <w:tcPr>
            <w:tcW w:w="236" w:type="dxa"/>
            <w:vAlign w:val="bottom"/>
          </w:tcPr>
          <w:p w:rsidR="00A55E6A" w:rsidRPr="00400F28" w:rsidRDefault="00A55E6A" w:rsidP="00A5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4,085</w:t>
            </w:r>
          </w:p>
        </w:tc>
        <w:tc>
          <w:tcPr>
            <w:tcW w:w="236" w:type="dxa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6,714</w:t>
            </w:r>
          </w:p>
        </w:tc>
      </w:tr>
      <w:tr w:rsidR="00A55E6A" w:rsidRPr="00400F28" w:rsidTr="00830FF8">
        <w:tc>
          <w:tcPr>
            <w:tcW w:w="3825" w:type="dxa"/>
          </w:tcPr>
          <w:p w:rsidR="00A55E6A" w:rsidRPr="000018E6" w:rsidRDefault="00A55E6A" w:rsidP="00A55E6A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18E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5E6A" w:rsidRP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A55E6A">
              <w:rPr>
                <w:rFonts w:ascii="Angsana New" w:hAnsi="Angsana New"/>
                <w:sz w:val="30"/>
                <w:szCs w:val="30"/>
              </w:rPr>
              <w:t>10,383</w:t>
            </w:r>
          </w:p>
        </w:tc>
        <w:tc>
          <w:tcPr>
            <w:tcW w:w="236" w:type="dxa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236" w:type="dxa"/>
            <w:vAlign w:val="bottom"/>
          </w:tcPr>
          <w:p w:rsidR="00A55E6A" w:rsidRPr="00400F28" w:rsidRDefault="00A55E6A" w:rsidP="00A5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5,094</w:t>
            </w:r>
          </w:p>
        </w:tc>
        <w:tc>
          <w:tcPr>
            <w:tcW w:w="236" w:type="dxa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</w:tr>
      <w:tr w:rsidR="00A55E6A" w:rsidRPr="00400F28" w:rsidTr="00830FF8">
        <w:tc>
          <w:tcPr>
            <w:tcW w:w="3825" w:type="dxa"/>
          </w:tcPr>
          <w:p w:rsidR="00A55E6A" w:rsidRPr="000018E6" w:rsidRDefault="00A55E6A" w:rsidP="00A55E6A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18E6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5E6A" w:rsidRP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5E6A">
              <w:rPr>
                <w:rFonts w:ascii="Angsana New" w:hAnsi="Angsana New"/>
                <w:b/>
                <w:bCs/>
                <w:sz w:val="30"/>
                <w:szCs w:val="30"/>
              </w:rPr>
              <w:t>19,921</w:t>
            </w:r>
          </w:p>
        </w:tc>
        <w:tc>
          <w:tcPr>
            <w:tcW w:w="236" w:type="dxa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5E6A" w:rsidRPr="00102079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3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24,385</w:t>
            </w:r>
          </w:p>
        </w:tc>
        <w:tc>
          <w:tcPr>
            <w:tcW w:w="236" w:type="dxa"/>
            <w:vAlign w:val="bottom"/>
          </w:tcPr>
          <w:p w:rsidR="00A55E6A" w:rsidRPr="00400F28" w:rsidRDefault="00A55E6A" w:rsidP="00A55E6A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9,179</w:t>
            </w:r>
          </w:p>
        </w:tc>
        <w:tc>
          <w:tcPr>
            <w:tcW w:w="236" w:type="dxa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A55E6A" w:rsidRDefault="00A55E6A" w:rsidP="00A55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3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10,480</w:t>
            </w:r>
          </w:p>
        </w:tc>
      </w:tr>
    </w:tbl>
    <w:p w:rsidR="00943FA9" w:rsidRPr="00F06559" w:rsidRDefault="00943FA9" w:rsidP="00943FA9">
      <w:pPr>
        <w:ind w:left="540" w:right="45"/>
        <w:outlineLvl w:val="0"/>
        <w:rPr>
          <w:rFonts w:ascii="Angsana New" w:hAnsi="Angsana New"/>
          <w:sz w:val="30"/>
          <w:szCs w:val="30"/>
        </w:rPr>
      </w:pPr>
    </w:p>
    <w:p w:rsidR="00943FA9" w:rsidRDefault="00943FA9" w:rsidP="0094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ลุ่มบริษัทและบริษัทลงนามในสัญญาหลายฉบับสำหรับการเช่าและบริการพื้นที่สำนักงานกับบริษัทในประเทศหลายแห่ง โดยมีระยะเวลาเช่า 2 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-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3 ปี</w:t>
      </w:r>
    </w:p>
    <w:p w:rsidR="00943FA9" w:rsidRPr="00F06559" w:rsidRDefault="00943FA9" w:rsidP="00943FA9">
      <w:pPr>
        <w:ind w:left="540" w:right="45"/>
        <w:outlineLvl w:val="0"/>
        <w:rPr>
          <w:rFonts w:ascii="Angsana New" w:hAnsi="Angsana New"/>
          <w:sz w:val="30"/>
          <w:szCs w:val="30"/>
        </w:rPr>
      </w:pPr>
    </w:p>
    <w:p w:rsidR="00943FA9" w:rsidRDefault="00943FA9" w:rsidP="0094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ลงนามในสัญญาหลายฉบับสำหรับการเช่ายานพาหนะกับบริษัทในประเทศหลายแห่งโดยมีระยะเวลาเช่า 5 ปี</w:t>
      </w:r>
    </w:p>
    <w:p w:rsidR="00943FA9" w:rsidRDefault="00943FA9" w:rsidP="003414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435C9E" w:rsidRDefault="00435C9E" w:rsidP="00435C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435C9E">
        <w:rPr>
          <w:rFonts w:ascii="Angsana New" w:hAnsi="Angsana New"/>
          <w:b/>
          <w:sz w:val="30"/>
          <w:szCs w:val="30"/>
        </w:rPr>
        <w:t>35</w:t>
      </w:r>
      <w:r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เหตุการณ์สำคัญภายหลังรอบระยะเวลารายงาน</w:t>
      </w:r>
    </w:p>
    <w:p w:rsidR="00435C9E" w:rsidRPr="00435C9E" w:rsidRDefault="00435C9E" w:rsidP="003414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435C9E" w:rsidRPr="0089665A" w:rsidRDefault="00435C9E" w:rsidP="003414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  <w:r w:rsidRPr="00435C9E">
        <w:rPr>
          <w:rFonts w:ascii="Angsana New" w:hAnsi="Angsana New"/>
          <w:b/>
          <w:sz w:val="30"/>
          <w:szCs w:val="30"/>
          <w:cs/>
        </w:rPr>
        <w:tab/>
      </w:r>
      <w:r w:rsidRPr="0089665A">
        <w:rPr>
          <w:rFonts w:ascii="Angsana New" w:hAnsi="Angsana New" w:hint="cs"/>
          <w:b/>
          <w:sz w:val="30"/>
          <w:szCs w:val="30"/>
          <w:cs/>
        </w:rPr>
        <w:t xml:space="preserve">เมื่อวันที่ 17 กรกฎาคม 2561 บริษัทได้ออกหุ้นกู้ด้อยสิทธิและไม่มีหลักประกัน ครั้งที่ 1/2561 จำนวน </w:t>
      </w:r>
      <w:r w:rsidRPr="0089665A">
        <w:rPr>
          <w:rFonts w:ascii="Angsana New" w:hAnsi="Angsana New"/>
          <w:bCs/>
          <w:sz w:val="30"/>
          <w:szCs w:val="30"/>
        </w:rPr>
        <w:t>1,534</w:t>
      </w:r>
      <w:r w:rsidRPr="0089665A">
        <w:rPr>
          <w:rFonts w:ascii="Angsana New" w:hAnsi="Angsana New"/>
          <w:b/>
          <w:sz w:val="30"/>
          <w:szCs w:val="30"/>
        </w:rPr>
        <w:t xml:space="preserve"> </w:t>
      </w:r>
      <w:r w:rsidRPr="0089665A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Pr="0089665A">
        <w:rPr>
          <w:rFonts w:ascii="Angsana New" w:hAnsi="Angsana New"/>
          <w:b/>
          <w:sz w:val="30"/>
          <w:szCs w:val="30"/>
          <w:cs/>
        </w:rPr>
        <w:tab/>
      </w:r>
      <w:r w:rsidRPr="0089665A">
        <w:rPr>
          <w:rFonts w:ascii="Angsana New" w:hAnsi="Angsana New" w:hint="cs"/>
          <w:b/>
          <w:sz w:val="30"/>
          <w:szCs w:val="30"/>
          <w:cs/>
        </w:rPr>
        <w:t xml:space="preserve">อายุ 1 ปี อัตราดอกเบี้ยร้อยละ 1.90 ต่อปี กำหนดชำระดอกเบี้ยทุก 6 เดือน ในเดือนมกราคม และกรกฎาคมของทุกปี </w:t>
      </w:r>
      <w:r w:rsidRPr="0089665A">
        <w:rPr>
          <w:rFonts w:ascii="Angsana New" w:hAnsi="Angsana New"/>
          <w:b/>
          <w:sz w:val="30"/>
          <w:szCs w:val="30"/>
          <w:cs/>
        </w:rPr>
        <w:tab/>
      </w:r>
      <w:r w:rsidRPr="0089665A">
        <w:rPr>
          <w:rFonts w:ascii="Angsana New" w:hAnsi="Angsana New" w:hint="cs"/>
          <w:b/>
          <w:sz w:val="30"/>
          <w:szCs w:val="30"/>
          <w:cs/>
        </w:rPr>
        <w:t>โดยบริษัทมีสิทธิไถ่ถอนหุ้นกู้ด้อยสิทธิและไม่มีหลักประกันครั้งที่ 1/2561 ภายใต้เงื่อนไขที่กำหนด</w:t>
      </w:r>
    </w:p>
    <w:sectPr w:rsidR="00435C9E" w:rsidRPr="0089665A" w:rsidSect="00A5139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540" w:right="1107" w:bottom="9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9B0" w:rsidRDefault="008C59B0">
      <w:r>
        <w:separator/>
      </w:r>
    </w:p>
  </w:endnote>
  <w:endnote w:type="continuationSeparator" w:id="0">
    <w:p w:rsidR="008C59B0" w:rsidRDefault="008C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Pr="008178F8" w:rsidRDefault="006023E3" w:rsidP="008178F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178F8">
      <w:rPr>
        <w:rFonts w:ascii="Angsana New" w:hAnsi="Angsana New"/>
        <w:caps/>
        <w:sz w:val="30"/>
        <w:szCs w:val="30"/>
      </w:rPr>
      <w:fldChar w:fldCharType="begin"/>
    </w:r>
    <w:r w:rsidRPr="008178F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178F8">
      <w:rPr>
        <w:rFonts w:ascii="Angsana New" w:hAnsi="Angsana New"/>
        <w:caps/>
        <w:sz w:val="30"/>
        <w:szCs w:val="30"/>
      </w:rPr>
      <w:fldChar w:fldCharType="separate"/>
    </w:r>
    <w:r w:rsidR="009B5DF8">
      <w:rPr>
        <w:rFonts w:ascii="Angsana New" w:hAnsi="Angsana New"/>
        <w:caps/>
        <w:noProof/>
        <w:sz w:val="30"/>
        <w:szCs w:val="30"/>
      </w:rPr>
      <w:t>30</w:t>
    </w:r>
    <w:r w:rsidRPr="008178F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Default="006023E3" w:rsidP="003523EE">
    <w:pPr>
      <w:pStyle w:val="Footer"/>
      <w:framePr w:wrap="around" w:vAnchor="text" w:hAnchor="margin" w:xAlign="right" w:y="1"/>
      <w:tabs>
        <w:tab w:val="clear" w:pos="227"/>
        <w:tab w:val="left" w:pos="-180"/>
      </w:tabs>
      <w:ind w:right="15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023E3" w:rsidRDefault="006023E3">
    <w:pPr>
      <w:tabs>
        <w:tab w:val="left" w:pos="9000"/>
      </w:tabs>
      <w:ind w:right="360"/>
      <w:rPr>
        <w:rFonts w:ascii="Angsana New" w:hAnsi="Angsana New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9B0" w:rsidRDefault="008C59B0">
      <w:r>
        <w:separator/>
      </w:r>
    </w:p>
  </w:footnote>
  <w:footnote w:type="continuationSeparator" w:id="0">
    <w:p w:rsidR="008C59B0" w:rsidRDefault="008C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Default="006023E3" w:rsidP="008E4E32">
    <w:pPr>
      <w:tabs>
        <w:tab w:val="clear" w:pos="454"/>
        <w:tab w:val="left" w:pos="45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:rsidR="006023E3" w:rsidRDefault="006023E3" w:rsidP="00FC4F95">
    <w:pPr>
      <w:tabs>
        <w:tab w:val="clear" w:pos="454"/>
        <w:tab w:val="left" w:pos="45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6023E3" w:rsidRDefault="006023E3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</w:p>
  <w:p w:rsidR="006023E3" w:rsidRPr="000E0B3D" w:rsidRDefault="006023E3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Default="006023E3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:rsidR="006023E3" w:rsidRDefault="006023E3">
    <w:pPr>
      <w:tabs>
        <w:tab w:val="clear" w:pos="2807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023E3" w:rsidRDefault="006023E3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837EB">
      <w:rPr>
        <w:rFonts w:ascii="Angsana New" w:hAnsi="Angsana New"/>
        <w:b/>
        <w:bCs/>
        <w:sz w:val="32"/>
        <w:szCs w:val="32"/>
      </w:rPr>
      <w:t xml:space="preserve">31 </w:t>
    </w:r>
    <w:r w:rsidRPr="00F837EB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2554</w:t>
    </w:r>
  </w:p>
  <w:p w:rsidR="006023E3" w:rsidRDefault="006023E3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908C1"/>
    <w:rsid w:val="00000130"/>
    <w:rsid w:val="00000291"/>
    <w:rsid w:val="00000C46"/>
    <w:rsid w:val="000011BC"/>
    <w:rsid w:val="000015C8"/>
    <w:rsid w:val="000018E6"/>
    <w:rsid w:val="00001BCA"/>
    <w:rsid w:val="00001DBA"/>
    <w:rsid w:val="00002417"/>
    <w:rsid w:val="00002E8C"/>
    <w:rsid w:val="000031CB"/>
    <w:rsid w:val="00003917"/>
    <w:rsid w:val="00003A4F"/>
    <w:rsid w:val="00004632"/>
    <w:rsid w:val="00005904"/>
    <w:rsid w:val="000059B1"/>
    <w:rsid w:val="00005DB9"/>
    <w:rsid w:val="00006987"/>
    <w:rsid w:val="000069A9"/>
    <w:rsid w:val="00007133"/>
    <w:rsid w:val="00007E52"/>
    <w:rsid w:val="000100A1"/>
    <w:rsid w:val="000110B5"/>
    <w:rsid w:val="000111CC"/>
    <w:rsid w:val="00011238"/>
    <w:rsid w:val="000112F4"/>
    <w:rsid w:val="00011570"/>
    <w:rsid w:val="00012234"/>
    <w:rsid w:val="000131F6"/>
    <w:rsid w:val="00013A3F"/>
    <w:rsid w:val="0001493A"/>
    <w:rsid w:val="0001547D"/>
    <w:rsid w:val="0001584D"/>
    <w:rsid w:val="00015EFB"/>
    <w:rsid w:val="00016580"/>
    <w:rsid w:val="00016F39"/>
    <w:rsid w:val="0001795E"/>
    <w:rsid w:val="00017BF5"/>
    <w:rsid w:val="000202F5"/>
    <w:rsid w:val="0002083B"/>
    <w:rsid w:val="00021082"/>
    <w:rsid w:val="00021127"/>
    <w:rsid w:val="0002178F"/>
    <w:rsid w:val="00021A8B"/>
    <w:rsid w:val="00024184"/>
    <w:rsid w:val="00024789"/>
    <w:rsid w:val="00024940"/>
    <w:rsid w:val="000251B9"/>
    <w:rsid w:val="00025D5B"/>
    <w:rsid w:val="00025D72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923"/>
    <w:rsid w:val="00032DB1"/>
    <w:rsid w:val="000335EA"/>
    <w:rsid w:val="00033CAE"/>
    <w:rsid w:val="00034130"/>
    <w:rsid w:val="0003428F"/>
    <w:rsid w:val="00034507"/>
    <w:rsid w:val="00034FE8"/>
    <w:rsid w:val="00035B05"/>
    <w:rsid w:val="00035C9C"/>
    <w:rsid w:val="000361B0"/>
    <w:rsid w:val="00036A17"/>
    <w:rsid w:val="00036DDE"/>
    <w:rsid w:val="00036F7C"/>
    <w:rsid w:val="000371E3"/>
    <w:rsid w:val="000373E1"/>
    <w:rsid w:val="00037723"/>
    <w:rsid w:val="00037E11"/>
    <w:rsid w:val="00037EE2"/>
    <w:rsid w:val="000401F2"/>
    <w:rsid w:val="00040704"/>
    <w:rsid w:val="000417F5"/>
    <w:rsid w:val="00041A9E"/>
    <w:rsid w:val="00042494"/>
    <w:rsid w:val="00042622"/>
    <w:rsid w:val="0004272D"/>
    <w:rsid w:val="00042A6E"/>
    <w:rsid w:val="00043123"/>
    <w:rsid w:val="00043261"/>
    <w:rsid w:val="00043E9A"/>
    <w:rsid w:val="000440BC"/>
    <w:rsid w:val="00044585"/>
    <w:rsid w:val="00045866"/>
    <w:rsid w:val="00045BCC"/>
    <w:rsid w:val="00045C18"/>
    <w:rsid w:val="00047581"/>
    <w:rsid w:val="00050B45"/>
    <w:rsid w:val="00050C6B"/>
    <w:rsid w:val="00051E1E"/>
    <w:rsid w:val="00052243"/>
    <w:rsid w:val="00052307"/>
    <w:rsid w:val="00052890"/>
    <w:rsid w:val="00052B2A"/>
    <w:rsid w:val="00052DF5"/>
    <w:rsid w:val="000539DB"/>
    <w:rsid w:val="00053F4D"/>
    <w:rsid w:val="0005419A"/>
    <w:rsid w:val="00054C5C"/>
    <w:rsid w:val="00054D5D"/>
    <w:rsid w:val="00054DE4"/>
    <w:rsid w:val="00055595"/>
    <w:rsid w:val="00055D25"/>
    <w:rsid w:val="0005621E"/>
    <w:rsid w:val="00056588"/>
    <w:rsid w:val="00056B23"/>
    <w:rsid w:val="00056D2F"/>
    <w:rsid w:val="00056FE0"/>
    <w:rsid w:val="000579E9"/>
    <w:rsid w:val="0006041B"/>
    <w:rsid w:val="00060718"/>
    <w:rsid w:val="000608D5"/>
    <w:rsid w:val="00060C56"/>
    <w:rsid w:val="00060F16"/>
    <w:rsid w:val="000614DB"/>
    <w:rsid w:val="00061BC4"/>
    <w:rsid w:val="00062056"/>
    <w:rsid w:val="00062118"/>
    <w:rsid w:val="000621A3"/>
    <w:rsid w:val="000627EE"/>
    <w:rsid w:val="00062827"/>
    <w:rsid w:val="00062A53"/>
    <w:rsid w:val="00062FD2"/>
    <w:rsid w:val="00063001"/>
    <w:rsid w:val="0006325B"/>
    <w:rsid w:val="00063E05"/>
    <w:rsid w:val="00063FD7"/>
    <w:rsid w:val="00064032"/>
    <w:rsid w:val="000646D8"/>
    <w:rsid w:val="000647A2"/>
    <w:rsid w:val="00065135"/>
    <w:rsid w:val="00065986"/>
    <w:rsid w:val="00065D2F"/>
    <w:rsid w:val="00065E0A"/>
    <w:rsid w:val="00065E5E"/>
    <w:rsid w:val="00066328"/>
    <w:rsid w:val="000679A3"/>
    <w:rsid w:val="00067FED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A37"/>
    <w:rsid w:val="00072B4A"/>
    <w:rsid w:val="00072BB3"/>
    <w:rsid w:val="00072BDC"/>
    <w:rsid w:val="00073040"/>
    <w:rsid w:val="00073179"/>
    <w:rsid w:val="000736B1"/>
    <w:rsid w:val="000743CA"/>
    <w:rsid w:val="000743FA"/>
    <w:rsid w:val="000746B3"/>
    <w:rsid w:val="00074B8E"/>
    <w:rsid w:val="00074F87"/>
    <w:rsid w:val="0007596D"/>
    <w:rsid w:val="00075B86"/>
    <w:rsid w:val="0007719B"/>
    <w:rsid w:val="00077987"/>
    <w:rsid w:val="00077F1F"/>
    <w:rsid w:val="00081973"/>
    <w:rsid w:val="00081F5A"/>
    <w:rsid w:val="000823E6"/>
    <w:rsid w:val="00082762"/>
    <w:rsid w:val="00082888"/>
    <w:rsid w:val="0008321A"/>
    <w:rsid w:val="000837AF"/>
    <w:rsid w:val="00083B5D"/>
    <w:rsid w:val="00083EC8"/>
    <w:rsid w:val="00084AF3"/>
    <w:rsid w:val="00084C7D"/>
    <w:rsid w:val="00085056"/>
    <w:rsid w:val="000854C8"/>
    <w:rsid w:val="00085C25"/>
    <w:rsid w:val="00086BCF"/>
    <w:rsid w:val="0008757D"/>
    <w:rsid w:val="00087B3E"/>
    <w:rsid w:val="00087C09"/>
    <w:rsid w:val="00087E01"/>
    <w:rsid w:val="00090A0B"/>
    <w:rsid w:val="00091781"/>
    <w:rsid w:val="00091904"/>
    <w:rsid w:val="00092CD0"/>
    <w:rsid w:val="000937E5"/>
    <w:rsid w:val="0009457A"/>
    <w:rsid w:val="00094919"/>
    <w:rsid w:val="00094F22"/>
    <w:rsid w:val="000961BE"/>
    <w:rsid w:val="00096292"/>
    <w:rsid w:val="0009656B"/>
    <w:rsid w:val="00096ED8"/>
    <w:rsid w:val="000974FC"/>
    <w:rsid w:val="000976F8"/>
    <w:rsid w:val="00097DD5"/>
    <w:rsid w:val="00097DE2"/>
    <w:rsid w:val="000A0893"/>
    <w:rsid w:val="000A0951"/>
    <w:rsid w:val="000A0DBF"/>
    <w:rsid w:val="000A0E7D"/>
    <w:rsid w:val="000A1119"/>
    <w:rsid w:val="000A1235"/>
    <w:rsid w:val="000A1468"/>
    <w:rsid w:val="000A2904"/>
    <w:rsid w:val="000A2C6F"/>
    <w:rsid w:val="000A2D91"/>
    <w:rsid w:val="000A41A2"/>
    <w:rsid w:val="000A48E8"/>
    <w:rsid w:val="000A508E"/>
    <w:rsid w:val="000A5C68"/>
    <w:rsid w:val="000A6767"/>
    <w:rsid w:val="000A75EC"/>
    <w:rsid w:val="000B08A4"/>
    <w:rsid w:val="000B2667"/>
    <w:rsid w:val="000B2DFF"/>
    <w:rsid w:val="000B30AE"/>
    <w:rsid w:val="000B39EE"/>
    <w:rsid w:val="000B39F2"/>
    <w:rsid w:val="000B4873"/>
    <w:rsid w:val="000B4881"/>
    <w:rsid w:val="000B48AE"/>
    <w:rsid w:val="000B567A"/>
    <w:rsid w:val="000B58C6"/>
    <w:rsid w:val="000B6B5B"/>
    <w:rsid w:val="000B7434"/>
    <w:rsid w:val="000B749E"/>
    <w:rsid w:val="000B7744"/>
    <w:rsid w:val="000B77E4"/>
    <w:rsid w:val="000C0237"/>
    <w:rsid w:val="000C02CF"/>
    <w:rsid w:val="000C1178"/>
    <w:rsid w:val="000C119E"/>
    <w:rsid w:val="000C1559"/>
    <w:rsid w:val="000C15C7"/>
    <w:rsid w:val="000C16D0"/>
    <w:rsid w:val="000C1A7C"/>
    <w:rsid w:val="000C1F81"/>
    <w:rsid w:val="000C29C6"/>
    <w:rsid w:val="000C313B"/>
    <w:rsid w:val="000C32F6"/>
    <w:rsid w:val="000C392A"/>
    <w:rsid w:val="000C3C50"/>
    <w:rsid w:val="000C51D9"/>
    <w:rsid w:val="000C5283"/>
    <w:rsid w:val="000C5339"/>
    <w:rsid w:val="000C571C"/>
    <w:rsid w:val="000C59AA"/>
    <w:rsid w:val="000C5F09"/>
    <w:rsid w:val="000C63C5"/>
    <w:rsid w:val="000C6946"/>
    <w:rsid w:val="000C6AE6"/>
    <w:rsid w:val="000C6CBE"/>
    <w:rsid w:val="000C7062"/>
    <w:rsid w:val="000C754C"/>
    <w:rsid w:val="000C794A"/>
    <w:rsid w:val="000C7FE5"/>
    <w:rsid w:val="000D07CC"/>
    <w:rsid w:val="000D0DDB"/>
    <w:rsid w:val="000D1817"/>
    <w:rsid w:val="000D245F"/>
    <w:rsid w:val="000D26C8"/>
    <w:rsid w:val="000D2816"/>
    <w:rsid w:val="000D3DDE"/>
    <w:rsid w:val="000D484E"/>
    <w:rsid w:val="000D48E5"/>
    <w:rsid w:val="000D4950"/>
    <w:rsid w:val="000D59FC"/>
    <w:rsid w:val="000D5D04"/>
    <w:rsid w:val="000D6820"/>
    <w:rsid w:val="000D6CD3"/>
    <w:rsid w:val="000D6F93"/>
    <w:rsid w:val="000D72D9"/>
    <w:rsid w:val="000D74AE"/>
    <w:rsid w:val="000D75D9"/>
    <w:rsid w:val="000D79A5"/>
    <w:rsid w:val="000E075D"/>
    <w:rsid w:val="000E0903"/>
    <w:rsid w:val="000E0961"/>
    <w:rsid w:val="000E0A82"/>
    <w:rsid w:val="000E0B3D"/>
    <w:rsid w:val="000E0D61"/>
    <w:rsid w:val="000E0E1A"/>
    <w:rsid w:val="000E100E"/>
    <w:rsid w:val="000E13F5"/>
    <w:rsid w:val="000E1626"/>
    <w:rsid w:val="000E1A67"/>
    <w:rsid w:val="000E246C"/>
    <w:rsid w:val="000E2B4A"/>
    <w:rsid w:val="000E2EA5"/>
    <w:rsid w:val="000E36FD"/>
    <w:rsid w:val="000E3815"/>
    <w:rsid w:val="000E3BE5"/>
    <w:rsid w:val="000E49C6"/>
    <w:rsid w:val="000E5570"/>
    <w:rsid w:val="000E584E"/>
    <w:rsid w:val="000E5C3D"/>
    <w:rsid w:val="000E6028"/>
    <w:rsid w:val="000E6941"/>
    <w:rsid w:val="000E6BC7"/>
    <w:rsid w:val="000E6E03"/>
    <w:rsid w:val="000E6E0A"/>
    <w:rsid w:val="000E7BA2"/>
    <w:rsid w:val="000F014B"/>
    <w:rsid w:val="000F0868"/>
    <w:rsid w:val="000F0D27"/>
    <w:rsid w:val="000F18FD"/>
    <w:rsid w:val="000F224A"/>
    <w:rsid w:val="000F23F1"/>
    <w:rsid w:val="000F2E80"/>
    <w:rsid w:val="000F3413"/>
    <w:rsid w:val="000F3B16"/>
    <w:rsid w:val="000F3B78"/>
    <w:rsid w:val="000F3C1A"/>
    <w:rsid w:val="000F3D3B"/>
    <w:rsid w:val="000F4623"/>
    <w:rsid w:val="000F548F"/>
    <w:rsid w:val="000F5A63"/>
    <w:rsid w:val="000F5D98"/>
    <w:rsid w:val="000F6444"/>
    <w:rsid w:val="000F69D3"/>
    <w:rsid w:val="000F6D3F"/>
    <w:rsid w:val="000F6F39"/>
    <w:rsid w:val="000F7592"/>
    <w:rsid w:val="000F79B0"/>
    <w:rsid w:val="000F79F6"/>
    <w:rsid w:val="000F7A08"/>
    <w:rsid w:val="000F7BA4"/>
    <w:rsid w:val="001008A9"/>
    <w:rsid w:val="00100D48"/>
    <w:rsid w:val="00100F19"/>
    <w:rsid w:val="00101349"/>
    <w:rsid w:val="0010170B"/>
    <w:rsid w:val="00101B1B"/>
    <w:rsid w:val="00101D7A"/>
    <w:rsid w:val="00101F86"/>
    <w:rsid w:val="00102079"/>
    <w:rsid w:val="00102638"/>
    <w:rsid w:val="0010278F"/>
    <w:rsid w:val="00102D19"/>
    <w:rsid w:val="00102EEF"/>
    <w:rsid w:val="00103028"/>
    <w:rsid w:val="00103142"/>
    <w:rsid w:val="00103B97"/>
    <w:rsid w:val="001040B4"/>
    <w:rsid w:val="00104805"/>
    <w:rsid w:val="001049EA"/>
    <w:rsid w:val="00104C6F"/>
    <w:rsid w:val="00104E92"/>
    <w:rsid w:val="00105008"/>
    <w:rsid w:val="001050B8"/>
    <w:rsid w:val="00105431"/>
    <w:rsid w:val="0010560B"/>
    <w:rsid w:val="0010565B"/>
    <w:rsid w:val="0010591E"/>
    <w:rsid w:val="00106629"/>
    <w:rsid w:val="001066F3"/>
    <w:rsid w:val="00106954"/>
    <w:rsid w:val="00106ACA"/>
    <w:rsid w:val="0010703A"/>
    <w:rsid w:val="00107408"/>
    <w:rsid w:val="00107821"/>
    <w:rsid w:val="00107B27"/>
    <w:rsid w:val="00110CF9"/>
    <w:rsid w:val="00111687"/>
    <w:rsid w:val="00111E17"/>
    <w:rsid w:val="001120A6"/>
    <w:rsid w:val="00112108"/>
    <w:rsid w:val="00112511"/>
    <w:rsid w:val="00112B3C"/>
    <w:rsid w:val="00112E29"/>
    <w:rsid w:val="00112E8B"/>
    <w:rsid w:val="0011365C"/>
    <w:rsid w:val="00113D23"/>
    <w:rsid w:val="001146AC"/>
    <w:rsid w:val="00115613"/>
    <w:rsid w:val="00115A41"/>
    <w:rsid w:val="00115B7F"/>
    <w:rsid w:val="00115EF3"/>
    <w:rsid w:val="001164EA"/>
    <w:rsid w:val="00116A45"/>
    <w:rsid w:val="00116CA5"/>
    <w:rsid w:val="00117473"/>
    <w:rsid w:val="00117B7F"/>
    <w:rsid w:val="00117C28"/>
    <w:rsid w:val="00117DCF"/>
    <w:rsid w:val="001202F0"/>
    <w:rsid w:val="001208C0"/>
    <w:rsid w:val="00120FD0"/>
    <w:rsid w:val="001216ED"/>
    <w:rsid w:val="00121C46"/>
    <w:rsid w:val="00122400"/>
    <w:rsid w:val="001224D9"/>
    <w:rsid w:val="0012321E"/>
    <w:rsid w:val="0012332C"/>
    <w:rsid w:val="00123C9A"/>
    <w:rsid w:val="00124098"/>
    <w:rsid w:val="0012427C"/>
    <w:rsid w:val="00124415"/>
    <w:rsid w:val="00124766"/>
    <w:rsid w:val="00124AAE"/>
    <w:rsid w:val="00124EB4"/>
    <w:rsid w:val="001273F7"/>
    <w:rsid w:val="00130CCE"/>
    <w:rsid w:val="00130D5F"/>
    <w:rsid w:val="0013119B"/>
    <w:rsid w:val="0013210E"/>
    <w:rsid w:val="001343E5"/>
    <w:rsid w:val="001346E2"/>
    <w:rsid w:val="001347A1"/>
    <w:rsid w:val="0013489C"/>
    <w:rsid w:val="00134E0D"/>
    <w:rsid w:val="00135E28"/>
    <w:rsid w:val="0013672D"/>
    <w:rsid w:val="00136809"/>
    <w:rsid w:val="00140268"/>
    <w:rsid w:val="00140277"/>
    <w:rsid w:val="00140578"/>
    <w:rsid w:val="00141044"/>
    <w:rsid w:val="001411F5"/>
    <w:rsid w:val="00141477"/>
    <w:rsid w:val="00141BCB"/>
    <w:rsid w:val="00141BED"/>
    <w:rsid w:val="00141D67"/>
    <w:rsid w:val="00142E17"/>
    <w:rsid w:val="00143680"/>
    <w:rsid w:val="0014369C"/>
    <w:rsid w:val="0014410B"/>
    <w:rsid w:val="001455A3"/>
    <w:rsid w:val="001455B1"/>
    <w:rsid w:val="00145AAA"/>
    <w:rsid w:val="00145DEF"/>
    <w:rsid w:val="00146D26"/>
    <w:rsid w:val="00147169"/>
    <w:rsid w:val="00147201"/>
    <w:rsid w:val="001474D8"/>
    <w:rsid w:val="00147A74"/>
    <w:rsid w:val="00147F49"/>
    <w:rsid w:val="00150AB5"/>
    <w:rsid w:val="00150F7E"/>
    <w:rsid w:val="001518EF"/>
    <w:rsid w:val="00151B5A"/>
    <w:rsid w:val="00152074"/>
    <w:rsid w:val="001524EF"/>
    <w:rsid w:val="00152506"/>
    <w:rsid w:val="00152BCE"/>
    <w:rsid w:val="00152CA4"/>
    <w:rsid w:val="00152DB6"/>
    <w:rsid w:val="001539E2"/>
    <w:rsid w:val="001542F4"/>
    <w:rsid w:val="00154ADA"/>
    <w:rsid w:val="00155810"/>
    <w:rsid w:val="00156197"/>
    <w:rsid w:val="00157AED"/>
    <w:rsid w:val="00157B01"/>
    <w:rsid w:val="00157D76"/>
    <w:rsid w:val="00160874"/>
    <w:rsid w:val="00160A3C"/>
    <w:rsid w:val="00160F83"/>
    <w:rsid w:val="00161391"/>
    <w:rsid w:val="00161BDD"/>
    <w:rsid w:val="00162C2C"/>
    <w:rsid w:val="0016308B"/>
    <w:rsid w:val="00163936"/>
    <w:rsid w:val="00164946"/>
    <w:rsid w:val="00164992"/>
    <w:rsid w:val="00164AC8"/>
    <w:rsid w:val="00164BD8"/>
    <w:rsid w:val="00164D4C"/>
    <w:rsid w:val="00164E43"/>
    <w:rsid w:val="00165272"/>
    <w:rsid w:val="001653A4"/>
    <w:rsid w:val="0016590E"/>
    <w:rsid w:val="00165EA3"/>
    <w:rsid w:val="00166234"/>
    <w:rsid w:val="0016657E"/>
    <w:rsid w:val="00166B47"/>
    <w:rsid w:val="00167096"/>
    <w:rsid w:val="001675C8"/>
    <w:rsid w:val="00167893"/>
    <w:rsid w:val="00170008"/>
    <w:rsid w:val="00170DA7"/>
    <w:rsid w:val="00170FB3"/>
    <w:rsid w:val="001718B8"/>
    <w:rsid w:val="00171D1D"/>
    <w:rsid w:val="00171DCD"/>
    <w:rsid w:val="001722B0"/>
    <w:rsid w:val="001724B9"/>
    <w:rsid w:val="001724E1"/>
    <w:rsid w:val="00172ABA"/>
    <w:rsid w:val="00172CC5"/>
    <w:rsid w:val="001732F4"/>
    <w:rsid w:val="001737A1"/>
    <w:rsid w:val="00173B10"/>
    <w:rsid w:val="00173EC6"/>
    <w:rsid w:val="001741E4"/>
    <w:rsid w:val="001742BE"/>
    <w:rsid w:val="0017437D"/>
    <w:rsid w:val="00174501"/>
    <w:rsid w:val="001748E8"/>
    <w:rsid w:val="00174A45"/>
    <w:rsid w:val="00175174"/>
    <w:rsid w:val="00175ACB"/>
    <w:rsid w:val="00175B59"/>
    <w:rsid w:val="00175EF6"/>
    <w:rsid w:val="00176ECB"/>
    <w:rsid w:val="00176F1E"/>
    <w:rsid w:val="0017772B"/>
    <w:rsid w:val="0018129C"/>
    <w:rsid w:val="001816EC"/>
    <w:rsid w:val="00181BC4"/>
    <w:rsid w:val="00181D96"/>
    <w:rsid w:val="00181DE1"/>
    <w:rsid w:val="00182A7D"/>
    <w:rsid w:val="00182ADF"/>
    <w:rsid w:val="00182C3B"/>
    <w:rsid w:val="00182FC3"/>
    <w:rsid w:val="00183779"/>
    <w:rsid w:val="00185075"/>
    <w:rsid w:val="00185123"/>
    <w:rsid w:val="001851B0"/>
    <w:rsid w:val="00185521"/>
    <w:rsid w:val="00185B15"/>
    <w:rsid w:val="00185B3F"/>
    <w:rsid w:val="00185E97"/>
    <w:rsid w:val="00186F8F"/>
    <w:rsid w:val="0018707D"/>
    <w:rsid w:val="00187507"/>
    <w:rsid w:val="00187C28"/>
    <w:rsid w:val="00190237"/>
    <w:rsid w:val="00190492"/>
    <w:rsid w:val="001906C2"/>
    <w:rsid w:val="00191061"/>
    <w:rsid w:val="00191792"/>
    <w:rsid w:val="00191C81"/>
    <w:rsid w:val="00192019"/>
    <w:rsid w:val="001922AD"/>
    <w:rsid w:val="001922EB"/>
    <w:rsid w:val="00192561"/>
    <w:rsid w:val="001931BA"/>
    <w:rsid w:val="0019340E"/>
    <w:rsid w:val="00193592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2B2"/>
    <w:rsid w:val="00196950"/>
    <w:rsid w:val="001A00B4"/>
    <w:rsid w:val="001A02E6"/>
    <w:rsid w:val="001A07A7"/>
    <w:rsid w:val="001A0CC8"/>
    <w:rsid w:val="001A117D"/>
    <w:rsid w:val="001A15E1"/>
    <w:rsid w:val="001A22B0"/>
    <w:rsid w:val="001A25F3"/>
    <w:rsid w:val="001A2F2B"/>
    <w:rsid w:val="001A3359"/>
    <w:rsid w:val="001A37BD"/>
    <w:rsid w:val="001A422A"/>
    <w:rsid w:val="001A4ABE"/>
    <w:rsid w:val="001A4CFE"/>
    <w:rsid w:val="001A50DB"/>
    <w:rsid w:val="001A548A"/>
    <w:rsid w:val="001A6299"/>
    <w:rsid w:val="001A6BE6"/>
    <w:rsid w:val="001A7014"/>
    <w:rsid w:val="001A7FF5"/>
    <w:rsid w:val="001B01AF"/>
    <w:rsid w:val="001B0EA3"/>
    <w:rsid w:val="001B122D"/>
    <w:rsid w:val="001B14D2"/>
    <w:rsid w:val="001B1766"/>
    <w:rsid w:val="001B1F6D"/>
    <w:rsid w:val="001B207B"/>
    <w:rsid w:val="001B2DC7"/>
    <w:rsid w:val="001B3D20"/>
    <w:rsid w:val="001B42DC"/>
    <w:rsid w:val="001B43B8"/>
    <w:rsid w:val="001B4672"/>
    <w:rsid w:val="001B4A95"/>
    <w:rsid w:val="001B4CB2"/>
    <w:rsid w:val="001B4D12"/>
    <w:rsid w:val="001B540D"/>
    <w:rsid w:val="001B5951"/>
    <w:rsid w:val="001B5D2A"/>
    <w:rsid w:val="001B5E61"/>
    <w:rsid w:val="001B61F6"/>
    <w:rsid w:val="001B6505"/>
    <w:rsid w:val="001B6991"/>
    <w:rsid w:val="001B6A63"/>
    <w:rsid w:val="001B6F01"/>
    <w:rsid w:val="001B7931"/>
    <w:rsid w:val="001B7DCC"/>
    <w:rsid w:val="001C0483"/>
    <w:rsid w:val="001C04AE"/>
    <w:rsid w:val="001C076B"/>
    <w:rsid w:val="001C1847"/>
    <w:rsid w:val="001C28C8"/>
    <w:rsid w:val="001C300B"/>
    <w:rsid w:val="001C315E"/>
    <w:rsid w:val="001C35C5"/>
    <w:rsid w:val="001C3F73"/>
    <w:rsid w:val="001C49DF"/>
    <w:rsid w:val="001C5A91"/>
    <w:rsid w:val="001C67B3"/>
    <w:rsid w:val="001C6C9E"/>
    <w:rsid w:val="001C7BFE"/>
    <w:rsid w:val="001D0125"/>
    <w:rsid w:val="001D015E"/>
    <w:rsid w:val="001D0E63"/>
    <w:rsid w:val="001D1227"/>
    <w:rsid w:val="001D18C4"/>
    <w:rsid w:val="001D1966"/>
    <w:rsid w:val="001D1E83"/>
    <w:rsid w:val="001D2032"/>
    <w:rsid w:val="001D2404"/>
    <w:rsid w:val="001D2710"/>
    <w:rsid w:val="001D2F47"/>
    <w:rsid w:val="001D325F"/>
    <w:rsid w:val="001D35D6"/>
    <w:rsid w:val="001D399D"/>
    <w:rsid w:val="001D3F7F"/>
    <w:rsid w:val="001D4025"/>
    <w:rsid w:val="001D50E1"/>
    <w:rsid w:val="001D5177"/>
    <w:rsid w:val="001D552A"/>
    <w:rsid w:val="001D5D74"/>
    <w:rsid w:val="001D5E39"/>
    <w:rsid w:val="001D61E1"/>
    <w:rsid w:val="001D6CA1"/>
    <w:rsid w:val="001D6EA8"/>
    <w:rsid w:val="001D7686"/>
    <w:rsid w:val="001D7AC3"/>
    <w:rsid w:val="001D7B68"/>
    <w:rsid w:val="001D7FBC"/>
    <w:rsid w:val="001D7FE9"/>
    <w:rsid w:val="001E03BA"/>
    <w:rsid w:val="001E0918"/>
    <w:rsid w:val="001E0F2F"/>
    <w:rsid w:val="001E0FEA"/>
    <w:rsid w:val="001E1802"/>
    <w:rsid w:val="001E19D0"/>
    <w:rsid w:val="001E1BF7"/>
    <w:rsid w:val="001E2004"/>
    <w:rsid w:val="001E2709"/>
    <w:rsid w:val="001E28F9"/>
    <w:rsid w:val="001E2B65"/>
    <w:rsid w:val="001E2D8F"/>
    <w:rsid w:val="001E2E7C"/>
    <w:rsid w:val="001E35C3"/>
    <w:rsid w:val="001E37DA"/>
    <w:rsid w:val="001E3B52"/>
    <w:rsid w:val="001E3DD6"/>
    <w:rsid w:val="001E464E"/>
    <w:rsid w:val="001E4C87"/>
    <w:rsid w:val="001E4D1C"/>
    <w:rsid w:val="001E58C1"/>
    <w:rsid w:val="001E5AD1"/>
    <w:rsid w:val="001E5C67"/>
    <w:rsid w:val="001E5C6C"/>
    <w:rsid w:val="001E6362"/>
    <w:rsid w:val="001E6370"/>
    <w:rsid w:val="001E6CCA"/>
    <w:rsid w:val="001E6D68"/>
    <w:rsid w:val="001E717B"/>
    <w:rsid w:val="001E71C6"/>
    <w:rsid w:val="001E722E"/>
    <w:rsid w:val="001E7D36"/>
    <w:rsid w:val="001F0695"/>
    <w:rsid w:val="001F09F5"/>
    <w:rsid w:val="001F19B5"/>
    <w:rsid w:val="001F1D2F"/>
    <w:rsid w:val="001F2115"/>
    <w:rsid w:val="001F2770"/>
    <w:rsid w:val="001F2DDD"/>
    <w:rsid w:val="001F3CC9"/>
    <w:rsid w:val="001F3D23"/>
    <w:rsid w:val="001F448E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7193"/>
    <w:rsid w:val="001F798A"/>
    <w:rsid w:val="001F7F99"/>
    <w:rsid w:val="002004AC"/>
    <w:rsid w:val="0020135D"/>
    <w:rsid w:val="002014D1"/>
    <w:rsid w:val="002015C7"/>
    <w:rsid w:val="00201BA5"/>
    <w:rsid w:val="00201C15"/>
    <w:rsid w:val="00201C3F"/>
    <w:rsid w:val="00202976"/>
    <w:rsid w:val="00202D79"/>
    <w:rsid w:val="00202E78"/>
    <w:rsid w:val="00203391"/>
    <w:rsid w:val="002034D0"/>
    <w:rsid w:val="0020361B"/>
    <w:rsid w:val="00204744"/>
    <w:rsid w:val="00204877"/>
    <w:rsid w:val="00205186"/>
    <w:rsid w:val="002052FB"/>
    <w:rsid w:val="002055B8"/>
    <w:rsid w:val="00205798"/>
    <w:rsid w:val="00205976"/>
    <w:rsid w:val="00205FE9"/>
    <w:rsid w:val="00206218"/>
    <w:rsid w:val="002069E1"/>
    <w:rsid w:val="00206AAE"/>
    <w:rsid w:val="00207BDA"/>
    <w:rsid w:val="00207C94"/>
    <w:rsid w:val="00207EFF"/>
    <w:rsid w:val="0021034F"/>
    <w:rsid w:val="002106A9"/>
    <w:rsid w:val="00210E84"/>
    <w:rsid w:val="00210FC1"/>
    <w:rsid w:val="00211E13"/>
    <w:rsid w:val="0021216E"/>
    <w:rsid w:val="00212653"/>
    <w:rsid w:val="00212BC7"/>
    <w:rsid w:val="00213341"/>
    <w:rsid w:val="002133C7"/>
    <w:rsid w:val="00214B8A"/>
    <w:rsid w:val="002152F2"/>
    <w:rsid w:val="0021531B"/>
    <w:rsid w:val="00215DB1"/>
    <w:rsid w:val="002161F0"/>
    <w:rsid w:val="00216716"/>
    <w:rsid w:val="002169B0"/>
    <w:rsid w:val="00216BDF"/>
    <w:rsid w:val="002173A9"/>
    <w:rsid w:val="002176A8"/>
    <w:rsid w:val="00217987"/>
    <w:rsid w:val="002206E9"/>
    <w:rsid w:val="002208E5"/>
    <w:rsid w:val="00220EFA"/>
    <w:rsid w:val="00221CEC"/>
    <w:rsid w:val="00221F39"/>
    <w:rsid w:val="00221F9B"/>
    <w:rsid w:val="002229BF"/>
    <w:rsid w:val="00222AB1"/>
    <w:rsid w:val="00222D10"/>
    <w:rsid w:val="00222DCC"/>
    <w:rsid w:val="0022321C"/>
    <w:rsid w:val="00223266"/>
    <w:rsid w:val="002248C0"/>
    <w:rsid w:val="0022495B"/>
    <w:rsid w:val="0022501F"/>
    <w:rsid w:val="00225754"/>
    <w:rsid w:val="00225763"/>
    <w:rsid w:val="00225C25"/>
    <w:rsid w:val="002261CC"/>
    <w:rsid w:val="0022693F"/>
    <w:rsid w:val="00226CBD"/>
    <w:rsid w:val="00226EF2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24D6"/>
    <w:rsid w:val="002325B6"/>
    <w:rsid w:val="002327C6"/>
    <w:rsid w:val="00232FB1"/>
    <w:rsid w:val="00232FE4"/>
    <w:rsid w:val="00233127"/>
    <w:rsid w:val="00233953"/>
    <w:rsid w:val="002339B8"/>
    <w:rsid w:val="00233DD0"/>
    <w:rsid w:val="00233E7A"/>
    <w:rsid w:val="00234033"/>
    <w:rsid w:val="00234230"/>
    <w:rsid w:val="00234859"/>
    <w:rsid w:val="00235571"/>
    <w:rsid w:val="00235708"/>
    <w:rsid w:val="00235F21"/>
    <w:rsid w:val="0023624E"/>
    <w:rsid w:val="00236721"/>
    <w:rsid w:val="002378A6"/>
    <w:rsid w:val="00237BB2"/>
    <w:rsid w:val="00240368"/>
    <w:rsid w:val="0024093C"/>
    <w:rsid w:val="00240B7B"/>
    <w:rsid w:val="00240DE5"/>
    <w:rsid w:val="00242CAB"/>
    <w:rsid w:val="00242EE7"/>
    <w:rsid w:val="00243FE0"/>
    <w:rsid w:val="00244AEC"/>
    <w:rsid w:val="00244D3C"/>
    <w:rsid w:val="00244F0D"/>
    <w:rsid w:val="00245A97"/>
    <w:rsid w:val="00245D01"/>
    <w:rsid w:val="00245D7D"/>
    <w:rsid w:val="00246029"/>
    <w:rsid w:val="00247393"/>
    <w:rsid w:val="00247C37"/>
    <w:rsid w:val="00247CAD"/>
    <w:rsid w:val="00247DD9"/>
    <w:rsid w:val="00250651"/>
    <w:rsid w:val="002517D9"/>
    <w:rsid w:val="00251821"/>
    <w:rsid w:val="00252500"/>
    <w:rsid w:val="002532CD"/>
    <w:rsid w:val="00253432"/>
    <w:rsid w:val="00253837"/>
    <w:rsid w:val="002548B5"/>
    <w:rsid w:val="00255D39"/>
    <w:rsid w:val="0025632D"/>
    <w:rsid w:val="00256B74"/>
    <w:rsid w:val="00256C3A"/>
    <w:rsid w:val="00256D65"/>
    <w:rsid w:val="00256E0C"/>
    <w:rsid w:val="00257066"/>
    <w:rsid w:val="00257370"/>
    <w:rsid w:val="0025796D"/>
    <w:rsid w:val="00257A6D"/>
    <w:rsid w:val="00257B61"/>
    <w:rsid w:val="00260593"/>
    <w:rsid w:val="0026110E"/>
    <w:rsid w:val="002611E8"/>
    <w:rsid w:val="002617FF"/>
    <w:rsid w:val="00261D70"/>
    <w:rsid w:val="00262C4B"/>
    <w:rsid w:val="00263EE5"/>
    <w:rsid w:val="00263EF9"/>
    <w:rsid w:val="0026461B"/>
    <w:rsid w:val="00264837"/>
    <w:rsid w:val="00264FE2"/>
    <w:rsid w:val="00266638"/>
    <w:rsid w:val="002701F0"/>
    <w:rsid w:val="00271039"/>
    <w:rsid w:val="00271263"/>
    <w:rsid w:val="0027170C"/>
    <w:rsid w:val="00271CA8"/>
    <w:rsid w:val="00272185"/>
    <w:rsid w:val="002727AC"/>
    <w:rsid w:val="00272C24"/>
    <w:rsid w:val="00272D92"/>
    <w:rsid w:val="00273533"/>
    <w:rsid w:val="002736B0"/>
    <w:rsid w:val="0027371D"/>
    <w:rsid w:val="00274E6F"/>
    <w:rsid w:val="002767D3"/>
    <w:rsid w:val="00276AFB"/>
    <w:rsid w:val="00276B5F"/>
    <w:rsid w:val="00276CD1"/>
    <w:rsid w:val="00276F65"/>
    <w:rsid w:val="00277676"/>
    <w:rsid w:val="00277DD3"/>
    <w:rsid w:val="00280178"/>
    <w:rsid w:val="00280441"/>
    <w:rsid w:val="00280851"/>
    <w:rsid w:val="00280968"/>
    <w:rsid w:val="00280A05"/>
    <w:rsid w:val="00280BE3"/>
    <w:rsid w:val="00281552"/>
    <w:rsid w:val="00281F10"/>
    <w:rsid w:val="00282228"/>
    <w:rsid w:val="002824B7"/>
    <w:rsid w:val="002826C7"/>
    <w:rsid w:val="0028270C"/>
    <w:rsid w:val="00282E98"/>
    <w:rsid w:val="00283ADA"/>
    <w:rsid w:val="00283FA7"/>
    <w:rsid w:val="0028462A"/>
    <w:rsid w:val="00284C69"/>
    <w:rsid w:val="00284F5B"/>
    <w:rsid w:val="0028514B"/>
    <w:rsid w:val="0028534E"/>
    <w:rsid w:val="00285702"/>
    <w:rsid w:val="00285E44"/>
    <w:rsid w:val="002874CE"/>
    <w:rsid w:val="00287563"/>
    <w:rsid w:val="00287777"/>
    <w:rsid w:val="00287781"/>
    <w:rsid w:val="002904BE"/>
    <w:rsid w:val="00290899"/>
    <w:rsid w:val="00290AF2"/>
    <w:rsid w:val="0029175D"/>
    <w:rsid w:val="00292353"/>
    <w:rsid w:val="00292661"/>
    <w:rsid w:val="002927B9"/>
    <w:rsid w:val="00292B37"/>
    <w:rsid w:val="002930FE"/>
    <w:rsid w:val="002938BA"/>
    <w:rsid w:val="00293FA2"/>
    <w:rsid w:val="0029439B"/>
    <w:rsid w:val="002945AF"/>
    <w:rsid w:val="002947BD"/>
    <w:rsid w:val="0029525A"/>
    <w:rsid w:val="002958EB"/>
    <w:rsid w:val="00295B8C"/>
    <w:rsid w:val="00295C85"/>
    <w:rsid w:val="00296279"/>
    <w:rsid w:val="00296610"/>
    <w:rsid w:val="00296656"/>
    <w:rsid w:val="00296F9C"/>
    <w:rsid w:val="00297817"/>
    <w:rsid w:val="0029786B"/>
    <w:rsid w:val="002978C7"/>
    <w:rsid w:val="002A00D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A53"/>
    <w:rsid w:val="002A4F0A"/>
    <w:rsid w:val="002A57C7"/>
    <w:rsid w:val="002A626E"/>
    <w:rsid w:val="002A6647"/>
    <w:rsid w:val="002A6F7E"/>
    <w:rsid w:val="002A7136"/>
    <w:rsid w:val="002A750D"/>
    <w:rsid w:val="002A7763"/>
    <w:rsid w:val="002A79B0"/>
    <w:rsid w:val="002A7EFC"/>
    <w:rsid w:val="002B1060"/>
    <w:rsid w:val="002B142F"/>
    <w:rsid w:val="002B1DCC"/>
    <w:rsid w:val="002B1F7D"/>
    <w:rsid w:val="002B25B0"/>
    <w:rsid w:val="002B2987"/>
    <w:rsid w:val="002B2B00"/>
    <w:rsid w:val="002B2DD1"/>
    <w:rsid w:val="002B2E56"/>
    <w:rsid w:val="002B3C20"/>
    <w:rsid w:val="002B43A4"/>
    <w:rsid w:val="002B4A9B"/>
    <w:rsid w:val="002B4B26"/>
    <w:rsid w:val="002B4CA9"/>
    <w:rsid w:val="002B4E8C"/>
    <w:rsid w:val="002B5381"/>
    <w:rsid w:val="002B5888"/>
    <w:rsid w:val="002B5DCF"/>
    <w:rsid w:val="002B622C"/>
    <w:rsid w:val="002B68EC"/>
    <w:rsid w:val="002B760A"/>
    <w:rsid w:val="002B76E1"/>
    <w:rsid w:val="002B7758"/>
    <w:rsid w:val="002B7903"/>
    <w:rsid w:val="002C01DB"/>
    <w:rsid w:val="002C055E"/>
    <w:rsid w:val="002C08B8"/>
    <w:rsid w:val="002C0CC5"/>
    <w:rsid w:val="002C126B"/>
    <w:rsid w:val="002C16A1"/>
    <w:rsid w:val="002C16B9"/>
    <w:rsid w:val="002C1A1A"/>
    <w:rsid w:val="002C232F"/>
    <w:rsid w:val="002C291F"/>
    <w:rsid w:val="002C2CF5"/>
    <w:rsid w:val="002C2E9D"/>
    <w:rsid w:val="002C2ED5"/>
    <w:rsid w:val="002C3C31"/>
    <w:rsid w:val="002C3C70"/>
    <w:rsid w:val="002C47C7"/>
    <w:rsid w:val="002C48BE"/>
    <w:rsid w:val="002C4BBF"/>
    <w:rsid w:val="002C4BCC"/>
    <w:rsid w:val="002C549F"/>
    <w:rsid w:val="002C54D8"/>
    <w:rsid w:val="002C5881"/>
    <w:rsid w:val="002C699C"/>
    <w:rsid w:val="002C6A9A"/>
    <w:rsid w:val="002C7D79"/>
    <w:rsid w:val="002C7E11"/>
    <w:rsid w:val="002D0452"/>
    <w:rsid w:val="002D05D7"/>
    <w:rsid w:val="002D0665"/>
    <w:rsid w:val="002D0745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A37"/>
    <w:rsid w:val="002D2BF3"/>
    <w:rsid w:val="002D2C85"/>
    <w:rsid w:val="002D2FDD"/>
    <w:rsid w:val="002D3EC0"/>
    <w:rsid w:val="002D4739"/>
    <w:rsid w:val="002D50A4"/>
    <w:rsid w:val="002D50EE"/>
    <w:rsid w:val="002D567E"/>
    <w:rsid w:val="002D5983"/>
    <w:rsid w:val="002D6287"/>
    <w:rsid w:val="002D6530"/>
    <w:rsid w:val="002D7321"/>
    <w:rsid w:val="002D750D"/>
    <w:rsid w:val="002D76ED"/>
    <w:rsid w:val="002D7882"/>
    <w:rsid w:val="002D7A06"/>
    <w:rsid w:val="002E0034"/>
    <w:rsid w:val="002E0151"/>
    <w:rsid w:val="002E05EE"/>
    <w:rsid w:val="002E210B"/>
    <w:rsid w:val="002E21E1"/>
    <w:rsid w:val="002E24F9"/>
    <w:rsid w:val="002E291A"/>
    <w:rsid w:val="002E3677"/>
    <w:rsid w:val="002E3EE2"/>
    <w:rsid w:val="002E40FF"/>
    <w:rsid w:val="002E50A6"/>
    <w:rsid w:val="002E5115"/>
    <w:rsid w:val="002E5437"/>
    <w:rsid w:val="002E5566"/>
    <w:rsid w:val="002E5761"/>
    <w:rsid w:val="002E59FF"/>
    <w:rsid w:val="002E5AD4"/>
    <w:rsid w:val="002E6A15"/>
    <w:rsid w:val="002E7491"/>
    <w:rsid w:val="002E7C4A"/>
    <w:rsid w:val="002F0046"/>
    <w:rsid w:val="002F00CF"/>
    <w:rsid w:val="002F0B4C"/>
    <w:rsid w:val="002F0B9B"/>
    <w:rsid w:val="002F0FD8"/>
    <w:rsid w:val="002F11F2"/>
    <w:rsid w:val="002F1AE5"/>
    <w:rsid w:val="002F1E49"/>
    <w:rsid w:val="002F1F26"/>
    <w:rsid w:val="002F1F5A"/>
    <w:rsid w:val="002F21D8"/>
    <w:rsid w:val="002F26C0"/>
    <w:rsid w:val="002F33DB"/>
    <w:rsid w:val="002F340B"/>
    <w:rsid w:val="002F34A8"/>
    <w:rsid w:val="002F4415"/>
    <w:rsid w:val="002F4678"/>
    <w:rsid w:val="002F48A8"/>
    <w:rsid w:val="002F505A"/>
    <w:rsid w:val="002F51E2"/>
    <w:rsid w:val="002F55BB"/>
    <w:rsid w:val="002F5852"/>
    <w:rsid w:val="002F5AE2"/>
    <w:rsid w:val="002F6438"/>
    <w:rsid w:val="002F6654"/>
    <w:rsid w:val="002F6686"/>
    <w:rsid w:val="002F6F98"/>
    <w:rsid w:val="002F74B3"/>
    <w:rsid w:val="002F7664"/>
    <w:rsid w:val="002F7B5F"/>
    <w:rsid w:val="002F7F94"/>
    <w:rsid w:val="00300168"/>
    <w:rsid w:val="00300415"/>
    <w:rsid w:val="00300CC7"/>
    <w:rsid w:val="003019AD"/>
    <w:rsid w:val="003026BC"/>
    <w:rsid w:val="0030279C"/>
    <w:rsid w:val="00303F03"/>
    <w:rsid w:val="003041FF"/>
    <w:rsid w:val="003044C2"/>
    <w:rsid w:val="00304D51"/>
    <w:rsid w:val="0030503D"/>
    <w:rsid w:val="00305385"/>
    <w:rsid w:val="00305A35"/>
    <w:rsid w:val="00306709"/>
    <w:rsid w:val="003067DF"/>
    <w:rsid w:val="00307DEC"/>
    <w:rsid w:val="00307EF4"/>
    <w:rsid w:val="00310095"/>
    <w:rsid w:val="0031064A"/>
    <w:rsid w:val="00310D9D"/>
    <w:rsid w:val="00310DBB"/>
    <w:rsid w:val="00310FFC"/>
    <w:rsid w:val="0031100B"/>
    <w:rsid w:val="00311CF3"/>
    <w:rsid w:val="00312093"/>
    <w:rsid w:val="00312717"/>
    <w:rsid w:val="0031380B"/>
    <w:rsid w:val="00313A82"/>
    <w:rsid w:val="00313B67"/>
    <w:rsid w:val="00314048"/>
    <w:rsid w:val="00314A3B"/>
    <w:rsid w:val="00315044"/>
    <w:rsid w:val="003159C0"/>
    <w:rsid w:val="00316180"/>
    <w:rsid w:val="0031662C"/>
    <w:rsid w:val="0031763F"/>
    <w:rsid w:val="0031780C"/>
    <w:rsid w:val="00317A89"/>
    <w:rsid w:val="00317D57"/>
    <w:rsid w:val="00317E84"/>
    <w:rsid w:val="0032079F"/>
    <w:rsid w:val="00320891"/>
    <w:rsid w:val="00320AC5"/>
    <w:rsid w:val="00320BDE"/>
    <w:rsid w:val="0032158B"/>
    <w:rsid w:val="00321F95"/>
    <w:rsid w:val="0032214E"/>
    <w:rsid w:val="003224E3"/>
    <w:rsid w:val="00322565"/>
    <w:rsid w:val="00322A58"/>
    <w:rsid w:val="00323CFB"/>
    <w:rsid w:val="003248B1"/>
    <w:rsid w:val="003248CC"/>
    <w:rsid w:val="003248E6"/>
    <w:rsid w:val="003255BB"/>
    <w:rsid w:val="00325E3B"/>
    <w:rsid w:val="00325F20"/>
    <w:rsid w:val="00326220"/>
    <w:rsid w:val="003268FD"/>
    <w:rsid w:val="0032732E"/>
    <w:rsid w:val="00327459"/>
    <w:rsid w:val="00327900"/>
    <w:rsid w:val="00327AA3"/>
    <w:rsid w:val="00327E4D"/>
    <w:rsid w:val="00330192"/>
    <w:rsid w:val="00330893"/>
    <w:rsid w:val="0033161E"/>
    <w:rsid w:val="00331BD0"/>
    <w:rsid w:val="00331CA4"/>
    <w:rsid w:val="00331DB4"/>
    <w:rsid w:val="00331F4E"/>
    <w:rsid w:val="00332C3E"/>
    <w:rsid w:val="00332C9A"/>
    <w:rsid w:val="00332FC5"/>
    <w:rsid w:val="00333080"/>
    <w:rsid w:val="00333220"/>
    <w:rsid w:val="003336E1"/>
    <w:rsid w:val="00333ABA"/>
    <w:rsid w:val="00333B7A"/>
    <w:rsid w:val="00333F6A"/>
    <w:rsid w:val="003340C5"/>
    <w:rsid w:val="00334301"/>
    <w:rsid w:val="003346DF"/>
    <w:rsid w:val="00334A21"/>
    <w:rsid w:val="00334CD3"/>
    <w:rsid w:val="0033506A"/>
    <w:rsid w:val="003358B1"/>
    <w:rsid w:val="00335E1A"/>
    <w:rsid w:val="003363AF"/>
    <w:rsid w:val="00336547"/>
    <w:rsid w:val="003367D1"/>
    <w:rsid w:val="00336C65"/>
    <w:rsid w:val="00337101"/>
    <w:rsid w:val="0033796E"/>
    <w:rsid w:val="00337C86"/>
    <w:rsid w:val="00337D5C"/>
    <w:rsid w:val="003400C8"/>
    <w:rsid w:val="0034019E"/>
    <w:rsid w:val="00340DB8"/>
    <w:rsid w:val="0034118E"/>
    <w:rsid w:val="0034148F"/>
    <w:rsid w:val="003414E3"/>
    <w:rsid w:val="003420DB"/>
    <w:rsid w:val="003425DD"/>
    <w:rsid w:val="00342A05"/>
    <w:rsid w:val="003430C2"/>
    <w:rsid w:val="00343ED2"/>
    <w:rsid w:val="003441A5"/>
    <w:rsid w:val="00344583"/>
    <w:rsid w:val="00344D62"/>
    <w:rsid w:val="00345B9F"/>
    <w:rsid w:val="00345C43"/>
    <w:rsid w:val="00345F85"/>
    <w:rsid w:val="00346EF1"/>
    <w:rsid w:val="003471BF"/>
    <w:rsid w:val="0034758E"/>
    <w:rsid w:val="0034796E"/>
    <w:rsid w:val="00347A4C"/>
    <w:rsid w:val="00347C0F"/>
    <w:rsid w:val="00350607"/>
    <w:rsid w:val="00350E00"/>
    <w:rsid w:val="00351BEB"/>
    <w:rsid w:val="003523EE"/>
    <w:rsid w:val="0035292F"/>
    <w:rsid w:val="00352FBF"/>
    <w:rsid w:val="00353359"/>
    <w:rsid w:val="003533D5"/>
    <w:rsid w:val="003536D5"/>
    <w:rsid w:val="00353809"/>
    <w:rsid w:val="00353996"/>
    <w:rsid w:val="00353B13"/>
    <w:rsid w:val="00354790"/>
    <w:rsid w:val="0035521A"/>
    <w:rsid w:val="00355A30"/>
    <w:rsid w:val="00355C7B"/>
    <w:rsid w:val="00356012"/>
    <w:rsid w:val="003560C5"/>
    <w:rsid w:val="00356641"/>
    <w:rsid w:val="0035722F"/>
    <w:rsid w:val="0036086D"/>
    <w:rsid w:val="00360874"/>
    <w:rsid w:val="003608D6"/>
    <w:rsid w:val="003610A5"/>
    <w:rsid w:val="00361497"/>
    <w:rsid w:val="00361890"/>
    <w:rsid w:val="00361A48"/>
    <w:rsid w:val="00362DB8"/>
    <w:rsid w:val="00362EE7"/>
    <w:rsid w:val="00363202"/>
    <w:rsid w:val="003632E9"/>
    <w:rsid w:val="00363562"/>
    <w:rsid w:val="00364A14"/>
    <w:rsid w:val="00364BB4"/>
    <w:rsid w:val="00364D7A"/>
    <w:rsid w:val="00365DC4"/>
    <w:rsid w:val="00365EB3"/>
    <w:rsid w:val="00366121"/>
    <w:rsid w:val="0036619E"/>
    <w:rsid w:val="00366BC9"/>
    <w:rsid w:val="00366E49"/>
    <w:rsid w:val="003675DF"/>
    <w:rsid w:val="00367F79"/>
    <w:rsid w:val="0037001A"/>
    <w:rsid w:val="0037007B"/>
    <w:rsid w:val="00370CDE"/>
    <w:rsid w:val="0037124A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4173"/>
    <w:rsid w:val="0037458D"/>
    <w:rsid w:val="0037465F"/>
    <w:rsid w:val="003748F5"/>
    <w:rsid w:val="00374974"/>
    <w:rsid w:val="00374A87"/>
    <w:rsid w:val="003754E0"/>
    <w:rsid w:val="0037557F"/>
    <w:rsid w:val="00375588"/>
    <w:rsid w:val="0037562C"/>
    <w:rsid w:val="00375A01"/>
    <w:rsid w:val="00375E44"/>
    <w:rsid w:val="003762E8"/>
    <w:rsid w:val="00376CDB"/>
    <w:rsid w:val="00376F2F"/>
    <w:rsid w:val="003772A8"/>
    <w:rsid w:val="00380269"/>
    <w:rsid w:val="00380383"/>
    <w:rsid w:val="003804CE"/>
    <w:rsid w:val="00380E53"/>
    <w:rsid w:val="0038108B"/>
    <w:rsid w:val="003814D7"/>
    <w:rsid w:val="003826AB"/>
    <w:rsid w:val="00382E2E"/>
    <w:rsid w:val="003831D8"/>
    <w:rsid w:val="003839C8"/>
    <w:rsid w:val="00384005"/>
    <w:rsid w:val="00384261"/>
    <w:rsid w:val="003846A1"/>
    <w:rsid w:val="00384718"/>
    <w:rsid w:val="00384B1A"/>
    <w:rsid w:val="003850DD"/>
    <w:rsid w:val="003852B8"/>
    <w:rsid w:val="003855CA"/>
    <w:rsid w:val="00385ABF"/>
    <w:rsid w:val="00386267"/>
    <w:rsid w:val="00386316"/>
    <w:rsid w:val="00386BF6"/>
    <w:rsid w:val="00387348"/>
    <w:rsid w:val="0039021A"/>
    <w:rsid w:val="00390666"/>
    <w:rsid w:val="00390BF7"/>
    <w:rsid w:val="00391159"/>
    <w:rsid w:val="003912FD"/>
    <w:rsid w:val="003915F3"/>
    <w:rsid w:val="0039236B"/>
    <w:rsid w:val="003923A3"/>
    <w:rsid w:val="00392F82"/>
    <w:rsid w:val="00393280"/>
    <w:rsid w:val="00393E5C"/>
    <w:rsid w:val="00394068"/>
    <w:rsid w:val="00394BFC"/>
    <w:rsid w:val="00395177"/>
    <w:rsid w:val="0039529B"/>
    <w:rsid w:val="00395AE8"/>
    <w:rsid w:val="00395B49"/>
    <w:rsid w:val="00395C37"/>
    <w:rsid w:val="00395CED"/>
    <w:rsid w:val="003967DD"/>
    <w:rsid w:val="00396AC2"/>
    <w:rsid w:val="00396CCD"/>
    <w:rsid w:val="0039757C"/>
    <w:rsid w:val="00397761"/>
    <w:rsid w:val="00397AD5"/>
    <w:rsid w:val="00397C2B"/>
    <w:rsid w:val="00397F4D"/>
    <w:rsid w:val="003A0290"/>
    <w:rsid w:val="003A0308"/>
    <w:rsid w:val="003A1D13"/>
    <w:rsid w:val="003A2966"/>
    <w:rsid w:val="003A29E4"/>
    <w:rsid w:val="003A2E97"/>
    <w:rsid w:val="003A2EA9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B00A8"/>
    <w:rsid w:val="003B05D1"/>
    <w:rsid w:val="003B0A72"/>
    <w:rsid w:val="003B1F94"/>
    <w:rsid w:val="003B37D0"/>
    <w:rsid w:val="003B399D"/>
    <w:rsid w:val="003B3D06"/>
    <w:rsid w:val="003B3D2E"/>
    <w:rsid w:val="003B3DA2"/>
    <w:rsid w:val="003B3DDA"/>
    <w:rsid w:val="003B5294"/>
    <w:rsid w:val="003B561E"/>
    <w:rsid w:val="003B56F8"/>
    <w:rsid w:val="003B6A17"/>
    <w:rsid w:val="003B6A2A"/>
    <w:rsid w:val="003C023A"/>
    <w:rsid w:val="003C0A47"/>
    <w:rsid w:val="003C0B15"/>
    <w:rsid w:val="003C116C"/>
    <w:rsid w:val="003C1476"/>
    <w:rsid w:val="003C18DB"/>
    <w:rsid w:val="003C1C5E"/>
    <w:rsid w:val="003C1EF0"/>
    <w:rsid w:val="003C2443"/>
    <w:rsid w:val="003C2DE1"/>
    <w:rsid w:val="003C33F0"/>
    <w:rsid w:val="003C4331"/>
    <w:rsid w:val="003C4BC7"/>
    <w:rsid w:val="003C4F11"/>
    <w:rsid w:val="003C5000"/>
    <w:rsid w:val="003C5307"/>
    <w:rsid w:val="003C53DB"/>
    <w:rsid w:val="003C550D"/>
    <w:rsid w:val="003C5618"/>
    <w:rsid w:val="003C5951"/>
    <w:rsid w:val="003C664D"/>
    <w:rsid w:val="003C6D05"/>
    <w:rsid w:val="003C70F0"/>
    <w:rsid w:val="003C73C9"/>
    <w:rsid w:val="003D0162"/>
    <w:rsid w:val="003D0C18"/>
    <w:rsid w:val="003D10C5"/>
    <w:rsid w:val="003D1145"/>
    <w:rsid w:val="003D1651"/>
    <w:rsid w:val="003D1704"/>
    <w:rsid w:val="003D1BC1"/>
    <w:rsid w:val="003D1D86"/>
    <w:rsid w:val="003D2620"/>
    <w:rsid w:val="003D268C"/>
    <w:rsid w:val="003D2921"/>
    <w:rsid w:val="003D2E9C"/>
    <w:rsid w:val="003D2F1F"/>
    <w:rsid w:val="003D4820"/>
    <w:rsid w:val="003D4D51"/>
    <w:rsid w:val="003D540A"/>
    <w:rsid w:val="003D5BDB"/>
    <w:rsid w:val="003D65D1"/>
    <w:rsid w:val="003D7025"/>
    <w:rsid w:val="003D709F"/>
    <w:rsid w:val="003D7141"/>
    <w:rsid w:val="003D757D"/>
    <w:rsid w:val="003D783E"/>
    <w:rsid w:val="003D7C0B"/>
    <w:rsid w:val="003D7E83"/>
    <w:rsid w:val="003E0418"/>
    <w:rsid w:val="003E065B"/>
    <w:rsid w:val="003E0938"/>
    <w:rsid w:val="003E0EC6"/>
    <w:rsid w:val="003E12BF"/>
    <w:rsid w:val="003E1750"/>
    <w:rsid w:val="003E2E41"/>
    <w:rsid w:val="003E37AE"/>
    <w:rsid w:val="003E3992"/>
    <w:rsid w:val="003E3A4D"/>
    <w:rsid w:val="003E3D7B"/>
    <w:rsid w:val="003E475E"/>
    <w:rsid w:val="003E4944"/>
    <w:rsid w:val="003E5503"/>
    <w:rsid w:val="003E5E98"/>
    <w:rsid w:val="003E610D"/>
    <w:rsid w:val="003E61FC"/>
    <w:rsid w:val="003E6906"/>
    <w:rsid w:val="003E748E"/>
    <w:rsid w:val="003E75D1"/>
    <w:rsid w:val="003F03E9"/>
    <w:rsid w:val="003F0C5D"/>
    <w:rsid w:val="003F1EA7"/>
    <w:rsid w:val="003F1F94"/>
    <w:rsid w:val="003F2015"/>
    <w:rsid w:val="003F31A6"/>
    <w:rsid w:val="003F3236"/>
    <w:rsid w:val="003F37D9"/>
    <w:rsid w:val="003F4462"/>
    <w:rsid w:val="003F490A"/>
    <w:rsid w:val="003F4CEB"/>
    <w:rsid w:val="003F4E5E"/>
    <w:rsid w:val="003F5325"/>
    <w:rsid w:val="003F5448"/>
    <w:rsid w:val="003F57BE"/>
    <w:rsid w:val="003F5978"/>
    <w:rsid w:val="00400267"/>
    <w:rsid w:val="004002B4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53E"/>
    <w:rsid w:val="0040390F"/>
    <w:rsid w:val="004046EB"/>
    <w:rsid w:val="00404ACA"/>
    <w:rsid w:val="00404C60"/>
    <w:rsid w:val="00404C7F"/>
    <w:rsid w:val="004050A6"/>
    <w:rsid w:val="0040583A"/>
    <w:rsid w:val="00405944"/>
    <w:rsid w:val="004062F5"/>
    <w:rsid w:val="00406418"/>
    <w:rsid w:val="0040661F"/>
    <w:rsid w:val="00406D08"/>
    <w:rsid w:val="0040777E"/>
    <w:rsid w:val="00407DCA"/>
    <w:rsid w:val="00410374"/>
    <w:rsid w:val="00410C24"/>
    <w:rsid w:val="00411A90"/>
    <w:rsid w:val="00411A9B"/>
    <w:rsid w:val="004124B5"/>
    <w:rsid w:val="00412A85"/>
    <w:rsid w:val="00412BA3"/>
    <w:rsid w:val="00413347"/>
    <w:rsid w:val="00413FEB"/>
    <w:rsid w:val="00414483"/>
    <w:rsid w:val="0041462D"/>
    <w:rsid w:val="00414676"/>
    <w:rsid w:val="0041470A"/>
    <w:rsid w:val="00415297"/>
    <w:rsid w:val="004156B9"/>
    <w:rsid w:val="00415B87"/>
    <w:rsid w:val="00415C46"/>
    <w:rsid w:val="00415FC3"/>
    <w:rsid w:val="004166FA"/>
    <w:rsid w:val="00417153"/>
    <w:rsid w:val="004172C6"/>
    <w:rsid w:val="004172D1"/>
    <w:rsid w:val="00417416"/>
    <w:rsid w:val="00417772"/>
    <w:rsid w:val="00417E9C"/>
    <w:rsid w:val="0042025A"/>
    <w:rsid w:val="00420ADD"/>
    <w:rsid w:val="004210CB"/>
    <w:rsid w:val="004214A2"/>
    <w:rsid w:val="00422975"/>
    <w:rsid w:val="00423381"/>
    <w:rsid w:val="0042369C"/>
    <w:rsid w:val="00423788"/>
    <w:rsid w:val="00423B75"/>
    <w:rsid w:val="00424521"/>
    <w:rsid w:val="00424A46"/>
    <w:rsid w:val="00425071"/>
    <w:rsid w:val="0042567E"/>
    <w:rsid w:val="00425D23"/>
    <w:rsid w:val="0042664E"/>
    <w:rsid w:val="00426C30"/>
    <w:rsid w:val="00427008"/>
    <w:rsid w:val="004310D7"/>
    <w:rsid w:val="00431693"/>
    <w:rsid w:val="004316EA"/>
    <w:rsid w:val="0043186A"/>
    <w:rsid w:val="00431BE0"/>
    <w:rsid w:val="00431F93"/>
    <w:rsid w:val="00432C17"/>
    <w:rsid w:val="00432EB8"/>
    <w:rsid w:val="00433CAE"/>
    <w:rsid w:val="00433F79"/>
    <w:rsid w:val="00434CCA"/>
    <w:rsid w:val="00435A76"/>
    <w:rsid w:val="00435C9E"/>
    <w:rsid w:val="00436087"/>
    <w:rsid w:val="00436747"/>
    <w:rsid w:val="00436C6E"/>
    <w:rsid w:val="00436DA3"/>
    <w:rsid w:val="00437826"/>
    <w:rsid w:val="00437D62"/>
    <w:rsid w:val="00437DE2"/>
    <w:rsid w:val="004403D2"/>
    <w:rsid w:val="004404B8"/>
    <w:rsid w:val="00440806"/>
    <w:rsid w:val="00440F9B"/>
    <w:rsid w:val="00441F35"/>
    <w:rsid w:val="00441F92"/>
    <w:rsid w:val="0044292E"/>
    <w:rsid w:val="00442989"/>
    <w:rsid w:val="00443468"/>
    <w:rsid w:val="004437F1"/>
    <w:rsid w:val="00443966"/>
    <w:rsid w:val="00443F03"/>
    <w:rsid w:val="00444498"/>
    <w:rsid w:val="0044458F"/>
    <w:rsid w:val="0044554E"/>
    <w:rsid w:val="004457C9"/>
    <w:rsid w:val="00446046"/>
    <w:rsid w:val="00446680"/>
    <w:rsid w:val="0044689F"/>
    <w:rsid w:val="0044699F"/>
    <w:rsid w:val="00450DE5"/>
    <w:rsid w:val="0045119D"/>
    <w:rsid w:val="00452D75"/>
    <w:rsid w:val="004538BB"/>
    <w:rsid w:val="00454B04"/>
    <w:rsid w:val="00454BF4"/>
    <w:rsid w:val="00454E1E"/>
    <w:rsid w:val="0045512C"/>
    <w:rsid w:val="0045536C"/>
    <w:rsid w:val="004554FD"/>
    <w:rsid w:val="00455A73"/>
    <w:rsid w:val="00455CD5"/>
    <w:rsid w:val="00456160"/>
    <w:rsid w:val="0045651F"/>
    <w:rsid w:val="004565CB"/>
    <w:rsid w:val="00456BCF"/>
    <w:rsid w:val="004605C6"/>
    <w:rsid w:val="00460E26"/>
    <w:rsid w:val="004614EE"/>
    <w:rsid w:val="00461DD9"/>
    <w:rsid w:val="0046236B"/>
    <w:rsid w:val="00462CF9"/>
    <w:rsid w:val="00463307"/>
    <w:rsid w:val="004638D4"/>
    <w:rsid w:val="00463EF8"/>
    <w:rsid w:val="00464313"/>
    <w:rsid w:val="00464D69"/>
    <w:rsid w:val="004666DF"/>
    <w:rsid w:val="00466985"/>
    <w:rsid w:val="00466B2C"/>
    <w:rsid w:val="00466B39"/>
    <w:rsid w:val="00466C4B"/>
    <w:rsid w:val="00467E3D"/>
    <w:rsid w:val="0047019D"/>
    <w:rsid w:val="00470658"/>
    <w:rsid w:val="00470AED"/>
    <w:rsid w:val="004721C6"/>
    <w:rsid w:val="0047316A"/>
    <w:rsid w:val="0047395C"/>
    <w:rsid w:val="0047396F"/>
    <w:rsid w:val="004742C8"/>
    <w:rsid w:val="00474EEC"/>
    <w:rsid w:val="00475238"/>
    <w:rsid w:val="00475634"/>
    <w:rsid w:val="004759EE"/>
    <w:rsid w:val="00475CC8"/>
    <w:rsid w:val="00475EA0"/>
    <w:rsid w:val="004763B8"/>
    <w:rsid w:val="00476F1F"/>
    <w:rsid w:val="004770EC"/>
    <w:rsid w:val="0047724D"/>
    <w:rsid w:val="00477310"/>
    <w:rsid w:val="004778B7"/>
    <w:rsid w:val="00477C41"/>
    <w:rsid w:val="00480458"/>
    <w:rsid w:val="00480F07"/>
    <w:rsid w:val="00480F88"/>
    <w:rsid w:val="004816C8"/>
    <w:rsid w:val="00481EFE"/>
    <w:rsid w:val="00482563"/>
    <w:rsid w:val="00482D90"/>
    <w:rsid w:val="00483961"/>
    <w:rsid w:val="00483AC5"/>
    <w:rsid w:val="00483E31"/>
    <w:rsid w:val="00484620"/>
    <w:rsid w:val="00484B41"/>
    <w:rsid w:val="004856B8"/>
    <w:rsid w:val="00485730"/>
    <w:rsid w:val="00485775"/>
    <w:rsid w:val="0048688D"/>
    <w:rsid w:val="0048692A"/>
    <w:rsid w:val="00487281"/>
    <w:rsid w:val="004875EE"/>
    <w:rsid w:val="004877F0"/>
    <w:rsid w:val="00487EA9"/>
    <w:rsid w:val="004900C7"/>
    <w:rsid w:val="004901B3"/>
    <w:rsid w:val="004907D5"/>
    <w:rsid w:val="00490975"/>
    <w:rsid w:val="00491417"/>
    <w:rsid w:val="004915F0"/>
    <w:rsid w:val="004917FF"/>
    <w:rsid w:val="004926B4"/>
    <w:rsid w:val="00492E39"/>
    <w:rsid w:val="004932F6"/>
    <w:rsid w:val="0049347A"/>
    <w:rsid w:val="00493919"/>
    <w:rsid w:val="00493AA1"/>
    <w:rsid w:val="00494646"/>
    <w:rsid w:val="004947DC"/>
    <w:rsid w:val="00494988"/>
    <w:rsid w:val="004950FE"/>
    <w:rsid w:val="004955B5"/>
    <w:rsid w:val="00495B64"/>
    <w:rsid w:val="0049608F"/>
    <w:rsid w:val="00496645"/>
    <w:rsid w:val="00496A2E"/>
    <w:rsid w:val="00496E6E"/>
    <w:rsid w:val="00497054"/>
    <w:rsid w:val="004972B1"/>
    <w:rsid w:val="004A13CA"/>
    <w:rsid w:val="004A14BA"/>
    <w:rsid w:val="004A164B"/>
    <w:rsid w:val="004A3BCD"/>
    <w:rsid w:val="004A5239"/>
    <w:rsid w:val="004A5251"/>
    <w:rsid w:val="004A552F"/>
    <w:rsid w:val="004A5CD3"/>
    <w:rsid w:val="004A5E38"/>
    <w:rsid w:val="004A61ED"/>
    <w:rsid w:val="004A66C0"/>
    <w:rsid w:val="004A712C"/>
    <w:rsid w:val="004A7A6C"/>
    <w:rsid w:val="004A7E0E"/>
    <w:rsid w:val="004B0197"/>
    <w:rsid w:val="004B02B2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30BB"/>
    <w:rsid w:val="004B3542"/>
    <w:rsid w:val="004B3B84"/>
    <w:rsid w:val="004B3E55"/>
    <w:rsid w:val="004B4410"/>
    <w:rsid w:val="004B4A5E"/>
    <w:rsid w:val="004B4BEF"/>
    <w:rsid w:val="004B5373"/>
    <w:rsid w:val="004B66C1"/>
    <w:rsid w:val="004B6C67"/>
    <w:rsid w:val="004B6F7C"/>
    <w:rsid w:val="004B73C1"/>
    <w:rsid w:val="004B7816"/>
    <w:rsid w:val="004C07AC"/>
    <w:rsid w:val="004C0A45"/>
    <w:rsid w:val="004C10C4"/>
    <w:rsid w:val="004C1197"/>
    <w:rsid w:val="004C14D1"/>
    <w:rsid w:val="004C16E2"/>
    <w:rsid w:val="004C1927"/>
    <w:rsid w:val="004C1FA0"/>
    <w:rsid w:val="004C1FC6"/>
    <w:rsid w:val="004C23D7"/>
    <w:rsid w:val="004C2BDD"/>
    <w:rsid w:val="004C2BED"/>
    <w:rsid w:val="004C3110"/>
    <w:rsid w:val="004C32D1"/>
    <w:rsid w:val="004C3C3F"/>
    <w:rsid w:val="004C3FF7"/>
    <w:rsid w:val="004C40E3"/>
    <w:rsid w:val="004C4998"/>
    <w:rsid w:val="004C49EB"/>
    <w:rsid w:val="004C4D8E"/>
    <w:rsid w:val="004C50EE"/>
    <w:rsid w:val="004C5528"/>
    <w:rsid w:val="004C588B"/>
    <w:rsid w:val="004C5890"/>
    <w:rsid w:val="004C5910"/>
    <w:rsid w:val="004C72DB"/>
    <w:rsid w:val="004C76DD"/>
    <w:rsid w:val="004C7CA5"/>
    <w:rsid w:val="004D06F2"/>
    <w:rsid w:val="004D1834"/>
    <w:rsid w:val="004D1DAD"/>
    <w:rsid w:val="004D1FE4"/>
    <w:rsid w:val="004D2807"/>
    <w:rsid w:val="004D2857"/>
    <w:rsid w:val="004D2863"/>
    <w:rsid w:val="004D2A83"/>
    <w:rsid w:val="004D2AF6"/>
    <w:rsid w:val="004D2D9A"/>
    <w:rsid w:val="004D2DFB"/>
    <w:rsid w:val="004D3D23"/>
    <w:rsid w:val="004D4020"/>
    <w:rsid w:val="004D4498"/>
    <w:rsid w:val="004D46B8"/>
    <w:rsid w:val="004D5C5B"/>
    <w:rsid w:val="004D5D18"/>
    <w:rsid w:val="004D6B2A"/>
    <w:rsid w:val="004D6CB2"/>
    <w:rsid w:val="004D7DFB"/>
    <w:rsid w:val="004E03C9"/>
    <w:rsid w:val="004E03EB"/>
    <w:rsid w:val="004E0A2C"/>
    <w:rsid w:val="004E0DD2"/>
    <w:rsid w:val="004E1AB9"/>
    <w:rsid w:val="004E254E"/>
    <w:rsid w:val="004E3A8F"/>
    <w:rsid w:val="004E3DF0"/>
    <w:rsid w:val="004E4574"/>
    <w:rsid w:val="004E474D"/>
    <w:rsid w:val="004E5101"/>
    <w:rsid w:val="004E5C34"/>
    <w:rsid w:val="004E688E"/>
    <w:rsid w:val="004E68D5"/>
    <w:rsid w:val="004E6950"/>
    <w:rsid w:val="004E6B4E"/>
    <w:rsid w:val="004F01E9"/>
    <w:rsid w:val="004F02C4"/>
    <w:rsid w:val="004F1308"/>
    <w:rsid w:val="004F1AEC"/>
    <w:rsid w:val="004F1EC6"/>
    <w:rsid w:val="004F216F"/>
    <w:rsid w:val="004F255C"/>
    <w:rsid w:val="004F269A"/>
    <w:rsid w:val="004F2A4F"/>
    <w:rsid w:val="004F2C0A"/>
    <w:rsid w:val="004F3181"/>
    <w:rsid w:val="004F34B1"/>
    <w:rsid w:val="004F39CA"/>
    <w:rsid w:val="004F3FFA"/>
    <w:rsid w:val="004F4584"/>
    <w:rsid w:val="004F480C"/>
    <w:rsid w:val="004F5EB6"/>
    <w:rsid w:val="004F6107"/>
    <w:rsid w:val="004F6208"/>
    <w:rsid w:val="004F6244"/>
    <w:rsid w:val="004F6469"/>
    <w:rsid w:val="004F6D10"/>
    <w:rsid w:val="004F74CB"/>
    <w:rsid w:val="004F753B"/>
    <w:rsid w:val="0050036B"/>
    <w:rsid w:val="00500BBA"/>
    <w:rsid w:val="0050141C"/>
    <w:rsid w:val="0050145A"/>
    <w:rsid w:val="0050161C"/>
    <w:rsid w:val="00501737"/>
    <w:rsid w:val="00501B01"/>
    <w:rsid w:val="00501D62"/>
    <w:rsid w:val="00502F1A"/>
    <w:rsid w:val="005031DB"/>
    <w:rsid w:val="005032D6"/>
    <w:rsid w:val="005034E0"/>
    <w:rsid w:val="00503A7D"/>
    <w:rsid w:val="00503BC8"/>
    <w:rsid w:val="00504691"/>
    <w:rsid w:val="00504711"/>
    <w:rsid w:val="00504C9F"/>
    <w:rsid w:val="00505430"/>
    <w:rsid w:val="0050639A"/>
    <w:rsid w:val="0050676A"/>
    <w:rsid w:val="00506F2A"/>
    <w:rsid w:val="005070E8"/>
    <w:rsid w:val="00510415"/>
    <w:rsid w:val="00510812"/>
    <w:rsid w:val="00511047"/>
    <w:rsid w:val="0051137B"/>
    <w:rsid w:val="005115FE"/>
    <w:rsid w:val="0051182D"/>
    <w:rsid w:val="00511AE2"/>
    <w:rsid w:val="00511C40"/>
    <w:rsid w:val="00512229"/>
    <w:rsid w:val="00512781"/>
    <w:rsid w:val="005128AC"/>
    <w:rsid w:val="00512D3C"/>
    <w:rsid w:val="00512EEF"/>
    <w:rsid w:val="00513701"/>
    <w:rsid w:val="00513D62"/>
    <w:rsid w:val="0051421A"/>
    <w:rsid w:val="0051429C"/>
    <w:rsid w:val="00514C1D"/>
    <w:rsid w:val="00515263"/>
    <w:rsid w:val="005170B4"/>
    <w:rsid w:val="005171CB"/>
    <w:rsid w:val="0051733D"/>
    <w:rsid w:val="00517574"/>
    <w:rsid w:val="00520024"/>
    <w:rsid w:val="0052008C"/>
    <w:rsid w:val="00520487"/>
    <w:rsid w:val="00520C56"/>
    <w:rsid w:val="005213D6"/>
    <w:rsid w:val="00521693"/>
    <w:rsid w:val="005224E9"/>
    <w:rsid w:val="00522A45"/>
    <w:rsid w:val="00522CCF"/>
    <w:rsid w:val="00523602"/>
    <w:rsid w:val="005236B7"/>
    <w:rsid w:val="00523AA5"/>
    <w:rsid w:val="00524853"/>
    <w:rsid w:val="0052574C"/>
    <w:rsid w:val="0052666E"/>
    <w:rsid w:val="0052737C"/>
    <w:rsid w:val="00527B9C"/>
    <w:rsid w:val="00527FF4"/>
    <w:rsid w:val="0053005F"/>
    <w:rsid w:val="00530144"/>
    <w:rsid w:val="005304F7"/>
    <w:rsid w:val="00530A91"/>
    <w:rsid w:val="0053197E"/>
    <w:rsid w:val="0053265F"/>
    <w:rsid w:val="00532D49"/>
    <w:rsid w:val="00532DC9"/>
    <w:rsid w:val="00533163"/>
    <w:rsid w:val="0053388E"/>
    <w:rsid w:val="00533CD2"/>
    <w:rsid w:val="00533E4D"/>
    <w:rsid w:val="005344EE"/>
    <w:rsid w:val="0053508C"/>
    <w:rsid w:val="005350F4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4013F"/>
    <w:rsid w:val="00540981"/>
    <w:rsid w:val="005409DD"/>
    <w:rsid w:val="00541C33"/>
    <w:rsid w:val="0054222E"/>
    <w:rsid w:val="0054261A"/>
    <w:rsid w:val="005428D0"/>
    <w:rsid w:val="00542B69"/>
    <w:rsid w:val="00543307"/>
    <w:rsid w:val="00543888"/>
    <w:rsid w:val="005439B0"/>
    <w:rsid w:val="00543BEB"/>
    <w:rsid w:val="00544009"/>
    <w:rsid w:val="005440FA"/>
    <w:rsid w:val="0054441A"/>
    <w:rsid w:val="00544D6C"/>
    <w:rsid w:val="005453AE"/>
    <w:rsid w:val="00545AEC"/>
    <w:rsid w:val="00545C03"/>
    <w:rsid w:val="00545CCA"/>
    <w:rsid w:val="00545EA6"/>
    <w:rsid w:val="00545FC1"/>
    <w:rsid w:val="005463EB"/>
    <w:rsid w:val="00547C6A"/>
    <w:rsid w:val="00547F50"/>
    <w:rsid w:val="005502B7"/>
    <w:rsid w:val="00551249"/>
    <w:rsid w:val="00551AD1"/>
    <w:rsid w:val="00551C2B"/>
    <w:rsid w:val="00551CFB"/>
    <w:rsid w:val="0055258D"/>
    <w:rsid w:val="00552AF0"/>
    <w:rsid w:val="00552EFE"/>
    <w:rsid w:val="005538D7"/>
    <w:rsid w:val="00553C90"/>
    <w:rsid w:val="00554E6C"/>
    <w:rsid w:val="005555A5"/>
    <w:rsid w:val="00555C1E"/>
    <w:rsid w:val="00555C67"/>
    <w:rsid w:val="00556017"/>
    <w:rsid w:val="00556A2C"/>
    <w:rsid w:val="00556FEE"/>
    <w:rsid w:val="00557F0D"/>
    <w:rsid w:val="005607EE"/>
    <w:rsid w:val="00560B5A"/>
    <w:rsid w:val="005610E2"/>
    <w:rsid w:val="00561713"/>
    <w:rsid w:val="00562949"/>
    <w:rsid w:val="00562DD3"/>
    <w:rsid w:val="00562E88"/>
    <w:rsid w:val="005633F4"/>
    <w:rsid w:val="005634AB"/>
    <w:rsid w:val="005635DB"/>
    <w:rsid w:val="005639D0"/>
    <w:rsid w:val="00563BA1"/>
    <w:rsid w:val="00563EFA"/>
    <w:rsid w:val="00564111"/>
    <w:rsid w:val="00564502"/>
    <w:rsid w:val="00564B47"/>
    <w:rsid w:val="00564D18"/>
    <w:rsid w:val="00565612"/>
    <w:rsid w:val="005663E8"/>
    <w:rsid w:val="005666C4"/>
    <w:rsid w:val="00567975"/>
    <w:rsid w:val="0056799D"/>
    <w:rsid w:val="00571076"/>
    <w:rsid w:val="00571542"/>
    <w:rsid w:val="005723D4"/>
    <w:rsid w:val="005724C2"/>
    <w:rsid w:val="00572E96"/>
    <w:rsid w:val="00573103"/>
    <w:rsid w:val="00573433"/>
    <w:rsid w:val="005739A3"/>
    <w:rsid w:val="00573BDD"/>
    <w:rsid w:val="00573CA9"/>
    <w:rsid w:val="00573D9D"/>
    <w:rsid w:val="005745E4"/>
    <w:rsid w:val="00574661"/>
    <w:rsid w:val="0057514E"/>
    <w:rsid w:val="00575ECF"/>
    <w:rsid w:val="00575F53"/>
    <w:rsid w:val="00575FA6"/>
    <w:rsid w:val="0057636F"/>
    <w:rsid w:val="0057666D"/>
    <w:rsid w:val="005779CC"/>
    <w:rsid w:val="00580056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83D"/>
    <w:rsid w:val="00582B89"/>
    <w:rsid w:val="00582D4F"/>
    <w:rsid w:val="00582D55"/>
    <w:rsid w:val="005835FB"/>
    <w:rsid w:val="00583F0D"/>
    <w:rsid w:val="00584378"/>
    <w:rsid w:val="00584C2F"/>
    <w:rsid w:val="00584C87"/>
    <w:rsid w:val="0058518D"/>
    <w:rsid w:val="00585192"/>
    <w:rsid w:val="005855B9"/>
    <w:rsid w:val="00585AC9"/>
    <w:rsid w:val="00585B3A"/>
    <w:rsid w:val="00585E12"/>
    <w:rsid w:val="00586005"/>
    <w:rsid w:val="0058609B"/>
    <w:rsid w:val="0058634D"/>
    <w:rsid w:val="00586A69"/>
    <w:rsid w:val="00586B45"/>
    <w:rsid w:val="005871A3"/>
    <w:rsid w:val="005875F0"/>
    <w:rsid w:val="0058781D"/>
    <w:rsid w:val="0059007A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98C"/>
    <w:rsid w:val="00593036"/>
    <w:rsid w:val="00593165"/>
    <w:rsid w:val="0059376A"/>
    <w:rsid w:val="005939B4"/>
    <w:rsid w:val="00593CE2"/>
    <w:rsid w:val="00593FCA"/>
    <w:rsid w:val="00594493"/>
    <w:rsid w:val="005945B5"/>
    <w:rsid w:val="005947FC"/>
    <w:rsid w:val="00594CC6"/>
    <w:rsid w:val="00595843"/>
    <w:rsid w:val="005963AC"/>
    <w:rsid w:val="00596442"/>
    <w:rsid w:val="005964A6"/>
    <w:rsid w:val="005A0001"/>
    <w:rsid w:val="005A0815"/>
    <w:rsid w:val="005A106E"/>
    <w:rsid w:val="005A10F0"/>
    <w:rsid w:val="005A1613"/>
    <w:rsid w:val="005A1C29"/>
    <w:rsid w:val="005A284A"/>
    <w:rsid w:val="005A2A8B"/>
    <w:rsid w:val="005A32CA"/>
    <w:rsid w:val="005A3E91"/>
    <w:rsid w:val="005A4515"/>
    <w:rsid w:val="005A46B1"/>
    <w:rsid w:val="005A473D"/>
    <w:rsid w:val="005A53D9"/>
    <w:rsid w:val="005A59A2"/>
    <w:rsid w:val="005A6043"/>
    <w:rsid w:val="005A7A6B"/>
    <w:rsid w:val="005A7CB5"/>
    <w:rsid w:val="005B0168"/>
    <w:rsid w:val="005B0178"/>
    <w:rsid w:val="005B1542"/>
    <w:rsid w:val="005B172B"/>
    <w:rsid w:val="005B269D"/>
    <w:rsid w:val="005B3424"/>
    <w:rsid w:val="005B3A7B"/>
    <w:rsid w:val="005B3BAC"/>
    <w:rsid w:val="005B3F27"/>
    <w:rsid w:val="005B452E"/>
    <w:rsid w:val="005B49EC"/>
    <w:rsid w:val="005B4B26"/>
    <w:rsid w:val="005B63D4"/>
    <w:rsid w:val="005B6596"/>
    <w:rsid w:val="005B6963"/>
    <w:rsid w:val="005B6CC9"/>
    <w:rsid w:val="005B789C"/>
    <w:rsid w:val="005C0416"/>
    <w:rsid w:val="005C098E"/>
    <w:rsid w:val="005C0B89"/>
    <w:rsid w:val="005C14C2"/>
    <w:rsid w:val="005C154C"/>
    <w:rsid w:val="005C16FA"/>
    <w:rsid w:val="005C1C50"/>
    <w:rsid w:val="005C20B1"/>
    <w:rsid w:val="005C27DB"/>
    <w:rsid w:val="005C3723"/>
    <w:rsid w:val="005C3F85"/>
    <w:rsid w:val="005C4B71"/>
    <w:rsid w:val="005C5917"/>
    <w:rsid w:val="005C5A89"/>
    <w:rsid w:val="005C60C7"/>
    <w:rsid w:val="005C6FFA"/>
    <w:rsid w:val="005C7448"/>
    <w:rsid w:val="005C7664"/>
    <w:rsid w:val="005C7EAF"/>
    <w:rsid w:val="005C7F34"/>
    <w:rsid w:val="005D00DB"/>
    <w:rsid w:val="005D102E"/>
    <w:rsid w:val="005D12EF"/>
    <w:rsid w:val="005D13E7"/>
    <w:rsid w:val="005D1B74"/>
    <w:rsid w:val="005D2079"/>
    <w:rsid w:val="005D2116"/>
    <w:rsid w:val="005D2920"/>
    <w:rsid w:val="005D37BB"/>
    <w:rsid w:val="005D399D"/>
    <w:rsid w:val="005D3CF5"/>
    <w:rsid w:val="005D496D"/>
    <w:rsid w:val="005D4CBF"/>
    <w:rsid w:val="005D5305"/>
    <w:rsid w:val="005D68B0"/>
    <w:rsid w:val="005D6B38"/>
    <w:rsid w:val="005D754D"/>
    <w:rsid w:val="005E02F8"/>
    <w:rsid w:val="005E0884"/>
    <w:rsid w:val="005E09FC"/>
    <w:rsid w:val="005E0C5B"/>
    <w:rsid w:val="005E0FA9"/>
    <w:rsid w:val="005E15A3"/>
    <w:rsid w:val="005E1CCF"/>
    <w:rsid w:val="005E1E06"/>
    <w:rsid w:val="005E2C12"/>
    <w:rsid w:val="005E3121"/>
    <w:rsid w:val="005E3646"/>
    <w:rsid w:val="005E3BFA"/>
    <w:rsid w:val="005E40DA"/>
    <w:rsid w:val="005E479A"/>
    <w:rsid w:val="005E48B1"/>
    <w:rsid w:val="005E4DEF"/>
    <w:rsid w:val="005E50A2"/>
    <w:rsid w:val="005E557B"/>
    <w:rsid w:val="005E5740"/>
    <w:rsid w:val="005E5897"/>
    <w:rsid w:val="005E58A9"/>
    <w:rsid w:val="005E5EB4"/>
    <w:rsid w:val="005E5FD8"/>
    <w:rsid w:val="005E68DB"/>
    <w:rsid w:val="005E6B2B"/>
    <w:rsid w:val="005E6CCD"/>
    <w:rsid w:val="005E6DBB"/>
    <w:rsid w:val="005E7770"/>
    <w:rsid w:val="005E7ED9"/>
    <w:rsid w:val="005F0350"/>
    <w:rsid w:val="005F0848"/>
    <w:rsid w:val="005F11E5"/>
    <w:rsid w:val="005F14A7"/>
    <w:rsid w:val="005F15BC"/>
    <w:rsid w:val="005F17DA"/>
    <w:rsid w:val="005F1B8B"/>
    <w:rsid w:val="005F2104"/>
    <w:rsid w:val="005F223B"/>
    <w:rsid w:val="005F248B"/>
    <w:rsid w:val="005F24B6"/>
    <w:rsid w:val="005F25F6"/>
    <w:rsid w:val="005F2BD5"/>
    <w:rsid w:val="005F2DD7"/>
    <w:rsid w:val="005F35B6"/>
    <w:rsid w:val="005F3685"/>
    <w:rsid w:val="005F36E1"/>
    <w:rsid w:val="005F38D8"/>
    <w:rsid w:val="005F3D20"/>
    <w:rsid w:val="005F3F55"/>
    <w:rsid w:val="005F47EA"/>
    <w:rsid w:val="005F4898"/>
    <w:rsid w:val="005F4FD8"/>
    <w:rsid w:val="005F58AC"/>
    <w:rsid w:val="005F5DA8"/>
    <w:rsid w:val="005F5DF3"/>
    <w:rsid w:val="005F6205"/>
    <w:rsid w:val="005F6508"/>
    <w:rsid w:val="005F680F"/>
    <w:rsid w:val="005F6877"/>
    <w:rsid w:val="005F6CED"/>
    <w:rsid w:val="005F6CFE"/>
    <w:rsid w:val="005F6DDF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992"/>
    <w:rsid w:val="00602A4C"/>
    <w:rsid w:val="00603318"/>
    <w:rsid w:val="00603832"/>
    <w:rsid w:val="0060405C"/>
    <w:rsid w:val="00604194"/>
    <w:rsid w:val="00604349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EBA"/>
    <w:rsid w:val="00607061"/>
    <w:rsid w:val="006076AA"/>
    <w:rsid w:val="00607B88"/>
    <w:rsid w:val="00607CEF"/>
    <w:rsid w:val="00610438"/>
    <w:rsid w:val="006114E2"/>
    <w:rsid w:val="00612074"/>
    <w:rsid w:val="006121E5"/>
    <w:rsid w:val="00612810"/>
    <w:rsid w:val="00612EB9"/>
    <w:rsid w:val="00613653"/>
    <w:rsid w:val="00613A0E"/>
    <w:rsid w:val="00613B41"/>
    <w:rsid w:val="00614A27"/>
    <w:rsid w:val="00614E68"/>
    <w:rsid w:val="0061538F"/>
    <w:rsid w:val="006156D5"/>
    <w:rsid w:val="00615D8A"/>
    <w:rsid w:val="00616042"/>
    <w:rsid w:val="006167EF"/>
    <w:rsid w:val="00616B1B"/>
    <w:rsid w:val="00616FDB"/>
    <w:rsid w:val="00617D56"/>
    <w:rsid w:val="00617F9B"/>
    <w:rsid w:val="00620807"/>
    <w:rsid w:val="00620AE1"/>
    <w:rsid w:val="00620DC5"/>
    <w:rsid w:val="00620FB0"/>
    <w:rsid w:val="00621356"/>
    <w:rsid w:val="006214AA"/>
    <w:rsid w:val="006217C0"/>
    <w:rsid w:val="00621D8F"/>
    <w:rsid w:val="00622097"/>
    <w:rsid w:val="0062280B"/>
    <w:rsid w:val="00622E19"/>
    <w:rsid w:val="00623188"/>
    <w:rsid w:val="00623681"/>
    <w:rsid w:val="00623879"/>
    <w:rsid w:val="0062487C"/>
    <w:rsid w:val="00624BAF"/>
    <w:rsid w:val="006253C9"/>
    <w:rsid w:val="0062541C"/>
    <w:rsid w:val="006259BD"/>
    <w:rsid w:val="00625AFD"/>
    <w:rsid w:val="00626577"/>
    <w:rsid w:val="00626D27"/>
    <w:rsid w:val="006270F1"/>
    <w:rsid w:val="00627884"/>
    <w:rsid w:val="006278DC"/>
    <w:rsid w:val="0063003B"/>
    <w:rsid w:val="006306B2"/>
    <w:rsid w:val="00630B32"/>
    <w:rsid w:val="00631085"/>
    <w:rsid w:val="006314F0"/>
    <w:rsid w:val="006316D9"/>
    <w:rsid w:val="006319E5"/>
    <w:rsid w:val="00632DFE"/>
    <w:rsid w:val="00633074"/>
    <w:rsid w:val="006337EA"/>
    <w:rsid w:val="00633A6B"/>
    <w:rsid w:val="00633E98"/>
    <w:rsid w:val="00634209"/>
    <w:rsid w:val="006342F9"/>
    <w:rsid w:val="0063469C"/>
    <w:rsid w:val="006349E4"/>
    <w:rsid w:val="006363D3"/>
    <w:rsid w:val="00636A60"/>
    <w:rsid w:val="00636E83"/>
    <w:rsid w:val="00637B80"/>
    <w:rsid w:val="00637CDE"/>
    <w:rsid w:val="0064015E"/>
    <w:rsid w:val="006402C8"/>
    <w:rsid w:val="00640652"/>
    <w:rsid w:val="006407A8"/>
    <w:rsid w:val="00640C88"/>
    <w:rsid w:val="00640E2E"/>
    <w:rsid w:val="0064152A"/>
    <w:rsid w:val="0064167E"/>
    <w:rsid w:val="006416AA"/>
    <w:rsid w:val="00641B0B"/>
    <w:rsid w:val="00641FC1"/>
    <w:rsid w:val="00642117"/>
    <w:rsid w:val="006424A0"/>
    <w:rsid w:val="00642587"/>
    <w:rsid w:val="006427BC"/>
    <w:rsid w:val="00643258"/>
    <w:rsid w:val="00643448"/>
    <w:rsid w:val="006434F0"/>
    <w:rsid w:val="006439EC"/>
    <w:rsid w:val="00643BF8"/>
    <w:rsid w:val="00643C38"/>
    <w:rsid w:val="00643E81"/>
    <w:rsid w:val="006440C1"/>
    <w:rsid w:val="00644757"/>
    <w:rsid w:val="00644E34"/>
    <w:rsid w:val="0064500F"/>
    <w:rsid w:val="00645695"/>
    <w:rsid w:val="00645723"/>
    <w:rsid w:val="0064607D"/>
    <w:rsid w:val="006461A7"/>
    <w:rsid w:val="00646318"/>
    <w:rsid w:val="006466B2"/>
    <w:rsid w:val="00646859"/>
    <w:rsid w:val="006468C6"/>
    <w:rsid w:val="00646957"/>
    <w:rsid w:val="00646A43"/>
    <w:rsid w:val="00646A7D"/>
    <w:rsid w:val="00646AF3"/>
    <w:rsid w:val="00647069"/>
    <w:rsid w:val="00647509"/>
    <w:rsid w:val="00650533"/>
    <w:rsid w:val="00650FF0"/>
    <w:rsid w:val="006517C3"/>
    <w:rsid w:val="00651B9D"/>
    <w:rsid w:val="00651F23"/>
    <w:rsid w:val="006529AF"/>
    <w:rsid w:val="00653164"/>
    <w:rsid w:val="0065349A"/>
    <w:rsid w:val="006535E6"/>
    <w:rsid w:val="00653B8D"/>
    <w:rsid w:val="0065457C"/>
    <w:rsid w:val="00655909"/>
    <w:rsid w:val="00656A7C"/>
    <w:rsid w:val="00656E24"/>
    <w:rsid w:val="006572FC"/>
    <w:rsid w:val="00657811"/>
    <w:rsid w:val="00657D55"/>
    <w:rsid w:val="00657DA9"/>
    <w:rsid w:val="00660528"/>
    <w:rsid w:val="00661877"/>
    <w:rsid w:val="00661F03"/>
    <w:rsid w:val="0066233E"/>
    <w:rsid w:val="006630EC"/>
    <w:rsid w:val="00663639"/>
    <w:rsid w:val="006636F0"/>
    <w:rsid w:val="00663A0F"/>
    <w:rsid w:val="00663A8B"/>
    <w:rsid w:val="00663AA4"/>
    <w:rsid w:val="00663F54"/>
    <w:rsid w:val="006654FC"/>
    <w:rsid w:val="006662E7"/>
    <w:rsid w:val="00666456"/>
    <w:rsid w:val="006667DE"/>
    <w:rsid w:val="006669D7"/>
    <w:rsid w:val="00666EE7"/>
    <w:rsid w:val="00667056"/>
    <w:rsid w:val="00667277"/>
    <w:rsid w:val="00667883"/>
    <w:rsid w:val="00670138"/>
    <w:rsid w:val="006705B5"/>
    <w:rsid w:val="00670FCC"/>
    <w:rsid w:val="00671348"/>
    <w:rsid w:val="00671647"/>
    <w:rsid w:val="00672418"/>
    <w:rsid w:val="006729C8"/>
    <w:rsid w:val="00672A26"/>
    <w:rsid w:val="00673141"/>
    <w:rsid w:val="00673283"/>
    <w:rsid w:val="00673BD9"/>
    <w:rsid w:val="00673E85"/>
    <w:rsid w:val="00674940"/>
    <w:rsid w:val="00674CE4"/>
    <w:rsid w:val="00674FDE"/>
    <w:rsid w:val="0067511D"/>
    <w:rsid w:val="00675915"/>
    <w:rsid w:val="00675946"/>
    <w:rsid w:val="00675FBC"/>
    <w:rsid w:val="0067635A"/>
    <w:rsid w:val="00676687"/>
    <w:rsid w:val="006775F2"/>
    <w:rsid w:val="006802AE"/>
    <w:rsid w:val="00680A5D"/>
    <w:rsid w:val="00680FEA"/>
    <w:rsid w:val="00681018"/>
    <w:rsid w:val="00681805"/>
    <w:rsid w:val="00681950"/>
    <w:rsid w:val="00682AA3"/>
    <w:rsid w:val="0068308C"/>
    <w:rsid w:val="00683497"/>
    <w:rsid w:val="0068369D"/>
    <w:rsid w:val="00683ECD"/>
    <w:rsid w:val="006847D2"/>
    <w:rsid w:val="0068492E"/>
    <w:rsid w:val="006849D8"/>
    <w:rsid w:val="00685170"/>
    <w:rsid w:val="00685280"/>
    <w:rsid w:val="006858B8"/>
    <w:rsid w:val="00685E2F"/>
    <w:rsid w:val="00685EF0"/>
    <w:rsid w:val="00685F65"/>
    <w:rsid w:val="006865C4"/>
    <w:rsid w:val="00686A27"/>
    <w:rsid w:val="00686A2F"/>
    <w:rsid w:val="00687182"/>
    <w:rsid w:val="00687370"/>
    <w:rsid w:val="00687963"/>
    <w:rsid w:val="0069020E"/>
    <w:rsid w:val="00690E5B"/>
    <w:rsid w:val="0069155B"/>
    <w:rsid w:val="00691B78"/>
    <w:rsid w:val="0069277D"/>
    <w:rsid w:val="00692D2E"/>
    <w:rsid w:val="00692F6B"/>
    <w:rsid w:val="00694109"/>
    <w:rsid w:val="00694600"/>
    <w:rsid w:val="00694AD5"/>
    <w:rsid w:val="00694CCE"/>
    <w:rsid w:val="006954CE"/>
    <w:rsid w:val="006956C9"/>
    <w:rsid w:val="00695749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DDB"/>
    <w:rsid w:val="00697FE0"/>
    <w:rsid w:val="006A0164"/>
    <w:rsid w:val="006A018F"/>
    <w:rsid w:val="006A053F"/>
    <w:rsid w:val="006A05AA"/>
    <w:rsid w:val="006A074A"/>
    <w:rsid w:val="006A1529"/>
    <w:rsid w:val="006A15B4"/>
    <w:rsid w:val="006A173E"/>
    <w:rsid w:val="006A1B61"/>
    <w:rsid w:val="006A2176"/>
    <w:rsid w:val="006A2D3D"/>
    <w:rsid w:val="006A2E5D"/>
    <w:rsid w:val="006A3D33"/>
    <w:rsid w:val="006A4A9B"/>
    <w:rsid w:val="006A4BAA"/>
    <w:rsid w:val="006A4D14"/>
    <w:rsid w:val="006A5524"/>
    <w:rsid w:val="006A6616"/>
    <w:rsid w:val="006A6E92"/>
    <w:rsid w:val="006A7469"/>
    <w:rsid w:val="006A74F1"/>
    <w:rsid w:val="006A77F6"/>
    <w:rsid w:val="006A7D1C"/>
    <w:rsid w:val="006B0659"/>
    <w:rsid w:val="006B0775"/>
    <w:rsid w:val="006B128B"/>
    <w:rsid w:val="006B22C3"/>
    <w:rsid w:val="006B242C"/>
    <w:rsid w:val="006B29B7"/>
    <w:rsid w:val="006B30E2"/>
    <w:rsid w:val="006B3949"/>
    <w:rsid w:val="006B406F"/>
    <w:rsid w:val="006B4AAD"/>
    <w:rsid w:val="006B4B6C"/>
    <w:rsid w:val="006B4FEB"/>
    <w:rsid w:val="006B52DA"/>
    <w:rsid w:val="006B5A7C"/>
    <w:rsid w:val="006B63F9"/>
    <w:rsid w:val="006B64F3"/>
    <w:rsid w:val="006B7074"/>
    <w:rsid w:val="006B7985"/>
    <w:rsid w:val="006C0C5A"/>
    <w:rsid w:val="006C0E83"/>
    <w:rsid w:val="006C149D"/>
    <w:rsid w:val="006C1E28"/>
    <w:rsid w:val="006C2C4D"/>
    <w:rsid w:val="006C3009"/>
    <w:rsid w:val="006C363E"/>
    <w:rsid w:val="006C4104"/>
    <w:rsid w:val="006C4622"/>
    <w:rsid w:val="006C4B60"/>
    <w:rsid w:val="006C50B4"/>
    <w:rsid w:val="006C5150"/>
    <w:rsid w:val="006C533A"/>
    <w:rsid w:val="006C5929"/>
    <w:rsid w:val="006C5E9E"/>
    <w:rsid w:val="006C6A35"/>
    <w:rsid w:val="006C6C5E"/>
    <w:rsid w:val="006C71BB"/>
    <w:rsid w:val="006D07D8"/>
    <w:rsid w:val="006D099C"/>
    <w:rsid w:val="006D0A47"/>
    <w:rsid w:val="006D0D44"/>
    <w:rsid w:val="006D0FEA"/>
    <w:rsid w:val="006D106C"/>
    <w:rsid w:val="006D116E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45BA"/>
    <w:rsid w:val="006D48FA"/>
    <w:rsid w:val="006D4AEB"/>
    <w:rsid w:val="006D573E"/>
    <w:rsid w:val="006D5822"/>
    <w:rsid w:val="006D5E3D"/>
    <w:rsid w:val="006D6749"/>
    <w:rsid w:val="006D69A3"/>
    <w:rsid w:val="006D741C"/>
    <w:rsid w:val="006D7B26"/>
    <w:rsid w:val="006D7CFE"/>
    <w:rsid w:val="006E04FF"/>
    <w:rsid w:val="006E05FB"/>
    <w:rsid w:val="006E0874"/>
    <w:rsid w:val="006E0DFE"/>
    <w:rsid w:val="006E1006"/>
    <w:rsid w:val="006E1DF7"/>
    <w:rsid w:val="006E2651"/>
    <w:rsid w:val="006E2823"/>
    <w:rsid w:val="006E285C"/>
    <w:rsid w:val="006E33AA"/>
    <w:rsid w:val="006E34C3"/>
    <w:rsid w:val="006E43D5"/>
    <w:rsid w:val="006E4636"/>
    <w:rsid w:val="006E4FBA"/>
    <w:rsid w:val="006E4FDE"/>
    <w:rsid w:val="006E6580"/>
    <w:rsid w:val="006E69C7"/>
    <w:rsid w:val="006E6D5C"/>
    <w:rsid w:val="006E717D"/>
    <w:rsid w:val="006E77EE"/>
    <w:rsid w:val="006E7BE5"/>
    <w:rsid w:val="006F0495"/>
    <w:rsid w:val="006F0913"/>
    <w:rsid w:val="006F09E0"/>
    <w:rsid w:val="006F0A3E"/>
    <w:rsid w:val="006F0BCB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BA8"/>
    <w:rsid w:val="006F6094"/>
    <w:rsid w:val="006F60D6"/>
    <w:rsid w:val="006F64F3"/>
    <w:rsid w:val="006F6720"/>
    <w:rsid w:val="006F6769"/>
    <w:rsid w:val="006F7049"/>
    <w:rsid w:val="006F7177"/>
    <w:rsid w:val="006F72B0"/>
    <w:rsid w:val="006F73CE"/>
    <w:rsid w:val="007000FC"/>
    <w:rsid w:val="0070031A"/>
    <w:rsid w:val="0070047B"/>
    <w:rsid w:val="00700509"/>
    <w:rsid w:val="007011B2"/>
    <w:rsid w:val="00701C1F"/>
    <w:rsid w:val="00702748"/>
    <w:rsid w:val="00702CC4"/>
    <w:rsid w:val="007039D3"/>
    <w:rsid w:val="00703A5A"/>
    <w:rsid w:val="0070407C"/>
    <w:rsid w:val="007045D9"/>
    <w:rsid w:val="00704E9C"/>
    <w:rsid w:val="00705023"/>
    <w:rsid w:val="00705278"/>
    <w:rsid w:val="00705E64"/>
    <w:rsid w:val="00705E96"/>
    <w:rsid w:val="0070647D"/>
    <w:rsid w:val="0070746C"/>
    <w:rsid w:val="00707B3D"/>
    <w:rsid w:val="00707B58"/>
    <w:rsid w:val="00707ECD"/>
    <w:rsid w:val="007105D4"/>
    <w:rsid w:val="00710D9C"/>
    <w:rsid w:val="00710E24"/>
    <w:rsid w:val="00711351"/>
    <w:rsid w:val="007116F1"/>
    <w:rsid w:val="0071194A"/>
    <w:rsid w:val="00711CC1"/>
    <w:rsid w:val="00711E64"/>
    <w:rsid w:val="00712FD4"/>
    <w:rsid w:val="007132BD"/>
    <w:rsid w:val="00713430"/>
    <w:rsid w:val="00713887"/>
    <w:rsid w:val="00713920"/>
    <w:rsid w:val="0071411E"/>
    <w:rsid w:val="007144FE"/>
    <w:rsid w:val="007145D7"/>
    <w:rsid w:val="007154C3"/>
    <w:rsid w:val="007159A0"/>
    <w:rsid w:val="00715FF2"/>
    <w:rsid w:val="00716563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B23"/>
    <w:rsid w:val="00721C37"/>
    <w:rsid w:val="00721F20"/>
    <w:rsid w:val="00722320"/>
    <w:rsid w:val="00722F23"/>
    <w:rsid w:val="00723655"/>
    <w:rsid w:val="00723A44"/>
    <w:rsid w:val="00723E2A"/>
    <w:rsid w:val="007249E2"/>
    <w:rsid w:val="0072593E"/>
    <w:rsid w:val="0072668F"/>
    <w:rsid w:val="007267AB"/>
    <w:rsid w:val="00726C97"/>
    <w:rsid w:val="0072733A"/>
    <w:rsid w:val="007277AA"/>
    <w:rsid w:val="00727C63"/>
    <w:rsid w:val="00730101"/>
    <w:rsid w:val="00730F22"/>
    <w:rsid w:val="0073116C"/>
    <w:rsid w:val="00731D0B"/>
    <w:rsid w:val="00731D49"/>
    <w:rsid w:val="00731E22"/>
    <w:rsid w:val="00732723"/>
    <w:rsid w:val="007329D7"/>
    <w:rsid w:val="007330F9"/>
    <w:rsid w:val="007333A7"/>
    <w:rsid w:val="0073450F"/>
    <w:rsid w:val="0073476B"/>
    <w:rsid w:val="007347EF"/>
    <w:rsid w:val="00734C2A"/>
    <w:rsid w:val="00735302"/>
    <w:rsid w:val="00735818"/>
    <w:rsid w:val="007364F4"/>
    <w:rsid w:val="00736E8C"/>
    <w:rsid w:val="00737B2C"/>
    <w:rsid w:val="00740380"/>
    <w:rsid w:val="007405CA"/>
    <w:rsid w:val="00742C3D"/>
    <w:rsid w:val="007439BF"/>
    <w:rsid w:val="00744028"/>
    <w:rsid w:val="00744526"/>
    <w:rsid w:val="00744EC9"/>
    <w:rsid w:val="007450A1"/>
    <w:rsid w:val="007453BD"/>
    <w:rsid w:val="0074574B"/>
    <w:rsid w:val="00745ACF"/>
    <w:rsid w:val="00745C63"/>
    <w:rsid w:val="00746B19"/>
    <w:rsid w:val="00746F1C"/>
    <w:rsid w:val="00746FB7"/>
    <w:rsid w:val="00747540"/>
    <w:rsid w:val="00747615"/>
    <w:rsid w:val="00747616"/>
    <w:rsid w:val="00747AB9"/>
    <w:rsid w:val="00747B30"/>
    <w:rsid w:val="00750506"/>
    <w:rsid w:val="00750B51"/>
    <w:rsid w:val="00750F93"/>
    <w:rsid w:val="0075127F"/>
    <w:rsid w:val="00751C75"/>
    <w:rsid w:val="00752104"/>
    <w:rsid w:val="00752286"/>
    <w:rsid w:val="00752813"/>
    <w:rsid w:val="00752F59"/>
    <w:rsid w:val="00753228"/>
    <w:rsid w:val="0075391E"/>
    <w:rsid w:val="007539CA"/>
    <w:rsid w:val="00753FFA"/>
    <w:rsid w:val="00754C1C"/>
    <w:rsid w:val="00754C57"/>
    <w:rsid w:val="00754CC3"/>
    <w:rsid w:val="00755A98"/>
    <w:rsid w:val="00755BBA"/>
    <w:rsid w:val="00755D93"/>
    <w:rsid w:val="0075639C"/>
    <w:rsid w:val="00756718"/>
    <w:rsid w:val="00756878"/>
    <w:rsid w:val="00757122"/>
    <w:rsid w:val="007577A1"/>
    <w:rsid w:val="0075790A"/>
    <w:rsid w:val="00757BEF"/>
    <w:rsid w:val="00757FF5"/>
    <w:rsid w:val="00760828"/>
    <w:rsid w:val="007608CB"/>
    <w:rsid w:val="00760C17"/>
    <w:rsid w:val="00761194"/>
    <w:rsid w:val="00761577"/>
    <w:rsid w:val="00761F37"/>
    <w:rsid w:val="0076221B"/>
    <w:rsid w:val="00762360"/>
    <w:rsid w:val="007633AB"/>
    <w:rsid w:val="0076345F"/>
    <w:rsid w:val="00763CA2"/>
    <w:rsid w:val="00763D95"/>
    <w:rsid w:val="00763F48"/>
    <w:rsid w:val="0076474E"/>
    <w:rsid w:val="00764CB8"/>
    <w:rsid w:val="00764D1A"/>
    <w:rsid w:val="00765036"/>
    <w:rsid w:val="007653A5"/>
    <w:rsid w:val="00766908"/>
    <w:rsid w:val="0076752B"/>
    <w:rsid w:val="00767ECD"/>
    <w:rsid w:val="007700F4"/>
    <w:rsid w:val="0077051A"/>
    <w:rsid w:val="00770866"/>
    <w:rsid w:val="0077095C"/>
    <w:rsid w:val="00770CE2"/>
    <w:rsid w:val="00771079"/>
    <w:rsid w:val="00771602"/>
    <w:rsid w:val="0077185B"/>
    <w:rsid w:val="00772C81"/>
    <w:rsid w:val="00772D1C"/>
    <w:rsid w:val="00773489"/>
    <w:rsid w:val="0077351E"/>
    <w:rsid w:val="00773E3E"/>
    <w:rsid w:val="007740D5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CAE"/>
    <w:rsid w:val="00776146"/>
    <w:rsid w:val="0077624B"/>
    <w:rsid w:val="00776797"/>
    <w:rsid w:val="0077687E"/>
    <w:rsid w:val="00776B4C"/>
    <w:rsid w:val="00777C6D"/>
    <w:rsid w:val="00777E55"/>
    <w:rsid w:val="007800E4"/>
    <w:rsid w:val="00780CD8"/>
    <w:rsid w:val="00780FF5"/>
    <w:rsid w:val="0078115E"/>
    <w:rsid w:val="00781DFE"/>
    <w:rsid w:val="007820D1"/>
    <w:rsid w:val="007824F8"/>
    <w:rsid w:val="00782B36"/>
    <w:rsid w:val="00783E18"/>
    <w:rsid w:val="00783F40"/>
    <w:rsid w:val="007841C3"/>
    <w:rsid w:val="00784640"/>
    <w:rsid w:val="00784819"/>
    <w:rsid w:val="00784ECC"/>
    <w:rsid w:val="007858DA"/>
    <w:rsid w:val="00785D63"/>
    <w:rsid w:val="007866C7"/>
    <w:rsid w:val="0078722A"/>
    <w:rsid w:val="0078732F"/>
    <w:rsid w:val="0079011F"/>
    <w:rsid w:val="007905F2"/>
    <w:rsid w:val="00790C01"/>
    <w:rsid w:val="0079109F"/>
    <w:rsid w:val="00791792"/>
    <w:rsid w:val="0079210D"/>
    <w:rsid w:val="007922AB"/>
    <w:rsid w:val="007924DC"/>
    <w:rsid w:val="0079272E"/>
    <w:rsid w:val="00792748"/>
    <w:rsid w:val="00792793"/>
    <w:rsid w:val="00792970"/>
    <w:rsid w:val="007929F1"/>
    <w:rsid w:val="00793179"/>
    <w:rsid w:val="00793237"/>
    <w:rsid w:val="00793424"/>
    <w:rsid w:val="007935DE"/>
    <w:rsid w:val="007939D8"/>
    <w:rsid w:val="0079436D"/>
    <w:rsid w:val="0079547C"/>
    <w:rsid w:val="00795CEC"/>
    <w:rsid w:val="00795F82"/>
    <w:rsid w:val="0079666A"/>
    <w:rsid w:val="00796724"/>
    <w:rsid w:val="00796B83"/>
    <w:rsid w:val="00796DFC"/>
    <w:rsid w:val="007975A5"/>
    <w:rsid w:val="007978BE"/>
    <w:rsid w:val="00797B7D"/>
    <w:rsid w:val="007A07B1"/>
    <w:rsid w:val="007A0B38"/>
    <w:rsid w:val="007A0E5A"/>
    <w:rsid w:val="007A11C1"/>
    <w:rsid w:val="007A12EA"/>
    <w:rsid w:val="007A1336"/>
    <w:rsid w:val="007A14DE"/>
    <w:rsid w:val="007A2DEF"/>
    <w:rsid w:val="007A31FE"/>
    <w:rsid w:val="007A3486"/>
    <w:rsid w:val="007A359A"/>
    <w:rsid w:val="007A37F2"/>
    <w:rsid w:val="007A4429"/>
    <w:rsid w:val="007A45CA"/>
    <w:rsid w:val="007A498E"/>
    <w:rsid w:val="007A4A34"/>
    <w:rsid w:val="007A4D19"/>
    <w:rsid w:val="007A64C0"/>
    <w:rsid w:val="007A6F05"/>
    <w:rsid w:val="007A6F2E"/>
    <w:rsid w:val="007A77A4"/>
    <w:rsid w:val="007A7BC7"/>
    <w:rsid w:val="007A7C47"/>
    <w:rsid w:val="007A7C78"/>
    <w:rsid w:val="007A7E96"/>
    <w:rsid w:val="007B04C6"/>
    <w:rsid w:val="007B0D26"/>
    <w:rsid w:val="007B10A6"/>
    <w:rsid w:val="007B2134"/>
    <w:rsid w:val="007B21A5"/>
    <w:rsid w:val="007B21A7"/>
    <w:rsid w:val="007B24CC"/>
    <w:rsid w:val="007B2ED5"/>
    <w:rsid w:val="007B328E"/>
    <w:rsid w:val="007B3458"/>
    <w:rsid w:val="007B3553"/>
    <w:rsid w:val="007B37F6"/>
    <w:rsid w:val="007B39CF"/>
    <w:rsid w:val="007B439A"/>
    <w:rsid w:val="007B4867"/>
    <w:rsid w:val="007B5069"/>
    <w:rsid w:val="007B5081"/>
    <w:rsid w:val="007B5367"/>
    <w:rsid w:val="007B55EF"/>
    <w:rsid w:val="007B6104"/>
    <w:rsid w:val="007B6599"/>
    <w:rsid w:val="007B674D"/>
    <w:rsid w:val="007B6AD0"/>
    <w:rsid w:val="007B6ECC"/>
    <w:rsid w:val="007B7AE4"/>
    <w:rsid w:val="007B7CF3"/>
    <w:rsid w:val="007C03CE"/>
    <w:rsid w:val="007C0509"/>
    <w:rsid w:val="007C1A4D"/>
    <w:rsid w:val="007C1B6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DC"/>
    <w:rsid w:val="007C48C6"/>
    <w:rsid w:val="007C4A9A"/>
    <w:rsid w:val="007C4F99"/>
    <w:rsid w:val="007C53AA"/>
    <w:rsid w:val="007C5E36"/>
    <w:rsid w:val="007C6074"/>
    <w:rsid w:val="007C70CF"/>
    <w:rsid w:val="007C78D3"/>
    <w:rsid w:val="007C7904"/>
    <w:rsid w:val="007C7C87"/>
    <w:rsid w:val="007C7DF8"/>
    <w:rsid w:val="007D078A"/>
    <w:rsid w:val="007D1AE6"/>
    <w:rsid w:val="007D25E6"/>
    <w:rsid w:val="007D29E7"/>
    <w:rsid w:val="007D3B29"/>
    <w:rsid w:val="007D3FEC"/>
    <w:rsid w:val="007D403D"/>
    <w:rsid w:val="007D452A"/>
    <w:rsid w:val="007D5063"/>
    <w:rsid w:val="007D51A3"/>
    <w:rsid w:val="007D5589"/>
    <w:rsid w:val="007D5692"/>
    <w:rsid w:val="007D6DA9"/>
    <w:rsid w:val="007D6F68"/>
    <w:rsid w:val="007D7D72"/>
    <w:rsid w:val="007E0278"/>
    <w:rsid w:val="007E12ED"/>
    <w:rsid w:val="007E156D"/>
    <w:rsid w:val="007E1979"/>
    <w:rsid w:val="007E327D"/>
    <w:rsid w:val="007E35D2"/>
    <w:rsid w:val="007E39BD"/>
    <w:rsid w:val="007E448A"/>
    <w:rsid w:val="007E4831"/>
    <w:rsid w:val="007E4893"/>
    <w:rsid w:val="007E4E34"/>
    <w:rsid w:val="007E4EC6"/>
    <w:rsid w:val="007E5185"/>
    <w:rsid w:val="007E544F"/>
    <w:rsid w:val="007E57F8"/>
    <w:rsid w:val="007E5FEB"/>
    <w:rsid w:val="007E646E"/>
    <w:rsid w:val="007E6C18"/>
    <w:rsid w:val="007E7984"/>
    <w:rsid w:val="007E7BCE"/>
    <w:rsid w:val="007F006E"/>
    <w:rsid w:val="007F0615"/>
    <w:rsid w:val="007F089D"/>
    <w:rsid w:val="007F0B8C"/>
    <w:rsid w:val="007F13CE"/>
    <w:rsid w:val="007F1572"/>
    <w:rsid w:val="007F1D8A"/>
    <w:rsid w:val="007F231B"/>
    <w:rsid w:val="007F2853"/>
    <w:rsid w:val="007F32DE"/>
    <w:rsid w:val="007F33F9"/>
    <w:rsid w:val="007F3AFA"/>
    <w:rsid w:val="007F47FF"/>
    <w:rsid w:val="007F4AC5"/>
    <w:rsid w:val="007F4E88"/>
    <w:rsid w:val="007F5329"/>
    <w:rsid w:val="007F5366"/>
    <w:rsid w:val="007F56F4"/>
    <w:rsid w:val="007F5F36"/>
    <w:rsid w:val="007F65AC"/>
    <w:rsid w:val="007F6B7D"/>
    <w:rsid w:val="007F6E90"/>
    <w:rsid w:val="007F6F5C"/>
    <w:rsid w:val="007F7332"/>
    <w:rsid w:val="007F761D"/>
    <w:rsid w:val="007F7C90"/>
    <w:rsid w:val="007F7E66"/>
    <w:rsid w:val="00800189"/>
    <w:rsid w:val="00800A8B"/>
    <w:rsid w:val="00800DBE"/>
    <w:rsid w:val="008012A3"/>
    <w:rsid w:val="00801D27"/>
    <w:rsid w:val="00803328"/>
    <w:rsid w:val="00803407"/>
    <w:rsid w:val="00803974"/>
    <w:rsid w:val="00803F8D"/>
    <w:rsid w:val="00804097"/>
    <w:rsid w:val="00804098"/>
    <w:rsid w:val="008042B1"/>
    <w:rsid w:val="0080486A"/>
    <w:rsid w:val="00804893"/>
    <w:rsid w:val="0080541B"/>
    <w:rsid w:val="00805D36"/>
    <w:rsid w:val="00805FF8"/>
    <w:rsid w:val="00806268"/>
    <w:rsid w:val="00806616"/>
    <w:rsid w:val="00806B1A"/>
    <w:rsid w:val="008074C5"/>
    <w:rsid w:val="008100D3"/>
    <w:rsid w:val="0081040F"/>
    <w:rsid w:val="0081086D"/>
    <w:rsid w:val="008108D4"/>
    <w:rsid w:val="00811030"/>
    <w:rsid w:val="008110D0"/>
    <w:rsid w:val="00811EE7"/>
    <w:rsid w:val="00811F8D"/>
    <w:rsid w:val="008125CE"/>
    <w:rsid w:val="008125D4"/>
    <w:rsid w:val="00812F38"/>
    <w:rsid w:val="008130F1"/>
    <w:rsid w:val="00814401"/>
    <w:rsid w:val="008147E3"/>
    <w:rsid w:val="0081485A"/>
    <w:rsid w:val="00814887"/>
    <w:rsid w:val="00815160"/>
    <w:rsid w:val="008158BE"/>
    <w:rsid w:val="00815B2C"/>
    <w:rsid w:val="00815D35"/>
    <w:rsid w:val="00816224"/>
    <w:rsid w:val="00816937"/>
    <w:rsid w:val="00816EC6"/>
    <w:rsid w:val="00816ED8"/>
    <w:rsid w:val="0081775C"/>
    <w:rsid w:val="008178F8"/>
    <w:rsid w:val="0081797A"/>
    <w:rsid w:val="00817C4A"/>
    <w:rsid w:val="0082080E"/>
    <w:rsid w:val="0082081B"/>
    <w:rsid w:val="0082110F"/>
    <w:rsid w:val="0082119A"/>
    <w:rsid w:val="00821921"/>
    <w:rsid w:val="00822432"/>
    <w:rsid w:val="00823790"/>
    <w:rsid w:val="00825037"/>
    <w:rsid w:val="0082523F"/>
    <w:rsid w:val="00825569"/>
    <w:rsid w:val="00825F8E"/>
    <w:rsid w:val="0082694F"/>
    <w:rsid w:val="00826D63"/>
    <w:rsid w:val="008276A1"/>
    <w:rsid w:val="008304FF"/>
    <w:rsid w:val="0083079D"/>
    <w:rsid w:val="00830A35"/>
    <w:rsid w:val="00830D16"/>
    <w:rsid w:val="00830FF8"/>
    <w:rsid w:val="00831010"/>
    <w:rsid w:val="00831102"/>
    <w:rsid w:val="0083296E"/>
    <w:rsid w:val="00832D0E"/>
    <w:rsid w:val="00832DDC"/>
    <w:rsid w:val="0083386C"/>
    <w:rsid w:val="00833DC8"/>
    <w:rsid w:val="00833EFB"/>
    <w:rsid w:val="00833FCB"/>
    <w:rsid w:val="008341FC"/>
    <w:rsid w:val="0083456E"/>
    <w:rsid w:val="00835170"/>
    <w:rsid w:val="00835502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49C"/>
    <w:rsid w:val="00840C82"/>
    <w:rsid w:val="0084112E"/>
    <w:rsid w:val="00841DE3"/>
    <w:rsid w:val="008420BE"/>
    <w:rsid w:val="00842B01"/>
    <w:rsid w:val="008431F9"/>
    <w:rsid w:val="008433BD"/>
    <w:rsid w:val="00843806"/>
    <w:rsid w:val="00843843"/>
    <w:rsid w:val="00843E39"/>
    <w:rsid w:val="0084412A"/>
    <w:rsid w:val="0084419D"/>
    <w:rsid w:val="00844735"/>
    <w:rsid w:val="00844A4E"/>
    <w:rsid w:val="008458F1"/>
    <w:rsid w:val="00845A8E"/>
    <w:rsid w:val="008468D8"/>
    <w:rsid w:val="00846B74"/>
    <w:rsid w:val="0084711D"/>
    <w:rsid w:val="00850293"/>
    <w:rsid w:val="00850803"/>
    <w:rsid w:val="00850ADF"/>
    <w:rsid w:val="00850D36"/>
    <w:rsid w:val="00850E59"/>
    <w:rsid w:val="00851507"/>
    <w:rsid w:val="008516D9"/>
    <w:rsid w:val="0085214C"/>
    <w:rsid w:val="008526FE"/>
    <w:rsid w:val="00852E51"/>
    <w:rsid w:val="00852FEC"/>
    <w:rsid w:val="00853AE0"/>
    <w:rsid w:val="008549E5"/>
    <w:rsid w:val="00854D1B"/>
    <w:rsid w:val="00854D21"/>
    <w:rsid w:val="00855737"/>
    <w:rsid w:val="008561AB"/>
    <w:rsid w:val="0085678E"/>
    <w:rsid w:val="00856B7C"/>
    <w:rsid w:val="00856DBF"/>
    <w:rsid w:val="00856DE2"/>
    <w:rsid w:val="00856FB1"/>
    <w:rsid w:val="008571BA"/>
    <w:rsid w:val="00857430"/>
    <w:rsid w:val="008574E3"/>
    <w:rsid w:val="00860049"/>
    <w:rsid w:val="008619DE"/>
    <w:rsid w:val="00861DE1"/>
    <w:rsid w:val="0086241A"/>
    <w:rsid w:val="0086253F"/>
    <w:rsid w:val="00862EA1"/>
    <w:rsid w:val="0086364F"/>
    <w:rsid w:val="008637EA"/>
    <w:rsid w:val="00863B6B"/>
    <w:rsid w:val="00864173"/>
    <w:rsid w:val="00864775"/>
    <w:rsid w:val="00864A1B"/>
    <w:rsid w:val="008651EA"/>
    <w:rsid w:val="00865235"/>
    <w:rsid w:val="00865F03"/>
    <w:rsid w:val="00866413"/>
    <w:rsid w:val="00867148"/>
    <w:rsid w:val="00867C04"/>
    <w:rsid w:val="00867D0F"/>
    <w:rsid w:val="008707CF"/>
    <w:rsid w:val="00870C1D"/>
    <w:rsid w:val="00870E35"/>
    <w:rsid w:val="00871374"/>
    <w:rsid w:val="00871622"/>
    <w:rsid w:val="0087167E"/>
    <w:rsid w:val="00871958"/>
    <w:rsid w:val="00871D12"/>
    <w:rsid w:val="00871EFA"/>
    <w:rsid w:val="008720B0"/>
    <w:rsid w:val="008726F8"/>
    <w:rsid w:val="00872B0C"/>
    <w:rsid w:val="00873242"/>
    <w:rsid w:val="0087422A"/>
    <w:rsid w:val="0087426B"/>
    <w:rsid w:val="008743C4"/>
    <w:rsid w:val="008746A3"/>
    <w:rsid w:val="00874B15"/>
    <w:rsid w:val="00874D78"/>
    <w:rsid w:val="00874F3A"/>
    <w:rsid w:val="00875FF2"/>
    <w:rsid w:val="008762AB"/>
    <w:rsid w:val="0087706C"/>
    <w:rsid w:val="0087780A"/>
    <w:rsid w:val="00877EE2"/>
    <w:rsid w:val="0088067A"/>
    <w:rsid w:val="00880B10"/>
    <w:rsid w:val="00880DF8"/>
    <w:rsid w:val="00881E5D"/>
    <w:rsid w:val="00882425"/>
    <w:rsid w:val="008835B0"/>
    <w:rsid w:val="008838F7"/>
    <w:rsid w:val="0088587C"/>
    <w:rsid w:val="0088608F"/>
    <w:rsid w:val="008861D4"/>
    <w:rsid w:val="00886572"/>
    <w:rsid w:val="008868EC"/>
    <w:rsid w:val="00887270"/>
    <w:rsid w:val="008874C6"/>
    <w:rsid w:val="00890895"/>
    <w:rsid w:val="008908B7"/>
    <w:rsid w:val="00890BFB"/>
    <w:rsid w:val="00891031"/>
    <w:rsid w:val="008914B4"/>
    <w:rsid w:val="00891A55"/>
    <w:rsid w:val="008920FE"/>
    <w:rsid w:val="00892ADC"/>
    <w:rsid w:val="00892B83"/>
    <w:rsid w:val="00892E0F"/>
    <w:rsid w:val="00893124"/>
    <w:rsid w:val="00893815"/>
    <w:rsid w:val="00894058"/>
    <w:rsid w:val="00894A93"/>
    <w:rsid w:val="00894F14"/>
    <w:rsid w:val="00895655"/>
    <w:rsid w:val="00895D34"/>
    <w:rsid w:val="0089665A"/>
    <w:rsid w:val="0089718B"/>
    <w:rsid w:val="008974FB"/>
    <w:rsid w:val="008A05AE"/>
    <w:rsid w:val="008A07F9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77"/>
    <w:rsid w:val="008A3AE9"/>
    <w:rsid w:val="008A3E84"/>
    <w:rsid w:val="008A4162"/>
    <w:rsid w:val="008A48E3"/>
    <w:rsid w:val="008A4EBB"/>
    <w:rsid w:val="008A510B"/>
    <w:rsid w:val="008A5142"/>
    <w:rsid w:val="008A51EB"/>
    <w:rsid w:val="008A5417"/>
    <w:rsid w:val="008A55E3"/>
    <w:rsid w:val="008A5E3A"/>
    <w:rsid w:val="008A680E"/>
    <w:rsid w:val="008A695E"/>
    <w:rsid w:val="008A6AA8"/>
    <w:rsid w:val="008A72B2"/>
    <w:rsid w:val="008A775F"/>
    <w:rsid w:val="008A7917"/>
    <w:rsid w:val="008B039A"/>
    <w:rsid w:val="008B0882"/>
    <w:rsid w:val="008B0FE1"/>
    <w:rsid w:val="008B11F3"/>
    <w:rsid w:val="008B18AC"/>
    <w:rsid w:val="008B19CC"/>
    <w:rsid w:val="008B1AFC"/>
    <w:rsid w:val="008B1E42"/>
    <w:rsid w:val="008B21A0"/>
    <w:rsid w:val="008B232E"/>
    <w:rsid w:val="008B2514"/>
    <w:rsid w:val="008B2603"/>
    <w:rsid w:val="008B267A"/>
    <w:rsid w:val="008B2D9B"/>
    <w:rsid w:val="008B3889"/>
    <w:rsid w:val="008B3A11"/>
    <w:rsid w:val="008B3B0F"/>
    <w:rsid w:val="008B3E81"/>
    <w:rsid w:val="008B3EEC"/>
    <w:rsid w:val="008B42D3"/>
    <w:rsid w:val="008B5AA0"/>
    <w:rsid w:val="008B5DB3"/>
    <w:rsid w:val="008B6248"/>
    <w:rsid w:val="008B67EB"/>
    <w:rsid w:val="008B69F7"/>
    <w:rsid w:val="008B7643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AB3"/>
    <w:rsid w:val="008C209F"/>
    <w:rsid w:val="008C21D5"/>
    <w:rsid w:val="008C2596"/>
    <w:rsid w:val="008C266D"/>
    <w:rsid w:val="008C33D1"/>
    <w:rsid w:val="008C4430"/>
    <w:rsid w:val="008C45E3"/>
    <w:rsid w:val="008C494B"/>
    <w:rsid w:val="008C49A0"/>
    <w:rsid w:val="008C4AE6"/>
    <w:rsid w:val="008C587F"/>
    <w:rsid w:val="008C59B0"/>
    <w:rsid w:val="008C5C1D"/>
    <w:rsid w:val="008C5CBA"/>
    <w:rsid w:val="008C5D99"/>
    <w:rsid w:val="008C66C6"/>
    <w:rsid w:val="008C6831"/>
    <w:rsid w:val="008C6BD9"/>
    <w:rsid w:val="008C7B9E"/>
    <w:rsid w:val="008C7D67"/>
    <w:rsid w:val="008D0C1C"/>
    <w:rsid w:val="008D1675"/>
    <w:rsid w:val="008D1777"/>
    <w:rsid w:val="008D1ECD"/>
    <w:rsid w:val="008D20D5"/>
    <w:rsid w:val="008D2120"/>
    <w:rsid w:val="008D2157"/>
    <w:rsid w:val="008D235F"/>
    <w:rsid w:val="008D23EE"/>
    <w:rsid w:val="008D25D0"/>
    <w:rsid w:val="008D450A"/>
    <w:rsid w:val="008D57C8"/>
    <w:rsid w:val="008D5853"/>
    <w:rsid w:val="008D58EF"/>
    <w:rsid w:val="008D66DF"/>
    <w:rsid w:val="008D67DD"/>
    <w:rsid w:val="008D6858"/>
    <w:rsid w:val="008D6AB4"/>
    <w:rsid w:val="008D6B6E"/>
    <w:rsid w:val="008D6E4D"/>
    <w:rsid w:val="008E0538"/>
    <w:rsid w:val="008E11DD"/>
    <w:rsid w:val="008E14D2"/>
    <w:rsid w:val="008E1527"/>
    <w:rsid w:val="008E1B67"/>
    <w:rsid w:val="008E2008"/>
    <w:rsid w:val="008E2017"/>
    <w:rsid w:val="008E29BB"/>
    <w:rsid w:val="008E2D0F"/>
    <w:rsid w:val="008E2E6F"/>
    <w:rsid w:val="008E4035"/>
    <w:rsid w:val="008E4067"/>
    <w:rsid w:val="008E4921"/>
    <w:rsid w:val="008E4E32"/>
    <w:rsid w:val="008E4EF9"/>
    <w:rsid w:val="008E4F4F"/>
    <w:rsid w:val="008E5229"/>
    <w:rsid w:val="008E58BB"/>
    <w:rsid w:val="008E5D63"/>
    <w:rsid w:val="008E5F49"/>
    <w:rsid w:val="008E691A"/>
    <w:rsid w:val="008E6C62"/>
    <w:rsid w:val="008E6FDB"/>
    <w:rsid w:val="008E7A45"/>
    <w:rsid w:val="008E7E2A"/>
    <w:rsid w:val="008E7F8E"/>
    <w:rsid w:val="008F0345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7F"/>
    <w:rsid w:val="008F23DC"/>
    <w:rsid w:val="008F2716"/>
    <w:rsid w:val="008F35FD"/>
    <w:rsid w:val="008F3650"/>
    <w:rsid w:val="008F36A0"/>
    <w:rsid w:val="008F4516"/>
    <w:rsid w:val="008F4558"/>
    <w:rsid w:val="008F47A9"/>
    <w:rsid w:val="008F4C21"/>
    <w:rsid w:val="008F5360"/>
    <w:rsid w:val="008F61E1"/>
    <w:rsid w:val="008F6248"/>
    <w:rsid w:val="008F6B72"/>
    <w:rsid w:val="008F6D74"/>
    <w:rsid w:val="008F6FB1"/>
    <w:rsid w:val="008F7165"/>
    <w:rsid w:val="008F763E"/>
    <w:rsid w:val="0090020C"/>
    <w:rsid w:val="009003F7"/>
    <w:rsid w:val="00900D8D"/>
    <w:rsid w:val="009020C4"/>
    <w:rsid w:val="009023DF"/>
    <w:rsid w:val="009024ED"/>
    <w:rsid w:val="00902B60"/>
    <w:rsid w:val="00903619"/>
    <w:rsid w:val="0090388D"/>
    <w:rsid w:val="009046A5"/>
    <w:rsid w:val="00904D03"/>
    <w:rsid w:val="00904E62"/>
    <w:rsid w:val="009062F3"/>
    <w:rsid w:val="00906A58"/>
    <w:rsid w:val="00907176"/>
    <w:rsid w:val="00907285"/>
    <w:rsid w:val="009078FD"/>
    <w:rsid w:val="00910025"/>
    <w:rsid w:val="009100C1"/>
    <w:rsid w:val="009115D1"/>
    <w:rsid w:val="00913622"/>
    <w:rsid w:val="00913F65"/>
    <w:rsid w:val="009142B1"/>
    <w:rsid w:val="00914529"/>
    <w:rsid w:val="009145EA"/>
    <w:rsid w:val="0091469F"/>
    <w:rsid w:val="009146F4"/>
    <w:rsid w:val="009148AB"/>
    <w:rsid w:val="00914D1F"/>
    <w:rsid w:val="0091527A"/>
    <w:rsid w:val="00915F1B"/>
    <w:rsid w:val="00916996"/>
    <w:rsid w:val="00916A14"/>
    <w:rsid w:val="009173F9"/>
    <w:rsid w:val="0091742E"/>
    <w:rsid w:val="00917784"/>
    <w:rsid w:val="00920031"/>
    <w:rsid w:val="00920A8B"/>
    <w:rsid w:val="00920BD8"/>
    <w:rsid w:val="009213EE"/>
    <w:rsid w:val="00921406"/>
    <w:rsid w:val="009219FF"/>
    <w:rsid w:val="00921BDF"/>
    <w:rsid w:val="00921F11"/>
    <w:rsid w:val="009220F9"/>
    <w:rsid w:val="00922A4B"/>
    <w:rsid w:val="00922B92"/>
    <w:rsid w:val="00922C43"/>
    <w:rsid w:val="009237C2"/>
    <w:rsid w:val="0092383B"/>
    <w:rsid w:val="00923A23"/>
    <w:rsid w:val="00923B9F"/>
    <w:rsid w:val="00923DB3"/>
    <w:rsid w:val="0092434D"/>
    <w:rsid w:val="00924882"/>
    <w:rsid w:val="00924D69"/>
    <w:rsid w:val="00924DC0"/>
    <w:rsid w:val="00925417"/>
    <w:rsid w:val="009255FA"/>
    <w:rsid w:val="0092576A"/>
    <w:rsid w:val="009257A1"/>
    <w:rsid w:val="00925A91"/>
    <w:rsid w:val="00925B63"/>
    <w:rsid w:val="00926487"/>
    <w:rsid w:val="00926822"/>
    <w:rsid w:val="00926F4F"/>
    <w:rsid w:val="00927A16"/>
    <w:rsid w:val="0093002B"/>
    <w:rsid w:val="0093030A"/>
    <w:rsid w:val="00930BBF"/>
    <w:rsid w:val="0093123B"/>
    <w:rsid w:val="009318F2"/>
    <w:rsid w:val="0093213C"/>
    <w:rsid w:val="0093216D"/>
    <w:rsid w:val="00932198"/>
    <w:rsid w:val="00932BC0"/>
    <w:rsid w:val="00932F8A"/>
    <w:rsid w:val="0093310D"/>
    <w:rsid w:val="00934232"/>
    <w:rsid w:val="00934FD5"/>
    <w:rsid w:val="00936364"/>
    <w:rsid w:val="009368C2"/>
    <w:rsid w:val="00936D9E"/>
    <w:rsid w:val="00936F04"/>
    <w:rsid w:val="00937152"/>
    <w:rsid w:val="00937B7E"/>
    <w:rsid w:val="009400F5"/>
    <w:rsid w:val="009405F3"/>
    <w:rsid w:val="0094083B"/>
    <w:rsid w:val="00941207"/>
    <w:rsid w:val="009412D8"/>
    <w:rsid w:val="009419BF"/>
    <w:rsid w:val="00941AF0"/>
    <w:rsid w:val="00941EC3"/>
    <w:rsid w:val="00942952"/>
    <w:rsid w:val="009429E6"/>
    <w:rsid w:val="00942CAD"/>
    <w:rsid w:val="00943DF7"/>
    <w:rsid w:val="00943E62"/>
    <w:rsid w:val="00943FA9"/>
    <w:rsid w:val="009444B1"/>
    <w:rsid w:val="00945308"/>
    <w:rsid w:val="0094563D"/>
    <w:rsid w:val="0094593D"/>
    <w:rsid w:val="009469A6"/>
    <w:rsid w:val="00947664"/>
    <w:rsid w:val="00947800"/>
    <w:rsid w:val="009479C1"/>
    <w:rsid w:val="00947B2B"/>
    <w:rsid w:val="00947F7B"/>
    <w:rsid w:val="00947FF5"/>
    <w:rsid w:val="0095033D"/>
    <w:rsid w:val="0095096A"/>
    <w:rsid w:val="00952063"/>
    <w:rsid w:val="00952198"/>
    <w:rsid w:val="009523C4"/>
    <w:rsid w:val="009529CD"/>
    <w:rsid w:val="00952CCC"/>
    <w:rsid w:val="00953B66"/>
    <w:rsid w:val="0095499B"/>
    <w:rsid w:val="009549F7"/>
    <w:rsid w:val="009555D1"/>
    <w:rsid w:val="00955916"/>
    <w:rsid w:val="00955CF1"/>
    <w:rsid w:val="00955F01"/>
    <w:rsid w:val="009578E3"/>
    <w:rsid w:val="00957C30"/>
    <w:rsid w:val="00957D7C"/>
    <w:rsid w:val="00957DEA"/>
    <w:rsid w:val="0096021B"/>
    <w:rsid w:val="00961313"/>
    <w:rsid w:val="00961753"/>
    <w:rsid w:val="009617A8"/>
    <w:rsid w:val="00961950"/>
    <w:rsid w:val="00961ACC"/>
    <w:rsid w:val="00962296"/>
    <w:rsid w:val="009628BD"/>
    <w:rsid w:val="009636DD"/>
    <w:rsid w:val="009638E3"/>
    <w:rsid w:val="00963CB0"/>
    <w:rsid w:val="0096477B"/>
    <w:rsid w:val="00964BEB"/>
    <w:rsid w:val="009655CB"/>
    <w:rsid w:val="0096586F"/>
    <w:rsid w:val="00965968"/>
    <w:rsid w:val="00965CA5"/>
    <w:rsid w:val="00966014"/>
    <w:rsid w:val="0096614E"/>
    <w:rsid w:val="00966894"/>
    <w:rsid w:val="00966F34"/>
    <w:rsid w:val="00967C9F"/>
    <w:rsid w:val="00967D35"/>
    <w:rsid w:val="00967DB0"/>
    <w:rsid w:val="00967DD9"/>
    <w:rsid w:val="0097046D"/>
    <w:rsid w:val="00970965"/>
    <w:rsid w:val="00971108"/>
    <w:rsid w:val="009714A4"/>
    <w:rsid w:val="00971A13"/>
    <w:rsid w:val="00971BA7"/>
    <w:rsid w:val="00972333"/>
    <w:rsid w:val="0097256D"/>
    <w:rsid w:val="00972C55"/>
    <w:rsid w:val="00973260"/>
    <w:rsid w:val="009733E5"/>
    <w:rsid w:val="00973A7F"/>
    <w:rsid w:val="009755FE"/>
    <w:rsid w:val="00975D50"/>
    <w:rsid w:val="00975EEA"/>
    <w:rsid w:val="00977B85"/>
    <w:rsid w:val="00977CCF"/>
    <w:rsid w:val="00977D0E"/>
    <w:rsid w:val="00980385"/>
    <w:rsid w:val="00981106"/>
    <w:rsid w:val="0098135D"/>
    <w:rsid w:val="009817A5"/>
    <w:rsid w:val="00981CBB"/>
    <w:rsid w:val="009823CF"/>
    <w:rsid w:val="00982C2C"/>
    <w:rsid w:val="00982E36"/>
    <w:rsid w:val="00982F43"/>
    <w:rsid w:val="00984673"/>
    <w:rsid w:val="0098485D"/>
    <w:rsid w:val="00984975"/>
    <w:rsid w:val="00985BE6"/>
    <w:rsid w:val="00986963"/>
    <w:rsid w:val="00986ABF"/>
    <w:rsid w:val="00987CA6"/>
    <w:rsid w:val="00990551"/>
    <w:rsid w:val="009906E6"/>
    <w:rsid w:val="009907C7"/>
    <w:rsid w:val="009908C1"/>
    <w:rsid w:val="00990A81"/>
    <w:rsid w:val="00990C84"/>
    <w:rsid w:val="00990D96"/>
    <w:rsid w:val="00990F0F"/>
    <w:rsid w:val="009915E6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35FE"/>
    <w:rsid w:val="00994330"/>
    <w:rsid w:val="009943BE"/>
    <w:rsid w:val="009943E9"/>
    <w:rsid w:val="00994679"/>
    <w:rsid w:val="0099486C"/>
    <w:rsid w:val="00994CF7"/>
    <w:rsid w:val="00994D7E"/>
    <w:rsid w:val="00994F35"/>
    <w:rsid w:val="0099576C"/>
    <w:rsid w:val="00995FD6"/>
    <w:rsid w:val="009966A3"/>
    <w:rsid w:val="00996B39"/>
    <w:rsid w:val="00996EC4"/>
    <w:rsid w:val="00997476"/>
    <w:rsid w:val="00997658"/>
    <w:rsid w:val="009976DA"/>
    <w:rsid w:val="00997852"/>
    <w:rsid w:val="00997C51"/>
    <w:rsid w:val="009A2C2C"/>
    <w:rsid w:val="009A2DED"/>
    <w:rsid w:val="009A347F"/>
    <w:rsid w:val="009A3A3D"/>
    <w:rsid w:val="009A3F1A"/>
    <w:rsid w:val="009A3FE4"/>
    <w:rsid w:val="009A641A"/>
    <w:rsid w:val="009A6630"/>
    <w:rsid w:val="009A745F"/>
    <w:rsid w:val="009A7465"/>
    <w:rsid w:val="009B03B8"/>
    <w:rsid w:val="009B0709"/>
    <w:rsid w:val="009B14AA"/>
    <w:rsid w:val="009B1DBA"/>
    <w:rsid w:val="009B1F5D"/>
    <w:rsid w:val="009B1FFB"/>
    <w:rsid w:val="009B2A3A"/>
    <w:rsid w:val="009B31CE"/>
    <w:rsid w:val="009B3307"/>
    <w:rsid w:val="009B3D14"/>
    <w:rsid w:val="009B3D9D"/>
    <w:rsid w:val="009B3E2C"/>
    <w:rsid w:val="009B5DF8"/>
    <w:rsid w:val="009B5F63"/>
    <w:rsid w:val="009B676C"/>
    <w:rsid w:val="009B6782"/>
    <w:rsid w:val="009B6788"/>
    <w:rsid w:val="009C0386"/>
    <w:rsid w:val="009C08C2"/>
    <w:rsid w:val="009C20F2"/>
    <w:rsid w:val="009C20FD"/>
    <w:rsid w:val="009C23D0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E24"/>
    <w:rsid w:val="009C6FE4"/>
    <w:rsid w:val="009C754B"/>
    <w:rsid w:val="009C7D40"/>
    <w:rsid w:val="009D0140"/>
    <w:rsid w:val="009D035C"/>
    <w:rsid w:val="009D1475"/>
    <w:rsid w:val="009D2417"/>
    <w:rsid w:val="009D2453"/>
    <w:rsid w:val="009D2903"/>
    <w:rsid w:val="009D29D1"/>
    <w:rsid w:val="009D2B5D"/>
    <w:rsid w:val="009D2BD8"/>
    <w:rsid w:val="009D2CF3"/>
    <w:rsid w:val="009D31AE"/>
    <w:rsid w:val="009D3360"/>
    <w:rsid w:val="009D374B"/>
    <w:rsid w:val="009D409D"/>
    <w:rsid w:val="009D4966"/>
    <w:rsid w:val="009D49BF"/>
    <w:rsid w:val="009D51FE"/>
    <w:rsid w:val="009D537A"/>
    <w:rsid w:val="009D5744"/>
    <w:rsid w:val="009D5BD7"/>
    <w:rsid w:val="009D5E27"/>
    <w:rsid w:val="009D6D1D"/>
    <w:rsid w:val="009D6E98"/>
    <w:rsid w:val="009D73A2"/>
    <w:rsid w:val="009E02EE"/>
    <w:rsid w:val="009E0CB7"/>
    <w:rsid w:val="009E0D9A"/>
    <w:rsid w:val="009E132B"/>
    <w:rsid w:val="009E17DD"/>
    <w:rsid w:val="009E2608"/>
    <w:rsid w:val="009E266C"/>
    <w:rsid w:val="009E2DED"/>
    <w:rsid w:val="009E3236"/>
    <w:rsid w:val="009E3339"/>
    <w:rsid w:val="009E3918"/>
    <w:rsid w:val="009E3984"/>
    <w:rsid w:val="009E3ACA"/>
    <w:rsid w:val="009E3CFB"/>
    <w:rsid w:val="009E3D86"/>
    <w:rsid w:val="009E40C0"/>
    <w:rsid w:val="009E4767"/>
    <w:rsid w:val="009E4DE8"/>
    <w:rsid w:val="009E53BA"/>
    <w:rsid w:val="009E5EDA"/>
    <w:rsid w:val="009E6A9F"/>
    <w:rsid w:val="009E6BAB"/>
    <w:rsid w:val="009E75B8"/>
    <w:rsid w:val="009E7B32"/>
    <w:rsid w:val="009E7D22"/>
    <w:rsid w:val="009E7F99"/>
    <w:rsid w:val="009F009B"/>
    <w:rsid w:val="009F00BE"/>
    <w:rsid w:val="009F077A"/>
    <w:rsid w:val="009F0B5A"/>
    <w:rsid w:val="009F163D"/>
    <w:rsid w:val="009F2345"/>
    <w:rsid w:val="009F3ADC"/>
    <w:rsid w:val="009F496D"/>
    <w:rsid w:val="009F58C1"/>
    <w:rsid w:val="009F6043"/>
    <w:rsid w:val="009F6379"/>
    <w:rsid w:val="009F63C1"/>
    <w:rsid w:val="009F65A2"/>
    <w:rsid w:val="009F6E0F"/>
    <w:rsid w:val="009F706F"/>
    <w:rsid w:val="009F743E"/>
    <w:rsid w:val="009F756F"/>
    <w:rsid w:val="009F7BEF"/>
    <w:rsid w:val="00A001CF"/>
    <w:rsid w:val="00A009BF"/>
    <w:rsid w:val="00A00DF6"/>
    <w:rsid w:val="00A015D0"/>
    <w:rsid w:val="00A0256C"/>
    <w:rsid w:val="00A02614"/>
    <w:rsid w:val="00A02C69"/>
    <w:rsid w:val="00A038A5"/>
    <w:rsid w:val="00A03EDC"/>
    <w:rsid w:val="00A0516A"/>
    <w:rsid w:val="00A051D9"/>
    <w:rsid w:val="00A0595A"/>
    <w:rsid w:val="00A05BE8"/>
    <w:rsid w:val="00A07095"/>
    <w:rsid w:val="00A07A3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BE5"/>
    <w:rsid w:val="00A12C57"/>
    <w:rsid w:val="00A134B1"/>
    <w:rsid w:val="00A13718"/>
    <w:rsid w:val="00A13C25"/>
    <w:rsid w:val="00A13C58"/>
    <w:rsid w:val="00A15300"/>
    <w:rsid w:val="00A15522"/>
    <w:rsid w:val="00A161DD"/>
    <w:rsid w:val="00A16220"/>
    <w:rsid w:val="00A1658A"/>
    <w:rsid w:val="00A166A4"/>
    <w:rsid w:val="00A166B6"/>
    <w:rsid w:val="00A16ECF"/>
    <w:rsid w:val="00A1730F"/>
    <w:rsid w:val="00A17B5A"/>
    <w:rsid w:val="00A17BBE"/>
    <w:rsid w:val="00A17E6B"/>
    <w:rsid w:val="00A20041"/>
    <w:rsid w:val="00A20048"/>
    <w:rsid w:val="00A204B6"/>
    <w:rsid w:val="00A20640"/>
    <w:rsid w:val="00A214A7"/>
    <w:rsid w:val="00A2182D"/>
    <w:rsid w:val="00A2200D"/>
    <w:rsid w:val="00A22B7F"/>
    <w:rsid w:val="00A22EE4"/>
    <w:rsid w:val="00A234E8"/>
    <w:rsid w:val="00A23DB7"/>
    <w:rsid w:val="00A245F0"/>
    <w:rsid w:val="00A2467F"/>
    <w:rsid w:val="00A247EE"/>
    <w:rsid w:val="00A24DF8"/>
    <w:rsid w:val="00A258B0"/>
    <w:rsid w:val="00A25AEA"/>
    <w:rsid w:val="00A25D50"/>
    <w:rsid w:val="00A26F85"/>
    <w:rsid w:val="00A27134"/>
    <w:rsid w:val="00A27C7C"/>
    <w:rsid w:val="00A3099B"/>
    <w:rsid w:val="00A30C68"/>
    <w:rsid w:val="00A32134"/>
    <w:rsid w:val="00A32469"/>
    <w:rsid w:val="00A32784"/>
    <w:rsid w:val="00A32A78"/>
    <w:rsid w:val="00A32CC3"/>
    <w:rsid w:val="00A332AF"/>
    <w:rsid w:val="00A338A4"/>
    <w:rsid w:val="00A3390B"/>
    <w:rsid w:val="00A33EDA"/>
    <w:rsid w:val="00A33FBC"/>
    <w:rsid w:val="00A34231"/>
    <w:rsid w:val="00A348A5"/>
    <w:rsid w:val="00A34EAE"/>
    <w:rsid w:val="00A35380"/>
    <w:rsid w:val="00A35D73"/>
    <w:rsid w:val="00A36696"/>
    <w:rsid w:val="00A3688D"/>
    <w:rsid w:val="00A36ADF"/>
    <w:rsid w:val="00A372FC"/>
    <w:rsid w:val="00A37493"/>
    <w:rsid w:val="00A3762B"/>
    <w:rsid w:val="00A37877"/>
    <w:rsid w:val="00A3788E"/>
    <w:rsid w:val="00A37A99"/>
    <w:rsid w:val="00A37AC6"/>
    <w:rsid w:val="00A37B5F"/>
    <w:rsid w:val="00A4009D"/>
    <w:rsid w:val="00A40476"/>
    <w:rsid w:val="00A40DD6"/>
    <w:rsid w:val="00A40E44"/>
    <w:rsid w:val="00A40E61"/>
    <w:rsid w:val="00A410D9"/>
    <w:rsid w:val="00A411E9"/>
    <w:rsid w:val="00A41977"/>
    <w:rsid w:val="00A41BF6"/>
    <w:rsid w:val="00A41DCB"/>
    <w:rsid w:val="00A42BE0"/>
    <w:rsid w:val="00A42E08"/>
    <w:rsid w:val="00A42E94"/>
    <w:rsid w:val="00A43349"/>
    <w:rsid w:val="00A4337C"/>
    <w:rsid w:val="00A43C93"/>
    <w:rsid w:val="00A4499E"/>
    <w:rsid w:val="00A45225"/>
    <w:rsid w:val="00A45360"/>
    <w:rsid w:val="00A45AF8"/>
    <w:rsid w:val="00A45D0C"/>
    <w:rsid w:val="00A4668E"/>
    <w:rsid w:val="00A46B94"/>
    <w:rsid w:val="00A4735F"/>
    <w:rsid w:val="00A478CD"/>
    <w:rsid w:val="00A47EA0"/>
    <w:rsid w:val="00A50013"/>
    <w:rsid w:val="00A50159"/>
    <w:rsid w:val="00A50765"/>
    <w:rsid w:val="00A509FA"/>
    <w:rsid w:val="00A50E8C"/>
    <w:rsid w:val="00A512F5"/>
    <w:rsid w:val="00A51395"/>
    <w:rsid w:val="00A517DE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D21"/>
    <w:rsid w:val="00A5758B"/>
    <w:rsid w:val="00A61541"/>
    <w:rsid w:val="00A61CA8"/>
    <w:rsid w:val="00A6303E"/>
    <w:rsid w:val="00A636FC"/>
    <w:rsid w:val="00A6402B"/>
    <w:rsid w:val="00A643BC"/>
    <w:rsid w:val="00A65269"/>
    <w:rsid w:val="00A65560"/>
    <w:rsid w:val="00A65764"/>
    <w:rsid w:val="00A65863"/>
    <w:rsid w:val="00A65897"/>
    <w:rsid w:val="00A65CBF"/>
    <w:rsid w:val="00A66B20"/>
    <w:rsid w:val="00A66BAF"/>
    <w:rsid w:val="00A67091"/>
    <w:rsid w:val="00A673D4"/>
    <w:rsid w:val="00A67BD7"/>
    <w:rsid w:val="00A70EE2"/>
    <w:rsid w:val="00A716AC"/>
    <w:rsid w:val="00A71A90"/>
    <w:rsid w:val="00A72B82"/>
    <w:rsid w:val="00A72FB4"/>
    <w:rsid w:val="00A7372B"/>
    <w:rsid w:val="00A74B8D"/>
    <w:rsid w:val="00A756C0"/>
    <w:rsid w:val="00A75C1F"/>
    <w:rsid w:val="00A77110"/>
    <w:rsid w:val="00A77E1F"/>
    <w:rsid w:val="00A80331"/>
    <w:rsid w:val="00A805D8"/>
    <w:rsid w:val="00A80804"/>
    <w:rsid w:val="00A80CDF"/>
    <w:rsid w:val="00A810AC"/>
    <w:rsid w:val="00A8155B"/>
    <w:rsid w:val="00A8162F"/>
    <w:rsid w:val="00A819A6"/>
    <w:rsid w:val="00A822A8"/>
    <w:rsid w:val="00A822CA"/>
    <w:rsid w:val="00A8285B"/>
    <w:rsid w:val="00A828ED"/>
    <w:rsid w:val="00A82A7E"/>
    <w:rsid w:val="00A83BD2"/>
    <w:rsid w:val="00A8451A"/>
    <w:rsid w:val="00A84CC1"/>
    <w:rsid w:val="00A85CA6"/>
    <w:rsid w:val="00A85E57"/>
    <w:rsid w:val="00A8665E"/>
    <w:rsid w:val="00A86AE3"/>
    <w:rsid w:val="00A86C9A"/>
    <w:rsid w:val="00A8717D"/>
    <w:rsid w:val="00A87DEB"/>
    <w:rsid w:val="00A90547"/>
    <w:rsid w:val="00A9077E"/>
    <w:rsid w:val="00A9167D"/>
    <w:rsid w:val="00A91DC0"/>
    <w:rsid w:val="00A9233A"/>
    <w:rsid w:val="00A925FA"/>
    <w:rsid w:val="00A92941"/>
    <w:rsid w:val="00A92C85"/>
    <w:rsid w:val="00A935B0"/>
    <w:rsid w:val="00A93A1D"/>
    <w:rsid w:val="00A94093"/>
    <w:rsid w:val="00A94A60"/>
    <w:rsid w:val="00A94D59"/>
    <w:rsid w:val="00A94E21"/>
    <w:rsid w:val="00A95739"/>
    <w:rsid w:val="00A95949"/>
    <w:rsid w:val="00A96438"/>
    <w:rsid w:val="00A96E22"/>
    <w:rsid w:val="00A97063"/>
    <w:rsid w:val="00A97446"/>
    <w:rsid w:val="00A97586"/>
    <w:rsid w:val="00A97671"/>
    <w:rsid w:val="00A97DA5"/>
    <w:rsid w:val="00A97E9B"/>
    <w:rsid w:val="00A97FE2"/>
    <w:rsid w:val="00AA0F43"/>
    <w:rsid w:val="00AA1B22"/>
    <w:rsid w:val="00AA1C8A"/>
    <w:rsid w:val="00AA2078"/>
    <w:rsid w:val="00AA3065"/>
    <w:rsid w:val="00AA329A"/>
    <w:rsid w:val="00AA34BD"/>
    <w:rsid w:val="00AA3BFF"/>
    <w:rsid w:val="00AA3D89"/>
    <w:rsid w:val="00AA5283"/>
    <w:rsid w:val="00AA59A0"/>
    <w:rsid w:val="00AA6D7B"/>
    <w:rsid w:val="00AA6DF7"/>
    <w:rsid w:val="00AA6E15"/>
    <w:rsid w:val="00AA70B6"/>
    <w:rsid w:val="00AA70F9"/>
    <w:rsid w:val="00AA760B"/>
    <w:rsid w:val="00AA7B46"/>
    <w:rsid w:val="00AB0934"/>
    <w:rsid w:val="00AB0B3A"/>
    <w:rsid w:val="00AB1D5E"/>
    <w:rsid w:val="00AB1EC9"/>
    <w:rsid w:val="00AB2467"/>
    <w:rsid w:val="00AB276B"/>
    <w:rsid w:val="00AB2D4A"/>
    <w:rsid w:val="00AB3B0A"/>
    <w:rsid w:val="00AB434C"/>
    <w:rsid w:val="00AB44CE"/>
    <w:rsid w:val="00AB48CF"/>
    <w:rsid w:val="00AB531B"/>
    <w:rsid w:val="00AB5FA7"/>
    <w:rsid w:val="00AB63C4"/>
    <w:rsid w:val="00AB658A"/>
    <w:rsid w:val="00AB65B3"/>
    <w:rsid w:val="00AB6E98"/>
    <w:rsid w:val="00AB733C"/>
    <w:rsid w:val="00AB7ABD"/>
    <w:rsid w:val="00AC1021"/>
    <w:rsid w:val="00AC146A"/>
    <w:rsid w:val="00AC19AC"/>
    <w:rsid w:val="00AC2226"/>
    <w:rsid w:val="00AC2738"/>
    <w:rsid w:val="00AC2810"/>
    <w:rsid w:val="00AC292C"/>
    <w:rsid w:val="00AC336F"/>
    <w:rsid w:val="00AC3D47"/>
    <w:rsid w:val="00AC4324"/>
    <w:rsid w:val="00AC4496"/>
    <w:rsid w:val="00AC4B56"/>
    <w:rsid w:val="00AC4EDE"/>
    <w:rsid w:val="00AC4EE7"/>
    <w:rsid w:val="00AC5046"/>
    <w:rsid w:val="00AC57C9"/>
    <w:rsid w:val="00AC59BA"/>
    <w:rsid w:val="00AC5EAD"/>
    <w:rsid w:val="00AC616E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8FF"/>
    <w:rsid w:val="00AD198E"/>
    <w:rsid w:val="00AD1B11"/>
    <w:rsid w:val="00AD1EA8"/>
    <w:rsid w:val="00AD2C44"/>
    <w:rsid w:val="00AD2EF9"/>
    <w:rsid w:val="00AD3240"/>
    <w:rsid w:val="00AD337A"/>
    <w:rsid w:val="00AD3B9D"/>
    <w:rsid w:val="00AD429D"/>
    <w:rsid w:val="00AD43AD"/>
    <w:rsid w:val="00AD4A9C"/>
    <w:rsid w:val="00AD4C72"/>
    <w:rsid w:val="00AD4CFC"/>
    <w:rsid w:val="00AD5190"/>
    <w:rsid w:val="00AD53D0"/>
    <w:rsid w:val="00AD6097"/>
    <w:rsid w:val="00AD6131"/>
    <w:rsid w:val="00AD64CA"/>
    <w:rsid w:val="00AD66B7"/>
    <w:rsid w:val="00AD6BF2"/>
    <w:rsid w:val="00AD6DCE"/>
    <w:rsid w:val="00AD6DE3"/>
    <w:rsid w:val="00AD6EBE"/>
    <w:rsid w:val="00AD710F"/>
    <w:rsid w:val="00AE03B7"/>
    <w:rsid w:val="00AE03EF"/>
    <w:rsid w:val="00AE0627"/>
    <w:rsid w:val="00AE14D3"/>
    <w:rsid w:val="00AE198C"/>
    <w:rsid w:val="00AE1B39"/>
    <w:rsid w:val="00AE1E5C"/>
    <w:rsid w:val="00AE2299"/>
    <w:rsid w:val="00AE2A19"/>
    <w:rsid w:val="00AE2DDC"/>
    <w:rsid w:val="00AE349C"/>
    <w:rsid w:val="00AE36DC"/>
    <w:rsid w:val="00AE36F9"/>
    <w:rsid w:val="00AE3834"/>
    <w:rsid w:val="00AE3D3C"/>
    <w:rsid w:val="00AE501A"/>
    <w:rsid w:val="00AE5152"/>
    <w:rsid w:val="00AE5422"/>
    <w:rsid w:val="00AE631B"/>
    <w:rsid w:val="00AE647D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1332"/>
    <w:rsid w:val="00AF1FAA"/>
    <w:rsid w:val="00AF232F"/>
    <w:rsid w:val="00AF24C6"/>
    <w:rsid w:val="00AF3138"/>
    <w:rsid w:val="00AF325C"/>
    <w:rsid w:val="00AF32A6"/>
    <w:rsid w:val="00AF4D46"/>
    <w:rsid w:val="00AF56BB"/>
    <w:rsid w:val="00AF5A8D"/>
    <w:rsid w:val="00AF6A2B"/>
    <w:rsid w:val="00AF6CDB"/>
    <w:rsid w:val="00B00589"/>
    <w:rsid w:val="00B00886"/>
    <w:rsid w:val="00B00D82"/>
    <w:rsid w:val="00B00D92"/>
    <w:rsid w:val="00B0150F"/>
    <w:rsid w:val="00B0178E"/>
    <w:rsid w:val="00B019BE"/>
    <w:rsid w:val="00B019F0"/>
    <w:rsid w:val="00B01E59"/>
    <w:rsid w:val="00B020BC"/>
    <w:rsid w:val="00B024DB"/>
    <w:rsid w:val="00B025ED"/>
    <w:rsid w:val="00B035BD"/>
    <w:rsid w:val="00B035E0"/>
    <w:rsid w:val="00B0362C"/>
    <w:rsid w:val="00B03CB4"/>
    <w:rsid w:val="00B0415C"/>
    <w:rsid w:val="00B049AA"/>
    <w:rsid w:val="00B04CFE"/>
    <w:rsid w:val="00B04F8A"/>
    <w:rsid w:val="00B05BC0"/>
    <w:rsid w:val="00B05F0F"/>
    <w:rsid w:val="00B0618F"/>
    <w:rsid w:val="00B06537"/>
    <w:rsid w:val="00B06782"/>
    <w:rsid w:val="00B07176"/>
    <w:rsid w:val="00B0798D"/>
    <w:rsid w:val="00B10A19"/>
    <w:rsid w:val="00B10ABD"/>
    <w:rsid w:val="00B1126F"/>
    <w:rsid w:val="00B114D0"/>
    <w:rsid w:val="00B11A07"/>
    <w:rsid w:val="00B11BA3"/>
    <w:rsid w:val="00B1201A"/>
    <w:rsid w:val="00B120C1"/>
    <w:rsid w:val="00B132A7"/>
    <w:rsid w:val="00B133A9"/>
    <w:rsid w:val="00B13891"/>
    <w:rsid w:val="00B13D1B"/>
    <w:rsid w:val="00B13FB2"/>
    <w:rsid w:val="00B14349"/>
    <w:rsid w:val="00B1460B"/>
    <w:rsid w:val="00B1553E"/>
    <w:rsid w:val="00B15C9C"/>
    <w:rsid w:val="00B16105"/>
    <w:rsid w:val="00B1731B"/>
    <w:rsid w:val="00B1746F"/>
    <w:rsid w:val="00B174B0"/>
    <w:rsid w:val="00B17573"/>
    <w:rsid w:val="00B175A4"/>
    <w:rsid w:val="00B17D53"/>
    <w:rsid w:val="00B20160"/>
    <w:rsid w:val="00B20C26"/>
    <w:rsid w:val="00B21056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43C4"/>
    <w:rsid w:val="00B2450F"/>
    <w:rsid w:val="00B251CB"/>
    <w:rsid w:val="00B252D9"/>
    <w:rsid w:val="00B25DF4"/>
    <w:rsid w:val="00B26010"/>
    <w:rsid w:val="00B26692"/>
    <w:rsid w:val="00B267C1"/>
    <w:rsid w:val="00B26823"/>
    <w:rsid w:val="00B2698E"/>
    <w:rsid w:val="00B26B99"/>
    <w:rsid w:val="00B27175"/>
    <w:rsid w:val="00B27314"/>
    <w:rsid w:val="00B27739"/>
    <w:rsid w:val="00B27853"/>
    <w:rsid w:val="00B3018C"/>
    <w:rsid w:val="00B3021F"/>
    <w:rsid w:val="00B30220"/>
    <w:rsid w:val="00B306AB"/>
    <w:rsid w:val="00B30774"/>
    <w:rsid w:val="00B3084D"/>
    <w:rsid w:val="00B31051"/>
    <w:rsid w:val="00B31180"/>
    <w:rsid w:val="00B31526"/>
    <w:rsid w:val="00B315C5"/>
    <w:rsid w:val="00B31809"/>
    <w:rsid w:val="00B31845"/>
    <w:rsid w:val="00B31D0D"/>
    <w:rsid w:val="00B3310F"/>
    <w:rsid w:val="00B3351B"/>
    <w:rsid w:val="00B335AE"/>
    <w:rsid w:val="00B339AF"/>
    <w:rsid w:val="00B33E70"/>
    <w:rsid w:val="00B33F38"/>
    <w:rsid w:val="00B33F64"/>
    <w:rsid w:val="00B3453C"/>
    <w:rsid w:val="00B34C66"/>
    <w:rsid w:val="00B34CDD"/>
    <w:rsid w:val="00B34D40"/>
    <w:rsid w:val="00B3546E"/>
    <w:rsid w:val="00B355C5"/>
    <w:rsid w:val="00B3561D"/>
    <w:rsid w:val="00B365D2"/>
    <w:rsid w:val="00B36C4B"/>
    <w:rsid w:val="00B3724C"/>
    <w:rsid w:val="00B374FA"/>
    <w:rsid w:val="00B37D05"/>
    <w:rsid w:val="00B40F40"/>
    <w:rsid w:val="00B41023"/>
    <w:rsid w:val="00B414E0"/>
    <w:rsid w:val="00B418E3"/>
    <w:rsid w:val="00B41928"/>
    <w:rsid w:val="00B41A9F"/>
    <w:rsid w:val="00B4265D"/>
    <w:rsid w:val="00B4286C"/>
    <w:rsid w:val="00B428E3"/>
    <w:rsid w:val="00B42990"/>
    <w:rsid w:val="00B42B42"/>
    <w:rsid w:val="00B43661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D0"/>
    <w:rsid w:val="00B45D4B"/>
    <w:rsid w:val="00B46397"/>
    <w:rsid w:val="00B4675C"/>
    <w:rsid w:val="00B47429"/>
    <w:rsid w:val="00B47974"/>
    <w:rsid w:val="00B47C23"/>
    <w:rsid w:val="00B47D0E"/>
    <w:rsid w:val="00B47F72"/>
    <w:rsid w:val="00B504C7"/>
    <w:rsid w:val="00B50909"/>
    <w:rsid w:val="00B50B90"/>
    <w:rsid w:val="00B51450"/>
    <w:rsid w:val="00B524B0"/>
    <w:rsid w:val="00B5280C"/>
    <w:rsid w:val="00B53EB0"/>
    <w:rsid w:val="00B53F64"/>
    <w:rsid w:val="00B547AC"/>
    <w:rsid w:val="00B55870"/>
    <w:rsid w:val="00B55F91"/>
    <w:rsid w:val="00B568A8"/>
    <w:rsid w:val="00B56CAD"/>
    <w:rsid w:val="00B57A2B"/>
    <w:rsid w:val="00B6082A"/>
    <w:rsid w:val="00B61B70"/>
    <w:rsid w:val="00B620E1"/>
    <w:rsid w:val="00B62C6F"/>
    <w:rsid w:val="00B6307C"/>
    <w:rsid w:val="00B635D8"/>
    <w:rsid w:val="00B63A35"/>
    <w:rsid w:val="00B63C4E"/>
    <w:rsid w:val="00B63C9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5CB"/>
    <w:rsid w:val="00B66B89"/>
    <w:rsid w:val="00B66CF4"/>
    <w:rsid w:val="00B67200"/>
    <w:rsid w:val="00B67E33"/>
    <w:rsid w:val="00B67FD2"/>
    <w:rsid w:val="00B704A3"/>
    <w:rsid w:val="00B70963"/>
    <w:rsid w:val="00B70E23"/>
    <w:rsid w:val="00B70F95"/>
    <w:rsid w:val="00B71A3F"/>
    <w:rsid w:val="00B720F5"/>
    <w:rsid w:val="00B7221B"/>
    <w:rsid w:val="00B72464"/>
    <w:rsid w:val="00B731AC"/>
    <w:rsid w:val="00B737E4"/>
    <w:rsid w:val="00B7565E"/>
    <w:rsid w:val="00B758B5"/>
    <w:rsid w:val="00B758C0"/>
    <w:rsid w:val="00B75999"/>
    <w:rsid w:val="00B75B71"/>
    <w:rsid w:val="00B75F5E"/>
    <w:rsid w:val="00B7631A"/>
    <w:rsid w:val="00B76DBC"/>
    <w:rsid w:val="00B80ACD"/>
    <w:rsid w:val="00B81C0F"/>
    <w:rsid w:val="00B81CE3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8E0"/>
    <w:rsid w:val="00B83B23"/>
    <w:rsid w:val="00B83D76"/>
    <w:rsid w:val="00B8401C"/>
    <w:rsid w:val="00B8432F"/>
    <w:rsid w:val="00B843AB"/>
    <w:rsid w:val="00B84734"/>
    <w:rsid w:val="00B86203"/>
    <w:rsid w:val="00B8758F"/>
    <w:rsid w:val="00B87D56"/>
    <w:rsid w:val="00B903E1"/>
    <w:rsid w:val="00B90635"/>
    <w:rsid w:val="00B91B00"/>
    <w:rsid w:val="00B91DDF"/>
    <w:rsid w:val="00B91E00"/>
    <w:rsid w:val="00B91FCB"/>
    <w:rsid w:val="00B928B9"/>
    <w:rsid w:val="00B92971"/>
    <w:rsid w:val="00B931AC"/>
    <w:rsid w:val="00B9336D"/>
    <w:rsid w:val="00B933E1"/>
    <w:rsid w:val="00B94707"/>
    <w:rsid w:val="00B94915"/>
    <w:rsid w:val="00B94F6F"/>
    <w:rsid w:val="00B95192"/>
    <w:rsid w:val="00B95508"/>
    <w:rsid w:val="00B95CCA"/>
    <w:rsid w:val="00B95F0D"/>
    <w:rsid w:val="00B95FE2"/>
    <w:rsid w:val="00B9659C"/>
    <w:rsid w:val="00B9667B"/>
    <w:rsid w:val="00B969F5"/>
    <w:rsid w:val="00B97053"/>
    <w:rsid w:val="00B97254"/>
    <w:rsid w:val="00B972EE"/>
    <w:rsid w:val="00B9765F"/>
    <w:rsid w:val="00B976FF"/>
    <w:rsid w:val="00B97C7C"/>
    <w:rsid w:val="00BA0C1B"/>
    <w:rsid w:val="00BA0D24"/>
    <w:rsid w:val="00BA100D"/>
    <w:rsid w:val="00BA1355"/>
    <w:rsid w:val="00BA1EB4"/>
    <w:rsid w:val="00BA2257"/>
    <w:rsid w:val="00BA2885"/>
    <w:rsid w:val="00BA28B7"/>
    <w:rsid w:val="00BA29B4"/>
    <w:rsid w:val="00BA3D26"/>
    <w:rsid w:val="00BA3E22"/>
    <w:rsid w:val="00BA4867"/>
    <w:rsid w:val="00BA4934"/>
    <w:rsid w:val="00BA4CF3"/>
    <w:rsid w:val="00BA58AB"/>
    <w:rsid w:val="00BA625D"/>
    <w:rsid w:val="00BA6262"/>
    <w:rsid w:val="00BA6E36"/>
    <w:rsid w:val="00BA763E"/>
    <w:rsid w:val="00BA78EF"/>
    <w:rsid w:val="00BA7948"/>
    <w:rsid w:val="00BA7C87"/>
    <w:rsid w:val="00BA7D01"/>
    <w:rsid w:val="00BB1138"/>
    <w:rsid w:val="00BB1350"/>
    <w:rsid w:val="00BB19D0"/>
    <w:rsid w:val="00BB2BDF"/>
    <w:rsid w:val="00BB329B"/>
    <w:rsid w:val="00BB344F"/>
    <w:rsid w:val="00BB362A"/>
    <w:rsid w:val="00BB3673"/>
    <w:rsid w:val="00BB3CFA"/>
    <w:rsid w:val="00BB3D57"/>
    <w:rsid w:val="00BB44D3"/>
    <w:rsid w:val="00BB578D"/>
    <w:rsid w:val="00BB5E12"/>
    <w:rsid w:val="00BB6492"/>
    <w:rsid w:val="00BB6501"/>
    <w:rsid w:val="00BB70D1"/>
    <w:rsid w:val="00BB74FE"/>
    <w:rsid w:val="00BB7AED"/>
    <w:rsid w:val="00BB7D44"/>
    <w:rsid w:val="00BB7D60"/>
    <w:rsid w:val="00BB7EC1"/>
    <w:rsid w:val="00BC013C"/>
    <w:rsid w:val="00BC0A7E"/>
    <w:rsid w:val="00BC0ED2"/>
    <w:rsid w:val="00BC1041"/>
    <w:rsid w:val="00BC1097"/>
    <w:rsid w:val="00BC14BB"/>
    <w:rsid w:val="00BC14CA"/>
    <w:rsid w:val="00BC18AB"/>
    <w:rsid w:val="00BC206A"/>
    <w:rsid w:val="00BC261F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1BF"/>
    <w:rsid w:val="00BC4422"/>
    <w:rsid w:val="00BC447D"/>
    <w:rsid w:val="00BC451B"/>
    <w:rsid w:val="00BC4AC8"/>
    <w:rsid w:val="00BC4DEB"/>
    <w:rsid w:val="00BC4EB9"/>
    <w:rsid w:val="00BC61A4"/>
    <w:rsid w:val="00BC61CE"/>
    <w:rsid w:val="00BC6B2C"/>
    <w:rsid w:val="00BC6B36"/>
    <w:rsid w:val="00BC6C15"/>
    <w:rsid w:val="00BC75BA"/>
    <w:rsid w:val="00BC75C9"/>
    <w:rsid w:val="00BC77B2"/>
    <w:rsid w:val="00BC7D05"/>
    <w:rsid w:val="00BC7F20"/>
    <w:rsid w:val="00BC7F34"/>
    <w:rsid w:val="00BD0223"/>
    <w:rsid w:val="00BD08F5"/>
    <w:rsid w:val="00BD09A4"/>
    <w:rsid w:val="00BD0A21"/>
    <w:rsid w:val="00BD0AF9"/>
    <w:rsid w:val="00BD1B31"/>
    <w:rsid w:val="00BD21ED"/>
    <w:rsid w:val="00BD28F9"/>
    <w:rsid w:val="00BD33C9"/>
    <w:rsid w:val="00BD3E34"/>
    <w:rsid w:val="00BD41C7"/>
    <w:rsid w:val="00BD4408"/>
    <w:rsid w:val="00BD44BB"/>
    <w:rsid w:val="00BD493B"/>
    <w:rsid w:val="00BD4BB0"/>
    <w:rsid w:val="00BD5124"/>
    <w:rsid w:val="00BD5162"/>
    <w:rsid w:val="00BD53C4"/>
    <w:rsid w:val="00BD54C4"/>
    <w:rsid w:val="00BD5CB6"/>
    <w:rsid w:val="00BD6207"/>
    <w:rsid w:val="00BD6B32"/>
    <w:rsid w:val="00BD6F0E"/>
    <w:rsid w:val="00BD71B6"/>
    <w:rsid w:val="00BD7E6B"/>
    <w:rsid w:val="00BE00E6"/>
    <w:rsid w:val="00BE02B4"/>
    <w:rsid w:val="00BE02E2"/>
    <w:rsid w:val="00BE0A64"/>
    <w:rsid w:val="00BE1550"/>
    <w:rsid w:val="00BE18E8"/>
    <w:rsid w:val="00BE1D1E"/>
    <w:rsid w:val="00BE1F03"/>
    <w:rsid w:val="00BE24E5"/>
    <w:rsid w:val="00BE2D06"/>
    <w:rsid w:val="00BE3565"/>
    <w:rsid w:val="00BE3BE4"/>
    <w:rsid w:val="00BE3CC6"/>
    <w:rsid w:val="00BE3F7D"/>
    <w:rsid w:val="00BE421C"/>
    <w:rsid w:val="00BE4A32"/>
    <w:rsid w:val="00BE4B32"/>
    <w:rsid w:val="00BE5131"/>
    <w:rsid w:val="00BE5239"/>
    <w:rsid w:val="00BE5D19"/>
    <w:rsid w:val="00BE61A2"/>
    <w:rsid w:val="00BE6803"/>
    <w:rsid w:val="00BE6A8F"/>
    <w:rsid w:val="00BE7171"/>
    <w:rsid w:val="00BE73FE"/>
    <w:rsid w:val="00BE7AEC"/>
    <w:rsid w:val="00BE7BA5"/>
    <w:rsid w:val="00BE7C37"/>
    <w:rsid w:val="00BE7ED3"/>
    <w:rsid w:val="00BF0515"/>
    <w:rsid w:val="00BF1025"/>
    <w:rsid w:val="00BF1168"/>
    <w:rsid w:val="00BF11A6"/>
    <w:rsid w:val="00BF16C5"/>
    <w:rsid w:val="00BF1756"/>
    <w:rsid w:val="00BF2026"/>
    <w:rsid w:val="00BF27E3"/>
    <w:rsid w:val="00BF2FB4"/>
    <w:rsid w:val="00BF3A88"/>
    <w:rsid w:val="00BF40C5"/>
    <w:rsid w:val="00BF4486"/>
    <w:rsid w:val="00BF4A8C"/>
    <w:rsid w:val="00BF4F43"/>
    <w:rsid w:val="00BF5AE4"/>
    <w:rsid w:val="00BF61D3"/>
    <w:rsid w:val="00BF64B5"/>
    <w:rsid w:val="00BF698A"/>
    <w:rsid w:val="00BF6C61"/>
    <w:rsid w:val="00BF730F"/>
    <w:rsid w:val="00BF74C0"/>
    <w:rsid w:val="00BF764C"/>
    <w:rsid w:val="00BF7B8A"/>
    <w:rsid w:val="00BF7FFC"/>
    <w:rsid w:val="00C0004E"/>
    <w:rsid w:val="00C00331"/>
    <w:rsid w:val="00C004F9"/>
    <w:rsid w:val="00C0064D"/>
    <w:rsid w:val="00C006F3"/>
    <w:rsid w:val="00C00777"/>
    <w:rsid w:val="00C01227"/>
    <w:rsid w:val="00C017A1"/>
    <w:rsid w:val="00C01A66"/>
    <w:rsid w:val="00C0204C"/>
    <w:rsid w:val="00C026F6"/>
    <w:rsid w:val="00C0283E"/>
    <w:rsid w:val="00C02A90"/>
    <w:rsid w:val="00C02AF8"/>
    <w:rsid w:val="00C033BE"/>
    <w:rsid w:val="00C03486"/>
    <w:rsid w:val="00C03A3D"/>
    <w:rsid w:val="00C03F2C"/>
    <w:rsid w:val="00C03F87"/>
    <w:rsid w:val="00C043B2"/>
    <w:rsid w:val="00C04663"/>
    <w:rsid w:val="00C04B2A"/>
    <w:rsid w:val="00C066CB"/>
    <w:rsid w:val="00C06D45"/>
    <w:rsid w:val="00C073BF"/>
    <w:rsid w:val="00C07640"/>
    <w:rsid w:val="00C07BB5"/>
    <w:rsid w:val="00C07F3A"/>
    <w:rsid w:val="00C10B40"/>
    <w:rsid w:val="00C10F05"/>
    <w:rsid w:val="00C116C3"/>
    <w:rsid w:val="00C117FA"/>
    <w:rsid w:val="00C118F0"/>
    <w:rsid w:val="00C11FF5"/>
    <w:rsid w:val="00C1203D"/>
    <w:rsid w:val="00C12069"/>
    <w:rsid w:val="00C127DD"/>
    <w:rsid w:val="00C12B60"/>
    <w:rsid w:val="00C13561"/>
    <w:rsid w:val="00C1424A"/>
    <w:rsid w:val="00C14416"/>
    <w:rsid w:val="00C14BDA"/>
    <w:rsid w:val="00C15295"/>
    <w:rsid w:val="00C15651"/>
    <w:rsid w:val="00C15709"/>
    <w:rsid w:val="00C15B83"/>
    <w:rsid w:val="00C1643D"/>
    <w:rsid w:val="00C1746C"/>
    <w:rsid w:val="00C17B68"/>
    <w:rsid w:val="00C20082"/>
    <w:rsid w:val="00C210A3"/>
    <w:rsid w:val="00C217F8"/>
    <w:rsid w:val="00C2185B"/>
    <w:rsid w:val="00C2238F"/>
    <w:rsid w:val="00C224CE"/>
    <w:rsid w:val="00C22D42"/>
    <w:rsid w:val="00C2303B"/>
    <w:rsid w:val="00C23083"/>
    <w:rsid w:val="00C23232"/>
    <w:rsid w:val="00C238C3"/>
    <w:rsid w:val="00C238E1"/>
    <w:rsid w:val="00C2464A"/>
    <w:rsid w:val="00C246A7"/>
    <w:rsid w:val="00C247F0"/>
    <w:rsid w:val="00C24FDA"/>
    <w:rsid w:val="00C25922"/>
    <w:rsid w:val="00C25C92"/>
    <w:rsid w:val="00C25C9B"/>
    <w:rsid w:val="00C25DB8"/>
    <w:rsid w:val="00C260D6"/>
    <w:rsid w:val="00C26EBD"/>
    <w:rsid w:val="00C27406"/>
    <w:rsid w:val="00C27643"/>
    <w:rsid w:val="00C27A6B"/>
    <w:rsid w:val="00C30763"/>
    <w:rsid w:val="00C30BFE"/>
    <w:rsid w:val="00C30E52"/>
    <w:rsid w:val="00C3147C"/>
    <w:rsid w:val="00C31B15"/>
    <w:rsid w:val="00C31C8C"/>
    <w:rsid w:val="00C320EB"/>
    <w:rsid w:val="00C321A4"/>
    <w:rsid w:val="00C32A62"/>
    <w:rsid w:val="00C32CB6"/>
    <w:rsid w:val="00C33295"/>
    <w:rsid w:val="00C33F80"/>
    <w:rsid w:val="00C34034"/>
    <w:rsid w:val="00C349A2"/>
    <w:rsid w:val="00C34BE9"/>
    <w:rsid w:val="00C34D40"/>
    <w:rsid w:val="00C3556D"/>
    <w:rsid w:val="00C356DA"/>
    <w:rsid w:val="00C358D4"/>
    <w:rsid w:val="00C365BB"/>
    <w:rsid w:val="00C370CC"/>
    <w:rsid w:val="00C3736E"/>
    <w:rsid w:val="00C375F8"/>
    <w:rsid w:val="00C376CD"/>
    <w:rsid w:val="00C377DE"/>
    <w:rsid w:val="00C37A57"/>
    <w:rsid w:val="00C37F88"/>
    <w:rsid w:val="00C4098B"/>
    <w:rsid w:val="00C4122D"/>
    <w:rsid w:val="00C41820"/>
    <w:rsid w:val="00C41B09"/>
    <w:rsid w:val="00C41D1E"/>
    <w:rsid w:val="00C41ECD"/>
    <w:rsid w:val="00C420D9"/>
    <w:rsid w:val="00C426C2"/>
    <w:rsid w:val="00C42C36"/>
    <w:rsid w:val="00C43063"/>
    <w:rsid w:val="00C43547"/>
    <w:rsid w:val="00C43B92"/>
    <w:rsid w:val="00C43D29"/>
    <w:rsid w:val="00C43D8B"/>
    <w:rsid w:val="00C43E05"/>
    <w:rsid w:val="00C44141"/>
    <w:rsid w:val="00C448EB"/>
    <w:rsid w:val="00C44946"/>
    <w:rsid w:val="00C44A0F"/>
    <w:rsid w:val="00C44A8B"/>
    <w:rsid w:val="00C44BB6"/>
    <w:rsid w:val="00C44C63"/>
    <w:rsid w:val="00C450FA"/>
    <w:rsid w:val="00C45336"/>
    <w:rsid w:val="00C453D6"/>
    <w:rsid w:val="00C4567B"/>
    <w:rsid w:val="00C45929"/>
    <w:rsid w:val="00C45D70"/>
    <w:rsid w:val="00C46354"/>
    <w:rsid w:val="00C4674C"/>
    <w:rsid w:val="00C47782"/>
    <w:rsid w:val="00C477EA"/>
    <w:rsid w:val="00C47D87"/>
    <w:rsid w:val="00C47EE9"/>
    <w:rsid w:val="00C507BF"/>
    <w:rsid w:val="00C50AC1"/>
    <w:rsid w:val="00C50F31"/>
    <w:rsid w:val="00C51DEB"/>
    <w:rsid w:val="00C524C8"/>
    <w:rsid w:val="00C52581"/>
    <w:rsid w:val="00C528E7"/>
    <w:rsid w:val="00C52BEA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978"/>
    <w:rsid w:val="00C56EF2"/>
    <w:rsid w:val="00C577FD"/>
    <w:rsid w:val="00C578B9"/>
    <w:rsid w:val="00C60E4F"/>
    <w:rsid w:val="00C61429"/>
    <w:rsid w:val="00C61F3B"/>
    <w:rsid w:val="00C62504"/>
    <w:rsid w:val="00C6268F"/>
    <w:rsid w:val="00C626BB"/>
    <w:rsid w:val="00C62AD7"/>
    <w:rsid w:val="00C635D3"/>
    <w:rsid w:val="00C6382C"/>
    <w:rsid w:val="00C64A7A"/>
    <w:rsid w:val="00C65443"/>
    <w:rsid w:val="00C667A7"/>
    <w:rsid w:val="00C66936"/>
    <w:rsid w:val="00C70F64"/>
    <w:rsid w:val="00C71551"/>
    <w:rsid w:val="00C716E6"/>
    <w:rsid w:val="00C7174D"/>
    <w:rsid w:val="00C71B64"/>
    <w:rsid w:val="00C73944"/>
    <w:rsid w:val="00C73C4A"/>
    <w:rsid w:val="00C73D3A"/>
    <w:rsid w:val="00C74288"/>
    <w:rsid w:val="00C74861"/>
    <w:rsid w:val="00C74F0E"/>
    <w:rsid w:val="00C75217"/>
    <w:rsid w:val="00C756B4"/>
    <w:rsid w:val="00C75DA9"/>
    <w:rsid w:val="00C75E34"/>
    <w:rsid w:val="00C760B0"/>
    <w:rsid w:val="00C7638A"/>
    <w:rsid w:val="00C76CD2"/>
    <w:rsid w:val="00C76CF1"/>
    <w:rsid w:val="00C77367"/>
    <w:rsid w:val="00C77A34"/>
    <w:rsid w:val="00C80B6D"/>
    <w:rsid w:val="00C80B95"/>
    <w:rsid w:val="00C81CD1"/>
    <w:rsid w:val="00C81E1A"/>
    <w:rsid w:val="00C82118"/>
    <w:rsid w:val="00C821B4"/>
    <w:rsid w:val="00C82730"/>
    <w:rsid w:val="00C83B2F"/>
    <w:rsid w:val="00C83F87"/>
    <w:rsid w:val="00C84288"/>
    <w:rsid w:val="00C84435"/>
    <w:rsid w:val="00C85453"/>
    <w:rsid w:val="00C85556"/>
    <w:rsid w:val="00C855B7"/>
    <w:rsid w:val="00C85707"/>
    <w:rsid w:val="00C86224"/>
    <w:rsid w:val="00C862B2"/>
    <w:rsid w:val="00C86E64"/>
    <w:rsid w:val="00C86F06"/>
    <w:rsid w:val="00C86FC7"/>
    <w:rsid w:val="00C90264"/>
    <w:rsid w:val="00C903E8"/>
    <w:rsid w:val="00C90CBF"/>
    <w:rsid w:val="00C90F24"/>
    <w:rsid w:val="00C9185F"/>
    <w:rsid w:val="00C92B64"/>
    <w:rsid w:val="00C93365"/>
    <w:rsid w:val="00C94272"/>
    <w:rsid w:val="00C942BE"/>
    <w:rsid w:val="00C94A34"/>
    <w:rsid w:val="00C94A4D"/>
    <w:rsid w:val="00C95255"/>
    <w:rsid w:val="00C954A7"/>
    <w:rsid w:val="00C95DB5"/>
    <w:rsid w:val="00C97731"/>
    <w:rsid w:val="00C97CA0"/>
    <w:rsid w:val="00CA091B"/>
    <w:rsid w:val="00CA0B41"/>
    <w:rsid w:val="00CA1AAC"/>
    <w:rsid w:val="00CA2CAE"/>
    <w:rsid w:val="00CA2CE5"/>
    <w:rsid w:val="00CA3864"/>
    <w:rsid w:val="00CA3C4C"/>
    <w:rsid w:val="00CA3D0B"/>
    <w:rsid w:val="00CA4570"/>
    <w:rsid w:val="00CA4B45"/>
    <w:rsid w:val="00CA4F72"/>
    <w:rsid w:val="00CA4FFF"/>
    <w:rsid w:val="00CA5700"/>
    <w:rsid w:val="00CA5783"/>
    <w:rsid w:val="00CA6B26"/>
    <w:rsid w:val="00CA72BF"/>
    <w:rsid w:val="00CA7322"/>
    <w:rsid w:val="00CB0050"/>
    <w:rsid w:val="00CB04B3"/>
    <w:rsid w:val="00CB1487"/>
    <w:rsid w:val="00CB1869"/>
    <w:rsid w:val="00CB19FE"/>
    <w:rsid w:val="00CB2019"/>
    <w:rsid w:val="00CB2A27"/>
    <w:rsid w:val="00CB47E8"/>
    <w:rsid w:val="00CB480A"/>
    <w:rsid w:val="00CB4CE3"/>
    <w:rsid w:val="00CB4F83"/>
    <w:rsid w:val="00CB5385"/>
    <w:rsid w:val="00CB5466"/>
    <w:rsid w:val="00CB5471"/>
    <w:rsid w:val="00CB5743"/>
    <w:rsid w:val="00CB5E5A"/>
    <w:rsid w:val="00CB5F2E"/>
    <w:rsid w:val="00CB65A7"/>
    <w:rsid w:val="00CB7064"/>
    <w:rsid w:val="00CB78B2"/>
    <w:rsid w:val="00CB7A4B"/>
    <w:rsid w:val="00CB7D61"/>
    <w:rsid w:val="00CC017E"/>
    <w:rsid w:val="00CC029B"/>
    <w:rsid w:val="00CC0F27"/>
    <w:rsid w:val="00CC0FEB"/>
    <w:rsid w:val="00CC1071"/>
    <w:rsid w:val="00CC12EE"/>
    <w:rsid w:val="00CC1C76"/>
    <w:rsid w:val="00CC1CC2"/>
    <w:rsid w:val="00CC1F21"/>
    <w:rsid w:val="00CC1F23"/>
    <w:rsid w:val="00CC1FFF"/>
    <w:rsid w:val="00CC244E"/>
    <w:rsid w:val="00CC269C"/>
    <w:rsid w:val="00CC26F4"/>
    <w:rsid w:val="00CC2BDB"/>
    <w:rsid w:val="00CC2F09"/>
    <w:rsid w:val="00CC3597"/>
    <w:rsid w:val="00CC3AEB"/>
    <w:rsid w:val="00CC3D46"/>
    <w:rsid w:val="00CC3F40"/>
    <w:rsid w:val="00CC42F3"/>
    <w:rsid w:val="00CC4476"/>
    <w:rsid w:val="00CC4E3E"/>
    <w:rsid w:val="00CC5022"/>
    <w:rsid w:val="00CC513E"/>
    <w:rsid w:val="00CC5666"/>
    <w:rsid w:val="00CC58FE"/>
    <w:rsid w:val="00CC59DF"/>
    <w:rsid w:val="00CC5A49"/>
    <w:rsid w:val="00CC65E6"/>
    <w:rsid w:val="00CC66FD"/>
    <w:rsid w:val="00CC717B"/>
    <w:rsid w:val="00CD0326"/>
    <w:rsid w:val="00CD03CF"/>
    <w:rsid w:val="00CD0563"/>
    <w:rsid w:val="00CD1775"/>
    <w:rsid w:val="00CD19A0"/>
    <w:rsid w:val="00CD1CED"/>
    <w:rsid w:val="00CD265C"/>
    <w:rsid w:val="00CD27F9"/>
    <w:rsid w:val="00CD2D2A"/>
    <w:rsid w:val="00CD2D3A"/>
    <w:rsid w:val="00CD2D78"/>
    <w:rsid w:val="00CD36AE"/>
    <w:rsid w:val="00CD380B"/>
    <w:rsid w:val="00CD417A"/>
    <w:rsid w:val="00CD4747"/>
    <w:rsid w:val="00CD4AE9"/>
    <w:rsid w:val="00CD61D2"/>
    <w:rsid w:val="00CD6A44"/>
    <w:rsid w:val="00CD6EA1"/>
    <w:rsid w:val="00CD7D91"/>
    <w:rsid w:val="00CD7F04"/>
    <w:rsid w:val="00CD7F76"/>
    <w:rsid w:val="00CE00F7"/>
    <w:rsid w:val="00CE0709"/>
    <w:rsid w:val="00CE07C7"/>
    <w:rsid w:val="00CE0ED4"/>
    <w:rsid w:val="00CE13B6"/>
    <w:rsid w:val="00CE1C7C"/>
    <w:rsid w:val="00CE238B"/>
    <w:rsid w:val="00CE25B8"/>
    <w:rsid w:val="00CE27CB"/>
    <w:rsid w:val="00CE2A36"/>
    <w:rsid w:val="00CE2F0B"/>
    <w:rsid w:val="00CE3C3A"/>
    <w:rsid w:val="00CE43BA"/>
    <w:rsid w:val="00CE4940"/>
    <w:rsid w:val="00CE4B88"/>
    <w:rsid w:val="00CE5083"/>
    <w:rsid w:val="00CE541D"/>
    <w:rsid w:val="00CE5627"/>
    <w:rsid w:val="00CE5649"/>
    <w:rsid w:val="00CE5E76"/>
    <w:rsid w:val="00CE5F07"/>
    <w:rsid w:val="00CE5FAB"/>
    <w:rsid w:val="00CE60FF"/>
    <w:rsid w:val="00CE6840"/>
    <w:rsid w:val="00CE6F73"/>
    <w:rsid w:val="00CE77AE"/>
    <w:rsid w:val="00CF0EFE"/>
    <w:rsid w:val="00CF1A4A"/>
    <w:rsid w:val="00CF25E8"/>
    <w:rsid w:val="00CF2609"/>
    <w:rsid w:val="00CF28B5"/>
    <w:rsid w:val="00CF2994"/>
    <w:rsid w:val="00CF31E1"/>
    <w:rsid w:val="00CF3734"/>
    <w:rsid w:val="00CF3801"/>
    <w:rsid w:val="00CF3F42"/>
    <w:rsid w:val="00CF40F0"/>
    <w:rsid w:val="00CF45F0"/>
    <w:rsid w:val="00CF48AF"/>
    <w:rsid w:val="00CF57B9"/>
    <w:rsid w:val="00CF5961"/>
    <w:rsid w:val="00CF5A85"/>
    <w:rsid w:val="00CF5F87"/>
    <w:rsid w:val="00CF623B"/>
    <w:rsid w:val="00CF6288"/>
    <w:rsid w:val="00CF69FE"/>
    <w:rsid w:val="00CF6F4E"/>
    <w:rsid w:val="00CF7358"/>
    <w:rsid w:val="00CF7471"/>
    <w:rsid w:val="00CF78E0"/>
    <w:rsid w:val="00CF7B07"/>
    <w:rsid w:val="00D007B9"/>
    <w:rsid w:val="00D0118A"/>
    <w:rsid w:val="00D01B29"/>
    <w:rsid w:val="00D02721"/>
    <w:rsid w:val="00D02A8E"/>
    <w:rsid w:val="00D02BAE"/>
    <w:rsid w:val="00D03156"/>
    <w:rsid w:val="00D03A0F"/>
    <w:rsid w:val="00D03C37"/>
    <w:rsid w:val="00D04140"/>
    <w:rsid w:val="00D044DE"/>
    <w:rsid w:val="00D04D8D"/>
    <w:rsid w:val="00D04DB2"/>
    <w:rsid w:val="00D05137"/>
    <w:rsid w:val="00D056ED"/>
    <w:rsid w:val="00D06172"/>
    <w:rsid w:val="00D06324"/>
    <w:rsid w:val="00D06603"/>
    <w:rsid w:val="00D06787"/>
    <w:rsid w:val="00D069E4"/>
    <w:rsid w:val="00D06AAA"/>
    <w:rsid w:val="00D06C2E"/>
    <w:rsid w:val="00D06DC3"/>
    <w:rsid w:val="00D070A2"/>
    <w:rsid w:val="00D072A2"/>
    <w:rsid w:val="00D07736"/>
    <w:rsid w:val="00D0774A"/>
    <w:rsid w:val="00D07957"/>
    <w:rsid w:val="00D079BA"/>
    <w:rsid w:val="00D079E4"/>
    <w:rsid w:val="00D07AD0"/>
    <w:rsid w:val="00D07C2A"/>
    <w:rsid w:val="00D104DC"/>
    <w:rsid w:val="00D10AC2"/>
    <w:rsid w:val="00D10E5C"/>
    <w:rsid w:val="00D10FC8"/>
    <w:rsid w:val="00D112DE"/>
    <w:rsid w:val="00D113E2"/>
    <w:rsid w:val="00D114FC"/>
    <w:rsid w:val="00D11915"/>
    <w:rsid w:val="00D11A65"/>
    <w:rsid w:val="00D11D34"/>
    <w:rsid w:val="00D11DA1"/>
    <w:rsid w:val="00D129F1"/>
    <w:rsid w:val="00D12A23"/>
    <w:rsid w:val="00D135FE"/>
    <w:rsid w:val="00D13F46"/>
    <w:rsid w:val="00D15433"/>
    <w:rsid w:val="00D1552F"/>
    <w:rsid w:val="00D15540"/>
    <w:rsid w:val="00D1570A"/>
    <w:rsid w:val="00D16087"/>
    <w:rsid w:val="00D167C9"/>
    <w:rsid w:val="00D16A4A"/>
    <w:rsid w:val="00D1740D"/>
    <w:rsid w:val="00D174FD"/>
    <w:rsid w:val="00D175BE"/>
    <w:rsid w:val="00D178C8"/>
    <w:rsid w:val="00D20233"/>
    <w:rsid w:val="00D20E2B"/>
    <w:rsid w:val="00D213A7"/>
    <w:rsid w:val="00D2253D"/>
    <w:rsid w:val="00D22A24"/>
    <w:rsid w:val="00D23106"/>
    <w:rsid w:val="00D2353B"/>
    <w:rsid w:val="00D23EF7"/>
    <w:rsid w:val="00D2420F"/>
    <w:rsid w:val="00D25495"/>
    <w:rsid w:val="00D26636"/>
    <w:rsid w:val="00D2671B"/>
    <w:rsid w:val="00D268A3"/>
    <w:rsid w:val="00D26A2D"/>
    <w:rsid w:val="00D27B50"/>
    <w:rsid w:val="00D27C0C"/>
    <w:rsid w:val="00D27D81"/>
    <w:rsid w:val="00D27E93"/>
    <w:rsid w:val="00D30B1E"/>
    <w:rsid w:val="00D31284"/>
    <w:rsid w:val="00D312D7"/>
    <w:rsid w:val="00D31AE5"/>
    <w:rsid w:val="00D321C0"/>
    <w:rsid w:val="00D32672"/>
    <w:rsid w:val="00D33358"/>
    <w:rsid w:val="00D33808"/>
    <w:rsid w:val="00D349CA"/>
    <w:rsid w:val="00D34B25"/>
    <w:rsid w:val="00D35491"/>
    <w:rsid w:val="00D35953"/>
    <w:rsid w:val="00D35F2C"/>
    <w:rsid w:val="00D35FD4"/>
    <w:rsid w:val="00D3670A"/>
    <w:rsid w:val="00D36848"/>
    <w:rsid w:val="00D36986"/>
    <w:rsid w:val="00D36B14"/>
    <w:rsid w:val="00D36C15"/>
    <w:rsid w:val="00D40721"/>
    <w:rsid w:val="00D41031"/>
    <w:rsid w:val="00D41138"/>
    <w:rsid w:val="00D41343"/>
    <w:rsid w:val="00D41D22"/>
    <w:rsid w:val="00D4249C"/>
    <w:rsid w:val="00D424E6"/>
    <w:rsid w:val="00D432E1"/>
    <w:rsid w:val="00D438CB"/>
    <w:rsid w:val="00D441EC"/>
    <w:rsid w:val="00D445A9"/>
    <w:rsid w:val="00D44A67"/>
    <w:rsid w:val="00D45795"/>
    <w:rsid w:val="00D459B6"/>
    <w:rsid w:val="00D45B2C"/>
    <w:rsid w:val="00D46074"/>
    <w:rsid w:val="00D464C4"/>
    <w:rsid w:val="00D4656B"/>
    <w:rsid w:val="00D472B1"/>
    <w:rsid w:val="00D477AD"/>
    <w:rsid w:val="00D50CCE"/>
    <w:rsid w:val="00D50E56"/>
    <w:rsid w:val="00D5117C"/>
    <w:rsid w:val="00D51E4C"/>
    <w:rsid w:val="00D51F52"/>
    <w:rsid w:val="00D5221E"/>
    <w:rsid w:val="00D52A3B"/>
    <w:rsid w:val="00D52D15"/>
    <w:rsid w:val="00D538A2"/>
    <w:rsid w:val="00D5413D"/>
    <w:rsid w:val="00D55467"/>
    <w:rsid w:val="00D554E9"/>
    <w:rsid w:val="00D55533"/>
    <w:rsid w:val="00D558EB"/>
    <w:rsid w:val="00D55CC1"/>
    <w:rsid w:val="00D5611D"/>
    <w:rsid w:val="00D565AC"/>
    <w:rsid w:val="00D56F4A"/>
    <w:rsid w:val="00D570C5"/>
    <w:rsid w:val="00D57B22"/>
    <w:rsid w:val="00D603B4"/>
    <w:rsid w:val="00D6042A"/>
    <w:rsid w:val="00D6065B"/>
    <w:rsid w:val="00D60685"/>
    <w:rsid w:val="00D609C6"/>
    <w:rsid w:val="00D60DB8"/>
    <w:rsid w:val="00D6117F"/>
    <w:rsid w:val="00D61877"/>
    <w:rsid w:val="00D61AB9"/>
    <w:rsid w:val="00D632D8"/>
    <w:rsid w:val="00D63539"/>
    <w:rsid w:val="00D63762"/>
    <w:rsid w:val="00D63D62"/>
    <w:rsid w:val="00D64671"/>
    <w:rsid w:val="00D653DF"/>
    <w:rsid w:val="00D65E0A"/>
    <w:rsid w:val="00D65E19"/>
    <w:rsid w:val="00D65E69"/>
    <w:rsid w:val="00D664BB"/>
    <w:rsid w:val="00D66959"/>
    <w:rsid w:val="00D66B2C"/>
    <w:rsid w:val="00D66C8E"/>
    <w:rsid w:val="00D67992"/>
    <w:rsid w:val="00D67AFD"/>
    <w:rsid w:val="00D67C33"/>
    <w:rsid w:val="00D67D5E"/>
    <w:rsid w:val="00D70070"/>
    <w:rsid w:val="00D70894"/>
    <w:rsid w:val="00D70987"/>
    <w:rsid w:val="00D70AB0"/>
    <w:rsid w:val="00D70C4D"/>
    <w:rsid w:val="00D7161B"/>
    <w:rsid w:val="00D71CAE"/>
    <w:rsid w:val="00D721E5"/>
    <w:rsid w:val="00D728E1"/>
    <w:rsid w:val="00D73877"/>
    <w:rsid w:val="00D73A53"/>
    <w:rsid w:val="00D741F0"/>
    <w:rsid w:val="00D748CA"/>
    <w:rsid w:val="00D74E9F"/>
    <w:rsid w:val="00D75085"/>
    <w:rsid w:val="00D7538B"/>
    <w:rsid w:val="00D75B7B"/>
    <w:rsid w:val="00D75CA1"/>
    <w:rsid w:val="00D762F9"/>
    <w:rsid w:val="00D765FA"/>
    <w:rsid w:val="00D768E9"/>
    <w:rsid w:val="00D76903"/>
    <w:rsid w:val="00D77567"/>
    <w:rsid w:val="00D776B7"/>
    <w:rsid w:val="00D77835"/>
    <w:rsid w:val="00D779F4"/>
    <w:rsid w:val="00D77C7F"/>
    <w:rsid w:val="00D80842"/>
    <w:rsid w:val="00D80B0F"/>
    <w:rsid w:val="00D813E9"/>
    <w:rsid w:val="00D82507"/>
    <w:rsid w:val="00D8251B"/>
    <w:rsid w:val="00D82829"/>
    <w:rsid w:val="00D82A20"/>
    <w:rsid w:val="00D82B9E"/>
    <w:rsid w:val="00D839C8"/>
    <w:rsid w:val="00D839D1"/>
    <w:rsid w:val="00D83A9E"/>
    <w:rsid w:val="00D83ABA"/>
    <w:rsid w:val="00D83E87"/>
    <w:rsid w:val="00D845F8"/>
    <w:rsid w:val="00D85718"/>
    <w:rsid w:val="00D85874"/>
    <w:rsid w:val="00D85C10"/>
    <w:rsid w:val="00D85C32"/>
    <w:rsid w:val="00D864C3"/>
    <w:rsid w:val="00D86845"/>
    <w:rsid w:val="00D87451"/>
    <w:rsid w:val="00D877D1"/>
    <w:rsid w:val="00D877FC"/>
    <w:rsid w:val="00D879C7"/>
    <w:rsid w:val="00D90894"/>
    <w:rsid w:val="00D90AA2"/>
    <w:rsid w:val="00D90BB1"/>
    <w:rsid w:val="00D90C25"/>
    <w:rsid w:val="00D91081"/>
    <w:rsid w:val="00D91255"/>
    <w:rsid w:val="00D91282"/>
    <w:rsid w:val="00D914F2"/>
    <w:rsid w:val="00D92A52"/>
    <w:rsid w:val="00D92C23"/>
    <w:rsid w:val="00D9354D"/>
    <w:rsid w:val="00D93F8C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F5E"/>
    <w:rsid w:val="00D97228"/>
    <w:rsid w:val="00D97CD4"/>
    <w:rsid w:val="00DA0B9D"/>
    <w:rsid w:val="00DA1125"/>
    <w:rsid w:val="00DA173A"/>
    <w:rsid w:val="00DA180D"/>
    <w:rsid w:val="00DA1B9B"/>
    <w:rsid w:val="00DA1CAA"/>
    <w:rsid w:val="00DA30BC"/>
    <w:rsid w:val="00DA3303"/>
    <w:rsid w:val="00DA3442"/>
    <w:rsid w:val="00DA3578"/>
    <w:rsid w:val="00DA360B"/>
    <w:rsid w:val="00DA3802"/>
    <w:rsid w:val="00DA387D"/>
    <w:rsid w:val="00DA3DBC"/>
    <w:rsid w:val="00DA3E27"/>
    <w:rsid w:val="00DA3FE8"/>
    <w:rsid w:val="00DA53DA"/>
    <w:rsid w:val="00DA548E"/>
    <w:rsid w:val="00DA557B"/>
    <w:rsid w:val="00DA581D"/>
    <w:rsid w:val="00DA5C0A"/>
    <w:rsid w:val="00DA6C40"/>
    <w:rsid w:val="00DA7A7F"/>
    <w:rsid w:val="00DA7E4D"/>
    <w:rsid w:val="00DB05DE"/>
    <w:rsid w:val="00DB09E7"/>
    <w:rsid w:val="00DB13CB"/>
    <w:rsid w:val="00DB1646"/>
    <w:rsid w:val="00DB21C2"/>
    <w:rsid w:val="00DB2251"/>
    <w:rsid w:val="00DB22BD"/>
    <w:rsid w:val="00DB3319"/>
    <w:rsid w:val="00DB3403"/>
    <w:rsid w:val="00DB34CB"/>
    <w:rsid w:val="00DB35DF"/>
    <w:rsid w:val="00DB57CD"/>
    <w:rsid w:val="00DB677F"/>
    <w:rsid w:val="00DB696D"/>
    <w:rsid w:val="00DB6A47"/>
    <w:rsid w:val="00DB6F4F"/>
    <w:rsid w:val="00DB6FED"/>
    <w:rsid w:val="00DB73B5"/>
    <w:rsid w:val="00DB744E"/>
    <w:rsid w:val="00DB7E28"/>
    <w:rsid w:val="00DC0941"/>
    <w:rsid w:val="00DC0ACC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D07"/>
    <w:rsid w:val="00DC3E60"/>
    <w:rsid w:val="00DC4A70"/>
    <w:rsid w:val="00DC4CC0"/>
    <w:rsid w:val="00DC57EC"/>
    <w:rsid w:val="00DC5C5E"/>
    <w:rsid w:val="00DC5CF8"/>
    <w:rsid w:val="00DC5FF2"/>
    <w:rsid w:val="00DC65D5"/>
    <w:rsid w:val="00DC6648"/>
    <w:rsid w:val="00DC668D"/>
    <w:rsid w:val="00DC6926"/>
    <w:rsid w:val="00DC69C2"/>
    <w:rsid w:val="00DC6C27"/>
    <w:rsid w:val="00DC6C48"/>
    <w:rsid w:val="00DC7003"/>
    <w:rsid w:val="00DC7D5F"/>
    <w:rsid w:val="00DC7D90"/>
    <w:rsid w:val="00DC7E00"/>
    <w:rsid w:val="00DC7E7E"/>
    <w:rsid w:val="00DD0187"/>
    <w:rsid w:val="00DD02F4"/>
    <w:rsid w:val="00DD1064"/>
    <w:rsid w:val="00DD1C2C"/>
    <w:rsid w:val="00DD1F68"/>
    <w:rsid w:val="00DD3509"/>
    <w:rsid w:val="00DD357C"/>
    <w:rsid w:val="00DD36DF"/>
    <w:rsid w:val="00DD3D87"/>
    <w:rsid w:val="00DD4A92"/>
    <w:rsid w:val="00DD76BC"/>
    <w:rsid w:val="00DE0008"/>
    <w:rsid w:val="00DE03FA"/>
    <w:rsid w:val="00DE067A"/>
    <w:rsid w:val="00DE0D5B"/>
    <w:rsid w:val="00DE0D60"/>
    <w:rsid w:val="00DE0DF2"/>
    <w:rsid w:val="00DE1154"/>
    <w:rsid w:val="00DE12EE"/>
    <w:rsid w:val="00DE1901"/>
    <w:rsid w:val="00DE2AE8"/>
    <w:rsid w:val="00DE3180"/>
    <w:rsid w:val="00DE3393"/>
    <w:rsid w:val="00DE35C7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A8C"/>
    <w:rsid w:val="00DE74D9"/>
    <w:rsid w:val="00DE7595"/>
    <w:rsid w:val="00DE76BE"/>
    <w:rsid w:val="00DE7BE9"/>
    <w:rsid w:val="00DF010C"/>
    <w:rsid w:val="00DF01A1"/>
    <w:rsid w:val="00DF083A"/>
    <w:rsid w:val="00DF0F28"/>
    <w:rsid w:val="00DF1111"/>
    <w:rsid w:val="00DF18EB"/>
    <w:rsid w:val="00DF1CD8"/>
    <w:rsid w:val="00DF2A61"/>
    <w:rsid w:val="00DF3F8F"/>
    <w:rsid w:val="00DF5B77"/>
    <w:rsid w:val="00DF664C"/>
    <w:rsid w:val="00DF6E52"/>
    <w:rsid w:val="00DF7193"/>
    <w:rsid w:val="00DF75CE"/>
    <w:rsid w:val="00DF79F1"/>
    <w:rsid w:val="00DF7A33"/>
    <w:rsid w:val="00E00EC0"/>
    <w:rsid w:val="00E01149"/>
    <w:rsid w:val="00E01CB0"/>
    <w:rsid w:val="00E02435"/>
    <w:rsid w:val="00E0269D"/>
    <w:rsid w:val="00E02883"/>
    <w:rsid w:val="00E032E0"/>
    <w:rsid w:val="00E0351D"/>
    <w:rsid w:val="00E03E19"/>
    <w:rsid w:val="00E04397"/>
    <w:rsid w:val="00E045E4"/>
    <w:rsid w:val="00E05238"/>
    <w:rsid w:val="00E05E7B"/>
    <w:rsid w:val="00E06DB0"/>
    <w:rsid w:val="00E06F0F"/>
    <w:rsid w:val="00E075B0"/>
    <w:rsid w:val="00E077CF"/>
    <w:rsid w:val="00E07862"/>
    <w:rsid w:val="00E103C3"/>
    <w:rsid w:val="00E106D2"/>
    <w:rsid w:val="00E108E9"/>
    <w:rsid w:val="00E10945"/>
    <w:rsid w:val="00E11F55"/>
    <w:rsid w:val="00E12430"/>
    <w:rsid w:val="00E12739"/>
    <w:rsid w:val="00E133F9"/>
    <w:rsid w:val="00E13670"/>
    <w:rsid w:val="00E13D7E"/>
    <w:rsid w:val="00E14C95"/>
    <w:rsid w:val="00E15096"/>
    <w:rsid w:val="00E15212"/>
    <w:rsid w:val="00E154BF"/>
    <w:rsid w:val="00E1565F"/>
    <w:rsid w:val="00E157C2"/>
    <w:rsid w:val="00E160BA"/>
    <w:rsid w:val="00E161B2"/>
    <w:rsid w:val="00E16A59"/>
    <w:rsid w:val="00E16E93"/>
    <w:rsid w:val="00E17625"/>
    <w:rsid w:val="00E17B02"/>
    <w:rsid w:val="00E17D8C"/>
    <w:rsid w:val="00E17F37"/>
    <w:rsid w:val="00E203CF"/>
    <w:rsid w:val="00E2049E"/>
    <w:rsid w:val="00E20DED"/>
    <w:rsid w:val="00E211D9"/>
    <w:rsid w:val="00E2159B"/>
    <w:rsid w:val="00E2183F"/>
    <w:rsid w:val="00E22726"/>
    <w:rsid w:val="00E227BF"/>
    <w:rsid w:val="00E22953"/>
    <w:rsid w:val="00E22F5D"/>
    <w:rsid w:val="00E234EC"/>
    <w:rsid w:val="00E2393F"/>
    <w:rsid w:val="00E239AA"/>
    <w:rsid w:val="00E23AB3"/>
    <w:rsid w:val="00E23E9F"/>
    <w:rsid w:val="00E23EA8"/>
    <w:rsid w:val="00E2403F"/>
    <w:rsid w:val="00E2419E"/>
    <w:rsid w:val="00E2441B"/>
    <w:rsid w:val="00E24BB5"/>
    <w:rsid w:val="00E24E6F"/>
    <w:rsid w:val="00E25A50"/>
    <w:rsid w:val="00E25E08"/>
    <w:rsid w:val="00E25F90"/>
    <w:rsid w:val="00E266E4"/>
    <w:rsid w:val="00E27271"/>
    <w:rsid w:val="00E27345"/>
    <w:rsid w:val="00E279D4"/>
    <w:rsid w:val="00E301B6"/>
    <w:rsid w:val="00E307EE"/>
    <w:rsid w:val="00E309B3"/>
    <w:rsid w:val="00E312A4"/>
    <w:rsid w:val="00E31A81"/>
    <w:rsid w:val="00E3235B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55EB"/>
    <w:rsid w:val="00E35B40"/>
    <w:rsid w:val="00E35BEE"/>
    <w:rsid w:val="00E36102"/>
    <w:rsid w:val="00E371E5"/>
    <w:rsid w:val="00E37DC8"/>
    <w:rsid w:val="00E40395"/>
    <w:rsid w:val="00E40427"/>
    <w:rsid w:val="00E4158B"/>
    <w:rsid w:val="00E415F7"/>
    <w:rsid w:val="00E41DD3"/>
    <w:rsid w:val="00E41E6E"/>
    <w:rsid w:val="00E4238D"/>
    <w:rsid w:val="00E42579"/>
    <w:rsid w:val="00E428EF"/>
    <w:rsid w:val="00E4306B"/>
    <w:rsid w:val="00E43177"/>
    <w:rsid w:val="00E436F6"/>
    <w:rsid w:val="00E43787"/>
    <w:rsid w:val="00E43BAD"/>
    <w:rsid w:val="00E44753"/>
    <w:rsid w:val="00E44AF1"/>
    <w:rsid w:val="00E44DA5"/>
    <w:rsid w:val="00E44E3A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5003A"/>
    <w:rsid w:val="00E5103E"/>
    <w:rsid w:val="00E51171"/>
    <w:rsid w:val="00E51D28"/>
    <w:rsid w:val="00E521A7"/>
    <w:rsid w:val="00E524C5"/>
    <w:rsid w:val="00E528E9"/>
    <w:rsid w:val="00E538EC"/>
    <w:rsid w:val="00E5392C"/>
    <w:rsid w:val="00E54595"/>
    <w:rsid w:val="00E54608"/>
    <w:rsid w:val="00E54B33"/>
    <w:rsid w:val="00E5522A"/>
    <w:rsid w:val="00E552FF"/>
    <w:rsid w:val="00E55F17"/>
    <w:rsid w:val="00E55F25"/>
    <w:rsid w:val="00E56029"/>
    <w:rsid w:val="00E56244"/>
    <w:rsid w:val="00E56E3B"/>
    <w:rsid w:val="00E6099D"/>
    <w:rsid w:val="00E60FE2"/>
    <w:rsid w:val="00E61C22"/>
    <w:rsid w:val="00E62831"/>
    <w:rsid w:val="00E62A64"/>
    <w:rsid w:val="00E62F86"/>
    <w:rsid w:val="00E63007"/>
    <w:rsid w:val="00E632B9"/>
    <w:rsid w:val="00E6382F"/>
    <w:rsid w:val="00E638ED"/>
    <w:rsid w:val="00E63AD9"/>
    <w:rsid w:val="00E64269"/>
    <w:rsid w:val="00E6435F"/>
    <w:rsid w:val="00E650E0"/>
    <w:rsid w:val="00E65137"/>
    <w:rsid w:val="00E6553F"/>
    <w:rsid w:val="00E6578E"/>
    <w:rsid w:val="00E65E1A"/>
    <w:rsid w:val="00E6646B"/>
    <w:rsid w:val="00E66A41"/>
    <w:rsid w:val="00E66DA5"/>
    <w:rsid w:val="00E672B3"/>
    <w:rsid w:val="00E672E5"/>
    <w:rsid w:val="00E7060D"/>
    <w:rsid w:val="00E707B3"/>
    <w:rsid w:val="00E708AF"/>
    <w:rsid w:val="00E709BB"/>
    <w:rsid w:val="00E70BC8"/>
    <w:rsid w:val="00E713DC"/>
    <w:rsid w:val="00E715CD"/>
    <w:rsid w:val="00E72365"/>
    <w:rsid w:val="00E728D4"/>
    <w:rsid w:val="00E72BB5"/>
    <w:rsid w:val="00E72D73"/>
    <w:rsid w:val="00E72F4E"/>
    <w:rsid w:val="00E7378D"/>
    <w:rsid w:val="00E742A2"/>
    <w:rsid w:val="00E7444D"/>
    <w:rsid w:val="00E745CB"/>
    <w:rsid w:val="00E74699"/>
    <w:rsid w:val="00E75197"/>
    <w:rsid w:val="00E756CC"/>
    <w:rsid w:val="00E760F7"/>
    <w:rsid w:val="00E76548"/>
    <w:rsid w:val="00E767D6"/>
    <w:rsid w:val="00E7725C"/>
    <w:rsid w:val="00E772B6"/>
    <w:rsid w:val="00E77315"/>
    <w:rsid w:val="00E80186"/>
    <w:rsid w:val="00E8021E"/>
    <w:rsid w:val="00E80326"/>
    <w:rsid w:val="00E80360"/>
    <w:rsid w:val="00E8045E"/>
    <w:rsid w:val="00E80E77"/>
    <w:rsid w:val="00E8113F"/>
    <w:rsid w:val="00E81680"/>
    <w:rsid w:val="00E819C7"/>
    <w:rsid w:val="00E81DF3"/>
    <w:rsid w:val="00E81FBB"/>
    <w:rsid w:val="00E82867"/>
    <w:rsid w:val="00E82914"/>
    <w:rsid w:val="00E8335D"/>
    <w:rsid w:val="00E838E4"/>
    <w:rsid w:val="00E83B50"/>
    <w:rsid w:val="00E84158"/>
    <w:rsid w:val="00E8489A"/>
    <w:rsid w:val="00E84F1D"/>
    <w:rsid w:val="00E853B2"/>
    <w:rsid w:val="00E8554B"/>
    <w:rsid w:val="00E856CC"/>
    <w:rsid w:val="00E85A51"/>
    <w:rsid w:val="00E85FB3"/>
    <w:rsid w:val="00E8663E"/>
    <w:rsid w:val="00E87754"/>
    <w:rsid w:val="00E87B89"/>
    <w:rsid w:val="00E87BF0"/>
    <w:rsid w:val="00E9070B"/>
    <w:rsid w:val="00E90782"/>
    <w:rsid w:val="00E90EF8"/>
    <w:rsid w:val="00E91374"/>
    <w:rsid w:val="00E91748"/>
    <w:rsid w:val="00E92394"/>
    <w:rsid w:val="00E92772"/>
    <w:rsid w:val="00E9290A"/>
    <w:rsid w:val="00E92A98"/>
    <w:rsid w:val="00E931EB"/>
    <w:rsid w:val="00E9320C"/>
    <w:rsid w:val="00E9330C"/>
    <w:rsid w:val="00E9370E"/>
    <w:rsid w:val="00E9472D"/>
    <w:rsid w:val="00E948FD"/>
    <w:rsid w:val="00E94B91"/>
    <w:rsid w:val="00E95846"/>
    <w:rsid w:val="00E96029"/>
    <w:rsid w:val="00E96219"/>
    <w:rsid w:val="00E96C2A"/>
    <w:rsid w:val="00E96DC2"/>
    <w:rsid w:val="00EA0676"/>
    <w:rsid w:val="00EA06B7"/>
    <w:rsid w:val="00EA0711"/>
    <w:rsid w:val="00EA09B7"/>
    <w:rsid w:val="00EA0CAE"/>
    <w:rsid w:val="00EA0D80"/>
    <w:rsid w:val="00EA131B"/>
    <w:rsid w:val="00EA1A85"/>
    <w:rsid w:val="00EA23A3"/>
    <w:rsid w:val="00EA30ED"/>
    <w:rsid w:val="00EA3693"/>
    <w:rsid w:val="00EA3ACD"/>
    <w:rsid w:val="00EA3EB6"/>
    <w:rsid w:val="00EA4FC3"/>
    <w:rsid w:val="00EA61C9"/>
    <w:rsid w:val="00EA61E0"/>
    <w:rsid w:val="00EA6AC6"/>
    <w:rsid w:val="00EA7A54"/>
    <w:rsid w:val="00EB0DBE"/>
    <w:rsid w:val="00EB10F6"/>
    <w:rsid w:val="00EB161E"/>
    <w:rsid w:val="00EB1B51"/>
    <w:rsid w:val="00EB2366"/>
    <w:rsid w:val="00EB2775"/>
    <w:rsid w:val="00EB28E0"/>
    <w:rsid w:val="00EB2AD3"/>
    <w:rsid w:val="00EB30D8"/>
    <w:rsid w:val="00EB3340"/>
    <w:rsid w:val="00EB4011"/>
    <w:rsid w:val="00EB42A9"/>
    <w:rsid w:val="00EB433E"/>
    <w:rsid w:val="00EB44C7"/>
    <w:rsid w:val="00EB4755"/>
    <w:rsid w:val="00EB50EC"/>
    <w:rsid w:val="00EB533B"/>
    <w:rsid w:val="00EB5450"/>
    <w:rsid w:val="00EB657B"/>
    <w:rsid w:val="00EB6AB6"/>
    <w:rsid w:val="00EB78A0"/>
    <w:rsid w:val="00EC0019"/>
    <w:rsid w:val="00EC04B4"/>
    <w:rsid w:val="00EC0706"/>
    <w:rsid w:val="00EC0748"/>
    <w:rsid w:val="00EC1235"/>
    <w:rsid w:val="00EC128D"/>
    <w:rsid w:val="00EC1ADC"/>
    <w:rsid w:val="00EC1F31"/>
    <w:rsid w:val="00EC2E47"/>
    <w:rsid w:val="00EC31AD"/>
    <w:rsid w:val="00EC43EC"/>
    <w:rsid w:val="00EC47C1"/>
    <w:rsid w:val="00EC4A7B"/>
    <w:rsid w:val="00EC509B"/>
    <w:rsid w:val="00EC5304"/>
    <w:rsid w:val="00EC5372"/>
    <w:rsid w:val="00EC5A39"/>
    <w:rsid w:val="00EC5DC2"/>
    <w:rsid w:val="00EC6259"/>
    <w:rsid w:val="00EC62FF"/>
    <w:rsid w:val="00EC6683"/>
    <w:rsid w:val="00EC6A28"/>
    <w:rsid w:val="00EC6D28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6DE"/>
    <w:rsid w:val="00ED1957"/>
    <w:rsid w:val="00ED1C46"/>
    <w:rsid w:val="00ED2157"/>
    <w:rsid w:val="00ED26EC"/>
    <w:rsid w:val="00ED3320"/>
    <w:rsid w:val="00ED3D3A"/>
    <w:rsid w:val="00ED4008"/>
    <w:rsid w:val="00ED414F"/>
    <w:rsid w:val="00ED4FAF"/>
    <w:rsid w:val="00ED59A6"/>
    <w:rsid w:val="00ED79B6"/>
    <w:rsid w:val="00ED7C96"/>
    <w:rsid w:val="00ED7FB4"/>
    <w:rsid w:val="00EE0076"/>
    <w:rsid w:val="00EE1101"/>
    <w:rsid w:val="00EE1233"/>
    <w:rsid w:val="00EE13F1"/>
    <w:rsid w:val="00EE1800"/>
    <w:rsid w:val="00EE196B"/>
    <w:rsid w:val="00EE1BDF"/>
    <w:rsid w:val="00EE2ADA"/>
    <w:rsid w:val="00EE2E94"/>
    <w:rsid w:val="00EE30FC"/>
    <w:rsid w:val="00EE3115"/>
    <w:rsid w:val="00EE34D6"/>
    <w:rsid w:val="00EE36A1"/>
    <w:rsid w:val="00EE3988"/>
    <w:rsid w:val="00EE3D2E"/>
    <w:rsid w:val="00EE43F7"/>
    <w:rsid w:val="00EE4757"/>
    <w:rsid w:val="00EE5DFE"/>
    <w:rsid w:val="00EE5EDA"/>
    <w:rsid w:val="00EE6049"/>
    <w:rsid w:val="00EE60EB"/>
    <w:rsid w:val="00EE6564"/>
    <w:rsid w:val="00EE6BDB"/>
    <w:rsid w:val="00EE6CC2"/>
    <w:rsid w:val="00EE6ECA"/>
    <w:rsid w:val="00EE73F1"/>
    <w:rsid w:val="00EE7DDB"/>
    <w:rsid w:val="00EF149E"/>
    <w:rsid w:val="00EF18B2"/>
    <w:rsid w:val="00EF1DDC"/>
    <w:rsid w:val="00EF1E5C"/>
    <w:rsid w:val="00EF2848"/>
    <w:rsid w:val="00EF31D8"/>
    <w:rsid w:val="00EF3502"/>
    <w:rsid w:val="00EF3B9B"/>
    <w:rsid w:val="00EF60A0"/>
    <w:rsid w:val="00EF62B1"/>
    <w:rsid w:val="00EF6ECC"/>
    <w:rsid w:val="00EF77DE"/>
    <w:rsid w:val="00EF7B46"/>
    <w:rsid w:val="00EF7F1A"/>
    <w:rsid w:val="00F00879"/>
    <w:rsid w:val="00F00EB5"/>
    <w:rsid w:val="00F013D2"/>
    <w:rsid w:val="00F024F7"/>
    <w:rsid w:val="00F02AE0"/>
    <w:rsid w:val="00F0383E"/>
    <w:rsid w:val="00F04918"/>
    <w:rsid w:val="00F04B3D"/>
    <w:rsid w:val="00F0505D"/>
    <w:rsid w:val="00F05D41"/>
    <w:rsid w:val="00F05D94"/>
    <w:rsid w:val="00F06559"/>
    <w:rsid w:val="00F06680"/>
    <w:rsid w:val="00F0673D"/>
    <w:rsid w:val="00F069F3"/>
    <w:rsid w:val="00F06EE2"/>
    <w:rsid w:val="00F07141"/>
    <w:rsid w:val="00F075B3"/>
    <w:rsid w:val="00F076F3"/>
    <w:rsid w:val="00F07BAA"/>
    <w:rsid w:val="00F07C72"/>
    <w:rsid w:val="00F10853"/>
    <w:rsid w:val="00F1133A"/>
    <w:rsid w:val="00F123B8"/>
    <w:rsid w:val="00F127AA"/>
    <w:rsid w:val="00F12BAC"/>
    <w:rsid w:val="00F12BAD"/>
    <w:rsid w:val="00F132CC"/>
    <w:rsid w:val="00F13591"/>
    <w:rsid w:val="00F14572"/>
    <w:rsid w:val="00F14632"/>
    <w:rsid w:val="00F14956"/>
    <w:rsid w:val="00F158DE"/>
    <w:rsid w:val="00F15A3E"/>
    <w:rsid w:val="00F15AFE"/>
    <w:rsid w:val="00F160E0"/>
    <w:rsid w:val="00F163B4"/>
    <w:rsid w:val="00F166B5"/>
    <w:rsid w:val="00F16CCA"/>
    <w:rsid w:val="00F17174"/>
    <w:rsid w:val="00F17194"/>
    <w:rsid w:val="00F171F5"/>
    <w:rsid w:val="00F17245"/>
    <w:rsid w:val="00F173DC"/>
    <w:rsid w:val="00F20005"/>
    <w:rsid w:val="00F209A5"/>
    <w:rsid w:val="00F20D36"/>
    <w:rsid w:val="00F20F4F"/>
    <w:rsid w:val="00F2139F"/>
    <w:rsid w:val="00F21BAE"/>
    <w:rsid w:val="00F220F5"/>
    <w:rsid w:val="00F222DC"/>
    <w:rsid w:val="00F230FF"/>
    <w:rsid w:val="00F23108"/>
    <w:rsid w:val="00F23363"/>
    <w:rsid w:val="00F2375F"/>
    <w:rsid w:val="00F237AA"/>
    <w:rsid w:val="00F23995"/>
    <w:rsid w:val="00F2401C"/>
    <w:rsid w:val="00F24689"/>
    <w:rsid w:val="00F2480D"/>
    <w:rsid w:val="00F25097"/>
    <w:rsid w:val="00F2553B"/>
    <w:rsid w:val="00F2560E"/>
    <w:rsid w:val="00F25757"/>
    <w:rsid w:val="00F2602C"/>
    <w:rsid w:val="00F27279"/>
    <w:rsid w:val="00F275BC"/>
    <w:rsid w:val="00F27640"/>
    <w:rsid w:val="00F27F6C"/>
    <w:rsid w:val="00F30303"/>
    <w:rsid w:val="00F303F8"/>
    <w:rsid w:val="00F30885"/>
    <w:rsid w:val="00F30B40"/>
    <w:rsid w:val="00F30B43"/>
    <w:rsid w:val="00F30D1C"/>
    <w:rsid w:val="00F31CA7"/>
    <w:rsid w:val="00F32170"/>
    <w:rsid w:val="00F3336B"/>
    <w:rsid w:val="00F335BE"/>
    <w:rsid w:val="00F34040"/>
    <w:rsid w:val="00F3413F"/>
    <w:rsid w:val="00F3420C"/>
    <w:rsid w:val="00F34CA7"/>
    <w:rsid w:val="00F34CD5"/>
    <w:rsid w:val="00F367D1"/>
    <w:rsid w:val="00F367E8"/>
    <w:rsid w:val="00F3689A"/>
    <w:rsid w:val="00F36DAC"/>
    <w:rsid w:val="00F3755E"/>
    <w:rsid w:val="00F3764B"/>
    <w:rsid w:val="00F3765D"/>
    <w:rsid w:val="00F378D6"/>
    <w:rsid w:val="00F4073B"/>
    <w:rsid w:val="00F40FCF"/>
    <w:rsid w:val="00F41B51"/>
    <w:rsid w:val="00F42397"/>
    <w:rsid w:val="00F42F44"/>
    <w:rsid w:val="00F4320C"/>
    <w:rsid w:val="00F43C35"/>
    <w:rsid w:val="00F43E1C"/>
    <w:rsid w:val="00F44CC0"/>
    <w:rsid w:val="00F45296"/>
    <w:rsid w:val="00F45355"/>
    <w:rsid w:val="00F45584"/>
    <w:rsid w:val="00F458F1"/>
    <w:rsid w:val="00F4686C"/>
    <w:rsid w:val="00F46BEC"/>
    <w:rsid w:val="00F47C68"/>
    <w:rsid w:val="00F47FF8"/>
    <w:rsid w:val="00F505DD"/>
    <w:rsid w:val="00F51EE0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949"/>
    <w:rsid w:val="00F53C37"/>
    <w:rsid w:val="00F5527F"/>
    <w:rsid w:val="00F5551A"/>
    <w:rsid w:val="00F55E7F"/>
    <w:rsid w:val="00F55EC4"/>
    <w:rsid w:val="00F5647A"/>
    <w:rsid w:val="00F56579"/>
    <w:rsid w:val="00F5687A"/>
    <w:rsid w:val="00F56986"/>
    <w:rsid w:val="00F56F65"/>
    <w:rsid w:val="00F5717E"/>
    <w:rsid w:val="00F57F6E"/>
    <w:rsid w:val="00F601EB"/>
    <w:rsid w:val="00F60440"/>
    <w:rsid w:val="00F608A3"/>
    <w:rsid w:val="00F609CF"/>
    <w:rsid w:val="00F60D34"/>
    <w:rsid w:val="00F61488"/>
    <w:rsid w:val="00F6149E"/>
    <w:rsid w:val="00F61CE1"/>
    <w:rsid w:val="00F61ECD"/>
    <w:rsid w:val="00F624FF"/>
    <w:rsid w:val="00F6256E"/>
    <w:rsid w:val="00F62B85"/>
    <w:rsid w:val="00F62E31"/>
    <w:rsid w:val="00F631E0"/>
    <w:rsid w:val="00F63FC7"/>
    <w:rsid w:val="00F6419E"/>
    <w:rsid w:val="00F646E6"/>
    <w:rsid w:val="00F64C15"/>
    <w:rsid w:val="00F6558E"/>
    <w:rsid w:val="00F657F9"/>
    <w:rsid w:val="00F665BD"/>
    <w:rsid w:val="00F66ACD"/>
    <w:rsid w:val="00F66D6E"/>
    <w:rsid w:val="00F66E37"/>
    <w:rsid w:val="00F671A5"/>
    <w:rsid w:val="00F6783E"/>
    <w:rsid w:val="00F6798A"/>
    <w:rsid w:val="00F70BD2"/>
    <w:rsid w:val="00F7142D"/>
    <w:rsid w:val="00F7163F"/>
    <w:rsid w:val="00F72298"/>
    <w:rsid w:val="00F723B2"/>
    <w:rsid w:val="00F725D2"/>
    <w:rsid w:val="00F7289E"/>
    <w:rsid w:val="00F72C8E"/>
    <w:rsid w:val="00F732FB"/>
    <w:rsid w:val="00F73F86"/>
    <w:rsid w:val="00F74D0B"/>
    <w:rsid w:val="00F7527F"/>
    <w:rsid w:val="00F755A5"/>
    <w:rsid w:val="00F76C3B"/>
    <w:rsid w:val="00F7735F"/>
    <w:rsid w:val="00F77486"/>
    <w:rsid w:val="00F77670"/>
    <w:rsid w:val="00F77B47"/>
    <w:rsid w:val="00F803CD"/>
    <w:rsid w:val="00F8128E"/>
    <w:rsid w:val="00F82074"/>
    <w:rsid w:val="00F82281"/>
    <w:rsid w:val="00F82C72"/>
    <w:rsid w:val="00F8311C"/>
    <w:rsid w:val="00F8349A"/>
    <w:rsid w:val="00F835E4"/>
    <w:rsid w:val="00F837EB"/>
    <w:rsid w:val="00F83A49"/>
    <w:rsid w:val="00F83C68"/>
    <w:rsid w:val="00F84DC4"/>
    <w:rsid w:val="00F84DED"/>
    <w:rsid w:val="00F851D8"/>
    <w:rsid w:val="00F85A4C"/>
    <w:rsid w:val="00F85B0B"/>
    <w:rsid w:val="00F85F82"/>
    <w:rsid w:val="00F86822"/>
    <w:rsid w:val="00F8695C"/>
    <w:rsid w:val="00F86A7A"/>
    <w:rsid w:val="00F872B6"/>
    <w:rsid w:val="00F87333"/>
    <w:rsid w:val="00F876A0"/>
    <w:rsid w:val="00F878D6"/>
    <w:rsid w:val="00F87959"/>
    <w:rsid w:val="00F902AF"/>
    <w:rsid w:val="00F90EEE"/>
    <w:rsid w:val="00F910CA"/>
    <w:rsid w:val="00F9138C"/>
    <w:rsid w:val="00F914DB"/>
    <w:rsid w:val="00F9166F"/>
    <w:rsid w:val="00F91D7B"/>
    <w:rsid w:val="00F91E3E"/>
    <w:rsid w:val="00F930E6"/>
    <w:rsid w:val="00F93BC9"/>
    <w:rsid w:val="00F94626"/>
    <w:rsid w:val="00F946BF"/>
    <w:rsid w:val="00F94C7D"/>
    <w:rsid w:val="00F95558"/>
    <w:rsid w:val="00F96055"/>
    <w:rsid w:val="00F96996"/>
    <w:rsid w:val="00F96E49"/>
    <w:rsid w:val="00F9780A"/>
    <w:rsid w:val="00FA0104"/>
    <w:rsid w:val="00FA04DB"/>
    <w:rsid w:val="00FA08D9"/>
    <w:rsid w:val="00FA1442"/>
    <w:rsid w:val="00FA1C12"/>
    <w:rsid w:val="00FA290E"/>
    <w:rsid w:val="00FA30C1"/>
    <w:rsid w:val="00FA3452"/>
    <w:rsid w:val="00FA37CF"/>
    <w:rsid w:val="00FA390D"/>
    <w:rsid w:val="00FA3ED3"/>
    <w:rsid w:val="00FA4065"/>
    <w:rsid w:val="00FA42DB"/>
    <w:rsid w:val="00FA456A"/>
    <w:rsid w:val="00FA4EFC"/>
    <w:rsid w:val="00FA4F5A"/>
    <w:rsid w:val="00FA5CC8"/>
    <w:rsid w:val="00FA6013"/>
    <w:rsid w:val="00FA67AC"/>
    <w:rsid w:val="00FA68D5"/>
    <w:rsid w:val="00FA68F5"/>
    <w:rsid w:val="00FA7C9C"/>
    <w:rsid w:val="00FB00D4"/>
    <w:rsid w:val="00FB075C"/>
    <w:rsid w:val="00FB092F"/>
    <w:rsid w:val="00FB0DE7"/>
    <w:rsid w:val="00FB125D"/>
    <w:rsid w:val="00FB13BC"/>
    <w:rsid w:val="00FB2D01"/>
    <w:rsid w:val="00FB2E4F"/>
    <w:rsid w:val="00FB33DF"/>
    <w:rsid w:val="00FB3409"/>
    <w:rsid w:val="00FB364F"/>
    <w:rsid w:val="00FB3A85"/>
    <w:rsid w:val="00FB4156"/>
    <w:rsid w:val="00FB42DF"/>
    <w:rsid w:val="00FB4453"/>
    <w:rsid w:val="00FB482F"/>
    <w:rsid w:val="00FB4AD7"/>
    <w:rsid w:val="00FB4D79"/>
    <w:rsid w:val="00FB52A3"/>
    <w:rsid w:val="00FB5887"/>
    <w:rsid w:val="00FB5921"/>
    <w:rsid w:val="00FB5E21"/>
    <w:rsid w:val="00FB635B"/>
    <w:rsid w:val="00FB643B"/>
    <w:rsid w:val="00FB6B88"/>
    <w:rsid w:val="00FB6CCF"/>
    <w:rsid w:val="00FB72D4"/>
    <w:rsid w:val="00FB75E4"/>
    <w:rsid w:val="00FB763E"/>
    <w:rsid w:val="00FC0269"/>
    <w:rsid w:val="00FC3882"/>
    <w:rsid w:val="00FC39DF"/>
    <w:rsid w:val="00FC4065"/>
    <w:rsid w:val="00FC408D"/>
    <w:rsid w:val="00FC411F"/>
    <w:rsid w:val="00FC4698"/>
    <w:rsid w:val="00FC4A72"/>
    <w:rsid w:val="00FC4CF5"/>
    <w:rsid w:val="00FC4E12"/>
    <w:rsid w:val="00FC4F95"/>
    <w:rsid w:val="00FC5E25"/>
    <w:rsid w:val="00FC6279"/>
    <w:rsid w:val="00FC6476"/>
    <w:rsid w:val="00FC6FE6"/>
    <w:rsid w:val="00FC7390"/>
    <w:rsid w:val="00FC76EA"/>
    <w:rsid w:val="00FC7852"/>
    <w:rsid w:val="00FC79B8"/>
    <w:rsid w:val="00FC7A0D"/>
    <w:rsid w:val="00FC7CB5"/>
    <w:rsid w:val="00FC7D04"/>
    <w:rsid w:val="00FD08C8"/>
    <w:rsid w:val="00FD0958"/>
    <w:rsid w:val="00FD19EA"/>
    <w:rsid w:val="00FD254C"/>
    <w:rsid w:val="00FD2CDA"/>
    <w:rsid w:val="00FD2D7F"/>
    <w:rsid w:val="00FD3CFB"/>
    <w:rsid w:val="00FD3FD3"/>
    <w:rsid w:val="00FD419E"/>
    <w:rsid w:val="00FD432E"/>
    <w:rsid w:val="00FD48EC"/>
    <w:rsid w:val="00FD4ED8"/>
    <w:rsid w:val="00FD51BC"/>
    <w:rsid w:val="00FD53FA"/>
    <w:rsid w:val="00FD5D32"/>
    <w:rsid w:val="00FD614C"/>
    <w:rsid w:val="00FD6B41"/>
    <w:rsid w:val="00FD6FBB"/>
    <w:rsid w:val="00FD74EF"/>
    <w:rsid w:val="00FD7B52"/>
    <w:rsid w:val="00FE111D"/>
    <w:rsid w:val="00FE1D1F"/>
    <w:rsid w:val="00FE2227"/>
    <w:rsid w:val="00FE23E3"/>
    <w:rsid w:val="00FE2429"/>
    <w:rsid w:val="00FE2755"/>
    <w:rsid w:val="00FE3073"/>
    <w:rsid w:val="00FE3ACA"/>
    <w:rsid w:val="00FE3FF3"/>
    <w:rsid w:val="00FE4933"/>
    <w:rsid w:val="00FE4A6F"/>
    <w:rsid w:val="00FE4F50"/>
    <w:rsid w:val="00FE5559"/>
    <w:rsid w:val="00FE59EB"/>
    <w:rsid w:val="00FE5C3A"/>
    <w:rsid w:val="00FE5F5D"/>
    <w:rsid w:val="00FE6625"/>
    <w:rsid w:val="00FE6696"/>
    <w:rsid w:val="00FE6909"/>
    <w:rsid w:val="00FE6D65"/>
    <w:rsid w:val="00FE7392"/>
    <w:rsid w:val="00FE7E38"/>
    <w:rsid w:val="00FE7ECA"/>
    <w:rsid w:val="00FF032C"/>
    <w:rsid w:val="00FF0FB9"/>
    <w:rsid w:val="00FF2131"/>
    <w:rsid w:val="00FF3102"/>
    <w:rsid w:val="00FF316D"/>
    <w:rsid w:val="00FF4376"/>
    <w:rsid w:val="00FF524D"/>
    <w:rsid w:val="00FF538A"/>
    <w:rsid w:val="00FF53BD"/>
    <w:rsid w:val="00FF5D3A"/>
    <w:rsid w:val="00FF605E"/>
    <w:rsid w:val="00FF6957"/>
    <w:rsid w:val="00FF6C41"/>
    <w:rsid w:val="00FF6E57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BA177744-D4E8-458D-A7F7-1F33C7CA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A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45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BB47-1401-4A41-BB35-F61CC592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69</Pages>
  <Words>15909</Words>
  <Characters>68472</Characters>
  <Application>Microsoft Office Word</Application>
  <DocSecurity>0</DocSecurity>
  <Lines>570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2018-08-07T14:29:00Z</cp:lastPrinted>
  <dcterms:created xsi:type="dcterms:W3CDTF">2018-08-28T04:23:00Z</dcterms:created>
  <dcterms:modified xsi:type="dcterms:W3CDTF">2018-08-28T04:23:00Z</dcterms:modified>
</cp:coreProperties>
</file>