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00B4D61" w14:textId="10103E9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4C03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C033A"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ทาพาโ</w:t>
      </w:r>
      <w:bookmarkStart w:id="1" w:name="_GoBack"/>
      <w:bookmarkEnd w:id="1"/>
      <w:r w:rsidR="004C033A"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ก้</w:t>
      </w:r>
      <w:r w:rsidRPr="004C03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19C16BAA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C033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4C033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4C033A">
        <w:rPr>
          <w:rFonts w:ascii="Browallia New" w:hAnsi="Browallia New" w:cs="Browallia New"/>
          <w:sz w:val="28"/>
          <w:szCs w:val="28"/>
          <w:lang w:bidi="th-TH"/>
        </w:rPr>
        <w:t>3</w:t>
      </w:r>
      <w:r w:rsidR="004C033A" w:rsidRPr="004C033A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4C033A" w:rsidRPr="004C03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กรกฎาคม</w:t>
      </w:r>
      <w:r w:rsidR="003140F5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C033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140F5"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3140F5" w:rsidRPr="003E29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4C033A" w:rsidRPr="003E29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3E29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3140F5" w:rsidRPr="003E29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3E2974">
        <w:rPr>
          <w:rFonts w:ascii="Browallia New" w:hAnsi="Browallia New" w:cs="Browallia New"/>
          <w:sz w:val="28"/>
          <w:szCs w:val="28"/>
          <w:lang w:bidi="th-TH"/>
        </w:rPr>
        <w:t>3</w:t>
      </w:r>
      <w:r w:rsidR="004C033A" w:rsidRPr="003E297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3140F5"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033A"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กรกฎาคม</w:t>
      </w:r>
      <w:r w:rsidR="003140F5"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3E2974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3E29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4C033A" w:rsidRPr="003E29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3E29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E29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3E29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3E2974">
        <w:rPr>
          <w:rFonts w:ascii="Browallia New" w:hAnsi="Browallia New" w:cs="Browallia New"/>
          <w:sz w:val="28"/>
          <w:szCs w:val="28"/>
          <w:lang w:bidi="th-TH"/>
        </w:rPr>
        <w:t>3</w:t>
      </w:r>
      <w:r w:rsidR="004C033A" w:rsidRPr="003E297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EF190C"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033A"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กรกฎาคม</w:t>
      </w:r>
      <w:r w:rsidR="00EF190C"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3E2974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E29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ประกอบงบการเงินระหว่างกาลแบบย่อของบริษัท</w:t>
      </w:r>
      <w:r w:rsidR="00EF190C" w:rsidRPr="003E297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033A" w:rsidRPr="003E29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ทาพาโก้</w:t>
      </w:r>
      <w:r w:rsidR="00EF190C" w:rsidRPr="003E29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3E297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493F2D"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3E29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3E29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3E2974">
        <w:rPr>
          <w:rFonts w:ascii="Browallia New" w:hAnsi="Browallia New" w:cs="Browallia New"/>
          <w:sz w:val="28"/>
          <w:szCs w:val="28"/>
          <w:lang w:bidi="th-TH"/>
        </w:rPr>
        <w:t>3</w:t>
      </w:r>
      <w:r w:rsidR="004C033A" w:rsidRPr="003E2974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4C033A" w:rsidRPr="003E29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กรกฎาคม</w:t>
      </w:r>
      <w:r w:rsidR="003140F5"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3E2974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3E29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E297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93F2D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4D20B1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4D20B1" w:rsidRPr="004C033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4C033A" w:rsidRPr="004C033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4D20B1" w:rsidRPr="004C033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4D20B1" w:rsidRPr="004C033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>3</w:t>
      </w:r>
      <w:r w:rsidR="004C033A" w:rsidRPr="004C033A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4C033A" w:rsidRPr="004C03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กรกฎาคม</w:t>
      </w:r>
      <w:r w:rsidR="004D20B1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4C033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4D20B1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493F2D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493F2D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C033A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4D20B1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</w:t>
      </w:r>
      <w:r w:rsidR="004C033A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้า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3140F5" w:rsidRPr="004C033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4C033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4C033A">
        <w:rPr>
          <w:rFonts w:ascii="Browallia New" w:hAnsi="Browallia New" w:cs="Browallia New"/>
          <w:sz w:val="28"/>
          <w:szCs w:val="28"/>
          <w:lang w:bidi="th-TH"/>
        </w:rPr>
        <w:t>3</w:t>
      </w:r>
      <w:r w:rsidR="004C033A" w:rsidRPr="004C033A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4C033A" w:rsidRPr="004C03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กรกฎาคม</w:t>
      </w:r>
      <w:r w:rsidR="003140F5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4C033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4C03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4C033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C033A" w:rsidRPr="004C03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ทาพาโก้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4C033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4016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ทั้งนี้</w:t>
      </w:r>
      <w:r w:rsidRPr="004C033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4C033A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D20B1" w:rsidRPr="004C033A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4102FDF2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357C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A357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33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364EC186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0662FB0A" w14:textId="1E455B71" w:rsidR="00397973" w:rsidRDefault="00397973" w:rsidP="00CD4D4E">
      <w:pPr>
        <w:jc w:val="thaiDistribute"/>
        <w:rPr>
          <w:rFonts w:ascii="Browallia New" w:hAnsi="Browallia New" w:cs="Browallia New"/>
        </w:rPr>
      </w:pPr>
    </w:p>
    <w:p w14:paraId="65D1C95A" w14:textId="77777777" w:rsidR="00397973" w:rsidRDefault="00397973" w:rsidP="00CD4D4E">
      <w:pPr>
        <w:jc w:val="thaiDistribute"/>
        <w:rPr>
          <w:rFonts w:ascii="Browallia New" w:hAnsi="Browallia New" w:cs="Browallia New"/>
        </w:rPr>
      </w:pPr>
    </w:p>
    <w:p w14:paraId="315967DA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0BF3578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4C033A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4C033A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B507264" w14:textId="02E9945C" w:rsidR="00884701" w:rsidRPr="004C033A" w:rsidRDefault="003C08B4" w:rsidP="003C08B4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เรื่องอื่น </w:t>
      </w:r>
    </w:p>
    <w:p w14:paraId="48413E4B" w14:textId="77777777" w:rsidR="00884701" w:rsidRPr="00591F0D" w:rsidRDefault="00884701" w:rsidP="00591F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4DC7024" w14:textId="77777777" w:rsidR="004C033A" w:rsidRDefault="004C033A" w:rsidP="004C033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แสดงฐานะการเงินรวม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และงบแสดงฐานะการเงินเฉพาะของบริษัท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ตุลาคม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>25</w:t>
      </w:r>
      <w:r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ซึ่งได้เสนอ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รายงานลงวันที่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>25</w:t>
      </w:r>
      <w:r>
        <w:rPr>
          <w:rFonts w:ascii="Browallia New" w:hAnsi="Browallia New" w:cs="Browallia New"/>
          <w:sz w:val="28"/>
          <w:szCs w:val="28"/>
          <w:lang w:bidi="th-TH"/>
        </w:rPr>
        <w:t>60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แสดงความเห็นอย่างไม่มีเงื่อนไ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 แต่มีวรรคเน้นให้ข้อสังเกตเรื่องความไม่แน่นอนเกี่ยวกับผลของคดีที่บริษัทถูกฟ้องร้อง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17C6C603" w14:textId="77777777" w:rsidR="004C033A" w:rsidRDefault="004C033A" w:rsidP="004C033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FA71CA6" w14:textId="29540B66" w:rsidR="004C033A" w:rsidRPr="00172545" w:rsidRDefault="004C033A" w:rsidP="004C033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3327F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3327F1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กรกฎาคม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และงบกระแสเงินสด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กรกฎาคม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054471">
        <w:rPr>
          <w:rFonts w:ascii="Browallia New" w:hAnsi="Browallia New" w:cs="Browallia New"/>
          <w:sz w:val="28"/>
          <w:szCs w:val="28"/>
        </w:rPr>
        <w:t xml:space="preserve"> 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54471">
        <w:rPr>
          <w:rFonts w:ascii="Browallia New" w:hAnsi="Browallia New" w:cs="Browallia New"/>
          <w:sz w:val="28"/>
          <w:szCs w:val="28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</w:t>
      </w:r>
      <w:r w:rsidRPr="00011BCB">
        <w:rPr>
          <w:rFonts w:ascii="Browallia New" w:hAnsi="Browallia New" w:cs="Browallia New"/>
          <w:sz w:val="28"/>
          <w:szCs w:val="28"/>
          <w:cs/>
          <w:lang w:bidi="th-TH"/>
        </w:rPr>
        <w:t>ย่อย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อื่นเฉพาะบริษัท</w:t>
      </w:r>
      <w:r w:rsidRPr="003327F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3327F1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กรกฎาคม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</w:t>
      </w:r>
      <w:r w:rsidRPr="00493F2D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และงบกระแสเงินสด</w:t>
      </w:r>
      <w:r w:rsidRPr="00493F2D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กรกฎาคม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สอบทานโดยผู้สอบบัญชี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ซึ่งรายงาน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ลงวันที่ </w:t>
      </w:r>
      <w:r w:rsidRPr="00E74371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E74371" w:rsidRPr="00E743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</w:t>
      </w:r>
      <w:r w:rsidRPr="00E743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ายน </w:t>
      </w:r>
      <w:r w:rsidRPr="00E74371"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 w:rsidRPr="00326C2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326C2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ไม่พบสิ่งที่เป็นเหตุให้เชื่อว่าข้อมูลทางการเงินระหว่างกาลไม่ได้จัดทำขึ้นตามมาตรฐาน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การบัญชีฉบับที่ </w:t>
      </w:r>
      <w:r>
        <w:rPr>
          <w:rFonts w:ascii="Browallia New" w:hAnsi="Browallia New" w:cs="Browallia New"/>
          <w:sz w:val="28"/>
          <w:szCs w:val="28"/>
        </w:rPr>
        <w:t>34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“การรายงานทางการเงินระหว่างกาล” ในสาระสำคัญ</w:t>
      </w:r>
    </w:p>
    <w:p w14:paraId="09FFA688" w14:textId="77777777" w:rsidR="003C08B4" w:rsidRPr="007C635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FA456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7337D34F" w:rsidR="00142624" w:rsidRPr="00142624" w:rsidRDefault="004C033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0C021F9" w:rsidR="00142624" w:rsidRPr="004C033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4C033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C033A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52CD1394" w:rsidR="00D15EA5" w:rsidRDefault="00C62E59" w:rsidP="004C033A">
      <w:pPr>
        <w:spacing w:after="0" w:line="240" w:lineRule="auto"/>
      </w:pPr>
      <w:r w:rsidRPr="00C62E59">
        <w:rPr>
          <w:rFonts w:ascii="Browallia New" w:hAnsi="Browallia New" w:cs="Browallia New"/>
          <w:sz w:val="28"/>
          <w:szCs w:val="28"/>
          <w:lang w:bidi="th-TH"/>
        </w:rPr>
        <w:t>14</w:t>
      </w:r>
      <w:r w:rsidR="004C033A" w:rsidRPr="00C62E5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62E59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4C033A" w:rsidRPr="00C62E59">
        <w:rPr>
          <w:rFonts w:ascii="Browallia New" w:hAnsi="Browallia New" w:cs="Browallia New"/>
          <w:sz w:val="28"/>
          <w:szCs w:val="28"/>
          <w:lang w:bidi="th-TH"/>
        </w:rPr>
        <w:t xml:space="preserve"> 2561</w:t>
      </w: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DB9FE" w14:textId="77777777" w:rsidR="00F56091" w:rsidRDefault="00F56091">
      <w:r>
        <w:separator/>
      </w:r>
    </w:p>
  </w:endnote>
  <w:endnote w:type="continuationSeparator" w:id="0">
    <w:p w14:paraId="38CFE14F" w14:textId="77777777" w:rsidR="00F56091" w:rsidRDefault="00F5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D8FC8" w14:textId="77777777" w:rsidR="00F56091" w:rsidRDefault="00F56091">
      <w:bookmarkStart w:id="0" w:name="_Hlk482348182"/>
      <w:bookmarkEnd w:id="0"/>
      <w:r>
        <w:separator/>
      </w:r>
    </w:p>
  </w:footnote>
  <w:footnote w:type="continuationSeparator" w:id="0">
    <w:p w14:paraId="68D77842" w14:textId="77777777" w:rsidR="00F56091" w:rsidRDefault="00F56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3A9AB0CD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9E5341B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0D6D0B50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D4C"/>
    <w:rsid w:val="0003023B"/>
    <w:rsid w:val="00031D17"/>
    <w:rsid w:val="00044ACE"/>
    <w:rsid w:val="0004550E"/>
    <w:rsid w:val="00052614"/>
    <w:rsid w:val="00067A2B"/>
    <w:rsid w:val="00071497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54F5D"/>
    <w:rsid w:val="00363BA3"/>
    <w:rsid w:val="00365ECE"/>
    <w:rsid w:val="003744DA"/>
    <w:rsid w:val="00384904"/>
    <w:rsid w:val="00397973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2974"/>
    <w:rsid w:val="003E3E21"/>
    <w:rsid w:val="003F1162"/>
    <w:rsid w:val="00416281"/>
    <w:rsid w:val="00422353"/>
    <w:rsid w:val="00426915"/>
    <w:rsid w:val="00433F63"/>
    <w:rsid w:val="00435788"/>
    <w:rsid w:val="004359E6"/>
    <w:rsid w:val="00440160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33A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030C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0184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54985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43EE6"/>
    <w:rsid w:val="00A4585A"/>
    <w:rsid w:val="00A5470F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082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2E59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60D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02F4"/>
    <w:rsid w:val="00E74371"/>
    <w:rsid w:val="00E86B53"/>
    <w:rsid w:val="00E9057F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EF2F41"/>
    <w:rsid w:val="00F01358"/>
    <w:rsid w:val="00F218D1"/>
    <w:rsid w:val="00F246A1"/>
    <w:rsid w:val="00F33DB7"/>
    <w:rsid w:val="00F37917"/>
    <w:rsid w:val="00F5513E"/>
    <w:rsid w:val="00F56091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FDC65E85341F469391B4A7F7EC05A3" ma:contentTypeVersion="6" ma:contentTypeDescription="Create a new document." ma:contentTypeScope="" ma:versionID="1a0e0f3278e239a231604767bb7542c4">
  <xsd:schema xmlns:xsd="http://www.w3.org/2001/XMLSchema" xmlns:xs="http://www.w3.org/2001/XMLSchema" xmlns:p="http://schemas.microsoft.com/office/2006/metadata/properties" xmlns:ns2="750c330c-7fe9-4938-8b7a-897d0e3c13a7" xmlns:ns3="f31998ac-95e2-4585-aa58-41548032a0d4" targetNamespace="http://schemas.microsoft.com/office/2006/metadata/properties" ma:root="true" ma:fieldsID="9faf74d24a4e2fecc83724d060ee0da6" ns2:_="" ns3:_="">
    <xsd:import namespace="750c330c-7fe9-4938-8b7a-897d0e3c13a7"/>
    <xsd:import namespace="f31998ac-95e2-4585-aa58-41548032a0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0c330c-7fe9-4938-8b7a-897d0e3c1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998ac-95e2-4585-aa58-41548032a0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ED9BAB-AE5F-4247-A9DA-80FD19992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0c330c-7fe9-4938-8b7a-897d0e3c13a7"/>
    <ds:schemaRef ds:uri="f31998ac-95e2-4585-aa58-41548032a0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90CC7E-509E-465D-8E8C-5471CFBAA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Reenarin Thaveechaitas</cp:lastModifiedBy>
  <cp:revision>2</cp:revision>
  <cp:lastPrinted>2017-11-14T11:56:00Z</cp:lastPrinted>
  <dcterms:created xsi:type="dcterms:W3CDTF">2018-09-16T19:15:00Z</dcterms:created>
  <dcterms:modified xsi:type="dcterms:W3CDTF">2018-09-16T19:15:00Z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0x01010098FDC65E85341F469391B4A7F7EC05A3</vt:lpwstr>
  </property>
</Properties>
</file>